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C4817" w14:textId="77777777" w:rsidR="0084618B" w:rsidRPr="00A03C56" w:rsidRDefault="00A03C56" w:rsidP="00A03C56">
      <w:pPr>
        <w:pStyle w:val="IndexHeading1"/>
        <w:tabs>
          <w:tab w:val="left" w:pos="900"/>
        </w:tabs>
        <w:spacing w:after="0" w:line="240" w:lineRule="atLeast"/>
        <w:ind w:left="0" w:firstLine="0"/>
        <w:outlineLvl w:val="0"/>
        <w:rPr>
          <w:rFonts w:cs="Times New Roman"/>
        </w:rPr>
      </w:pPr>
      <w:r w:rsidRPr="003F28D6">
        <w:rPr>
          <w:rFonts w:cs="Times New Roman"/>
        </w:rPr>
        <w:t>Note</w:t>
      </w:r>
      <w:r w:rsidRPr="003F28D6">
        <w:rPr>
          <w:rFonts w:cs="Times New Roman"/>
        </w:rPr>
        <w:tab/>
      </w:r>
      <w:r w:rsidRPr="00A03C56">
        <w:rPr>
          <w:rFonts w:cs="Times New Roman"/>
        </w:rPr>
        <w:t>Contents</w:t>
      </w:r>
    </w:p>
    <w:p w14:paraId="2A968E45" w14:textId="77777777" w:rsidR="007039ED" w:rsidRPr="003F28D6" w:rsidRDefault="007039ED" w:rsidP="007039ED">
      <w:pPr>
        <w:pStyle w:val="IndexHeading1"/>
        <w:spacing w:after="0" w:line="240" w:lineRule="atLeast"/>
        <w:outlineLvl w:val="0"/>
        <w:rPr>
          <w:rFonts w:cs="Times New Roman"/>
        </w:rPr>
      </w:pPr>
    </w:p>
    <w:p w14:paraId="6CC4A414" w14:textId="77777777" w:rsidR="007039ED" w:rsidRDefault="007039ED"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 xml:space="preserve">Basis of preparation of the </w:t>
      </w:r>
      <w:r w:rsidR="00572A75">
        <w:rPr>
          <w:rFonts w:cs="Times New Roman"/>
        </w:rPr>
        <w:t xml:space="preserve">interim </w:t>
      </w:r>
      <w:r w:rsidRPr="003F28D6">
        <w:rPr>
          <w:rFonts w:cs="Times New Roman"/>
        </w:rPr>
        <w:t>financial statements</w:t>
      </w:r>
    </w:p>
    <w:p w14:paraId="7AD2EB30" w14:textId="4331D60D" w:rsidR="00584B4F" w:rsidRDefault="00656DE8" w:rsidP="00B3188E">
      <w:pPr>
        <w:pStyle w:val="index"/>
        <w:numPr>
          <w:ilvl w:val="0"/>
          <w:numId w:val="2"/>
        </w:numPr>
        <w:tabs>
          <w:tab w:val="left" w:pos="900"/>
        </w:tabs>
        <w:spacing w:after="0" w:line="240" w:lineRule="atLeast"/>
        <w:ind w:left="1440" w:hanging="1440"/>
        <w:outlineLvl w:val="0"/>
        <w:rPr>
          <w:rFonts w:cs="Times New Roman"/>
        </w:rPr>
      </w:pPr>
      <w:r w:rsidRPr="00656DE8">
        <w:rPr>
          <w:rFonts w:cs="Times New Roman"/>
        </w:rPr>
        <w:t>The Company and Group’s Business restructuring</w:t>
      </w:r>
    </w:p>
    <w:p w14:paraId="3FD0EDE0" w14:textId="2CDB798D" w:rsidR="006B2B46"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Related parties</w:t>
      </w:r>
    </w:p>
    <w:p w14:paraId="47DD600E" w14:textId="559D88B1" w:rsidR="00E821E8" w:rsidRDefault="00886E06" w:rsidP="00B3188E">
      <w:pPr>
        <w:pStyle w:val="index"/>
        <w:numPr>
          <w:ilvl w:val="0"/>
          <w:numId w:val="2"/>
        </w:numPr>
        <w:tabs>
          <w:tab w:val="left" w:pos="900"/>
        </w:tabs>
        <w:spacing w:after="0" w:line="240" w:lineRule="atLeast"/>
        <w:ind w:left="1440" w:hanging="1440"/>
        <w:outlineLvl w:val="0"/>
        <w:rPr>
          <w:rFonts w:cs="Times New Roman"/>
        </w:rPr>
      </w:pPr>
      <w:r>
        <w:rPr>
          <w:rFonts w:cs="Times New Roman"/>
        </w:rPr>
        <w:t>Trade a</w:t>
      </w:r>
      <w:r w:rsidR="00E821E8">
        <w:rPr>
          <w:rFonts w:cs="Times New Roman"/>
        </w:rPr>
        <w:t>ccounts receivable</w:t>
      </w:r>
    </w:p>
    <w:p w14:paraId="4D427C7F" w14:textId="776063B0" w:rsidR="006B2B46"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 xml:space="preserve">Investments in </w:t>
      </w:r>
      <w:r w:rsidR="009418DA">
        <w:rPr>
          <w:rFonts w:cs="Times New Roman"/>
        </w:rPr>
        <w:t xml:space="preserve">an associate and </w:t>
      </w:r>
      <w:r w:rsidRPr="003F28D6">
        <w:rPr>
          <w:rFonts w:cs="Times New Roman"/>
        </w:rPr>
        <w:t xml:space="preserve">joint ventures </w:t>
      </w:r>
    </w:p>
    <w:p w14:paraId="0AAEF0FA" w14:textId="77777777" w:rsidR="007039ED" w:rsidRPr="003F28D6" w:rsidRDefault="007039ED"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Investments in subsidiaries</w:t>
      </w:r>
    </w:p>
    <w:p w14:paraId="745F5C51" w14:textId="77777777" w:rsidR="007039ED"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Property, plant and equipment</w:t>
      </w:r>
    </w:p>
    <w:p w14:paraId="096583CB" w14:textId="77777777" w:rsidR="007039ED" w:rsidRPr="006B2B4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shd w:val="clear" w:color="auto" w:fill="FFFFFF"/>
        </w:rPr>
        <w:t>Segment information</w:t>
      </w:r>
      <w:r w:rsidR="00AB39C8">
        <w:rPr>
          <w:rFonts w:cstheme="minorBidi" w:hint="cs"/>
          <w:shd w:val="clear" w:color="auto" w:fill="FFFFFF"/>
          <w:cs/>
          <w:lang w:bidi="th-TH"/>
        </w:rPr>
        <w:t xml:space="preserve"> </w:t>
      </w:r>
      <w:r w:rsidR="00AB39C8" w:rsidRPr="00AB39C8">
        <w:rPr>
          <w:rFonts w:cstheme="minorBidi"/>
          <w:shd w:val="clear" w:color="auto" w:fill="FFFFFF"/>
          <w:lang w:bidi="th-TH"/>
        </w:rPr>
        <w:t>and disaggregation of revenue</w:t>
      </w:r>
    </w:p>
    <w:p w14:paraId="72F366AA" w14:textId="666B02EA" w:rsidR="009E57F8" w:rsidRDefault="009D2139" w:rsidP="00B3188E">
      <w:pPr>
        <w:pStyle w:val="index"/>
        <w:numPr>
          <w:ilvl w:val="0"/>
          <w:numId w:val="2"/>
        </w:numPr>
        <w:tabs>
          <w:tab w:val="left" w:pos="900"/>
        </w:tabs>
        <w:spacing w:after="0" w:line="240" w:lineRule="atLeast"/>
        <w:ind w:left="1440" w:hanging="1440"/>
        <w:outlineLvl w:val="0"/>
        <w:rPr>
          <w:rFonts w:cs="Times New Roman"/>
        </w:rPr>
      </w:pPr>
      <w:r w:rsidRPr="009D2139">
        <w:rPr>
          <w:rFonts w:cs="Times New Roman"/>
        </w:rPr>
        <w:t>Income tax expense</w:t>
      </w:r>
    </w:p>
    <w:p w14:paraId="325BC84A" w14:textId="78EE7780" w:rsidR="006D7F18" w:rsidRPr="009E57F8" w:rsidRDefault="006D7F18" w:rsidP="00B3188E">
      <w:pPr>
        <w:pStyle w:val="index"/>
        <w:numPr>
          <w:ilvl w:val="0"/>
          <w:numId w:val="2"/>
        </w:numPr>
        <w:tabs>
          <w:tab w:val="left" w:pos="900"/>
        </w:tabs>
        <w:spacing w:after="0" w:line="240" w:lineRule="atLeast"/>
        <w:ind w:left="1440" w:hanging="1440"/>
        <w:outlineLvl w:val="0"/>
        <w:rPr>
          <w:rFonts w:cs="Times New Roman"/>
        </w:rPr>
      </w:pPr>
      <w:r>
        <w:rPr>
          <w:rFonts w:cs="Times New Roman"/>
        </w:rPr>
        <w:t>Dividends</w:t>
      </w:r>
    </w:p>
    <w:p w14:paraId="167DB9AC" w14:textId="07F9E289" w:rsidR="007039ED"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shd w:val="clear" w:color="auto" w:fill="FFFFFF"/>
        </w:rPr>
        <w:t>Financial instruments</w:t>
      </w:r>
      <w:r>
        <w:rPr>
          <w:rFonts w:cs="Times New Roman"/>
          <w:shd w:val="clear" w:color="auto" w:fill="FFFFFF"/>
        </w:rPr>
        <w:t xml:space="preserve"> </w:t>
      </w:r>
    </w:p>
    <w:p w14:paraId="7048B46D" w14:textId="6F3A028A" w:rsidR="006B2B4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shd w:val="clear" w:color="auto" w:fill="FFFFFF"/>
        </w:rPr>
        <w:t>Commitme</w:t>
      </w:r>
      <w:r w:rsidRPr="003F28D6">
        <w:rPr>
          <w:rFonts w:cs="Times New Roman"/>
        </w:rPr>
        <w:t>nts with non-related parties</w:t>
      </w:r>
    </w:p>
    <w:p w14:paraId="1F804CD7" w14:textId="76225A4B" w:rsidR="00BF6311" w:rsidRPr="003F28D6" w:rsidRDefault="00E42191" w:rsidP="00B3188E">
      <w:pPr>
        <w:pStyle w:val="index"/>
        <w:numPr>
          <w:ilvl w:val="0"/>
          <w:numId w:val="2"/>
        </w:numPr>
        <w:tabs>
          <w:tab w:val="left" w:pos="900"/>
        </w:tabs>
        <w:spacing w:after="0" w:line="240" w:lineRule="atLeast"/>
        <w:ind w:left="1440" w:hanging="1440"/>
        <w:outlineLvl w:val="0"/>
        <w:rPr>
          <w:rFonts w:cs="Times New Roman"/>
        </w:rPr>
      </w:pPr>
      <w:r>
        <w:rPr>
          <w:shd w:val="clear" w:color="auto" w:fill="FFFFFF"/>
          <w:lang w:val="en-US" w:bidi="th-TH"/>
        </w:rPr>
        <w:t>Events after the reporting period</w:t>
      </w:r>
    </w:p>
    <w:p w14:paraId="71AFBC1D" w14:textId="77777777" w:rsidR="00A50986" w:rsidRPr="003F28D6" w:rsidRDefault="00A50986" w:rsidP="00812E49">
      <w:pPr>
        <w:pStyle w:val="index"/>
        <w:spacing w:after="0" w:line="240" w:lineRule="atLeast"/>
        <w:outlineLvl w:val="0"/>
        <w:rPr>
          <w:rFonts w:cs="Times New Roman"/>
        </w:rPr>
      </w:pPr>
    </w:p>
    <w:p w14:paraId="7DD09513" w14:textId="77777777" w:rsidR="00BB5862" w:rsidRPr="003F28D6" w:rsidRDefault="00BB5862" w:rsidP="00812E49">
      <w:pPr>
        <w:pStyle w:val="index"/>
        <w:tabs>
          <w:tab w:val="clear" w:pos="1134"/>
        </w:tabs>
        <w:spacing w:after="0" w:line="240" w:lineRule="atLeast"/>
        <w:outlineLvl w:val="0"/>
        <w:rPr>
          <w:rFonts w:cs="Times New Roman"/>
        </w:rPr>
      </w:pPr>
    </w:p>
    <w:p w14:paraId="45F3F383" w14:textId="77777777" w:rsidR="00F952C4" w:rsidRPr="003F28D6" w:rsidRDefault="00F952C4" w:rsidP="003357A7">
      <w:pPr>
        <w:pStyle w:val="index"/>
        <w:tabs>
          <w:tab w:val="clear" w:pos="1134"/>
        </w:tabs>
        <w:spacing w:after="0" w:line="240" w:lineRule="atLeast"/>
        <w:ind w:right="180" w:hanging="594"/>
        <w:outlineLvl w:val="0"/>
        <w:rPr>
          <w:rFonts w:cs="Times New Roman"/>
        </w:rPr>
      </w:pPr>
    </w:p>
    <w:p w14:paraId="3AD1BAF0" w14:textId="77777777" w:rsidR="00F952C4" w:rsidRPr="003F28D6" w:rsidRDefault="00F952C4" w:rsidP="00F952C4">
      <w:pPr>
        <w:rPr>
          <w:lang w:val="en-AU"/>
        </w:rPr>
      </w:pPr>
    </w:p>
    <w:p w14:paraId="1AFD5491" w14:textId="77777777" w:rsidR="00F952C4" w:rsidRPr="003F28D6" w:rsidRDefault="00F952C4" w:rsidP="00F952C4">
      <w:pPr>
        <w:rPr>
          <w:lang w:val="en-AU"/>
        </w:rPr>
      </w:pPr>
    </w:p>
    <w:p w14:paraId="03A20E2E" w14:textId="77777777" w:rsidR="00F952C4" w:rsidRPr="003F28D6" w:rsidRDefault="00F952C4" w:rsidP="00F952C4">
      <w:pPr>
        <w:rPr>
          <w:lang w:val="en-AU"/>
        </w:rPr>
      </w:pPr>
    </w:p>
    <w:p w14:paraId="7B06A378" w14:textId="77777777" w:rsidR="00F952C4" w:rsidRPr="003F28D6" w:rsidRDefault="00F952C4" w:rsidP="00F952C4">
      <w:pPr>
        <w:rPr>
          <w:lang w:val="en-AU"/>
        </w:rPr>
      </w:pPr>
    </w:p>
    <w:p w14:paraId="48BA2B9A" w14:textId="77777777" w:rsidR="00F952C4" w:rsidRPr="003F28D6" w:rsidRDefault="00F952C4" w:rsidP="00F952C4">
      <w:pPr>
        <w:rPr>
          <w:lang w:val="en-AU"/>
        </w:rPr>
      </w:pPr>
    </w:p>
    <w:p w14:paraId="29279A46" w14:textId="77777777" w:rsidR="00F952C4" w:rsidRPr="003F28D6" w:rsidRDefault="00F952C4" w:rsidP="00F952C4">
      <w:pPr>
        <w:rPr>
          <w:lang w:val="en-AU"/>
        </w:rPr>
      </w:pPr>
    </w:p>
    <w:p w14:paraId="6F563569" w14:textId="77777777" w:rsidR="00F952C4" w:rsidRPr="003F28D6" w:rsidRDefault="00F952C4" w:rsidP="00F952C4">
      <w:pPr>
        <w:rPr>
          <w:lang w:val="en-AU"/>
        </w:rPr>
      </w:pPr>
    </w:p>
    <w:p w14:paraId="594BF002" w14:textId="77777777" w:rsidR="00F952C4" w:rsidRPr="003F28D6" w:rsidRDefault="00F952C4" w:rsidP="00F952C4">
      <w:pPr>
        <w:rPr>
          <w:lang w:val="en-AU"/>
        </w:rPr>
      </w:pPr>
    </w:p>
    <w:p w14:paraId="51436819" w14:textId="77777777" w:rsidR="00F952C4" w:rsidRPr="003F28D6" w:rsidRDefault="00F952C4" w:rsidP="00F952C4">
      <w:pPr>
        <w:rPr>
          <w:lang w:val="en-AU"/>
        </w:rPr>
      </w:pPr>
    </w:p>
    <w:p w14:paraId="21FD6C16" w14:textId="77777777" w:rsidR="00F952C4" w:rsidRPr="003F28D6" w:rsidRDefault="00F952C4" w:rsidP="00F952C4">
      <w:pPr>
        <w:rPr>
          <w:lang w:val="en-AU"/>
        </w:rPr>
      </w:pPr>
    </w:p>
    <w:p w14:paraId="12285C24" w14:textId="77777777" w:rsidR="00F952C4" w:rsidRPr="003F28D6" w:rsidRDefault="00F952C4" w:rsidP="00F952C4">
      <w:pPr>
        <w:rPr>
          <w:lang w:val="en-AU"/>
        </w:rPr>
      </w:pPr>
    </w:p>
    <w:p w14:paraId="316383E1" w14:textId="77777777" w:rsidR="00F952C4" w:rsidRPr="003F28D6" w:rsidRDefault="00F952C4" w:rsidP="00F952C4">
      <w:pPr>
        <w:rPr>
          <w:lang w:val="en-AU"/>
        </w:rPr>
      </w:pPr>
    </w:p>
    <w:p w14:paraId="51C72E6C" w14:textId="77777777" w:rsidR="00F952C4" w:rsidRPr="003F28D6" w:rsidRDefault="00F952C4" w:rsidP="00F952C4">
      <w:pPr>
        <w:rPr>
          <w:lang w:val="en-AU"/>
        </w:rPr>
      </w:pPr>
    </w:p>
    <w:p w14:paraId="614CBD59" w14:textId="77777777" w:rsidR="00F952C4" w:rsidRPr="003F28D6" w:rsidRDefault="00F952C4" w:rsidP="00F952C4">
      <w:pPr>
        <w:rPr>
          <w:lang w:val="en-AU"/>
        </w:rPr>
      </w:pPr>
    </w:p>
    <w:p w14:paraId="5808F08C" w14:textId="77777777" w:rsidR="00F952C4" w:rsidRPr="003F28D6" w:rsidRDefault="00F952C4" w:rsidP="00F952C4">
      <w:pPr>
        <w:rPr>
          <w:lang w:val="en-AU"/>
        </w:rPr>
      </w:pPr>
    </w:p>
    <w:p w14:paraId="6A01164E" w14:textId="77777777" w:rsidR="00F952C4" w:rsidRPr="003F28D6" w:rsidRDefault="00F952C4" w:rsidP="00F952C4">
      <w:pPr>
        <w:rPr>
          <w:lang w:val="en-AU"/>
        </w:rPr>
      </w:pPr>
    </w:p>
    <w:p w14:paraId="46C19A4F" w14:textId="77777777" w:rsidR="00F952C4" w:rsidRPr="003F28D6" w:rsidRDefault="00F952C4" w:rsidP="00F952C4">
      <w:pPr>
        <w:rPr>
          <w:lang w:val="en-AU"/>
        </w:rPr>
      </w:pPr>
    </w:p>
    <w:p w14:paraId="0C4998BA" w14:textId="77777777" w:rsidR="00F952C4" w:rsidRPr="003F28D6" w:rsidRDefault="00F952C4" w:rsidP="00F952C4">
      <w:pPr>
        <w:rPr>
          <w:lang w:val="en-AU"/>
        </w:rPr>
      </w:pPr>
    </w:p>
    <w:p w14:paraId="7E74CABE" w14:textId="77777777" w:rsidR="00F952C4" w:rsidRPr="003F28D6" w:rsidRDefault="00F952C4" w:rsidP="00F952C4">
      <w:pPr>
        <w:rPr>
          <w:lang w:val="en-AU"/>
        </w:rPr>
      </w:pPr>
    </w:p>
    <w:p w14:paraId="6192DD8C" w14:textId="77777777" w:rsidR="00F952C4" w:rsidRPr="003F28D6" w:rsidRDefault="00F952C4" w:rsidP="00F952C4">
      <w:pPr>
        <w:rPr>
          <w:lang w:val="en-AU"/>
        </w:rPr>
      </w:pPr>
    </w:p>
    <w:p w14:paraId="5A4A2DE2" w14:textId="77777777" w:rsidR="00F952C4" w:rsidRPr="003F28D6" w:rsidRDefault="00F952C4" w:rsidP="003357A7">
      <w:pPr>
        <w:pStyle w:val="index"/>
        <w:tabs>
          <w:tab w:val="clear" w:pos="1134"/>
        </w:tabs>
        <w:spacing w:after="0" w:line="240" w:lineRule="atLeast"/>
        <w:ind w:right="180" w:hanging="594"/>
        <w:outlineLvl w:val="0"/>
      </w:pPr>
    </w:p>
    <w:p w14:paraId="6ACF11C3" w14:textId="77777777" w:rsidR="00F952C4" w:rsidRPr="003F28D6" w:rsidRDefault="00F952C4" w:rsidP="00F952C4">
      <w:pPr>
        <w:pStyle w:val="index"/>
        <w:tabs>
          <w:tab w:val="clear" w:pos="1134"/>
        </w:tabs>
        <w:spacing w:after="0" w:line="240" w:lineRule="atLeast"/>
        <w:ind w:right="180" w:hanging="594"/>
        <w:jc w:val="center"/>
        <w:outlineLvl w:val="0"/>
      </w:pPr>
    </w:p>
    <w:p w14:paraId="24E95DCD" w14:textId="77777777" w:rsidR="00212A72" w:rsidRDefault="00212A72">
      <w:pPr>
        <w:spacing w:line="240" w:lineRule="auto"/>
        <w:rPr>
          <w:rFonts w:cs="Times New Roman"/>
          <w:lang w:val="en-AU"/>
        </w:rPr>
      </w:pPr>
      <w:r>
        <w:rPr>
          <w:rFonts w:cs="Times New Roman"/>
        </w:rPr>
        <w:br w:type="page"/>
      </w:r>
    </w:p>
    <w:p w14:paraId="27C053F8" w14:textId="77777777" w:rsidR="003357A7" w:rsidRPr="003F28D6" w:rsidRDefault="003357A7" w:rsidP="003357A7">
      <w:pPr>
        <w:pStyle w:val="index"/>
        <w:tabs>
          <w:tab w:val="clear" w:pos="1134"/>
        </w:tabs>
        <w:spacing w:after="0" w:line="240" w:lineRule="atLeast"/>
        <w:ind w:right="180" w:hanging="594"/>
        <w:outlineLvl w:val="0"/>
        <w:rPr>
          <w:rFonts w:cs="Times New Roman"/>
        </w:rPr>
      </w:pPr>
      <w:r w:rsidRPr="003F28D6">
        <w:rPr>
          <w:rFonts w:cs="Times New Roman"/>
        </w:rPr>
        <w:lastRenderedPageBreak/>
        <w:t>These notes form an integral part of the</w:t>
      </w:r>
      <w:r w:rsidR="002E0497" w:rsidRPr="003F28D6">
        <w:rPr>
          <w:rFonts w:cs="Times New Roman"/>
        </w:rPr>
        <w:t xml:space="preserve"> </w:t>
      </w:r>
      <w:r w:rsidR="009477DE">
        <w:rPr>
          <w:rFonts w:cs="Times New Roman"/>
        </w:rPr>
        <w:t xml:space="preserve">interim </w:t>
      </w:r>
      <w:r w:rsidRPr="003F28D6">
        <w:rPr>
          <w:rFonts w:cs="Times New Roman"/>
        </w:rPr>
        <w:t>financial statements.</w:t>
      </w:r>
    </w:p>
    <w:p w14:paraId="18622A69" w14:textId="77777777" w:rsidR="003357A7" w:rsidRPr="005E7A34" w:rsidRDefault="003357A7" w:rsidP="003357A7">
      <w:pPr>
        <w:spacing w:line="240" w:lineRule="atLeast"/>
        <w:ind w:left="540" w:right="180"/>
        <w:rPr>
          <w:rFonts w:cs="Times New Roman"/>
          <w:sz w:val="20"/>
          <w:szCs w:val="18"/>
        </w:rPr>
      </w:pPr>
    </w:p>
    <w:p w14:paraId="0901C568" w14:textId="3F9D945D" w:rsidR="003357A7" w:rsidRPr="0061257C" w:rsidRDefault="003357A7" w:rsidP="006125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cs="Cordia New"/>
        </w:rPr>
      </w:pPr>
      <w:r w:rsidRPr="003F28D6">
        <w:rPr>
          <w:spacing w:val="-2"/>
        </w:rPr>
        <w:t>The</w:t>
      </w:r>
      <w:r w:rsidR="002E0497" w:rsidRPr="003F28D6">
        <w:rPr>
          <w:spacing w:val="-2"/>
        </w:rPr>
        <w:t xml:space="preserve"> interim</w:t>
      </w:r>
      <w:r w:rsidRPr="003F28D6">
        <w:rPr>
          <w:spacing w:val="-2"/>
        </w:rPr>
        <w:t xml:space="preserve"> financial statements issued for Thai regulatory reporting purposes are</w:t>
      </w:r>
      <w:r w:rsidR="002E0497" w:rsidRPr="003F28D6">
        <w:rPr>
          <w:spacing w:val="-2"/>
        </w:rPr>
        <w:t xml:space="preserve"> </w:t>
      </w:r>
      <w:r w:rsidR="001901C4" w:rsidRPr="003F28D6">
        <w:rPr>
          <w:spacing w:val="-2"/>
        </w:rPr>
        <w:t>prepared</w:t>
      </w:r>
      <w:r w:rsidR="001901C4" w:rsidRPr="003F28D6">
        <w:t xml:space="preserve"> in the </w:t>
      </w:r>
      <w:r w:rsidR="0049451A">
        <w:br/>
      </w:r>
      <w:r w:rsidR="001901C4" w:rsidRPr="003F28D6">
        <w:t xml:space="preserve">Thai language. </w:t>
      </w:r>
      <w:r w:rsidRPr="003F28D6">
        <w:t xml:space="preserve">These English language financial statements have been prepared from the Thai </w:t>
      </w:r>
      <w:r w:rsidRPr="004A0785">
        <w:t xml:space="preserve">language </w:t>
      </w:r>
      <w:proofErr w:type="spellStart"/>
      <w:r w:rsidR="0049451A">
        <w:t>statury</w:t>
      </w:r>
      <w:proofErr w:type="spellEnd"/>
      <w:r w:rsidR="0049451A">
        <w:t xml:space="preserve"> </w:t>
      </w:r>
      <w:r w:rsidRPr="004A0785">
        <w:t>financial statements</w:t>
      </w:r>
      <w:r w:rsidR="00EA4004">
        <w:t>,</w:t>
      </w:r>
      <w:r w:rsidR="005B49F7">
        <w:t xml:space="preserve"> </w:t>
      </w:r>
      <w:r w:rsidR="001901C4" w:rsidRPr="004A0785">
        <w:t xml:space="preserve">and were approved and </w:t>
      </w:r>
      <w:proofErr w:type="spellStart"/>
      <w:r w:rsidR="001901C4" w:rsidRPr="004A0785">
        <w:t>authoris</w:t>
      </w:r>
      <w:r w:rsidRPr="004A0785">
        <w:t>ed</w:t>
      </w:r>
      <w:proofErr w:type="spellEnd"/>
      <w:r w:rsidRPr="004A0785">
        <w:t xml:space="preserve"> for issue by the Board of Directors on</w:t>
      </w:r>
      <w:r w:rsidR="0061257C" w:rsidRPr="004A0785">
        <w:rPr>
          <w:rFonts w:cs="Cordia New"/>
        </w:rPr>
        <w:t xml:space="preserve"> </w:t>
      </w:r>
      <w:r w:rsidR="000C59D9">
        <w:rPr>
          <w:rFonts w:cs="Cordia New"/>
        </w:rPr>
        <w:br/>
      </w:r>
      <w:r w:rsidR="006D7F18">
        <w:rPr>
          <w:rFonts w:cs="Cordia New"/>
        </w:rPr>
        <w:t>11 August</w:t>
      </w:r>
      <w:r w:rsidR="00C31F13" w:rsidRPr="004A0785">
        <w:rPr>
          <w:rFonts w:cs="Cordia New"/>
        </w:rPr>
        <w:t xml:space="preserve"> 20</w:t>
      </w:r>
      <w:r w:rsidR="00F17FE6">
        <w:rPr>
          <w:rFonts w:cs="Cordia New"/>
        </w:rPr>
        <w:t>2</w:t>
      </w:r>
      <w:r w:rsidR="00D54DE2">
        <w:rPr>
          <w:rFonts w:cs="Cordia New"/>
        </w:rPr>
        <w:t>1</w:t>
      </w:r>
      <w:r w:rsidRPr="004A0785">
        <w:rPr>
          <w:rFonts w:cs="Cordia New"/>
        </w:rPr>
        <w:t>.</w:t>
      </w:r>
      <w:r w:rsidRPr="003F28D6">
        <w:rPr>
          <w:rFonts w:cs="Cordia New"/>
        </w:rPr>
        <w:t xml:space="preserve"> </w:t>
      </w:r>
    </w:p>
    <w:p w14:paraId="34E53402" w14:textId="77777777" w:rsidR="007C3DA0" w:rsidRPr="005E7A34" w:rsidRDefault="007C3DA0" w:rsidP="001901C4">
      <w:pPr>
        <w:pStyle w:val="block"/>
        <w:spacing w:after="0" w:line="240" w:lineRule="atLeast"/>
        <w:ind w:left="540"/>
        <w:jc w:val="thaiDistribute"/>
        <w:rPr>
          <w:rFonts w:cs="Times New Roman"/>
          <w:sz w:val="20"/>
          <w:lang w:val="en-US"/>
        </w:rPr>
      </w:pPr>
    </w:p>
    <w:p w14:paraId="5808F5A9" w14:textId="77777777" w:rsidR="003357A7" w:rsidRPr="003F28D6" w:rsidRDefault="003357A7" w:rsidP="003357A7">
      <w:pPr>
        <w:spacing w:line="240" w:lineRule="auto"/>
        <w:rPr>
          <w:sz w:val="2"/>
          <w:szCs w:val="2"/>
        </w:rPr>
      </w:pPr>
    </w:p>
    <w:p w14:paraId="6AC5326D" w14:textId="77777777" w:rsidR="003357A7" w:rsidRPr="00572147" w:rsidRDefault="003357A7" w:rsidP="005E7A34">
      <w:pPr>
        <w:pStyle w:val="Heading1"/>
        <w:numPr>
          <w:ilvl w:val="0"/>
          <w:numId w:val="3"/>
        </w:numPr>
        <w:tabs>
          <w:tab w:val="left" w:pos="630"/>
        </w:tabs>
        <w:spacing w:before="0" w:after="0" w:line="240" w:lineRule="atLeast"/>
        <w:ind w:left="504" w:right="180" w:hanging="504"/>
        <w:rPr>
          <w:rFonts w:cs="Times New Roman"/>
          <w:sz w:val="22"/>
          <w:szCs w:val="18"/>
        </w:rPr>
      </w:pPr>
      <w:r w:rsidRPr="00572147">
        <w:rPr>
          <w:rFonts w:cs="Times New Roman"/>
          <w:sz w:val="22"/>
          <w:szCs w:val="18"/>
        </w:rPr>
        <w:t xml:space="preserve">Basis of preparation of the </w:t>
      </w:r>
      <w:r w:rsidR="00FA1235" w:rsidRPr="00572147">
        <w:rPr>
          <w:rFonts w:cs="Times New Roman"/>
          <w:sz w:val="22"/>
          <w:szCs w:val="18"/>
        </w:rPr>
        <w:t xml:space="preserve">interim </w:t>
      </w:r>
      <w:r w:rsidRPr="00572147">
        <w:rPr>
          <w:rFonts w:cs="Times New Roman"/>
          <w:sz w:val="22"/>
          <w:szCs w:val="18"/>
        </w:rPr>
        <w:t>financial statements</w:t>
      </w:r>
    </w:p>
    <w:p w14:paraId="1C514DDF" w14:textId="77777777" w:rsidR="003357A7" w:rsidRPr="005E7A34" w:rsidRDefault="003357A7" w:rsidP="006D7F18">
      <w:pPr>
        <w:pStyle w:val="BodyText"/>
        <w:spacing w:after="0" w:line="240" w:lineRule="atLeast"/>
        <w:jc w:val="both"/>
        <w:rPr>
          <w:rFonts w:cs="Times New Roman"/>
          <w:sz w:val="20"/>
          <w:szCs w:val="18"/>
        </w:rPr>
      </w:pPr>
    </w:p>
    <w:p w14:paraId="76252220" w14:textId="5E661C03" w:rsidR="00CE48F2" w:rsidRDefault="00567B45" w:rsidP="005E7A34">
      <w:pPr>
        <w:ind w:left="504" w:right="-27"/>
        <w:jc w:val="thaiDistribute"/>
      </w:pPr>
      <w:r w:rsidRPr="00567B45">
        <w:t xml:space="preserve">The condensed interim financial statements are presented in the same format as the annual financial statements </w:t>
      </w:r>
      <w:r w:rsidR="00FA4CAF">
        <w:t xml:space="preserve">together with </w:t>
      </w:r>
      <w:r w:rsidRPr="00567B45">
        <w:t xml:space="preserve">notes to the interim financial statements on a condensed basis </w:t>
      </w:r>
      <w:r w:rsidR="006C1FA3">
        <w:br/>
      </w:r>
      <w:r w:rsidRPr="00567B45">
        <w:t xml:space="preserve">(“interim financial statements”) in accordance with Thai Accounting Standard (TAS) No. 34 </w:t>
      </w:r>
      <w:r w:rsidRPr="00EA4004">
        <w:rPr>
          <w:i/>
          <w:iCs/>
        </w:rPr>
        <w:t>Interim Financial Reporting</w:t>
      </w:r>
      <w:r w:rsidRPr="00567B45">
        <w:t>, guidelines promulgated by the Federation of Accounting Professions and applicable rules and regulations of the Thai Securities and Exchange Commission.</w:t>
      </w:r>
      <w:r w:rsidR="006D7F18">
        <w:t xml:space="preserve"> </w:t>
      </w:r>
      <w:r w:rsidR="006D7F18" w:rsidRPr="006D7F18">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636C98BD" w14:textId="77777777" w:rsidR="00B8537B" w:rsidRPr="005E7A34" w:rsidRDefault="00B8537B" w:rsidP="006D7F18">
      <w:pPr>
        <w:pStyle w:val="BodyText"/>
        <w:spacing w:after="0" w:line="240" w:lineRule="atLeast"/>
        <w:jc w:val="both"/>
        <w:rPr>
          <w:rFonts w:cs="Cordia New"/>
          <w:i/>
          <w:iCs/>
          <w:color w:val="0000FF"/>
          <w:sz w:val="20"/>
          <w:szCs w:val="18"/>
          <w:lang w:bidi="th-TH"/>
        </w:rPr>
      </w:pPr>
    </w:p>
    <w:p w14:paraId="582C797A" w14:textId="6A0D7C8A" w:rsidR="005C4648" w:rsidRDefault="006274CA" w:rsidP="005C4648">
      <w:pPr>
        <w:ind w:left="504" w:right="-27"/>
        <w:jc w:val="thaiDistribute"/>
      </w:pPr>
      <w:r w:rsidRPr="006274CA">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00613759" w:rsidRPr="00EF5F94">
        <w:t>.</w:t>
      </w:r>
    </w:p>
    <w:p w14:paraId="3D3D2FF6" w14:textId="77777777" w:rsidR="009B5A1D" w:rsidRDefault="009B5A1D" w:rsidP="005C4648">
      <w:pPr>
        <w:ind w:left="504" w:right="-27"/>
        <w:jc w:val="thaiDistribute"/>
      </w:pPr>
    </w:p>
    <w:p w14:paraId="701E6A89" w14:textId="529DF037" w:rsidR="009B4FBA" w:rsidRDefault="00656DE8" w:rsidP="005E7A34">
      <w:pPr>
        <w:pStyle w:val="Heading1"/>
        <w:numPr>
          <w:ilvl w:val="0"/>
          <w:numId w:val="3"/>
        </w:numPr>
        <w:tabs>
          <w:tab w:val="left" w:pos="630"/>
        </w:tabs>
        <w:spacing w:before="0" w:after="0" w:line="240" w:lineRule="atLeast"/>
        <w:ind w:left="504" w:right="180" w:hanging="504"/>
        <w:rPr>
          <w:sz w:val="22"/>
          <w:szCs w:val="22"/>
        </w:rPr>
      </w:pPr>
      <w:r>
        <w:rPr>
          <w:sz w:val="22"/>
          <w:szCs w:val="22"/>
          <w:lang w:val="en-US" w:bidi="th-TH"/>
        </w:rPr>
        <w:t xml:space="preserve">The Company and </w:t>
      </w:r>
      <w:r w:rsidR="00527811">
        <w:rPr>
          <w:sz w:val="22"/>
          <w:szCs w:val="22"/>
          <w:lang w:val="en-US" w:bidi="th-TH"/>
        </w:rPr>
        <w:t xml:space="preserve">Group’s </w:t>
      </w:r>
      <w:r>
        <w:rPr>
          <w:sz w:val="22"/>
          <w:szCs w:val="22"/>
          <w:lang w:val="en-US" w:bidi="th-TH"/>
        </w:rPr>
        <w:t xml:space="preserve">Business </w:t>
      </w:r>
      <w:r w:rsidR="00527811">
        <w:rPr>
          <w:sz w:val="22"/>
          <w:szCs w:val="22"/>
          <w:lang w:val="en-US" w:bidi="th-TH"/>
        </w:rPr>
        <w:t>restructuring</w:t>
      </w:r>
    </w:p>
    <w:p w14:paraId="1F6ACF16" w14:textId="77777777" w:rsidR="0088423B" w:rsidRDefault="0088423B" w:rsidP="0088423B">
      <w:pPr>
        <w:tabs>
          <w:tab w:val="left" w:pos="630"/>
        </w:tabs>
        <w:ind w:left="540"/>
        <w:jc w:val="thaiDistribute"/>
        <w:rPr>
          <w:sz w:val="20"/>
          <w:highlight w:val="cyan"/>
        </w:rPr>
      </w:pPr>
    </w:p>
    <w:p w14:paraId="3D45D030" w14:textId="0A3D1A5A" w:rsidR="00F05667" w:rsidRDefault="00F05667" w:rsidP="005E7A34">
      <w:pPr>
        <w:ind w:left="504" w:right="-27"/>
        <w:jc w:val="thaiDistribute"/>
        <w:rPr>
          <w:rFonts w:cs="Times New Roman"/>
          <w:szCs w:val="22"/>
          <w:lang w:val="en-US" w:bidi="th-TH"/>
        </w:rPr>
      </w:pPr>
      <w:r w:rsidRPr="00CC01A6">
        <w:rPr>
          <w:rFonts w:cs="Times New Roman"/>
          <w:szCs w:val="22"/>
          <w:lang w:val="en-US" w:bidi="th-TH"/>
        </w:rPr>
        <w:t xml:space="preserve">At the Board of Directors’ Meeting </w:t>
      </w:r>
      <w:r>
        <w:rPr>
          <w:rFonts w:cs="Times New Roman"/>
          <w:szCs w:val="22"/>
          <w:lang w:val="en-US" w:bidi="th-TH"/>
        </w:rPr>
        <w:t xml:space="preserve">no. 4/2021 </w:t>
      </w:r>
      <w:r w:rsidRPr="00CC01A6">
        <w:rPr>
          <w:rFonts w:cs="Times New Roman"/>
          <w:szCs w:val="22"/>
          <w:lang w:val="en-US" w:bidi="th-TH"/>
        </w:rPr>
        <w:t xml:space="preserve">held on </w:t>
      </w:r>
      <w:r>
        <w:rPr>
          <w:rFonts w:cs="Times New Roman"/>
          <w:szCs w:val="22"/>
          <w:lang w:val="en-US" w:bidi="th-TH"/>
        </w:rPr>
        <w:t>23</w:t>
      </w:r>
      <w:r w:rsidRPr="00CC01A6">
        <w:rPr>
          <w:rFonts w:cs="Times New Roman"/>
          <w:szCs w:val="22"/>
          <w:lang w:val="en-US" w:bidi="th-TH"/>
        </w:rPr>
        <w:t xml:space="preserve"> </w:t>
      </w:r>
      <w:r>
        <w:rPr>
          <w:rFonts w:cs="Times New Roman"/>
          <w:szCs w:val="22"/>
          <w:lang w:val="en-US" w:bidi="th-TH"/>
        </w:rPr>
        <w:t>June</w:t>
      </w:r>
      <w:r w:rsidRPr="00CC01A6">
        <w:rPr>
          <w:rFonts w:cs="Times New Roman"/>
          <w:szCs w:val="22"/>
          <w:lang w:val="en-US" w:bidi="th-TH"/>
        </w:rPr>
        <w:t xml:space="preserve"> 2021, the directors approved</w:t>
      </w:r>
      <w:r>
        <w:rPr>
          <w:rFonts w:cs="Times New Roman"/>
          <w:szCs w:val="22"/>
          <w:lang w:val="en-US" w:bidi="th-TH"/>
        </w:rPr>
        <w:t xml:space="preserve"> the </w:t>
      </w:r>
      <w:r w:rsidR="00213D79">
        <w:rPr>
          <w:rFonts w:cs="Times New Roman"/>
          <w:szCs w:val="22"/>
          <w:lang w:val="en-US" w:bidi="th-TH"/>
        </w:rPr>
        <w:t>significant</w:t>
      </w:r>
      <w:r>
        <w:rPr>
          <w:rFonts w:cs="Times New Roman"/>
          <w:szCs w:val="22"/>
          <w:lang w:val="en-US" w:bidi="th-TH"/>
        </w:rPr>
        <w:t xml:space="preserve"> resolutions as follows:</w:t>
      </w:r>
    </w:p>
    <w:p w14:paraId="44E3EF98" w14:textId="77777777" w:rsidR="00527811" w:rsidRDefault="00527811" w:rsidP="00527811">
      <w:pPr>
        <w:pStyle w:val="xmsolistparagraph"/>
        <w:ind w:left="768"/>
        <w:jc w:val="thaiDistribute"/>
      </w:pPr>
      <w:r>
        <w:rPr>
          <w:rFonts w:ascii="Times New Roman" w:hAnsi="Times New Roman" w:cs="Times New Roman"/>
          <w:sz w:val="22"/>
          <w:szCs w:val="22"/>
        </w:rPr>
        <w:t> </w:t>
      </w:r>
    </w:p>
    <w:p w14:paraId="039DF9D1" w14:textId="5ABFFECE" w:rsidR="006377B6" w:rsidRPr="0062112C" w:rsidRDefault="00213D79" w:rsidP="0062112C">
      <w:pPr>
        <w:pStyle w:val="index"/>
        <w:numPr>
          <w:ilvl w:val="0"/>
          <w:numId w:val="19"/>
        </w:numPr>
        <w:spacing w:after="0" w:line="240" w:lineRule="atLeast"/>
        <w:jc w:val="thaiDistribute"/>
        <w:outlineLvl w:val="0"/>
        <w:rPr>
          <w:rFonts w:cs="Times New Roman"/>
          <w:szCs w:val="22"/>
        </w:rPr>
      </w:pPr>
      <w:r>
        <w:rPr>
          <w:rFonts w:cs="Times New Roman"/>
          <w:szCs w:val="22"/>
          <w:lang w:val="en-US" w:bidi="th-TH"/>
        </w:rPr>
        <w:t xml:space="preserve">the business restructuring of </w:t>
      </w:r>
      <w:r w:rsidR="00625C1C" w:rsidRPr="0062112C">
        <w:rPr>
          <w:rFonts w:cs="Times New Roman"/>
          <w:szCs w:val="22"/>
          <w:lang w:val="en-US" w:bidi="th-TH"/>
        </w:rPr>
        <w:t xml:space="preserve">the Company and </w:t>
      </w:r>
      <w:r w:rsidR="00A05321" w:rsidRPr="0062112C">
        <w:rPr>
          <w:rFonts w:cs="Times New Roman"/>
          <w:szCs w:val="22"/>
          <w:lang w:val="en-US" w:bidi="th-TH"/>
        </w:rPr>
        <w:t>TBSP Public Company Limited (“TBSP”)</w:t>
      </w:r>
      <w:r w:rsidR="00A05321" w:rsidRPr="0062112C">
        <w:rPr>
          <w:rFonts w:cs="Times New Roman"/>
          <w:szCs w:val="22"/>
          <w:lang w:val="en-US"/>
        </w:rPr>
        <w:t xml:space="preserve">, a subsidiary of the Company, </w:t>
      </w:r>
      <w:r w:rsidR="00625C1C" w:rsidRPr="0062112C">
        <w:rPr>
          <w:rFonts w:cs="Times New Roman"/>
          <w:szCs w:val="22"/>
          <w:lang w:val="en-US" w:bidi="th-TH"/>
        </w:rPr>
        <w:t>to accommodate the investment of SABUY Technology Public Company Limited (“SABUY”)</w:t>
      </w:r>
      <w:r w:rsidR="00527811" w:rsidRPr="0062112C">
        <w:rPr>
          <w:rFonts w:cs="Times New Roman"/>
          <w:szCs w:val="22"/>
        </w:rPr>
        <w:t>.</w:t>
      </w:r>
      <w:r w:rsidR="00A05321" w:rsidRPr="0062112C">
        <w:rPr>
          <w:rFonts w:cs="Times New Roman"/>
          <w:szCs w:val="22"/>
        </w:rPr>
        <w:t xml:space="preserve"> </w:t>
      </w:r>
      <w:r>
        <w:rPr>
          <w:rFonts w:cs="Times New Roman"/>
          <w:szCs w:val="22"/>
        </w:rPr>
        <w:t>In this regards</w:t>
      </w:r>
      <w:r w:rsidR="00A05321" w:rsidRPr="0062112C">
        <w:rPr>
          <w:rFonts w:cs="Times New Roman"/>
          <w:szCs w:val="22"/>
        </w:rPr>
        <w:t xml:space="preserve">, TBSP will </w:t>
      </w:r>
      <w:r>
        <w:rPr>
          <w:rFonts w:cs="Times New Roman"/>
          <w:szCs w:val="22"/>
        </w:rPr>
        <w:t>sell</w:t>
      </w:r>
      <w:r w:rsidR="00A05321" w:rsidRPr="0062112C">
        <w:rPr>
          <w:rFonts w:cs="Times New Roman"/>
          <w:szCs w:val="22"/>
        </w:rPr>
        <w:t xml:space="preserve"> assets comprising land and debts including its various obligations as well as the ordinary shares in subsidiaries to </w:t>
      </w:r>
      <w:r w:rsidR="006377B6" w:rsidRPr="0062112C">
        <w:rPr>
          <w:rFonts w:cs="Times New Roman"/>
          <w:szCs w:val="22"/>
          <w:lang w:val="en-US" w:bidi="th-TH"/>
        </w:rPr>
        <w:t>T.K.S. Siam Press Management Company Limited (“SPM”)</w:t>
      </w:r>
      <w:r w:rsidR="0062112C" w:rsidRPr="0062112C">
        <w:rPr>
          <w:rFonts w:cs="Times New Roman"/>
          <w:szCs w:val="22"/>
          <w:lang w:val="en-US" w:bidi="th-TH"/>
        </w:rPr>
        <w:t>, a subsidiary of the TBSP and/or to Marvel Pack Company Limited (“MVP”), a</w:t>
      </w:r>
      <w:r>
        <w:rPr>
          <w:rFonts w:cs="Times New Roman"/>
          <w:szCs w:val="22"/>
          <w:lang w:val="en-US" w:bidi="th-TH"/>
        </w:rPr>
        <w:t>n indirect</w:t>
      </w:r>
      <w:r w:rsidR="0062112C" w:rsidRPr="0062112C">
        <w:rPr>
          <w:rFonts w:cs="Times New Roman"/>
          <w:szCs w:val="22"/>
          <w:lang w:val="en-US" w:bidi="th-TH"/>
        </w:rPr>
        <w:t xml:space="preserve"> subsidiary of TBSP, through SPM.</w:t>
      </w:r>
    </w:p>
    <w:p w14:paraId="59433796" w14:textId="77777777" w:rsidR="006377B6" w:rsidRPr="005E7A34" w:rsidRDefault="006377B6" w:rsidP="006377B6">
      <w:pPr>
        <w:pStyle w:val="index"/>
        <w:tabs>
          <w:tab w:val="clear" w:pos="1134"/>
        </w:tabs>
        <w:spacing w:after="0" w:line="240" w:lineRule="atLeast"/>
        <w:ind w:left="930" w:firstLine="0"/>
        <w:jc w:val="thaiDistribute"/>
        <w:outlineLvl w:val="0"/>
        <w:rPr>
          <w:rFonts w:cs="Times New Roman"/>
          <w:sz w:val="20"/>
          <w:highlight w:val="cyan"/>
          <w:lang w:val="en-US"/>
        </w:rPr>
      </w:pPr>
    </w:p>
    <w:p w14:paraId="0231BCDF" w14:textId="3903A404" w:rsidR="006377B6" w:rsidRPr="006377B6" w:rsidRDefault="006377B6" w:rsidP="006377B6">
      <w:pPr>
        <w:pStyle w:val="index"/>
        <w:numPr>
          <w:ilvl w:val="0"/>
          <w:numId w:val="19"/>
        </w:numPr>
        <w:spacing w:after="0" w:line="240" w:lineRule="atLeast"/>
        <w:jc w:val="thaiDistribute"/>
        <w:outlineLvl w:val="0"/>
        <w:rPr>
          <w:rFonts w:cs="Times New Roman"/>
          <w:szCs w:val="22"/>
        </w:rPr>
      </w:pPr>
      <w:r w:rsidRPr="006377B6">
        <w:rPr>
          <w:rFonts w:cs="Times New Roman"/>
          <w:szCs w:val="22"/>
          <w:lang w:val="en-US" w:bidi="th-TH"/>
        </w:rPr>
        <w:t>the purchase of 110,000</w:t>
      </w:r>
      <w:r w:rsidR="00213D79">
        <w:rPr>
          <w:rFonts w:cs="Times New Roman"/>
          <w:szCs w:val="22"/>
          <w:lang w:val="en-US" w:bidi="th-TH"/>
        </w:rPr>
        <w:t>,000</w:t>
      </w:r>
      <w:r w:rsidRPr="006377B6">
        <w:rPr>
          <w:rFonts w:cs="Times New Roman"/>
          <w:szCs w:val="22"/>
          <w:lang w:val="en-US" w:bidi="th-TH"/>
        </w:rPr>
        <w:t xml:space="preserve"> newly issued ordinary shares of SABUY with a par value of Baht 1.00 per share at the price of Baht 8.95 per share </w:t>
      </w:r>
      <w:r w:rsidR="00213D79">
        <w:rPr>
          <w:rFonts w:cs="Times New Roman"/>
          <w:szCs w:val="22"/>
          <w:lang w:val="en-US" w:bidi="th-TH"/>
        </w:rPr>
        <w:t xml:space="preserve">at maximum amount of </w:t>
      </w:r>
      <w:r w:rsidRPr="006377B6">
        <w:rPr>
          <w:rFonts w:cs="Times New Roman"/>
          <w:szCs w:val="22"/>
          <w:lang w:val="en-US" w:bidi="th-TH"/>
        </w:rPr>
        <w:t>Baht 984.5 million</w:t>
      </w:r>
      <w:r w:rsidRPr="006377B6">
        <w:rPr>
          <w:rFonts w:cs="Times New Roman" w:hint="cs"/>
          <w:szCs w:val="22"/>
          <w:cs/>
          <w:lang w:val="en-US" w:bidi="th-TH"/>
        </w:rPr>
        <w:t xml:space="preserve"> </w:t>
      </w:r>
      <w:r w:rsidR="00213D79">
        <w:rPr>
          <w:rFonts w:cs="Times New Roman"/>
          <w:szCs w:val="22"/>
          <w:lang w:val="en-US" w:bidi="th-TH"/>
        </w:rPr>
        <w:t>with</w:t>
      </w:r>
      <w:r w:rsidRPr="006377B6">
        <w:rPr>
          <w:rFonts w:cs="Times New Roman"/>
          <w:szCs w:val="22"/>
          <w:lang w:val="en-US" w:bidi="th-TH"/>
        </w:rPr>
        <w:t xml:space="preserve"> 9.68</w:t>
      </w:r>
      <w:r w:rsidR="00213D79">
        <w:rPr>
          <w:rFonts w:cs="Times New Roman"/>
          <w:szCs w:val="22"/>
          <w:lang w:val="en-US" w:bidi="th-TH"/>
        </w:rPr>
        <w:t>% ownership interest of paid-in capital of</w:t>
      </w:r>
      <w:r w:rsidRPr="006377B6">
        <w:rPr>
          <w:rFonts w:cs="Times New Roman"/>
          <w:szCs w:val="22"/>
          <w:lang w:val="en-US" w:bidi="th-TH"/>
        </w:rPr>
        <w:t xml:space="preserve"> SABUY</w:t>
      </w:r>
      <w:r w:rsidR="00213D79">
        <w:rPr>
          <w:rFonts w:cs="Times New Roman"/>
          <w:szCs w:val="22"/>
          <w:lang w:val="en-US" w:bidi="th-TH"/>
        </w:rPr>
        <w:t xml:space="preserve">. </w:t>
      </w:r>
      <w:r w:rsidRPr="006377B6">
        <w:rPr>
          <w:rFonts w:cs="Times New Roman"/>
          <w:szCs w:val="22"/>
          <w:lang w:val="en-US" w:bidi="th-TH"/>
        </w:rPr>
        <w:t>The Company will make the payment in cash.</w:t>
      </w:r>
    </w:p>
    <w:p w14:paraId="6B39C48A" w14:textId="77777777" w:rsidR="006377B6" w:rsidRPr="005E7A34" w:rsidRDefault="006377B6" w:rsidP="006377B6">
      <w:pPr>
        <w:pStyle w:val="index"/>
        <w:tabs>
          <w:tab w:val="clear" w:pos="1134"/>
        </w:tabs>
        <w:spacing w:after="0" w:line="240" w:lineRule="atLeast"/>
        <w:ind w:left="930" w:firstLine="0"/>
        <w:jc w:val="thaiDistribute"/>
        <w:outlineLvl w:val="0"/>
        <w:rPr>
          <w:rFonts w:cs="Times New Roman"/>
          <w:sz w:val="20"/>
        </w:rPr>
      </w:pPr>
    </w:p>
    <w:p w14:paraId="3EE7A12E" w14:textId="77777777" w:rsidR="00213D79" w:rsidRPr="00213D79" w:rsidRDefault="00625C1C" w:rsidP="00213D79">
      <w:pPr>
        <w:pStyle w:val="index"/>
        <w:numPr>
          <w:ilvl w:val="0"/>
          <w:numId w:val="19"/>
        </w:numPr>
        <w:spacing w:after="0" w:line="240" w:lineRule="atLeast"/>
        <w:jc w:val="thaiDistribute"/>
        <w:outlineLvl w:val="0"/>
        <w:rPr>
          <w:rFonts w:cs="Times New Roman"/>
          <w:szCs w:val="22"/>
        </w:rPr>
      </w:pPr>
      <w:r w:rsidRPr="006377B6">
        <w:rPr>
          <w:rFonts w:cs="Times New Roman"/>
          <w:szCs w:val="22"/>
        </w:rPr>
        <w:t xml:space="preserve">the </w:t>
      </w:r>
      <w:r w:rsidR="006377B6" w:rsidRPr="006377B6">
        <w:rPr>
          <w:rFonts w:cs="Times New Roman"/>
          <w:szCs w:val="22"/>
        </w:rPr>
        <w:t>purchase</w:t>
      </w:r>
      <w:r w:rsidRPr="006377B6">
        <w:rPr>
          <w:rFonts w:cs="Times New Roman"/>
          <w:szCs w:val="22"/>
        </w:rPr>
        <w:t xml:space="preserve"> of not more than 59,999,99</w:t>
      </w:r>
      <w:r w:rsidR="00213D79">
        <w:rPr>
          <w:rFonts w:cs="Times New Roman"/>
          <w:szCs w:val="22"/>
        </w:rPr>
        <w:t>4</w:t>
      </w:r>
      <w:r w:rsidRPr="006377B6">
        <w:rPr>
          <w:rFonts w:cs="Times New Roman"/>
          <w:szCs w:val="22"/>
        </w:rPr>
        <w:t xml:space="preserve"> ordinary shares of SPM</w:t>
      </w:r>
      <w:r w:rsidR="006377B6" w:rsidRPr="006377B6">
        <w:rPr>
          <w:rFonts w:cs="Times New Roman"/>
          <w:szCs w:val="22"/>
        </w:rPr>
        <w:t xml:space="preserve"> </w:t>
      </w:r>
      <w:r w:rsidRPr="006377B6">
        <w:rPr>
          <w:rFonts w:cs="Times New Roman"/>
          <w:szCs w:val="22"/>
        </w:rPr>
        <w:t>which is equivalent to 99.99</w:t>
      </w:r>
      <w:r w:rsidR="00213D79">
        <w:rPr>
          <w:rFonts w:cs="Times New Roman"/>
          <w:szCs w:val="22"/>
        </w:rPr>
        <w:t xml:space="preserve">% </w:t>
      </w:r>
      <w:r w:rsidRPr="006377B6">
        <w:rPr>
          <w:rFonts w:cs="Times New Roman"/>
          <w:szCs w:val="22"/>
        </w:rPr>
        <w:t>of the total number of shares sold of SPM</w:t>
      </w:r>
      <w:r w:rsidR="006377B6" w:rsidRPr="006377B6">
        <w:rPr>
          <w:rFonts w:cs="Times New Roman"/>
          <w:szCs w:val="22"/>
        </w:rPr>
        <w:t xml:space="preserve"> from TBSP</w:t>
      </w:r>
      <w:r w:rsidRPr="006377B6">
        <w:rPr>
          <w:rFonts w:cs="Times New Roman"/>
          <w:szCs w:val="22"/>
        </w:rPr>
        <w:t>, with a total transaction value of Baht 1,020 million</w:t>
      </w:r>
      <w:r w:rsidR="006377B6" w:rsidRPr="006377B6">
        <w:rPr>
          <w:rFonts w:cs="Times New Roman"/>
          <w:szCs w:val="22"/>
        </w:rPr>
        <w:t xml:space="preserve"> </w:t>
      </w:r>
      <w:r w:rsidR="00A05321">
        <w:rPr>
          <w:rFonts w:cs="Times New Roman"/>
          <w:szCs w:val="22"/>
        </w:rPr>
        <w:t>to accommodate the investment of SABUY in TBSP w</w:t>
      </w:r>
      <w:r w:rsidRPr="00A05321">
        <w:rPr>
          <w:rFonts w:cs="Times New Roman"/>
          <w:szCs w:val="22"/>
        </w:rPr>
        <w:t xml:space="preserve">hich </w:t>
      </w:r>
      <w:r w:rsidR="00A05321">
        <w:rPr>
          <w:rFonts w:cs="Times New Roman"/>
          <w:szCs w:val="22"/>
        </w:rPr>
        <w:t>t</w:t>
      </w:r>
      <w:r w:rsidRPr="00A05321">
        <w:rPr>
          <w:rFonts w:cs="Times New Roman"/>
          <w:szCs w:val="22"/>
        </w:rPr>
        <w:t>he Company will make the payment in cash. The number of shares may increase from the initial amount by 26,000</w:t>
      </w:r>
      <w:r w:rsidR="00213D79">
        <w:rPr>
          <w:rFonts w:cs="Times New Roman"/>
          <w:szCs w:val="22"/>
        </w:rPr>
        <w:t>,000 ordinary s</w:t>
      </w:r>
      <w:r w:rsidRPr="00A05321">
        <w:rPr>
          <w:rFonts w:cs="Times New Roman"/>
          <w:szCs w:val="22"/>
        </w:rPr>
        <w:t>hares as SPM may have to increase its capital to accommodate the business restructuring</w:t>
      </w:r>
      <w:r w:rsidR="006377B6" w:rsidRPr="00A05321">
        <w:rPr>
          <w:rFonts w:cs="Times New Roman"/>
          <w:szCs w:val="22"/>
        </w:rPr>
        <w:t xml:space="preserve"> of the Company and</w:t>
      </w:r>
      <w:r w:rsidR="00A05321" w:rsidRPr="00A05321">
        <w:rPr>
          <w:rFonts w:cstheme="minorBidi" w:hint="cs"/>
          <w:szCs w:val="28"/>
          <w:cs/>
          <w:lang w:bidi="th-TH"/>
        </w:rPr>
        <w:t xml:space="preserve"> </w:t>
      </w:r>
      <w:r w:rsidR="00A05321" w:rsidRPr="00A05321">
        <w:rPr>
          <w:rFonts w:cstheme="minorBidi"/>
          <w:szCs w:val="28"/>
          <w:lang w:val="en-US" w:bidi="th-TH"/>
        </w:rPr>
        <w:t>TBSP</w:t>
      </w:r>
    </w:p>
    <w:p w14:paraId="571F2BE4" w14:textId="77777777" w:rsidR="00213D79" w:rsidRPr="005E7A34" w:rsidRDefault="00213D79" w:rsidP="00213D79">
      <w:pPr>
        <w:pStyle w:val="ListParagraph"/>
        <w:rPr>
          <w:rFonts w:cs="Times New Roman"/>
          <w:sz w:val="20"/>
          <w:szCs w:val="20"/>
        </w:rPr>
      </w:pPr>
    </w:p>
    <w:p w14:paraId="78AFE41F" w14:textId="7EC520B1" w:rsidR="00625C1C" w:rsidRPr="00213D79" w:rsidRDefault="00213D79" w:rsidP="00213D79">
      <w:pPr>
        <w:pStyle w:val="index"/>
        <w:numPr>
          <w:ilvl w:val="0"/>
          <w:numId w:val="19"/>
        </w:numPr>
        <w:spacing w:after="0" w:line="240" w:lineRule="atLeast"/>
        <w:jc w:val="thaiDistribute"/>
        <w:outlineLvl w:val="0"/>
        <w:rPr>
          <w:rFonts w:cs="Times New Roman"/>
          <w:szCs w:val="22"/>
        </w:rPr>
      </w:pPr>
      <w:r>
        <w:rPr>
          <w:rFonts w:cs="Times New Roman"/>
          <w:szCs w:val="22"/>
        </w:rPr>
        <w:t xml:space="preserve">the </w:t>
      </w:r>
      <w:r w:rsidR="00A05321" w:rsidRPr="00213D79">
        <w:rPr>
          <w:rFonts w:cs="Times New Roman"/>
          <w:szCs w:val="22"/>
        </w:rPr>
        <w:t>s</w:t>
      </w:r>
      <w:r w:rsidR="00625C1C" w:rsidRPr="00213D79">
        <w:rPr>
          <w:rFonts w:cs="Times New Roman"/>
          <w:szCs w:val="22"/>
        </w:rPr>
        <w:t>ale of 150,061,118 ordinary shares of TBSP with a par value of Baht 1.00 per share which is equivalent to not less than 73.48</w:t>
      </w:r>
      <w:r>
        <w:rPr>
          <w:rFonts w:cs="Times New Roman"/>
          <w:szCs w:val="22"/>
        </w:rPr>
        <w:t xml:space="preserve">% </w:t>
      </w:r>
      <w:r w:rsidR="00625C1C" w:rsidRPr="00213D79">
        <w:rPr>
          <w:rFonts w:cs="Times New Roman"/>
          <w:szCs w:val="22"/>
        </w:rPr>
        <w:t xml:space="preserve">of the total number of sold shares of TBSP at the price of not less than approximately Baht 13.36 per share </w:t>
      </w:r>
      <w:proofErr w:type="spellStart"/>
      <w:r w:rsidR="00625C1C" w:rsidRPr="00213D79">
        <w:rPr>
          <w:rFonts w:cs="Times New Roman"/>
          <w:szCs w:val="22"/>
        </w:rPr>
        <w:t>totaling</w:t>
      </w:r>
      <w:proofErr w:type="spellEnd"/>
      <w:r w:rsidR="00625C1C" w:rsidRPr="00213D79">
        <w:rPr>
          <w:rFonts w:cs="Times New Roman"/>
          <w:szCs w:val="22"/>
        </w:rPr>
        <w:t xml:space="preserve"> not less than Baht 2,005.02 million</w:t>
      </w:r>
      <w:r w:rsidR="00A05321" w:rsidRPr="00213D79">
        <w:rPr>
          <w:rFonts w:cs="Times New Roman"/>
          <w:szCs w:val="22"/>
        </w:rPr>
        <w:t xml:space="preserve"> to SABUY</w:t>
      </w:r>
      <w:r w:rsidR="00625C1C" w:rsidRPr="00213D79">
        <w:rPr>
          <w:rFonts w:cs="Times New Roman"/>
          <w:szCs w:val="22"/>
        </w:rPr>
        <w:t>.</w:t>
      </w:r>
      <w:r w:rsidR="00A05321" w:rsidRPr="00213D79">
        <w:rPr>
          <w:rFonts w:cs="Times New Roman"/>
          <w:szCs w:val="22"/>
        </w:rPr>
        <w:t xml:space="preserve"> After such sale of TBSP shares, the Company will hold no more than 25</w:t>
      </w:r>
      <w:r>
        <w:rPr>
          <w:rFonts w:cs="Times New Roman"/>
          <w:szCs w:val="22"/>
        </w:rPr>
        <w:t xml:space="preserve">% </w:t>
      </w:r>
      <w:r w:rsidR="00A05321" w:rsidRPr="00213D79">
        <w:rPr>
          <w:rFonts w:cs="Times New Roman"/>
          <w:szCs w:val="22"/>
        </w:rPr>
        <w:t>of the total number of shares sold of TBSP upon the completion of the TBSP share sale.</w:t>
      </w:r>
      <w:r w:rsidR="00625C1C" w:rsidRPr="00213D79">
        <w:rPr>
          <w:rFonts w:cs="Times New Roman"/>
          <w:szCs w:val="22"/>
        </w:rPr>
        <w:t xml:space="preserve"> </w:t>
      </w:r>
      <w:r w:rsidR="00A05321" w:rsidRPr="00213D79">
        <w:rPr>
          <w:rFonts w:cs="Times New Roman"/>
          <w:szCs w:val="22"/>
        </w:rPr>
        <w:t>The Company will enter into the TBSP share sale once the restructuring of the Company and TBSP is complete</w:t>
      </w:r>
      <w:r w:rsidR="00625C1C" w:rsidRPr="00213D79">
        <w:rPr>
          <w:rFonts w:cs="Times New Roman"/>
          <w:szCs w:val="22"/>
        </w:rPr>
        <w:t>.</w:t>
      </w:r>
    </w:p>
    <w:p w14:paraId="73D1300D" w14:textId="196986EA" w:rsidR="005E7A34" w:rsidRPr="005E7A34" w:rsidRDefault="005E7A34" w:rsidP="005E7A34">
      <w:pPr>
        <w:ind w:left="504" w:right="-27"/>
        <w:jc w:val="thaiDistribute"/>
        <w:rPr>
          <w:lang w:val="en-US" w:eastAsia="x-none"/>
        </w:rPr>
      </w:pPr>
      <w:r w:rsidRPr="005E7A34">
        <w:rPr>
          <w:lang w:val="en-US" w:eastAsia="x-none"/>
        </w:rPr>
        <w:lastRenderedPageBreak/>
        <w:t>The Company will enter into the transaction in resolutions b) c) and d) with the following precedent conditions:</w:t>
      </w:r>
    </w:p>
    <w:p w14:paraId="3B2D45EE" w14:textId="77777777" w:rsidR="005E7A34" w:rsidRPr="005E7A34" w:rsidRDefault="005E7A34" w:rsidP="005E7A34">
      <w:pPr>
        <w:pStyle w:val="BodyText"/>
        <w:spacing w:after="0" w:line="0" w:lineRule="atLeast"/>
        <w:ind w:left="921" w:hanging="374"/>
        <w:jc w:val="both"/>
        <w:rPr>
          <w:lang w:val="en-US" w:eastAsia="x-none"/>
        </w:rPr>
      </w:pPr>
    </w:p>
    <w:p w14:paraId="52E081D1" w14:textId="369811F3" w:rsidR="005E7A34" w:rsidRPr="005E7A34" w:rsidRDefault="005E7A34" w:rsidP="005E7A34">
      <w:pPr>
        <w:pStyle w:val="BodyText"/>
        <w:spacing w:after="120" w:line="0" w:lineRule="atLeast"/>
        <w:ind w:left="918" w:hanging="378"/>
        <w:jc w:val="both"/>
        <w:rPr>
          <w:lang w:val="en-US" w:eastAsia="x-none"/>
        </w:rPr>
      </w:pPr>
      <w:r w:rsidRPr="005E7A34">
        <w:rPr>
          <w:lang w:val="en-US" w:eastAsia="x-none"/>
        </w:rPr>
        <w:t>1)</w:t>
      </w:r>
      <w:r>
        <w:rPr>
          <w:lang w:val="en-US" w:eastAsia="x-none"/>
        </w:rPr>
        <w:tab/>
        <w:t>T</w:t>
      </w:r>
      <w:r w:rsidRPr="005E7A34">
        <w:rPr>
          <w:lang w:val="en-US" w:eastAsia="x-none"/>
        </w:rPr>
        <w:t>he shareholders’ meeting of SABUY resolves to approve SABUY to increase its capital;</w:t>
      </w:r>
    </w:p>
    <w:p w14:paraId="09E11E46" w14:textId="19B44398" w:rsidR="005E7A34" w:rsidRPr="005E7A34" w:rsidRDefault="005E7A34" w:rsidP="005E7A34">
      <w:pPr>
        <w:pStyle w:val="BodyText"/>
        <w:spacing w:after="120" w:line="0" w:lineRule="atLeast"/>
        <w:ind w:left="918" w:hanging="378"/>
        <w:jc w:val="both"/>
        <w:rPr>
          <w:lang w:val="en-US" w:eastAsia="x-none"/>
        </w:rPr>
      </w:pPr>
      <w:r w:rsidRPr="005E7A34">
        <w:rPr>
          <w:lang w:val="en-US" w:eastAsia="x-none"/>
        </w:rPr>
        <w:t>2)</w:t>
      </w:r>
      <w:r>
        <w:rPr>
          <w:lang w:val="en-US" w:eastAsia="x-none"/>
        </w:rPr>
        <w:tab/>
      </w:r>
      <w:r w:rsidRPr="005E7A34">
        <w:rPr>
          <w:spacing w:val="-4"/>
          <w:lang w:val="en-US" w:eastAsia="x-none"/>
        </w:rPr>
        <w:t>The shareholders’ meeting of SABUY resolves to approve SABUY to invest in ordinary shares of TBSP;</w:t>
      </w:r>
    </w:p>
    <w:p w14:paraId="1C5313C3" w14:textId="22554258" w:rsidR="005E7A34" w:rsidRPr="005E7A34" w:rsidRDefault="005E7A34" w:rsidP="005E7A34">
      <w:pPr>
        <w:pStyle w:val="BodyText"/>
        <w:spacing w:after="120" w:line="0" w:lineRule="atLeast"/>
        <w:ind w:left="918" w:hanging="378"/>
        <w:jc w:val="both"/>
        <w:rPr>
          <w:lang w:val="en-US" w:eastAsia="x-none"/>
        </w:rPr>
      </w:pPr>
      <w:r w:rsidRPr="005E7A34">
        <w:rPr>
          <w:lang w:val="en-US" w:eastAsia="x-none"/>
        </w:rPr>
        <w:t>3)</w:t>
      </w:r>
      <w:r>
        <w:rPr>
          <w:lang w:val="en-US" w:eastAsia="x-none"/>
        </w:rPr>
        <w:tab/>
        <w:t>T</w:t>
      </w:r>
      <w:r w:rsidRPr="005E7A34">
        <w:rPr>
          <w:lang w:val="en-US" w:eastAsia="x-none"/>
        </w:rPr>
        <w:t xml:space="preserve">he board of </w:t>
      </w:r>
      <w:r w:rsidRPr="008B65C3">
        <w:rPr>
          <w:lang w:val="en-US" w:eastAsia="x-none"/>
        </w:rPr>
        <w:t xml:space="preserve">directors’ meeting of SABUY resolves to approve SABUY to dispose its shares in </w:t>
      </w:r>
      <w:r w:rsidR="008B65C3" w:rsidRPr="008B65C3">
        <w:rPr>
          <w:lang w:val="en-US" w:eastAsia="x-none"/>
        </w:rPr>
        <w:t>Vending Plus Co., Ltd. (“</w:t>
      </w:r>
      <w:r w:rsidRPr="008B65C3">
        <w:rPr>
          <w:lang w:val="en-US" w:eastAsia="x-none"/>
        </w:rPr>
        <w:t>VDP</w:t>
      </w:r>
      <w:r w:rsidR="008B65C3" w:rsidRPr="008B65C3">
        <w:rPr>
          <w:lang w:val="en-US" w:eastAsia="x-none"/>
        </w:rPr>
        <w:t>”)</w:t>
      </w:r>
      <w:r w:rsidRPr="008B65C3">
        <w:rPr>
          <w:lang w:val="en-US" w:eastAsia="x-none"/>
        </w:rPr>
        <w:t xml:space="preserve"> to TBSP;</w:t>
      </w:r>
    </w:p>
    <w:p w14:paraId="3A29D963" w14:textId="29DB3808" w:rsidR="005E7A34" w:rsidRPr="005E7A34" w:rsidRDefault="005E7A34" w:rsidP="005E7A34">
      <w:pPr>
        <w:pStyle w:val="BodyText"/>
        <w:spacing w:after="120" w:line="0" w:lineRule="atLeast"/>
        <w:ind w:left="918" w:hanging="378"/>
        <w:jc w:val="both"/>
        <w:rPr>
          <w:lang w:val="en-US" w:eastAsia="x-none"/>
        </w:rPr>
      </w:pPr>
      <w:r w:rsidRPr="005E7A34">
        <w:rPr>
          <w:lang w:val="en-US" w:eastAsia="x-none"/>
        </w:rPr>
        <w:t>4)</w:t>
      </w:r>
      <w:r>
        <w:rPr>
          <w:lang w:val="en-US" w:eastAsia="x-none"/>
        </w:rPr>
        <w:tab/>
      </w:r>
      <w:r w:rsidRPr="005E7A34">
        <w:rPr>
          <w:lang w:val="en-US" w:eastAsia="x-none"/>
        </w:rPr>
        <w:t>TBSP undergoes its restructuring whereby only assets and liabilities in respect of Card Solutions Business will remain with the TBSP, as agreed among the TBSP and SABUY;</w:t>
      </w:r>
    </w:p>
    <w:p w14:paraId="7285719F" w14:textId="730BDBB7" w:rsidR="005E7A34" w:rsidRPr="005E7A34" w:rsidRDefault="005E7A34" w:rsidP="005E7A34">
      <w:pPr>
        <w:pStyle w:val="BodyText"/>
        <w:spacing w:after="120" w:line="0" w:lineRule="atLeast"/>
        <w:ind w:left="918" w:hanging="378"/>
        <w:jc w:val="both"/>
        <w:rPr>
          <w:lang w:val="en-US" w:eastAsia="x-none"/>
        </w:rPr>
      </w:pPr>
      <w:r w:rsidRPr="005E7A34">
        <w:rPr>
          <w:lang w:val="en-US" w:eastAsia="x-none"/>
        </w:rPr>
        <w:t>5)</w:t>
      </w:r>
      <w:r>
        <w:rPr>
          <w:lang w:val="en-US" w:eastAsia="x-none"/>
        </w:rPr>
        <w:tab/>
        <w:t>D</w:t>
      </w:r>
      <w:r w:rsidRPr="005E7A34">
        <w:rPr>
          <w:lang w:val="en-US" w:eastAsia="x-none"/>
        </w:rPr>
        <w:t>ue diligence result on financial status, assets, and liabilities of TBSP after the restructuring in Item 4) above is satisfactory to SABUY;</w:t>
      </w:r>
    </w:p>
    <w:p w14:paraId="0464C59F" w14:textId="71DC65E7" w:rsidR="005E7A34" w:rsidRPr="005E7A34" w:rsidRDefault="005E7A34" w:rsidP="005E7A34">
      <w:pPr>
        <w:pStyle w:val="BodyText"/>
        <w:spacing w:after="120" w:line="0" w:lineRule="atLeast"/>
        <w:ind w:left="918" w:hanging="378"/>
        <w:jc w:val="both"/>
        <w:rPr>
          <w:lang w:val="en-US" w:eastAsia="x-none"/>
        </w:rPr>
      </w:pPr>
      <w:r w:rsidRPr="005E7A34">
        <w:rPr>
          <w:lang w:val="en-US" w:eastAsia="x-none"/>
        </w:rPr>
        <w:t>6)</w:t>
      </w:r>
      <w:r>
        <w:rPr>
          <w:lang w:val="en-US" w:eastAsia="x-none"/>
        </w:rPr>
        <w:tab/>
        <w:t>T</w:t>
      </w:r>
      <w:r w:rsidRPr="005E7A34">
        <w:rPr>
          <w:lang w:val="en-US" w:eastAsia="x-none"/>
        </w:rPr>
        <w:t>he board of directors’ meeting of the Company resolves to approve the transactions in respect of and relevant to the purchase of newly issued ordinary shares of SABUY, and the Investment of SABUY by purchasing the ordinary shares in TBSP from the Company;</w:t>
      </w:r>
    </w:p>
    <w:p w14:paraId="28FE04C2" w14:textId="03ECCFE8" w:rsidR="005E7A34" w:rsidRPr="005E7A34" w:rsidRDefault="005E7A34" w:rsidP="005E7A34">
      <w:pPr>
        <w:pStyle w:val="BodyText"/>
        <w:spacing w:after="120" w:line="0" w:lineRule="atLeast"/>
        <w:ind w:left="921" w:hanging="374"/>
        <w:jc w:val="both"/>
        <w:rPr>
          <w:lang w:val="en-US" w:eastAsia="x-none"/>
        </w:rPr>
      </w:pPr>
      <w:r w:rsidRPr="005E7A34">
        <w:rPr>
          <w:lang w:val="en-US" w:eastAsia="x-none"/>
        </w:rPr>
        <w:t>7)</w:t>
      </w:r>
      <w:r>
        <w:rPr>
          <w:lang w:val="en-US" w:eastAsia="x-none"/>
        </w:rPr>
        <w:tab/>
        <w:t>T</w:t>
      </w:r>
      <w:r w:rsidRPr="005E7A34">
        <w:rPr>
          <w:lang w:val="en-US" w:eastAsia="x-none"/>
        </w:rPr>
        <w:t xml:space="preserve">he board of directors’ meeting and the shareholders’ meeting of TBSP (as the case may be) resolves to approve the transactions in respect of and relevant to the sale of the TBSP’s ordinary shares in SPM to TKS, and the purchase of </w:t>
      </w:r>
      <w:r w:rsidRPr="008B65C3">
        <w:rPr>
          <w:lang w:val="en-US" w:eastAsia="x-none"/>
        </w:rPr>
        <w:t>shares in VDP by</w:t>
      </w:r>
      <w:r w:rsidRPr="005E7A34">
        <w:rPr>
          <w:lang w:val="en-US" w:eastAsia="x-none"/>
        </w:rPr>
        <w:t xml:space="preserve"> TBSP from SABUY.</w:t>
      </w:r>
    </w:p>
    <w:p w14:paraId="34094F75" w14:textId="77777777" w:rsidR="005E7A34" w:rsidRPr="005E7A34" w:rsidRDefault="005E7A34" w:rsidP="005E7A34">
      <w:pPr>
        <w:pStyle w:val="BodyText"/>
        <w:spacing w:after="0" w:line="0" w:lineRule="atLeast"/>
        <w:ind w:left="921" w:hanging="374"/>
        <w:jc w:val="both"/>
        <w:rPr>
          <w:lang w:val="en-US" w:eastAsia="x-none"/>
        </w:rPr>
      </w:pPr>
    </w:p>
    <w:p w14:paraId="4B23CC4C" w14:textId="643A1232" w:rsidR="00527811" w:rsidRDefault="005E7A34" w:rsidP="005E7A34">
      <w:pPr>
        <w:ind w:left="504" w:right="-27"/>
        <w:jc w:val="thaiDistribute"/>
        <w:rPr>
          <w:lang w:val="en-US" w:eastAsia="x-none"/>
        </w:rPr>
      </w:pPr>
      <w:r w:rsidRPr="005E7A34">
        <w:rPr>
          <w:lang w:val="en-US" w:eastAsia="x-none"/>
        </w:rPr>
        <w:t>In any case, the conditions relating to the transactions can be varied depending on negotiations and further agreements of the parties.</w:t>
      </w:r>
    </w:p>
    <w:p w14:paraId="1EC6AA03" w14:textId="218026C2" w:rsidR="005E7A34" w:rsidRDefault="005E7A34" w:rsidP="00625C1C">
      <w:pPr>
        <w:pStyle w:val="BodyText"/>
        <w:spacing w:after="0" w:line="0" w:lineRule="atLeast"/>
        <w:ind w:left="918" w:hanging="378"/>
        <w:jc w:val="both"/>
        <w:rPr>
          <w:lang w:val="en-US" w:eastAsia="x-none"/>
        </w:rPr>
      </w:pPr>
    </w:p>
    <w:p w14:paraId="293EB222" w14:textId="2B8D3B57" w:rsidR="00DD7092" w:rsidRPr="001E6F53" w:rsidRDefault="00052B8E" w:rsidP="00B3188E">
      <w:pPr>
        <w:pStyle w:val="Heading1"/>
        <w:numPr>
          <w:ilvl w:val="0"/>
          <w:numId w:val="3"/>
        </w:numPr>
        <w:tabs>
          <w:tab w:val="num" w:pos="540"/>
        </w:tabs>
        <w:spacing w:before="0" w:after="0" w:line="240" w:lineRule="atLeast"/>
        <w:ind w:left="540" w:right="180" w:hanging="540"/>
        <w:rPr>
          <w:rFonts w:cs="Times New Roman"/>
        </w:rPr>
      </w:pPr>
      <w:r w:rsidRPr="001E6F53">
        <w:rPr>
          <w:rFonts w:cs="Times New Roman"/>
        </w:rPr>
        <w:t>Related parties</w:t>
      </w:r>
    </w:p>
    <w:p w14:paraId="65448662" w14:textId="77777777" w:rsidR="008D1249" w:rsidRPr="003F28D6" w:rsidRDefault="008D1249" w:rsidP="00812E49">
      <w:pPr>
        <w:pStyle w:val="index"/>
        <w:tabs>
          <w:tab w:val="clear" w:pos="1134"/>
        </w:tabs>
        <w:spacing w:after="0" w:line="240" w:lineRule="atLeast"/>
        <w:ind w:left="0" w:firstLine="0"/>
        <w:outlineLvl w:val="0"/>
        <w:rPr>
          <w:rFonts w:cs="Times New Roman"/>
          <w:b/>
          <w:bCs/>
        </w:rPr>
      </w:pPr>
    </w:p>
    <w:tbl>
      <w:tblPr>
        <w:tblW w:w="9281" w:type="dxa"/>
        <w:tblInd w:w="529" w:type="dxa"/>
        <w:tblLayout w:type="fixed"/>
        <w:tblCellMar>
          <w:left w:w="79" w:type="dxa"/>
          <w:right w:w="79" w:type="dxa"/>
        </w:tblCellMar>
        <w:tblLook w:val="0000" w:firstRow="0" w:lastRow="0" w:firstColumn="0" w:lastColumn="0" w:noHBand="0" w:noVBand="0"/>
      </w:tblPr>
      <w:tblGrid>
        <w:gridCol w:w="4061"/>
        <w:gridCol w:w="1080"/>
        <w:gridCol w:w="184"/>
        <w:gridCol w:w="1166"/>
        <w:gridCol w:w="180"/>
        <w:gridCol w:w="1170"/>
        <w:gridCol w:w="180"/>
        <w:gridCol w:w="1260"/>
      </w:tblGrid>
      <w:tr w:rsidR="00CE2A61" w:rsidRPr="003F28D6" w14:paraId="2A353FB3" w14:textId="77777777" w:rsidTr="00CE2A61">
        <w:trPr>
          <w:cantSplit/>
          <w:trHeight w:val="560"/>
          <w:tblHeader/>
        </w:trPr>
        <w:tc>
          <w:tcPr>
            <w:tcW w:w="4061" w:type="dxa"/>
            <w:shd w:val="clear" w:color="auto" w:fill="FFFFFF"/>
          </w:tcPr>
          <w:p w14:paraId="449EE506" w14:textId="77777777" w:rsidR="00CE2A61" w:rsidRPr="006E7E05" w:rsidRDefault="00CE2A61" w:rsidP="00CE2A61">
            <w:pPr>
              <w:spacing w:line="240" w:lineRule="atLeast"/>
              <w:ind w:right="-349"/>
              <w:rPr>
                <w:rFonts w:cs="Times New Roman"/>
                <w:b/>
                <w:bCs/>
                <w:i/>
                <w:iCs/>
              </w:rPr>
            </w:pPr>
          </w:p>
          <w:p w14:paraId="1EC4FF8F" w14:textId="62B4342F" w:rsidR="00CE2A61" w:rsidRPr="006E7E05" w:rsidRDefault="006E7E05" w:rsidP="00CE2A61">
            <w:pPr>
              <w:spacing w:line="240" w:lineRule="atLeast"/>
              <w:ind w:right="-349"/>
              <w:rPr>
                <w:b/>
                <w:bCs/>
                <w:i/>
                <w:iCs/>
                <w:lang w:val="en-US" w:bidi="th-TH"/>
              </w:rPr>
            </w:pPr>
            <w:r w:rsidRPr="006E7E05">
              <w:rPr>
                <w:b/>
                <w:bCs/>
                <w:i/>
                <w:iCs/>
                <w:lang w:val="en-US" w:bidi="th-TH"/>
              </w:rPr>
              <w:t>Significant transactions with related parties</w:t>
            </w:r>
          </w:p>
        </w:tc>
        <w:tc>
          <w:tcPr>
            <w:tcW w:w="2430" w:type="dxa"/>
            <w:gridSpan w:val="3"/>
          </w:tcPr>
          <w:p w14:paraId="068CC567" w14:textId="77777777" w:rsidR="00CE2A61" w:rsidRPr="003F28D6" w:rsidRDefault="00CE2A61" w:rsidP="00CE2A61">
            <w:pPr>
              <w:pStyle w:val="acctmergecolhdg"/>
              <w:spacing w:line="240" w:lineRule="atLeast"/>
              <w:rPr>
                <w:rFonts w:cs="Times New Roman"/>
              </w:rPr>
            </w:pPr>
            <w:r w:rsidRPr="003F28D6">
              <w:rPr>
                <w:rFonts w:cs="Times New Roman"/>
              </w:rPr>
              <w:t xml:space="preserve">Consolidated </w:t>
            </w:r>
          </w:p>
          <w:p w14:paraId="617DB996" w14:textId="77777777" w:rsidR="00CE2A61" w:rsidRPr="003F28D6" w:rsidRDefault="00CE2A61" w:rsidP="00CE2A61">
            <w:pPr>
              <w:pStyle w:val="acctmergecolhdg"/>
              <w:spacing w:line="240" w:lineRule="atLeast"/>
              <w:rPr>
                <w:rFonts w:cs="Times New Roman"/>
              </w:rPr>
            </w:pPr>
            <w:r w:rsidRPr="003F28D6">
              <w:rPr>
                <w:rFonts w:cs="Times New Roman"/>
              </w:rPr>
              <w:t>financial statements</w:t>
            </w:r>
          </w:p>
        </w:tc>
        <w:tc>
          <w:tcPr>
            <w:tcW w:w="180" w:type="dxa"/>
          </w:tcPr>
          <w:p w14:paraId="2F45A009" w14:textId="77777777" w:rsidR="00CE2A61" w:rsidRPr="003F28D6" w:rsidRDefault="00CE2A61" w:rsidP="00CE2A61">
            <w:pPr>
              <w:pStyle w:val="acctmergecolhdg"/>
              <w:spacing w:line="240" w:lineRule="atLeast"/>
              <w:rPr>
                <w:rFonts w:cs="Times New Roman"/>
              </w:rPr>
            </w:pPr>
          </w:p>
        </w:tc>
        <w:tc>
          <w:tcPr>
            <w:tcW w:w="2610" w:type="dxa"/>
            <w:gridSpan w:val="3"/>
          </w:tcPr>
          <w:p w14:paraId="1D194C5E" w14:textId="77777777" w:rsidR="00CE2A61" w:rsidRPr="003F28D6" w:rsidRDefault="00CE2A61" w:rsidP="00CE2A61">
            <w:pPr>
              <w:pStyle w:val="acctmergecolhdg"/>
              <w:spacing w:line="240" w:lineRule="atLeast"/>
              <w:rPr>
                <w:rFonts w:cs="Times New Roman"/>
              </w:rPr>
            </w:pPr>
            <w:r w:rsidRPr="003F28D6">
              <w:rPr>
                <w:rFonts w:cs="Times New Roman"/>
              </w:rPr>
              <w:t xml:space="preserve">Separate </w:t>
            </w:r>
          </w:p>
          <w:p w14:paraId="6E93767B" w14:textId="77777777" w:rsidR="00CE2A61" w:rsidRPr="003F28D6" w:rsidRDefault="00CE2A61" w:rsidP="00CE2A61">
            <w:pPr>
              <w:pStyle w:val="acctmergecolhdg"/>
              <w:spacing w:line="240" w:lineRule="atLeast"/>
              <w:rPr>
                <w:rFonts w:cs="Times New Roman"/>
              </w:rPr>
            </w:pPr>
            <w:r w:rsidRPr="003F28D6">
              <w:rPr>
                <w:rFonts w:cs="Times New Roman"/>
              </w:rPr>
              <w:t>financial statements</w:t>
            </w:r>
          </w:p>
        </w:tc>
      </w:tr>
      <w:tr w:rsidR="00CE2A61" w:rsidRPr="003F28D6" w14:paraId="640CF9A4" w14:textId="77777777" w:rsidTr="00A27B93">
        <w:trPr>
          <w:cantSplit/>
          <w:tblHeader/>
        </w:trPr>
        <w:tc>
          <w:tcPr>
            <w:tcW w:w="4061" w:type="dxa"/>
          </w:tcPr>
          <w:p w14:paraId="57D988F9" w14:textId="77777777" w:rsidR="00CE2A61" w:rsidRPr="008A2B6A" w:rsidRDefault="00CE2A61" w:rsidP="00CE2A61">
            <w:pPr>
              <w:spacing w:line="240" w:lineRule="atLeast"/>
              <w:ind w:right="-349"/>
              <w:rPr>
                <w:rFonts w:cs="Times New Roman"/>
                <w:b/>
                <w:bCs/>
                <w:i/>
                <w:iCs/>
                <w:szCs w:val="22"/>
              </w:rPr>
            </w:pPr>
            <w:r>
              <w:rPr>
                <w:rFonts w:cs="Times New Roman"/>
                <w:b/>
                <w:bCs/>
                <w:i/>
                <w:iCs/>
                <w:szCs w:val="22"/>
              </w:rPr>
              <w:t>Six</w:t>
            </w:r>
            <w:r w:rsidRPr="008A2B6A">
              <w:rPr>
                <w:rFonts w:cs="Times New Roman"/>
                <w:b/>
                <w:bCs/>
                <w:i/>
                <w:iCs/>
                <w:szCs w:val="22"/>
              </w:rPr>
              <w:t xml:space="preserve">-month period ended </w:t>
            </w:r>
            <w:r>
              <w:rPr>
                <w:rFonts w:cs="Times New Roman"/>
                <w:b/>
                <w:bCs/>
                <w:i/>
                <w:iCs/>
                <w:szCs w:val="22"/>
              </w:rPr>
              <w:t>30 June</w:t>
            </w:r>
          </w:p>
        </w:tc>
        <w:tc>
          <w:tcPr>
            <w:tcW w:w="1080" w:type="dxa"/>
            <w:vAlign w:val="bottom"/>
          </w:tcPr>
          <w:p w14:paraId="4F689538" w14:textId="3DCC7C8F" w:rsidR="00CE2A61" w:rsidRPr="003F28D6" w:rsidRDefault="00F11823" w:rsidP="00CE2A61">
            <w:pPr>
              <w:pStyle w:val="acctfourfigures"/>
              <w:tabs>
                <w:tab w:val="clear" w:pos="765"/>
              </w:tabs>
              <w:spacing w:line="240" w:lineRule="atLeast"/>
              <w:jc w:val="center"/>
              <w:rPr>
                <w:rFonts w:cs="Times New Roman"/>
                <w:szCs w:val="22"/>
              </w:rPr>
            </w:pPr>
            <w:r>
              <w:rPr>
                <w:rFonts w:cs="Times New Roman"/>
                <w:szCs w:val="22"/>
              </w:rPr>
              <w:t>2021</w:t>
            </w:r>
          </w:p>
        </w:tc>
        <w:tc>
          <w:tcPr>
            <w:tcW w:w="184" w:type="dxa"/>
            <w:vAlign w:val="bottom"/>
          </w:tcPr>
          <w:p w14:paraId="7A315A3C" w14:textId="77777777" w:rsidR="00CE2A61" w:rsidRPr="003F28D6" w:rsidRDefault="00CE2A61" w:rsidP="00CE2A61">
            <w:pPr>
              <w:pStyle w:val="acctfourfigures"/>
              <w:tabs>
                <w:tab w:val="clear" w:pos="765"/>
              </w:tabs>
              <w:spacing w:line="240" w:lineRule="atLeast"/>
              <w:jc w:val="center"/>
              <w:rPr>
                <w:rFonts w:cs="Times New Roman"/>
                <w:szCs w:val="22"/>
              </w:rPr>
            </w:pPr>
          </w:p>
        </w:tc>
        <w:tc>
          <w:tcPr>
            <w:tcW w:w="1166" w:type="dxa"/>
            <w:vAlign w:val="bottom"/>
          </w:tcPr>
          <w:p w14:paraId="525FA848" w14:textId="2A0A0069" w:rsidR="00CE2A61" w:rsidRPr="003F28D6" w:rsidRDefault="00F11823" w:rsidP="00CE2A61">
            <w:pPr>
              <w:pStyle w:val="acctfourfigures"/>
              <w:tabs>
                <w:tab w:val="clear" w:pos="765"/>
              </w:tabs>
              <w:spacing w:line="240" w:lineRule="atLeast"/>
              <w:jc w:val="center"/>
              <w:rPr>
                <w:rFonts w:cs="Times New Roman"/>
                <w:szCs w:val="22"/>
              </w:rPr>
            </w:pPr>
            <w:r>
              <w:rPr>
                <w:rFonts w:cs="Times New Roman"/>
                <w:szCs w:val="22"/>
              </w:rPr>
              <w:t>2020</w:t>
            </w:r>
          </w:p>
        </w:tc>
        <w:tc>
          <w:tcPr>
            <w:tcW w:w="180" w:type="dxa"/>
          </w:tcPr>
          <w:p w14:paraId="3AC7AEFE" w14:textId="77777777" w:rsidR="00CE2A61" w:rsidRPr="003F28D6" w:rsidRDefault="00CE2A61" w:rsidP="00CE2A61">
            <w:pPr>
              <w:pStyle w:val="acctfourfigures"/>
              <w:tabs>
                <w:tab w:val="clear" w:pos="765"/>
              </w:tabs>
              <w:spacing w:line="240" w:lineRule="atLeast"/>
              <w:jc w:val="center"/>
              <w:rPr>
                <w:rFonts w:cs="Times New Roman"/>
                <w:szCs w:val="22"/>
              </w:rPr>
            </w:pPr>
          </w:p>
        </w:tc>
        <w:tc>
          <w:tcPr>
            <w:tcW w:w="1170" w:type="dxa"/>
            <w:vAlign w:val="bottom"/>
          </w:tcPr>
          <w:p w14:paraId="19912223" w14:textId="605B3122" w:rsidR="00CE2A61" w:rsidRPr="003F28D6" w:rsidRDefault="00F11823" w:rsidP="00CE2A61">
            <w:pPr>
              <w:pStyle w:val="acctfourfigures"/>
              <w:tabs>
                <w:tab w:val="clear" w:pos="765"/>
              </w:tabs>
              <w:spacing w:line="240" w:lineRule="atLeast"/>
              <w:jc w:val="center"/>
              <w:rPr>
                <w:rFonts w:cs="Times New Roman"/>
                <w:szCs w:val="22"/>
              </w:rPr>
            </w:pPr>
            <w:r>
              <w:rPr>
                <w:rFonts w:cs="Times New Roman"/>
                <w:szCs w:val="22"/>
              </w:rPr>
              <w:t>2021</w:t>
            </w:r>
          </w:p>
        </w:tc>
        <w:tc>
          <w:tcPr>
            <w:tcW w:w="180" w:type="dxa"/>
            <w:vAlign w:val="bottom"/>
          </w:tcPr>
          <w:p w14:paraId="6FD766B6" w14:textId="77777777" w:rsidR="00CE2A61" w:rsidRPr="003F28D6" w:rsidRDefault="00CE2A61" w:rsidP="00CE2A61">
            <w:pPr>
              <w:pStyle w:val="acctfourfigures"/>
              <w:tabs>
                <w:tab w:val="clear" w:pos="765"/>
              </w:tabs>
              <w:spacing w:line="240" w:lineRule="atLeast"/>
              <w:jc w:val="center"/>
              <w:rPr>
                <w:rFonts w:cs="Times New Roman"/>
                <w:szCs w:val="22"/>
              </w:rPr>
            </w:pPr>
          </w:p>
        </w:tc>
        <w:tc>
          <w:tcPr>
            <w:tcW w:w="1260" w:type="dxa"/>
            <w:vAlign w:val="bottom"/>
          </w:tcPr>
          <w:p w14:paraId="358C57B1" w14:textId="72FF1987" w:rsidR="00CE2A61" w:rsidRPr="003F28D6" w:rsidRDefault="00F11823" w:rsidP="00CE2A61">
            <w:pPr>
              <w:pStyle w:val="acctfourfigures"/>
              <w:tabs>
                <w:tab w:val="clear" w:pos="765"/>
              </w:tabs>
              <w:spacing w:line="240" w:lineRule="atLeast"/>
              <w:jc w:val="center"/>
              <w:rPr>
                <w:rFonts w:cs="Times New Roman"/>
                <w:szCs w:val="22"/>
              </w:rPr>
            </w:pPr>
            <w:r>
              <w:rPr>
                <w:rFonts w:cs="Times New Roman"/>
                <w:szCs w:val="22"/>
              </w:rPr>
              <w:t>2020</w:t>
            </w:r>
          </w:p>
        </w:tc>
      </w:tr>
      <w:tr w:rsidR="00CE2A61" w:rsidRPr="003F28D6" w14:paraId="5B57FF3F" w14:textId="77777777" w:rsidTr="00CE2A61">
        <w:trPr>
          <w:cantSplit/>
          <w:tblHeader/>
        </w:trPr>
        <w:tc>
          <w:tcPr>
            <w:tcW w:w="4061" w:type="dxa"/>
          </w:tcPr>
          <w:p w14:paraId="60D1E856" w14:textId="77777777" w:rsidR="00CE2A61" w:rsidRPr="003F28D6" w:rsidRDefault="00CE2A61" w:rsidP="00CE2A61">
            <w:pPr>
              <w:spacing w:line="240" w:lineRule="atLeast"/>
              <w:ind w:right="-349"/>
              <w:rPr>
                <w:rFonts w:cs="Times New Roman"/>
                <w:b/>
                <w:bCs/>
                <w:i/>
                <w:iCs/>
              </w:rPr>
            </w:pPr>
          </w:p>
        </w:tc>
        <w:tc>
          <w:tcPr>
            <w:tcW w:w="5220" w:type="dxa"/>
            <w:gridSpan w:val="7"/>
          </w:tcPr>
          <w:p w14:paraId="6FCB0A53" w14:textId="77777777" w:rsidR="00CE2A61" w:rsidRPr="003F28D6" w:rsidRDefault="00CE2A61" w:rsidP="00CE2A61">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CE2A61" w:rsidRPr="003F28D6" w14:paraId="2C3DA5E2" w14:textId="77777777" w:rsidTr="00A27B93">
        <w:trPr>
          <w:cantSplit/>
        </w:trPr>
        <w:tc>
          <w:tcPr>
            <w:tcW w:w="4061" w:type="dxa"/>
          </w:tcPr>
          <w:p w14:paraId="59E7FFB5" w14:textId="77777777" w:rsidR="00CE2A61" w:rsidRPr="003F28D6" w:rsidRDefault="00CE2A61" w:rsidP="00CE2A61">
            <w:pPr>
              <w:spacing w:line="240" w:lineRule="atLeast"/>
              <w:ind w:right="-349"/>
              <w:rPr>
                <w:rFonts w:cs="Times New Roman"/>
                <w:b/>
                <w:bCs/>
                <w:szCs w:val="22"/>
              </w:rPr>
            </w:pPr>
            <w:r w:rsidRPr="0070642B">
              <w:rPr>
                <w:rFonts w:cs="Times New Roman"/>
                <w:b/>
                <w:bCs/>
                <w:szCs w:val="22"/>
              </w:rPr>
              <w:t>Subsidiaries</w:t>
            </w:r>
          </w:p>
        </w:tc>
        <w:tc>
          <w:tcPr>
            <w:tcW w:w="1080" w:type="dxa"/>
          </w:tcPr>
          <w:p w14:paraId="3449AB34" w14:textId="77777777" w:rsidR="00CE2A61" w:rsidRPr="003F28D6" w:rsidRDefault="00CE2A61" w:rsidP="00CE2A61">
            <w:pPr>
              <w:pStyle w:val="acctfourfigures"/>
              <w:spacing w:line="240" w:lineRule="atLeast"/>
              <w:jc w:val="right"/>
              <w:rPr>
                <w:rFonts w:cs="Times New Roman"/>
                <w:szCs w:val="22"/>
              </w:rPr>
            </w:pPr>
          </w:p>
        </w:tc>
        <w:tc>
          <w:tcPr>
            <w:tcW w:w="184" w:type="dxa"/>
          </w:tcPr>
          <w:p w14:paraId="0939CBAD" w14:textId="77777777" w:rsidR="00CE2A61" w:rsidRPr="003F28D6" w:rsidRDefault="00CE2A61" w:rsidP="00CE2A61">
            <w:pPr>
              <w:pStyle w:val="acctfourfigures"/>
              <w:spacing w:line="240" w:lineRule="atLeast"/>
              <w:jc w:val="right"/>
              <w:rPr>
                <w:rFonts w:cs="Times New Roman"/>
                <w:szCs w:val="22"/>
              </w:rPr>
            </w:pPr>
          </w:p>
        </w:tc>
        <w:tc>
          <w:tcPr>
            <w:tcW w:w="1166" w:type="dxa"/>
          </w:tcPr>
          <w:p w14:paraId="094760E7" w14:textId="77777777" w:rsidR="00CE2A61" w:rsidRPr="003F28D6" w:rsidRDefault="00CE2A61" w:rsidP="00CE2A61">
            <w:pPr>
              <w:pStyle w:val="acctfourfigures"/>
              <w:spacing w:line="240" w:lineRule="atLeast"/>
              <w:jc w:val="right"/>
              <w:rPr>
                <w:rFonts w:cs="Times New Roman"/>
                <w:szCs w:val="22"/>
              </w:rPr>
            </w:pPr>
          </w:p>
        </w:tc>
        <w:tc>
          <w:tcPr>
            <w:tcW w:w="180" w:type="dxa"/>
          </w:tcPr>
          <w:p w14:paraId="125D221D" w14:textId="77777777" w:rsidR="00CE2A61" w:rsidRPr="003F28D6" w:rsidRDefault="00CE2A61" w:rsidP="00CE2A61">
            <w:pPr>
              <w:pStyle w:val="acctfourfigures"/>
              <w:spacing w:line="240" w:lineRule="atLeast"/>
              <w:jc w:val="right"/>
              <w:rPr>
                <w:rFonts w:cs="Times New Roman"/>
                <w:szCs w:val="22"/>
              </w:rPr>
            </w:pPr>
          </w:p>
        </w:tc>
        <w:tc>
          <w:tcPr>
            <w:tcW w:w="1170" w:type="dxa"/>
          </w:tcPr>
          <w:p w14:paraId="19F25BC0" w14:textId="77777777" w:rsidR="00CE2A61" w:rsidRPr="003F28D6" w:rsidRDefault="00CE2A61" w:rsidP="00CE2A61">
            <w:pPr>
              <w:pStyle w:val="acctfourfigures"/>
              <w:spacing w:line="240" w:lineRule="atLeast"/>
              <w:jc w:val="right"/>
              <w:rPr>
                <w:rFonts w:cs="Times New Roman"/>
                <w:szCs w:val="22"/>
              </w:rPr>
            </w:pPr>
          </w:p>
        </w:tc>
        <w:tc>
          <w:tcPr>
            <w:tcW w:w="180" w:type="dxa"/>
          </w:tcPr>
          <w:p w14:paraId="01B6847C" w14:textId="77777777" w:rsidR="00CE2A61" w:rsidRPr="003F28D6" w:rsidRDefault="00CE2A61" w:rsidP="00CE2A61">
            <w:pPr>
              <w:pStyle w:val="acctfourfigures"/>
              <w:spacing w:line="240" w:lineRule="atLeast"/>
              <w:jc w:val="right"/>
              <w:rPr>
                <w:rFonts w:cs="Times New Roman"/>
                <w:szCs w:val="22"/>
              </w:rPr>
            </w:pPr>
          </w:p>
        </w:tc>
        <w:tc>
          <w:tcPr>
            <w:tcW w:w="1260" w:type="dxa"/>
          </w:tcPr>
          <w:p w14:paraId="52053135" w14:textId="77777777" w:rsidR="00CE2A61" w:rsidRPr="003F28D6" w:rsidRDefault="00CE2A61" w:rsidP="00CE2A61">
            <w:pPr>
              <w:pStyle w:val="acctfourfigures"/>
              <w:spacing w:line="240" w:lineRule="atLeast"/>
              <w:ind w:right="101"/>
              <w:jc w:val="right"/>
              <w:rPr>
                <w:rFonts w:cs="Times New Roman"/>
                <w:szCs w:val="22"/>
              </w:rPr>
            </w:pPr>
          </w:p>
        </w:tc>
      </w:tr>
      <w:tr w:rsidR="00A27B93" w:rsidRPr="003F28D6" w14:paraId="5B9E8AD6" w14:textId="77777777" w:rsidTr="00A27B93">
        <w:trPr>
          <w:cantSplit/>
          <w:trHeight w:val="137"/>
        </w:trPr>
        <w:tc>
          <w:tcPr>
            <w:tcW w:w="4061" w:type="dxa"/>
          </w:tcPr>
          <w:p w14:paraId="5411A199" w14:textId="77777777" w:rsidR="00A27B93" w:rsidRPr="00703119" w:rsidRDefault="00A27B93" w:rsidP="00A27B93">
            <w:pPr>
              <w:spacing w:line="240" w:lineRule="atLeast"/>
              <w:ind w:right="-349"/>
              <w:rPr>
                <w:rFonts w:cs="Times New Roman"/>
                <w:szCs w:val="22"/>
              </w:rPr>
            </w:pPr>
            <w:r w:rsidRPr="003F28D6">
              <w:rPr>
                <w:rFonts w:cs="Times New Roman"/>
                <w:szCs w:val="22"/>
                <w:lang w:val="en-US" w:bidi="th-TH"/>
              </w:rPr>
              <w:t>Sale</w:t>
            </w:r>
            <w:r w:rsidRPr="003F28D6">
              <w:rPr>
                <w:rFonts w:cs="Times New Roman"/>
                <w:szCs w:val="22"/>
              </w:rPr>
              <w:t xml:space="preserve"> of goods </w:t>
            </w:r>
          </w:p>
        </w:tc>
        <w:tc>
          <w:tcPr>
            <w:tcW w:w="1080" w:type="dxa"/>
          </w:tcPr>
          <w:p w14:paraId="437143E6" w14:textId="0CFA5333" w:rsidR="00A27B93" w:rsidRPr="00A85C28" w:rsidRDefault="00A27B93" w:rsidP="00A27B93">
            <w:pPr>
              <w:jc w:val="center"/>
              <w:rPr>
                <w:rFonts w:cs="Times New Roman"/>
                <w:b/>
                <w:bCs/>
                <w:szCs w:val="22"/>
              </w:rPr>
            </w:pPr>
            <w:r w:rsidRPr="00A85C28">
              <w:rPr>
                <w:rFonts w:cs="Times New Roman"/>
                <w:b/>
                <w:bCs/>
                <w:szCs w:val="22"/>
              </w:rPr>
              <w:t>-</w:t>
            </w:r>
          </w:p>
        </w:tc>
        <w:tc>
          <w:tcPr>
            <w:tcW w:w="184" w:type="dxa"/>
          </w:tcPr>
          <w:p w14:paraId="6B4695CF" w14:textId="77777777" w:rsidR="00A27B93" w:rsidRPr="00A85C28" w:rsidRDefault="00A27B93" w:rsidP="00A27B93">
            <w:pPr>
              <w:jc w:val="right"/>
              <w:rPr>
                <w:rFonts w:cs="Times New Roman"/>
                <w:b/>
                <w:bCs/>
                <w:szCs w:val="22"/>
              </w:rPr>
            </w:pPr>
          </w:p>
        </w:tc>
        <w:tc>
          <w:tcPr>
            <w:tcW w:w="1166" w:type="dxa"/>
          </w:tcPr>
          <w:p w14:paraId="0DEE1C71" w14:textId="77777777" w:rsidR="00A27B93" w:rsidRPr="00A85C28" w:rsidRDefault="00A27B93" w:rsidP="00A27B93">
            <w:pPr>
              <w:pStyle w:val="acctfourfigures"/>
              <w:tabs>
                <w:tab w:val="clear" w:pos="765"/>
                <w:tab w:val="decimal" w:pos="505"/>
              </w:tabs>
              <w:spacing w:line="240" w:lineRule="atLeast"/>
              <w:ind w:right="370"/>
              <w:jc w:val="right"/>
              <w:rPr>
                <w:rFonts w:cs="Times New Roman"/>
                <w:b/>
                <w:bCs/>
                <w:szCs w:val="22"/>
              </w:rPr>
            </w:pPr>
            <w:r w:rsidRPr="00A85C28">
              <w:rPr>
                <w:rFonts w:cs="Times New Roman"/>
                <w:b/>
                <w:bCs/>
                <w:szCs w:val="22"/>
              </w:rPr>
              <w:t>-</w:t>
            </w:r>
          </w:p>
        </w:tc>
        <w:tc>
          <w:tcPr>
            <w:tcW w:w="180" w:type="dxa"/>
          </w:tcPr>
          <w:p w14:paraId="02C5C072" w14:textId="77777777" w:rsidR="00A27B93" w:rsidRPr="00011BD3" w:rsidRDefault="00A27B93" w:rsidP="00A27B93">
            <w:pPr>
              <w:jc w:val="right"/>
              <w:rPr>
                <w:rFonts w:cs="Times New Roman"/>
                <w:szCs w:val="22"/>
              </w:rPr>
            </w:pPr>
          </w:p>
        </w:tc>
        <w:tc>
          <w:tcPr>
            <w:tcW w:w="1170" w:type="dxa"/>
          </w:tcPr>
          <w:p w14:paraId="77747B06" w14:textId="2646F9D7" w:rsidR="00A27B93" w:rsidRPr="00A27B93" w:rsidRDefault="00A27B93" w:rsidP="00A27B93">
            <w:pPr>
              <w:ind w:left="-171" w:right="46"/>
              <w:jc w:val="right"/>
              <w:rPr>
                <w:szCs w:val="28"/>
                <w:lang w:val="en-US" w:bidi="th-TH"/>
              </w:rPr>
            </w:pPr>
            <w:r>
              <w:rPr>
                <w:szCs w:val="28"/>
                <w:lang w:val="en-US" w:bidi="th-TH"/>
              </w:rPr>
              <w:t>12,953</w:t>
            </w:r>
          </w:p>
        </w:tc>
        <w:tc>
          <w:tcPr>
            <w:tcW w:w="180" w:type="dxa"/>
          </w:tcPr>
          <w:p w14:paraId="4AA09C6D" w14:textId="77777777" w:rsidR="00A27B93" w:rsidRPr="00011BD3" w:rsidRDefault="00A27B93" w:rsidP="00A27B93">
            <w:pPr>
              <w:jc w:val="right"/>
              <w:rPr>
                <w:rFonts w:cs="Times New Roman"/>
                <w:szCs w:val="22"/>
              </w:rPr>
            </w:pPr>
          </w:p>
        </w:tc>
        <w:tc>
          <w:tcPr>
            <w:tcW w:w="1260" w:type="dxa"/>
          </w:tcPr>
          <w:p w14:paraId="0E9DED20" w14:textId="02C4B4C8" w:rsidR="00A27B93" w:rsidRPr="00651F4F" w:rsidRDefault="00A27B93" w:rsidP="00A27B93">
            <w:pPr>
              <w:pStyle w:val="acctfourfigures"/>
              <w:tabs>
                <w:tab w:val="clear" w:pos="765"/>
                <w:tab w:val="decimal" w:pos="855"/>
              </w:tabs>
              <w:spacing w:line="240" w:lineRule="atLeast"/>
              <w:ind w:left="-108" w:right="100"/>
              <w:jc w:val="right"/>
              <w:rPr>
                <w:rFonts w:cs="Times New Roman"/>
                <w:szCs w:val="22"/>
                <w:lang w:val="en-US" w:bidi="th-TH"/>
              </w:rPr>
            </w:pPr>
            <w:r>
              <w:rPr>
                <w:rFonts w:cs="Times New Roman"/>
                <w:szCs w:val="22"/>
              </w:rPr>
              <w:t>14,363</w:t>
            </w:r>
          </w:p>
        </w:tc>
      </w:tr>
      <w:tr w:rsidR="00A27B93" w:rsidRPr="003F28D6" w14:paraId="3083A93A" w14:textId="77777777" w:rsidTr="00A27B93">
        <w:trPr>
          <w:cantSplit/>
        </w:trPr>
        <w:tc>
          <w:tcPr>
            <w:tcW w:w="4061" w:type="dxa"/>
          </w:tcPr>
          <w:p w14:paraId="6C412601" w14:textId="5A3D2554" w:rsidR="00A27B93" w:rsidRPr="003F28D6" w:rsidRDefault="00A27B93" w:rsidP="00A27B93">
            <w:pPr>
              <w:spacing w:line="240" w:lineRule="atLeast"/>
              <w:ind w:right="-349"/>
              <w:rPr>
                <w:rFonts w:cs="Times New Roman"/>
                <w:szCs w:val="22"/>
                <w:lang w:val="en-US" w:bidi="th-TH"/>
              </w:rPr>
            </w:pPr>
            <w:r>
              <w:rPr>
                <w:rFonts w:cs="Times New Roman"/>
                <w:szCs w:val="22"/>
              </w:rPr>
              <w:t>Management assistance</w:t>
            </w:r>
            <w:r w:rsidRPr="00703119">
              <w:rPr>
                <w:rFonts w:cs="Times New Roman"/>
                <w:szCs w:val="22"/>
                <w:lang w:val="en-US" w:bidi="th-TH"/>
              </w:rPr>
              <w:t xml:space="preserve"> </w:t>
            </w:r>
            <w:r>
              <w:rPr>
                <w:rFonts w:cs="Times New Roman"/>
                <w:szCs w:val="22"/>
                <w:lang w:val="en-US" w:bidi="th-TH"/>
              </w:rPr>
              <w:t>income</w:t>
            </w:r>
          </w:p>
        </w:tc>
        <w:tc>
          <w:tcPr>
            <w:tcW w:w="1080" w:type="dxa"/>
          </w:tcPr>
          <w:p w14:paraId="1A5BF4A5" w14:textId="7A568DD6" w:rsidR="00A27B93" w:rsidRPr="00A85C28" w:rsidRDefault="00A27B93" w:rsidP="00A27B93">
            <w:pPr>
              <w:jc w:val="center"/>
              <w:rPr>
                <w:rFonts w:cs="Times New Roman"/>
                <w:b/>
                <w:bCs/>
                <w:szCs w:val="22"/>
              </w:rPr>
            </w:pPr>
            <w:r w:rsidRPr="00A85C28">
              <w:rPr>
                <w:rFonts w:cs="Times New Roman"/>
                <w:b/>
                <w:bCs/>
                <w:szCs w:val="22"/>
              </w:rPr>
              <w:t>-</w:t>
            </w:r>
          </w:p>
        </w:tc>
        <w:tc>
          <w:tcPr>
            <w:tcW w:w="184" w:type="dxa"/>
          </w:tcPr>
          <w:p w14:paraId="54C51038" w14:textId="77777777" w:rsidR="00A27B93" w:rsidRPr="00A85C28" w:rsidRDefault="00A27B93" w:rsidP="00A27B93">
            <w:pPr>
              <w:jc w:val="right"/>
              <w:rPr>
                <w:rFonts w:cs="Times New Roman"/>
                <w:b/>
                <w:bCs/>
                <w:szCs w:val="22"/>
              </w:rPr>
            </w:pPr>
          </w:p>
        </w:tc>
        <w:tc>
          <w:tcPr>
            <w:tcW w:w="1166" w:type="dxa"/>
          </w:tcPr>
          <w:p w14:paraId="270C099D" w14:textId="77777777" w:rsidR="00A27B93" w:rsidRPr="00A85C28" w:rsidRDefault="00A27B93" w:rsidP="00A27B93">
            <w:pPr>
              <w:pStyle w:val="acctfourfigures"/>
              <w:tabs>
                <w:tab w:val="clear" w:pos="765"/>
                <w:tab w:val="decimal" w:pos="505"/>
              </w:tabs>
              <w:spacing w:line="240" w:lineRule="atLeast"/>
              <w:ind w:right="370"/>
              <w:jc w:val="right"/>
              <w:rPr>
                <w:rFonts w:cs="Times New Roman"/>
                <w:b/>
                <w:bCs/>
                <w:szCs w:val="22"/>
              </w:rPr>
            </w:pPr>
            <w:r w:rsidRPr="00A85C28">
              <w:rPr>
                <w:rFonts w:cs="Times New Roman"/>
                <w:b/>
                <w:bCs/>
                <w:szCs w:val="22"/>
              </w:rPr>
              <w:t>-</w:t>
            </w:r>
          </w:p>
        </w:tc>
        <w:tc>
          <w:tcPr>
            <w:tcW w:w="180" w:type="dxa"/>
          </w:tcPr>
          <w:p w14:paraId="13D99AA3" w14:textId="77777777" w:rsidR="00A27B93" w:rsidRPr="00011BD3" w:rsidRDefault="00A27B93" w:rsidP="00A27B93">
            <w:pPr>
              <w:jc w:val="right"/>
              <w:rPr>
                <w:rFonts w:cs="Times New Roman"/>
                <w:szCs w:val="22"/>
              </w:rPr>
            </w:pPr>
          </w:p>
        </w:tc>
        <w:tc>
          <w:tcPr>
            <w:tcW w:w="1170" w:type="dxa"/>
          </w:tcPr>
          <w:p w14:paraId="1E0E2773" w14:textId="2F6B5087" w:rsidR="00A27B93" w:rsidRPr="00011BD3" w:rsidRDefault="00A27B93" w:rsidP="00A27B93">
            <w:pPr>
              <w:ind w:left="-171" w:right="46"/>
              <w:jc w:val="right"/>
              <w:rPr>
                <w:rFonts w:cs="Times New Roman"/>
                <w:szCs w:val="22"/>
              </w:rPr>
            </w:pPr>
            <w:r>
              <w:rPr>
                <w:rFonts w:cs="Times New Roman"/>
                <w:szCs w:val="22"/>
              </w:rPr>
              <w:t>18,565</w:t>
            </w:r>
          </w:p>
        </w:tc>
        <w:tc>
          <w:tcPr>
            <w:tcW w:w="180" w:type="dxa"/>
          </w:tcPr>
          <w:p w14:paraId="200C1E27" w14:textId="77777777" w:rsidR="00A27B93" w:rsidRPr="00011BD3" w:rsidRDefault="00A27B93" w:rsidP="00A27B93">
            <w:pPr>
              <w:jc w:val="right"/>
              <w:rPr>
                <w:rFonts w:cs="Times New Roman"/>
                <w:szCs w:val="22"/>
              </w:rPr>
            </w:pPr>
          </w:p>
        </w:tc>
        <w:tc>
          <w:tcPr>
            <w:tcW w:w="1260" w:type="dxa"/>
          </w:tcPr>
          <w:p w14:paraId="0BED7A90" w14:textId="00391C7D" w:rsidR="00A27B93" w:rsidRPr="00651F4F" w:rsidRDefault="00A27B93" w:rsidP="00A27B93">
            <w:pPr>
              <w:ind w:right="100"/>
              <w:jc w:val="right"/>
              <w:rPr>
                <w:rFonts w:cs="Times New Roman"/>
                <w:szCs w:val="22"/>
                <w:lang w:val="en-US" w:bidi="th-TH"/>
              </w:rPr>
            </w:pPr>
            <w:r>
              <w:rPr>
                <w:rFonts w:cs="Times New Roman"/>
                <w:szCs w:val="22"/>
              </w:rPr>
              <w:t>12,993</w:t>
            </w:r>
          </w:p>
        </w:tc>
      </w:tr>
      <w:tr w:rsidR="00A27B93" w:rsidRPr="003F28D6" w14:paraId="192C004F" w14:textId="77777777" w:rsidTr="00A27B93">
        <w:trPr>
          <w:cantSplit/>
        </w:trPr>
        <w:tc>
          <w:tcPr>
            <w:tcW w:w="4061" w:type="dxa"/>
          </w:tcPr>
          <w:p w14:paraId="45FFD16A" w14:textId="77777777" w:rsidR="00A27B93" w:rsidRPr="00703119" w:rsidRDefault="00A27B93" w:rsidP="00A27B93">
            <w:pPr>
              <w:spacing w:line="240" w:lineRule="atLeast"/>
              <w:ind w:right="-349"/>
              <w:rPr>
                <w:rFonts w:cs="Times New Roman"/>
                <w:szCs w:val="22"/>
                <w:lang w:val="en-US" w:bidi="th-TH"/>
              </w:rPr>
            </w:pPr>
            <w:r w:rsidRPr="00703119">
              <w:rPr>
                <w:rFonts w:cs="Times New Roman"/>
                <w:szCs w:val="22"/>
                <w:lang w:val="en-US" w:bidi="th-TH"/>
              </w:rPr>
              <w:t>Rental incom</w:t>
            </w:r>
            <w:r>
              <w:rPr>
                <w:rFonts w:cs="Times New Roman"/>
                <w:szCs w:val="22"/>
                <w:lang w:val="en-US" w:bidi="th-TH"/>
              </w:rPr>
              <w:t>e</w:t>
            </w:r>
          </w:p>
        </w:tc>
        <w:tc>
          <w:tcPr>
            <w:tcW w:w="1080" w:type="dxa"/>
          </w:tcPr>
          <w:p w14:paraId="0211A3F5" w14:textId="658C416D" w:rsidR="00A27B93" w:rsidRPr="00A85C28" w:rsidRDefault="00A27B93" w:rsidP="00A27B93">
            <w:pPr>
              <w:jc w:val="center"/>
              <w:rPr>
                <w:rFonts w:cs="Times New Roman"/>
                <w:b/>
                <w:bCs/>
                <w:szCs w:val="22"/>
              </w:rPr>
            </w:pPr>
            <w:r w:rsidRPr="00A85C28">
              <w:rPr>
                <w:rFonts w:cs="Times New Roman"/>
                <w:b/>
                <w:bCs/>
                <w:szCs w:val="22"/>
              </w:rPr>
              <w:t>-</w:t>
            </w:r>
          </w:p>
        </w:tc>
        <w:tc>
          <w:tcPr>
            <w:tcW w:w="184" w:type="dxa"/>
          </w:tcPr>
          <w:p w14:paraId="79CB9650" w14:textId="77777777" w:rsidR="00A27B93" w:rsidRPr="00A85C28" w:rsidRDefault="00A27B93" w:rsidP="00A27B93">
            <w:pPr>
              <w:jc w:val="right"/>
              <w:rPr>
                <w:rFonts w:cs="Times New Roman"/>
                <w:b/>
                <w:bCs/>
                <w:szCs w:val="22"/>
              </w:rPr>
            </w:pPr>
          </w:p>
        </w:tc>
        <w:tc>
          <w:tcPr>
            <w:tcW w:w="1166" w:type="dxa"/>
          </w:tcPr>
          <w:p w14:paraId="125270A1" w14:textId="77777777" w:rsidR="00A27B93" w:rsidRPr="00A85C28" w:rsidRDefault="00A27B93" w:rsidP="00A27B93">
            <w:pPr>
              <w:pStyle w:val="acctfourfigures"/>
              <w:tabs>
                <w:tab w:val="clear" w:pos="765"/>
                <w:tab w:val="decimal" w:pos="505"/>
              </w:tabs>
              <w:spacing w:line="240" w:lineRule="atLeast"/>
              <w:ind w:right="370"/>
              <w:jc w:val="right"/>
              <w:rPr>
                <w:rFonts w:cs="Times New Roman"/>
                <w:b/>
                <w:bCs/>
                <w:szCs w:val="22"/>
              </w:rPr>
            </w:pPr>
            <w:r w:rsidRPr="00A85C28">
              <w:rPr>
                <w:rFonts w:cs="Times New Roman"/>
                <w:b/>
                <w:bCs/>
                <w:szCs w:val="22"/>
              </w:rPr>
              <w:t>-</w:t>
            </w:r>
          </w:p>
        </w:tc>
        <w:tc>
          <w:tcPr>
            <w:tcW w:w="180" w:type="dxa"/>
          </w:tcPr>
          <w:p w14:paraId="7FB79ABD" w14:textId="77777777" w:rsidR="00A27B93" w:rsidRPr="00011BD3" w:rsidRDefault="00A27B93" w:rsidP="00A27B93">
            <w:pPr>
              <w:jc w:val="right"/>
              <w:rPr>
                <w:rFonts w:cs="Times New Roman"/>
                <w:szCs w:val="22"/>
              </w:rPr>
            </w:pPr>
          </w:p>
        </w:tc>
        <w:tc>
          <w:tcPr>
            <w:tcW w:w="1170" w:type="dxa"/>
          </w:tcPr>
          <w:p w14:paraId="41B84516" w14:textId="5060B881" w:rsidR="00A27B93" w:rsidRPr="00011BD3" w:rsidRDefault="00A27B93" w:rsidP="00A27B93">
            <w:pPr>
              <w:ind w:left="-171" w:right="46"/>
              <w:jc w:val="right"/>
              <w:rPr>
                <w:rFonts w:cs="Times New Roman"/>
                <w:szCs w:val="22"/>
              </w:rPr>
            </w:pPr>
            <w:r>
              <w:rPr>
                <w:rFonts w:cs="Times New Roman"/>
                <w:szCs w:val="22"/>
              </w:rPr>
              <w:t>9,313</w:t>
            </w:r>
          </w:p>
        </w:tc>
        <w:tc>
          <w:tcPr>
            <w:tcW w:w="180" w:type="dxa"/>
          </w:tcPr>
          <w:p w14:paraId="553F43B8" w14:textId="77777777" w:rsidR="00A27B93" w:rsidRPr="00011BD3" w:rsidRDefault="00A27B93" w:rsidP="00A27B93">
            <w:pPr>
              <w:jc w:val="right"/>
              <w:rPr>
                <w:rFonts w:cs="Times New Roman"/>
                <w:szCs w:val="22"/>
              </w:rPr>
            </w:pPr>
          </w:p>
        </w:tc>
        <w:tc>
          <w:tcPr>
            <w:tcW w:w="1260" w:type="dxa"/>
          </w:tcPr>
          <w:p w14:paraId="7715C4CE" w14:textId="584EA0B5" w:rsidR="00A27B93" w:rsidRPr="00651F4F" w:rsidRDefault="00A27B93" w:rsidP="00A27B93">
            <w:pPr>
              <w:ind w:right="100"/>
              <w:jc w:val="right"/>
              <w:rPr>
                <w:rFonts w:cs="Times New Roman"/>
                <w:szCs w:val="22"/>
                <w:lang w:val="en-US" w:bidi="th-TH"/>
              </w:rPr>
            </w:pPr>
            <w:r>
              <w:rPr>
                <w:rFonts w:cs="Times New Roman"/>
                <w:szCs w:val="22"/>
              </w:rPr>
              <w:t>7,633</w:t>
            </w:r>
          </w:p>
        </w:tc>
      </w:tr>
      <w:tr w:rsidR="00A27B93" w:rsidRPr="003F28D6" w14:paraId="0A96C782" w14:textId="77777777" w:rsidTr="00A27B93">
        <w:trPr>
          <w:cantSplit/>
        </w:trPr>
        <w:tc>
          <w:tcPr>
            <w:tcW w:w="4061" w:type="dxa"/>
          </w:tcPr>
          <w:p w14:paraId="481498B6" w14:textId="77777777" w:rsidR="00A27B93" w:rsidRPr="00703119" w:rsidRDefault="00A27B93" w:rsidP="00A27B93">
            <w:pPr>
              <w:spacing w:line="240" w:lineRule="atLeast"/>
              <w:ind w:right="-349"/>
              <w:rPr>
                <w:rFonts w:cs="Times New Roman"/>
                <w:szCs w:val="22"/>
                <w:lang w:val="en-US" w:bidi="th-TH"/>
              </w:rPr>
            </w:pPr>
            <w:r w:rsidRPr="00703119">
              <w:rPr>
                <w:rFonts w:cs="Times New Roman"/>
                <w:szCs w:val="22"/>
                <w:lang w:val="en-US" w:bidi="th-TH"/>
              </w:rPr>
              <w:t>Purchase of goods</w:t>
            </w:r>
          </w:p>
        </w:tc>
        <w:tc>
          <w:tcPr>
            <w:tcW w:w="1080" w:type="dxa"/>
          </w:tcPr>
          <w:p w14:paraId="593358EE" w14:textId="50B6E802" w:rsidR="00A27B93" w:rsidRPr="00A85C28" w:rsidRDefault="00A27B93" w:rsidP="00A27B93">
            <w:pPr>
              <w:jc w:val="center"/>
              <w:rPr>
                <w:rFonts w:cs="Times New Roman"/>
                <w:b/>
                <w:bCs/>
                <w:szCs w:val="22"/>
              </w:rPr>
            </w:pPr>
            <w:r w:rsidRPr="00A85C28">
              <w:rPr>
                <w:rFonts w:cs="Times New Roman"/>
                <w:b/>
                <w:bCs/>
                <w:szCs w:val="22"/>
              </w:rPr>
              <w:t>-</w:t>
            </w:r>
          </w:p>
        </w:tc>
        <w:tc>
          <w:tcPr>
            <w:tcW w:w="184" w:type="dxa"/>
          </w:tcPr>
          <w:p w14:paraId="21E781FF" w14:textId="77777777" w:rsidR="00A27B93" w:rsidRPr="00A85C28" w:rsidRDefault="00A27B93" w:rsidP="00A27B93">
            <w:pPr>
              <w:jc w:val="right"/>
              <w:rPr>
                <w:rFonts w:cs="Times New Roman"/>
                <w:b/>
                <w:bCs/>
                <w:szCs w:val="22"/>
              </w:rPr>
            </w:pPr>
          </w:p>
        </w:tc>
        <w:tc>
          <w:tcPr>
            <w:tcW w:w="1166" w:type="dxa"/>
          </w:tcPr>
          <w:p w14:paraId="4972DDD1" w14:textId="77777777" w:rsidR="00A27B93" w:rsidRPr="00A85C28" w:rsidRDefault="00A27B93" w:rsidP="00A27B93">
            <w:pPr>
              <w:pStyle w:val="acctfourfigures"/>
              <w:tabs>
                <w:tab w:val="clear" w:pos="765"/>
                <w:tab w:val="decimal" w:pos="505"/>
              </w:tabs>
              <w:spacing w:line="240" w:lineRule="atLeast"/>
              <w:ind w:right="370"/>
              <w:jc w:val="right"/>
              <w:rPr>
                <w:rFonts w:cs="Times New Roman"/>
                <w:b/>
                <w:bCs/>
                <w:szCs w:val="22"/>
              </w:rPr>
            </w:pPr>
            <w:r w:rsidRPr="00A85C28">
              <w:rPr>
                <w:rFonts w:cs="Times New Roman"/>
                <w:b/>
                <w:bCs/>
                <w:szCs w:val="22"/>
              </w:rPr>
              <w:t>-</w:t>
            </w:r>
          </w:p>
        </w:tc>
        <w:tc>
          <w:tcPr>
            <w:tcW w:w="180" w:type="dxa"/>
          </w:tcPr>
          <w:p w14:paraId="56B46E05" w14:textId="77777777" w:rsidR="00A27B93" w:rsidRPr="00011BD3" w:rsidRDefault="00A27B93" w:rsidP="00A27B93">
            <w:pPr>
              <w:jc w:val="right"/>
              <w:rPr>
                <w:rFonts w:cs="Times New Roman"/>
                <w:szCs w:val="22"/>
              </w:rPr>
            </w:pPr>
          </w:p>
        </w:tc>
        <w:tc>
          <w:tcPr>
            <w:tcW w:w="1170" w:type="dxa"/>
          </w:tcPr>
          <w:p w14:paraId="62EDA083" w14:textId="7F7D90E0" w:rsidR="00A27B93" w:rsidRPr="00011BD3" w:rsidRDefault="00A27B93" w:rsidP="00A27B93">
            <w:pPr>
              <w:ind w:left="-171" w:right="46"/>
              <w:jc w:val="right"/>
              <w:rPr>
                <w:rFonts w:cs="Times New Roman"/>
                <w:szCs w:val="22"/>
              </w:rPr>
            </w:pPr>
            <w:r>
              <w:rPr>
                <w:rFonts w:cs="Times New Roman"/>
                <w:szCs w:val="22"/>
              </w:rPr>
              <w:t>2,437</w:t>
            </w:r>
          </w:p>
        </w:tc>
        <w:tc>
          <w:tcPr>
            <w:tcW w:w="180" w:type="dxa"/>
          </w:tcPr>
          <w:p w14:paraId="5133B49B" w14:textId="77777777" w:rsidR="00A27B93" w:rsidRPr="00011BD3" w:rsidRDefault="00A27B93" w:rsidP="00A27B93">
            <w:pPr>
              <w:jc w:val="right"/>
              <w:rPr>
                <w:rFonts w:cs="Times New Roman"/>
                <w:szCs w:val="22"/>
              </w:rPr>
            </w:pPr>
          </w:p>
        </w:tc>
        <w:tc>
          <w:tcPr>
            <w:tcW w:w="1260" w:type="dxa"/>
          </w:tcPr>
          <w:p w14:paraId="47A4712E" w14:textId="2DECFAAE" w:rsidR="00A27B93" w:rsidRPr="00651F4F" w:rsidRDefault="00A27B93" w:rsidP="00A27B93">
            <w:pPr>
              <w:ind w:right="100"/>
              <w:jc w:val="right"/>
              <w:rPr>
                <w:rFonts w:cs="Times New Roman"/>
                <w:szCs w:val="22"/>
                <w:lang w:val="en-US" w:bidi="th-TH"/>
              </w:rPr>
            </w:pPr>
            <w:r>
              <w:rPr>
                <w:rFonts w:cs="Times New Roman"/>
                <w:szCs w:val="22"/>
              </w:rPr>
              <w:t>2,228</w:t>
            </w:r>
          </w:p>
        </w:tc>
      </w:tr>
      <w:tr w:rsidR="00A27B93" w:rsidRPr="003F28D6" w14:paraId="200D4EDB" w14:textId="77777777" w:rsidTr="00A27B93">
        <w:trPr>
          <w:cantSplit/>
        </w:trPr>
        <w:tc>
          <w:tcPr>
            <w:tcW w:w="4061" w:type="dxa"/>
          </w:tcPr>
          <w:p w14:paraId="557078E1" w14:textId="77777777" w:rsidR="00A27B93" w:rsidRPr="00703119" w:rsidRDefault="00A27B93" w:rsidP="00A27B93">
            <w:pPr>
              <w:spacing w:line="240" w:lineRule="atLeast"/>
              <w:ind w:right="-349"/>
              <w:rPr>
                <w:rFonts w:cs="Times New Roman"/>
                <w:szCs w:val="22"/>
                <w:lang w:val="en-US" w:bidi="th-TH"/>
              </w:rPr>
            </w:pPr>
            <w:r w:rsidRPr="00703119">
              <w:rPr>
                <w:rFonts w:cs="Times New Roman"/>
                <w:szCs w:val="22"/>
                <w:lang w:val="en-US" w:bidi="th-TH"/>
              </w:rPr>
              <w:t>Rental and service expense</w:t>
            </w:r>
            <w:r>
              <w:rPr>
                <w:rFonts w:cs="Times New Roman"/>
                <w:szCs w:val="22"/>
                <w:lang w:val="en-US" w:bidi="th-TH"/>
              </w:rPr>
              <w:t>s</w:t>
            </w:r>
          </w:p>
        </w:tc>
        <w:tc>
          <w:tcPr>
            <w:tcW w:w="1080" w:type="dxa"/>
          </w:tcPr>
          <w:p w14:paraId="56DA217C" w14:textId="13EF86C5" w:rsidR="00A27B93" w:rsidRPr="00A85C28" w:rsidRDefault="00A27B93" w:rsidP="00A27B93">
            <w:pPr>
              <w:jc w:val="center"/>
              <w:rPr>
                <w:rFonts w:cs="Times New Roman"/>
                <w:b/>
                <w:bCs/>
                <w:szCs w:val="22"/>
              </w:rPr>
            </w:pPr>
            <w:r w:rsidRPr="00A85C28">
              <w:rPr>
                <w:rFonts w:cs="Times New Roman"/>
                <w:b/>
                <w:bCs/>
                <w:szCs w:val="22"/>
              </w:rPr>
              <w:t>-</w:t>
            </w:r>
          </w:p>
        </w:tc>
        <w:tc>
          <w:tcPr>
            <w:tcW w:w="184" w:type="dxa"/>
          </w:tcPr>
          <w:p w14:paraId="09437269" w14:textId="77777777" w:rsidR="00A27B93" w:rsidRPr="00A85C28" w:rsidRDefault="00A27B93" w:rsidP="00A27B93">
            <w:pPr>
              <w:jc w:val="right"/>
              <w:rPr>
                <w:rFonts w:cs="Times New Roman"/>
                <w:b/>
                <w:bCs/>
                <w:szCs w:val="22"/>
              </w:rPr>
            </w:pPr>
          </w:p>
        </w:tc>
        <w:tc>
          <w:tcPr>
            <w:tcW w:w="1166" w:type="dxa"/>
          </w:tcPr>
          <w:p w14:paraId="7B88C9E2" w14:textId="77777777" w:rsidR="00A27B93" w:rsidRPr="00A85C28" w:rsidRDefault="00A27B93" w:rsidP="00A27B93">
            <w:pPr>
              <w:pStyle w:val="acctfourfigures"/>
              <w:tabs>
                <w:tab w:val="clear" w:pos="765"/>
                <w:tab w:val="decimal" w:pos="505"/>
              </w:tabs>
              <w:spacing w:line="240" w:lineRule="atLeast"/>
              <w:ind w:right="370"/>
              <w:jc w:val="right"/>
              <w:rPr>
                <w:rFonts w:cs="Times New Roman"/>
                <w:b/>
                <w:bCs/>
                <w:szCs w:val="22"/>
              </w:rPr>
            </w:pPr>
            <w:r w:rsidRPr="00A85C28">
              <w:rPr>
                <w:rFonts w:cs="Times New Roman"/>
                <w:b/>
                <w:bCs/>
                <w:szCs w:val="22"/>
              </w:rPr>
              <w:t>-</w:t>
            </w:r>
          </w:p>
        </w:tc>
        <w:tc>
          <w:tcPr>
            <w:tcW w:w="180" w:type="dxa"/>
          </w:tcPr>
          <w:p w14:paraId="49B5D597" w14:textId="77777777" w:rsidR="00A27B93" w:rsidRPr="00011BD3" w:rsidRDefault="00A27B93" w:rsidP="00A27B93">
            <w:pPr>
              <w:jc w:val="right"/>
              <w:rPr>
                <w:rFonts w:cs="Times New Roman"/>
                <w:szCs w:val="22"/>
              </w:rPr>
            </w:pPr>
          </w:p>
        </w:tc>
        <w:tc>
          <w:tcPr>
            <w:tcW w:w="1170" w:type="dxa"/>
          </w:tcPr>
          <w:p w14:paraId="5FCFF0AC" w14:textId="0F15F8F1" w:rsidR="00A27B93" w:rsidRPr="00011BD3" w:rsidRDefault="00A27B93" w:rsidP="00A27B93">
            <w:pPr>
              <w:ind w:left="-171" w:right="46"/>
              <w:jc w:val="right"/>
              <w:rPr>
                <w:rFonts w:cs="Times New Roman"/>
                <w:szCs w:val="22"/>
              </w:rPr>
            </w:pPr>
            <w:r>
              <w:rPr>
                <w:rFonts w:cs="Times New Roman"/>
                <w:szCs w:val="22"/>
              </w:rPr>
              <w:t>4,291</w:t>
            </w:r>
          </w:p>
        </w:tc>
        <w:tc>
          <w:tcPr>
            <w:tcW w:w="180" w:type="dxa"/>
          </w:tcPr>
          <w:p w14:paraId="4750E920" w14:textId="77777777" w:rsidR="00A27B93" w:rsidRPr="00011BD3" w:rsidRDefault="00A27B93" w:rsidP="00A27B93">
            <w:pPr>
              <w:jc w:val="right"/>
              <w:rPr>
                <w:rFonts w:cs="Times New Roman"/>
                <w:szCs w:val="22"/>
              </w:rPr>
            </w:pPr>
          </w:p>
        </w:tc>
        <w:tc>
          <w:tcPr>
            <w:tcW w:w="1260" w:type="dxa"/>
          </w:tcPr>
          <w:p w14:paraId="060C4705" w14:textId="45D88BDD" w:rsidR="00A27B93" w:rsidRPr="00651F4F" w:rsidRDefault="00A27B93" w:rsidP="00A27B93">
            <w:pPr>
              <w:ind w:right="100"/>
              <w:jc w:val="right"/>
              <w:rPr>
                <w:rFonts w:cs="Times New Roman"/>
                <w:szCs w:val="22"/>
                <w:lang w:val="en-US" w:bidi="th-TH"/>
              </w:rPr>
            </w:pPr>
            <w:r>
              <w:rPr>
                <w:rFonts w:cs="Times New Roman"/>
                <w:szCs w:val="22"/>
              </w:rPr>
              <w:t>3,645</w:t>
            </w:r>
          </w:p>
        </w:tc>
      </w:tr>
      <w:tr w:rsidR="00A27B93" w:rsidRPr="003F28D6" w14:paraId="07310F46" w14:textId="77777777" w:rsidTr="00A27B93">
        <w:trPr>
          <w:cantSplit/>
        </w:trPr>
        <w:tc>
          <w:tcPr>
            <w:tcW w:w="4061" w:type="dxa"/>
          </w:tcPr>
          <w:p w14:paraId="3996D856" w14:textId="77777777" w:rsidR="00A27B93" w:rsidRPr="00703119" w:rsidRDefault="00A27B93" w:rsidP="00A27B93">
            <w:pPr>
              <w:spacing w:line="240" w:lineRule="atLeast"/>
              <w:ind w:right="-349"/>
              <w:rPr>
                <w:rFonts w:cs="Times New Roman"/>
                <w:szCs w:val="22"/>
                <w:lang w:val="en-US" w:bidi="th-TH"/>
              </w:rPr>
            </w:pPr>
            <w:r w:rsidRPr="00703119">
              <w:rPr>
                <w:rFonts w:cs="Times New Roman"/>
                <w:szCs w:val="22"/>
                <w:lang w:val="en-US" w:bidi="th-TH"/>
              </w:rPr>
              <w:t>Interest expense</w:t>
            </w:r>
          </w:p>
        </w:tc>
        <w:tc>
          <w:tcPr>
            <w:tcW w:w="1080" w:type="dxa"/>
          </w:tcPr>
          <w:p w14:paraId="6AF63E98" w14:textId="6711F893" w:rsidR="00A27B93" w:rsidRPr="00A85C28" w:rsidRDefault="00A27B93" w:rsidP="00A27B93">
            <w:pPr>
              <w:jc w:val="center"/>
              <w:rPr>
                <w:rFonts w:cs="Times New Roman"/>
                <w:b/>
                <w:bCs/>
                <w:szCs w:val="22"/>
              </w:rPr>
            </w:pPr>
            <w:r w:rsidRPr="00A85C28">
              <w:rPr>
                <w:rFonts w:cs="Times New Roman"/>
                <w:b/>
                <w:bCs/>
                <w:szCs w:val="22"/>
              </w:rPr>
              <w:t>-</w:t>
            </w:r>
          </w:p>
        </w:tc>
        <w:tc>
          <w:tcPr>
            <w:tcW w:w="184" w:type="dxa"/>
          </w:tcPr>
          <w:p w14:paraId="03CC47E1" w14:textId="77777777" w:rsidR="00A27B93" w:rsidRPr="00A85C28" w:rsidRDefault="00A27B93" w:rsidP="00A27B93">
            <w:pPr>
              <w:jc w:val="right"/>
              <w:rPr>
                <w:rFonts w:cs="Times New Roman"/>
                <w:b/>
                <w:bCs/>
                <w:szCs w:val="22"/>
              </w:rPr>
            </w:pPr>
          </w:p>
        </w:tc>
        <w:tc>
          <w:tcPr>
            <w:tcW w:w="1166" w:type="dxa"/>
          </w:tcPr>
          <w:p w14:paraId="4EEE438D" w14:textId="77777777" w:rsidR="00A27B93" w:rsidRPr="00A85C28" w:rsidRDefault="00A27B93" w:rsidP="00A27B93">
            <w:pPr>
              <w:pStyle w:val="acctfourfigures"/>
              <w:tabs>
                <w:tab w:val="clear" w:pos="765"/>
                <w:tab w:val="decimal" w:pos="505"/>
              </w:tabs>
              <w:spacing w:line="240" w:lineRule="atLeast"/>
              <w:ind w:right="370"/>
              <w:jc w:val="right"/>
              <w:rPr>
                <w:rFonts w:cs="Times New Roman"/>
                <w:b/>
                <w:bCs/>
                <w:szCs w:val="22"/>
              </w:rPr>
            </w:pPr>
            <w:r w:rsidRPr="00A85C28">
              <w:rPr>
                <w:rFonts w:cs="Times New Roman"/>
                <w:b/>
                <w:bCs/>
                <w:szCs w:val="22"/>
              </w:rPr>
              <w:t>-</w:t>
            </w:r>
          </w:p>
        </w:tc>
        <w:tc>
          <w:tcPr>
            <w:tcW w:w="180" w:type="dxa"/>
          </w:tcPr>
          <w:p w14:paraId="25A256A2" w14:textId="77777777" w:rsidR="00A27B93" w:rsidRPr="00011BD3" w:rsidRDefault="00A27B93" w:rsidP="00A27B93">
            <w:pPr>
              <w:jc w:val="right"/>
              <w:rPr>
                <w:rFonts w:cs="Times New Roman"/>
                <w:szCs w:val="22"/>
              </w:rPr>
            </w:pPr>
          </w:p>
        </w:tc>
        <w:tc>
          <w:tcPr>
            <w:tcW w:w="1170" w:type="dxa"/>
          </w:tcPr>
          <w:p w14:paraId="5FE25998" w14:textId="723CB2DE" w:rsidR="00A27B93" w:rsidRPr="009050FE" w:rsidRDefault="00A27B93" w:rsidP="009050FE">
            <w:pPr>
              <w:ind w:left="-171" w:right="46"/>
              <w:jc w:val="right"/>
              <w:rPr>
                <w:rFonts w:cs="Times New Roman"/>
                <w:szCs w:val="22"/>
              </w:rPr>
            </w:pPr>
            <w:r w:rsidRPr="009050FE">
              <w:rPr>
                <w:rFonts w:cs="Times New Roman"/>
                <w:szCs w:val="22"/>
              </w:rPr>
              <w:t xml:space="preserve">  </w:t>
            </w:r>
            <w:r w:rsidR="009050FE" w:rsidRPr="009050FE">
              <w:rPr>
                <w:rFonts w:cs="Times New Roman"/>
                <w:szCs w:val="22"/>
              </w:rPr>
              <w:t>86</w:t>
            </w:r>
          </w:p>
        </w:tc>
        <w:tc>
          <w:tcPr>
            <w:tcW w:w="180" w:type="dxa"/>
          </w:tcPr>
          <w:p w14:paraId="099406C5" w14:textId="77777777" w:rsidR="00A27B93" w:rsidRPr="00011BD3" w:rsidRDefault="00A27B93" w:rsidP="00A27B93">
            <w:pPr>
              <w:jc w:val="right"/>
              <w:rPr>
                <w:rFonts w:cs="Times New Roman"/>
                <w:szCs w:val="22"/>
              </w:rPr>
            </w:pPr>
          </w:p>
        </w:tc>
        <w:tc>
          <w:tcPr>
            <w:tcW w:w="1260" w:type="dxa"/>
          </w:tcPr>
          <w:p w14:paraId="0ED47249" w14:textId="39D6C5AD" w:rsidR="00A27B93" w:rsidRPr="00651F4F" w:rsidRDefault="00A27B93" w:rsidP="00A27B93">
            <w:pPr>
              <w:tabs>
                <w:tab w:val="decimal" w:pos="1003"/>
              </w:tabs>
              <w:ind w:right="100"/>
              <w:jc w:val="right"/>
              <w:rPr>
                <w:rFonts w:cs="Times New Roman"/>
                <w:szCs w:val="22"/>
                <w:lang w:val="en-US" w:bidi="th-TH"/>
              </w:rPr>
            </w:pPr>
            <w:r>
              <w:rPr>
                <w:rFonts w:cs="Times New Roman"/>
                <w:szCs w:val="22"/>
              </w:rPr>
              <w:t>48</w:t>
            </w:r>
          </w:p>
        </w:tc>
      </w:tr>
      <w:tr w:rsidR="00A27B93" w:rsidRPr="003F28D6" w14:paraId="1CCBC577" w14:textId="77777777" w:rsidTr="00A27B93">
        <w:trPr>
          <w:cantSplit/>
        </w:trPr>
        <w:tc>
          <w:tcPr>
            <w:tcW w:w="4061" w:type="dxa"/>
          </w:tcPr>
          <w:p w14:paraId="00239F1D" w14:textId="77777777" w:rsidR="00A27B93" w:rsidRPr="00703119" w:rsidRDefault="00A27B93" w:rsidP="00A27B93">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14:paraId="719BD53A" w14:textId="377A0468" w:rsidR="00A27B93" w:rsidRPr="00A85C28" w:rsidRDefault="00A27B93" w:rsidP="00A27B93">
            <w:pPr>
              <w:jc w:val="center"/>
              <w:rPr>
                <w:rFonts w:cs="Times New Roman"/>
                <w:b/>
                <w:bCs/>
                <w:szCs w:val="22"/>
              </w:rPr>
            </w:pPr>
            <w:r w:rsidRPr="00A85C28">
              <w:rPr>
                <w:rFonts w:cs="Times New Roman"/>
                <w:b/>
                <w:bCs/>
                <w:szCs w:val="22"/>
              </w:rPr>
              <w:t>-</w:t>
            </w:r>
          </w:p>
        </w:tc>
        <w:tc>
          <w:tcPr>
            <w:tcW w:w="184" w:type="dxa"/>
          </w:tcPr>
          <w:p w14:paraId="02500D08" w14:textId="77777777" w:rsidR="00A27B93" w:rsidRPr="00A85C28" w:rsidRDefault="00A27B93" w:rsidP="00A27B93">
            <w:pPr>
              <w:jc w:val="right"/>
              <w:rPr>
                <w:rFonts w:cs="Times New Roman"/>
                <w:b/>
                <w:bCs/>
                <w:szCs w:val="22"/>
              </w:rPr>
            </w:pPr>
          </w:p>
        </w:tc>
        <w:tc>
          <w:tcPr>
            <w:tcW w:w="1166" w:type="dxa"/>
          </w:tcPr>
          <w:p w14:paraId="5410B09D" w14:textId="77777777" w:rsidR="00A27B93" w:rsidRPr="00A85C28" w:rsidRDefault="00A27B93" w:rsidP="00A27B93">
            <w:pPr>
              <w:pStyle w:val="acctfourfigures"/>
              <w:tabs>
                <w:tab w:val="clear" w:pos="765"/>
                <w:tab w:val="decimal" w:pos="505"/>
              </w:tabs>
              <w:spacing w:line="240" w:lineRule="atLeast"/>
              <w:ind w:right="370"/>
              <w:jc w:val="right"/>
              <w:rPr>
                <w:rFonts w:cs="Times New Roman"/>
                <w:b/>
                <w:bCs/>
                <w:szCs w:val="22"/>
              </w:rPr>
            </w:pPr>
            <w:r w:rsidRPr="00A85C28">
              <w:rPr>
                <w:rFonts w:cs="Times New Roman"/>
                <w:b/>
                <w:bCs/>
                <w:szCs w:val="22"/>
              </w:rPr>
              <w:t>-</w:t>
            </w:r>
          </w:p>
        </w:tc>
        <w:tc>
          <w:tcPr>
            <w:tcW w:w="180" w:type="dxa"/>
          </w:tcPr>
          <w:p w14:paraId="1F546688" w14:textId="77777777" w:rsidR="00A27B93" w:rsidRPr="00011BD3" w:rsidRDefault="00A27B93" w:rsidP="00A27B93">
            <w:pPr>
              <w:jc w:val="right"/>
              <w:rPr>
                <w:rFonts w:cs="Times New Roman"/>
                <w:szCs w:val="22"/>
              </w:rPr>
            </w:pPr>
          </w:p>
        </w:tc>
        <w:tc>
          <w:tcPr>
            <w:tcW w:w="1170" w:type="dxa"/>
          </w:tcPr>
          <w:p w14:paraId="03EE44AE" w14:textId="212C72FB" w:rsidR="00A27B93" w:rsidRPr="00E412BE" w:rsidRDefault="00A27B93" w:rsidP="00E47628">
            <w:pPr>
              <w:ind w:right="112"/>
              <w:jc w:val="center"/>
              <w:rPr>
                <w:rFonts w:cs="Times New Roman"/>
                <w:b/>
                <w:bCs/>
                <w:szCs w:val="22"/>
              </w:rPr>
            </w:pPr>
            <w:r w:rsidRPr="00A85C28">
              <w:rPr>
                <w:rFonts w:cs="Times New Roman"/>
                <w:b/>
                <w:bCs/>
                <w:szCs w:val="22"/>
              </w:rPr>
              <w:t xml:space="preserve">  -</w:t>
            </w:r>
          </w:p>
        </w:tc>
        <w:tc>
          <w:tcPr>
            <w:tcW w:w="180" w:type="dxa"/>
          </w:tcPr>
          <w:p w14:paraId="66CD6F72" w14:textId="77777777" w:rsidR="00A27B93" w:rsidRPr="00011BD3" w:rsidRDefault="00A27B93" w:rsidP="00A27B93">
            <w:pPr>
              <w:jc w:val="right"/>
              <w:rPr>
                <w:rFonts w:cs="Times New Roman"/>
                <w:szCs w:val="22"/>
              </w:rPr>
            </w:pPr>
          </w:p>
        </w:tc>
        <w:tc>
          <w:tcPr>
            <w:tcW w:w="1260" w:type="dxa"/>
          </w:tcPr>
          <w:p w14:paraId="72395701" w14:textId="2AEFAC6D" w:rsidR="00A27B93" w:rsidRPr="00651F4F" w:rsidRDefault="00A27B93" w:rsidP="00A27B93">
            <w:pPr>
              <w:tabs>
                <w:tab w:val="decimal" w:pos="1003"/>
              </w:tabs>
              <w:ind w:right="100"/>
              <w:jc w:val="center"/>
              <w:rPr>
                <w:rFonts w:cs="Times New Roman"/>
                <w:szCs w:val="22"/>
                <w:lang w:val="en-US" w:bidi="th-TH"/>
              </w:rPr>
            </w:pPr>
            <w:r>
              <w:rPr>
                <w:rFonts w:cs="Times New Roman"/>
                <w:szCs w:val="22"/>
                <w:lang w:val="en-US" w:bidi="th-TH"/>
              </w:rPr>
              <w:t>715</w:t>
            </w:r>
          </w:p>
        </w:tc>
      </w:tr>
      <w:tr w:rsidR="00A27B93" w:rsidRPr="003F28D6" w14:paraId="608A3EDD" w14:textId="77777777" w:rsidTr="00A27B93">
        <w:trPr>
          <w:cantSplit/>
        </w:trPr>
        <w:tc>
          <w:tcPr>
            <w:tcW w:w="4061" w:type="dxa"/>
          </w:tcPr>
          <w:p w14:paraId="506322B2" w14:textId="5856923B" w:rsidR="00A27B93" w:rsidRPr="00FA1732" w:rsidRDefault="00A27B93" w:rsidP="00A27B93">
            <w:pPr>
              <w:spacing w:line="240" w:lineRule="atLeast"/>
              <w:ind w:right="-349"/>
              <w:rPr>
                <w:rFonts w:cstheme="minorBidi"/>
                <w:szCs w:val="22"/>
                <w:cs/>
                <w:lang w:val="en-US" w:bidi="th-TH"/>
              </w:rPr>
            </w:pPr>
            <w:r w:rsidRPr="00A03C56">
              <w:rPr>
                <w:rFonts w:cstheme="minorBidi"/>
                <w:szCs w:val="22"/>
                <w:lang w:val="en-US" w:bidi="th-TH"/>
              </w:rPr>
              <w:t>Share of profit</w:t>
            </w:r>
            <w:r>
              <w:rPr>
                <w:rFonts w:cstheme="minorBidi"/>
                <w:szCs w:val="22"/>
                <w:lang w:val="en-US" w:bidi="th-TH"/>
              </w:rPr>
              <w:t xml:space="preserve"> (loss)</w:t>
            </w:r>
            <w:r w:rsidRPr="00A03C56">
              <w:rPr>
                <w:rFonts w:cstheme="minorBidi"/>
                <w:szCs w:val="22"/>
                <w:lang w:val="en-US" w:bidi="th-TH"/>
              </w:rPr>
              <w:t xml:space="preserve"> </w:t>
            </w:r>
            <w:r>
              <w:rPr>
                <w:rFonts w:cstheme="minorBidi"/>
                <w:szCs w:val="22"/>
                <w:lang w:val="en-US" w:bidi="th-TH"/>
              </w:rPr>
              <w:t>of subsidiaries</w:t>
            </w:r>
            <w:r w:rsidRPr="00A03C56">
              <w:rPr>
                <w:rFonts w:cstheme="minorBidi"/>
                <w:szCs w:val="22"/>
                <w:lang w:val="en-US" w:bidi="th-TH"/>
              </w:rPr>
              <w:t xml:space="preserve"> </w:t>
            </w:r>
          </w:p>
        </w:tc>
        <w:tc>
          <w:tcPr>
            <w:tcW w:w="1080" w:type="dxa"/>
          </w:tcPr>
          <w:p w14:paraId="0636F6E9" w14:textId="77777777" w:rsidR="00A27B93" w:rsidRPr="00A85C28" w:rsidRDefault="00A27B93" w:rsidP="00A27B93">
            <w:pPr>
              <w:jc w:val="center"/>
              <w:rPr>
                <w:rFonts w:cs="Times New Roman"/>
                <w:b/>
                <w:bCs/>
                <w:szCs w:val="22"/>
              </w:rPr>
            </w:pPr>
          </w:p>
        </w:tc>
        <w:tc>
          <w:tcPr>
            <w:tcW w:w="184" w:type="dxa"/>
          </w:tcPr>
          <w:p w14:paraId="05AAFFDF" w14:textId="77777777" w:rsidR="00A27B93" w:rsidRPr="00A85C28" w:rsidRDefault="00A27B93" w:rsidP="00A27B93">
            <w:pPr>
              <w:jc w:val="right"/>
              <w:rPr>
                <w:rFonts w:cs="Times New Roman"/>
                <w:b/>
                <w:bCs/>
                <w:szCs w:val="22"/>
              </w:rPr>
            </w:pPr>
          </w:p>
        </w:tc>
        <w:tc>
          <w:tcPr>
            <w:tcW w:w="1166" w:type="dxa"/>
          </w:tcPr>
          <w:p w14:paraId="0C26BC79" w14:textId="77777777" w:rsidR="00A27B93" w:rsidRPr="00A85C28" w:rsidRDefault="00A27B93" w:rsidP="00A27B93">
            <w:pPr>
              <w:pStyle w:val="acctfourfigures"/>
              <w:tabs>
                <w:tab w:val="clear" w:pos="765"/>
                <w:tab w:val="decimal" w:pos="505"/>
              </w:tabs>
              <w:spacing w:line="240" w:lineRule="atLeast"/>
              <w:ind w:right="370"/>
              <w:jc w:val="right"/>
              <w:rPr>
                <w:rFonts w:cs="Times New Roman"/>
                <w:b/>
                <w:bCs/>
                <w:szCs w:val="22"/>
              </w:rPr>
            </w:pPr>
          </w:p>
        </w:tc>
        <w:tc>
          <w:tcPr>
            <w:tcW w:w="180" w:type="dxa"/>
          </w:tcPr>
          <w:p w14:paraId="451912BF" w14:textId="77777777" w:rsidR="00A27B93" w:rsidRPr="00011BD3" w:rsidRDefault="00A27B93" w:rsidP="00A27B93">
            <w:pPr>
              <w:jc w:val="right"/>
              <w:rPr>
                <w:rFonts w:cs="Times New Roman"/>
                <w:szCs w:val="22"/>
              </w:rPr>
            </w:pPr>
          </w:p>
        </w:tc>
        <w:tc>
          <w:tcPr>
            <w:tcW w:w="1170" w:type="dxa"/>
          </w:tcPr>
          <w:p w14:paraId="6DF10A57" w14:textId="6B842381" w:rsidR="00A27B93" w:rsidRPr="00E412BE" w:rsidRDefault="00A27B93" w:rsidP="00E412BE">
            <w:pPr>
              <w:tabs>
                <w:tab w:val="left" w:pos="463"/>
              </w:tabs>
              <w:jc w:val="center"/>
              <w:rPr>
                <w:rFonts w:cs="Times New Roman"/>
                <w:b/>
                <w:bCs/>
                <w:szCs w:val="22"/>
              </w:rPr>
            </w:pPr>
          </w:p>
        </w:tc>
        <w:tc>
          <w:tcPr>
            <w:tcW w:w="180" w:type="dxa"/>
          </w:tcPr>
          <w:p w14:paraId="5326AD75" w14:textId="77777777" w:rsidR="00A27B93" w:rsidRPr="00011BD3" w:rsidRDefault="00A27B93" w:rsidP="00A27B93">
            <w:pPr>
              <w:jc w:val="right"/>
              <w:rPr>
                <w:rFonts w:cs="Times New Roman"/>
                <w:szCs w:val="22"/>
              </w:rPr>
            </w:pPr>
          </w:p>
        </w:tc>
        <w:tc>
          <w:tcPr>
            <w:tcW w:w="1260" w:type="dxa"/>
          </w:tcPr>
          <w:p w14:paraId="0DD9331B" w14:textId="77777777" w:rsidR="00A27B93" w:rsidRPr="00011BD3" w:rsidRDefault="00A27B93" w:rsidP="00A27B93">
            <w:pPr>
              <w:jc w:val="right"/>
              <w:rPr>
                <w:rFonts w:cs="Times New Roman"/>
                <w:szCs w:val="22"/>
              </w:rPr>
            </w:pPr>
          </w:p>
        </w:tc>
      </w:tr>
      <w:tr w:rsidR="00A27B93" w:rsidRPr="003F28D6" w14:paraId="52ACEDE7" w14:textId="77777777" w:rsidTr="00A27B93">
        <w:trPr>
          <w:cantSplit/>
        </w:trPr>
        <w:tc>
          <w:tcPr>
            <w:tcW w:w="4061" w:type="dxa"/>
          </w:tcPr>
          <w:p w14:paraId="329A9CFF" w14:textId="14336F13" w:rsidR="00A27B93" w:rsidRPr="00A03C56" w:rsidRDefault="00A27B93" w:rsidP="00A27B93">
            <w:pPr>
              <w:spacing w:line="240" w:lineRule="atLeast"/>
              <w:ind w:right="-349"/>
              <w:rPr>
                <w:rFonts w:cstheme="minorBidi"/>
                <w:szCs w:val="22"/>
                <w:lang w:val="en-US" w:bidi="th-TH"/>
              </w:rPr>
            </w:pPr>
            <w:r>
              <w:rPr>
                <w:rFonts w:cstheme="minorBidi"/>
                <w:szCs w:val="22"/>
                <w:lang w:val="en-US" w:bidi="th-TH"/>
              </w:rPr>
              <w:t xml:space="preserve">  accounted for using equity method</w:t>
            </w:r>
          </w:p>
        </w:tc>
        <w:tc>
          <w:tcPr>
            <w:tcW w:w="1080" w:type="dxa"/>
          </w:tcPr>
          <w:p w14:paraId="7085AE03" w14:textId="5F07DDED" w:rsidR="00A27B93" w:rsidRPr="00A85C28" w:rsidRDefault="00A27B93" w:rsidP="00A27B93">
            <w:pPr>
              <w:jc w:val="center"/>
              <w:rPr>
                <w:rFonts w:cs="Times New Roman"/>
                <w:b/>
                <w:bCs/>
                <w:szCs w:val="22"/>
              </w:rPr>
            </w:pPr>
            <w:r w:rsidRPr="00A85C28">
              <w:rPr>
                <w:rFonts w:cs="Times New Roman"/>
                <w:b/>
                <w:bCs/>
                <w:szCs w:val="22"/>
              </w:rPr>
              <w:t>-</w:t>
            </w:r>
          </w:p>
        </w:tc>
        <w:tc>
          <w:tcPr>
            <w:tcW w:w="184" w:type="dxa"/>
          </w:tcPr>
          <w:p w14:paraId="53719EF4" w14:textId="77777777" w:rsidR="00A27B93" w:rsidRPr="00A85C28" w:rsidRDefault="00A27B93" w:rsidP="00A27B93">
            <w:pPr>
              <w:jc w:val="right"/>
              <w:rPr>
                <w:rFonts w:cs="Times New Roman"/>
                <w:b/>
                <w:bCs/>
                <w:szCs w:val="22"/>
              </w:rPr>
            </w:pPr>
          </w:p>
        </w:tc>
        <w:tc>
          <w:tcPr>
            <w:tcW w:w="1166" w:type="dxa"/>
          </w:tcPr>
          <w:p w14:paraId="48EBC5D7" w14:textId="77777777" w:rsidR="00A27B93" w:rsidRPr="00A85C28" w:rsidRDefault="00A27B93" w:rsidP="00A27B93">
            <w:pPr>
              <w:pStyle w:val="acctfourfigures"/>
              <w:tabs>
                <w:tab w:val="clear" w:pos="765"/>
                <w:tab w:val="decimal" w:pos="377"/>
              </w:tabs>
              <w:spacing w:line="240" w:lineRule="atLeast"/>
              <w:ind w:right="363"/>
              <w:jc w:val="right"/>
              <w:rPr>
                <w:rFonts w:cs="Times New Roman"/>
                <w:b/>
                <w:bCs/>
                <w:szCs w:val="22"/>
              </w:rPr>
            </w:pPr>
            <w:r w:rsidRPr="00A85C28">
              <w:rPr>
                <w:rFonts w:cs="Times New Roman"/>
                <w:b/>
                <w:bCs/>
                <w:szCs w:val="22"/>
              </w:rPr>
              <w:t>-</w:t>
            </w:r>
          </w:p>
        </w:tc>
        <w:tc>
          <w:tcPr>
            <w:tcW w:w="180" w:type="dxa"/>
          </w:tcPr>
          <w:p w14:paraId="1811A2B9" w14:textId="77777777" w:rsidR="00A27B93" w:rsidRPr="00011BD3" w:rsidRDefault="00A27B93" w:rsidP="00A27B93">
            <w:pPr>
              <w:jc w:val="right"/>
              <w:rPr>
                <w:rFonts w:cs="Times New Roman"/>
                <w:szCs w:val="22"/>
              </w:rPr>
            </w:pPr>
          </w:p>
        </w:tc>
        <w:tc>
          <w:tcPr>
            <w:tcW w:w="1170" w:type="dxa"/>
          </w:tcPr>
          <w:p w14:paraId="779C4FF9" w14:textId="4A570503" w:rsidR="00A27B93" w:rsidRPr="00011BD3" w:rsidRDefault="00A27B93" w:rsidP="00A27B93">
            <w:pPr>
              <w:ind w:right="-31"/>
              <w:jc w:val="right"/>
              <w:rPr>
                <w:rFonts w:cs="Times New Roman"/>
                <w:szCs w:val="22"/>
              </w:rPr>
            </w:pPr>
            <w:r>
              <w:rPr>
                <w:rFonts w:cs="Times New Roman"/>
                <w:szCs w:val="22"/>
              </w:rPr>
              <w:t>63,</w:t>
            </w:r>
            <w:r w:rsidR="00F63796">
              <w:rPr>
                <w:rFonts w:cs="Times New Roman"/>
                <w:szCs w:val="22"/>
              </w:rPr>
              <w:t>277</w:t>
            </w:r>
          </w:p>
        </w:tc>
        <w:tc>
          <w:tcPr>
            <w:tcW w:w="180" w:type="dxa"/>
          </w:tcPr>
          <w:p w14:paraId="42B4E936" w14:textId="77777777" w:rsidR="00A27B93" w:rsidRPr="00011BD3" w:rsidRDefault="00A27B93" w:rsidP="00A27B93">
            <w:pPr>
              <w:jc w:val="right"/>
              <w:rPr>
                <w:rFonts w:cs="Times New Roman"/>
                <w:szCs w:val="22"/>
              </w:rPr>
            </w:pPr>
          </w:p>
        </w:tc>
        <w:tc>
          <w:tcPr>
            <w:tcW w:w="1260" w:type="dxa"/>
          </w:tcPr>
          <w:p w14:paraId="316389DF" w14:textId="427D6028" w:rsidR="00A27B93" w:rsidRPr="00011BD3" w:rsidRDefault="00A27B93" w:rsidP="00A27B93">
            <w:pPr>
              <w:ind w:right="10"/>
              <w:jc w:val="right"/>
              <w:rPr>
                <w:rFonts w:cs="Times New Roman"/>
                <w:szCs w:val="22"/>
              </w:rPr>
            </w:pPr>
            <w:r>
              <w:rPr>
                <w:rFonts w:cs="Times New Roman"/>
                <w:szCs w:val="22"/>
              </w:rPr>
              <w:t>(32,820)</w:t>
            </w:r>
          </w:p>
        </w:tc>
      </w:tr>
      <w:tr w:rsidR="00A27B93" w:rsidRPr="003F28D6" w14:paraId="2D78E9B3" w14:textId="77777777" w:rsidTr="00A27B93">
        <w:trPr>
          <w:cantSplit/>
        </w:trPr>
        <w:tc>
          <w:tcPr>
            <w:tcW w:w="4061" w:type="dxa"/>
          </w:tcPr>
          <w:p w14:paraId="4F2F921B" w14:textId="77777777" w:rsidR="00A27B93" w:rsidRPr="0070642B" w:rsidRDefault="00A27B93" w:rsidP="00A27B93">
            <w:pPr>
              <w:spacing w:line="240" w:lineRule="atLeast"/>
              <w:ind w:right="-349"/>
              <w:rPr>
                <w:rFonts w:cs="Times New Roman"/>
                <w:b/>
                <w:bCs/>
                <w:szCs w:val="22"/>
              </w:rPr>
            </w:pPr>
          </w:p>
        </w:tc>
        <w:tc>
          <w:tcPr>
            <w:tcW w:w="1080" w:type="dxa"/>
          </w:tcPr>
          <w:p w14:paraId="6F04F1D1" w14:textId="77777777" w:rsidR="00A27B93" w:rsidRPr="00011BD3" w:rsidRDefault="00A27B93" w:rsidP="00A27B93">
            <w:pPr>
              <w:jc w:val="right"/>
              <w:rPr>
                <w:rFonts w:cs="Times New Roman"/>
                <w:szCs w:val="22"/>
              </w:rPr>
            </w:pPr>
          </w:p>
        </w:tc>
        <w:tc>
          <w:tcPr>
            <w:tcW w:w="184" w:type="dxa"/>
          </w:tcPr>
          <w:p w14:paraId="2BBDE13A" w14:textId="77777777" w:rsidR="00A27B93" w:rsidRPr="00011BD3" w:rsidRDefault="00A27B93" w:rsidP="00A27B93">
            <w:pPr>
              <w:jc w:val="right"/>
              <w:rPr>
                <w:rFonts w:cs="Times New Roman"/>
                <w:szCs w:val="22"/>
              </w:rPr>
            </w:pPr>
          </w:p>
        </w:tc>
        <w:tc>
          <w:tcPr>
            <w:tcW w:w="1166" w:type="dxa"/>
          </w:tcPr>
          <w:p w14:paraId="2E76431E" w14:textId="77777777" w:rsidR="00A27B93" w:rsidRPr="00011BD3" w:rsidRDefault="00A27B93" w:rsidP="00A27B93">
            <w:pPr>
              <w:jc w:val="right"/>
              <w:rPr>
                <w:rFonts w:cs="Times New Roman"/>
                <w:szCs w:val="22"/>
              </w:rPr>
            </w:pPr>
          </w:p>
        </w:tc>
        <w:tc>
          <w:tcPr>
            <w:tcW w:w="180" w:type="dxa"/>
          </w:tcPr>
          <w:p w14:paraId="09F98F99" w14:textId="77777777" w:rsidR="00A27B93" w:rsidRPr="00011BD3" w:rsidRDefault="00A27B93" w:rsidP="00A27B93">
            <w:pPr>
              <w:jc w:val="right"/>
              <w:rPr>
                <w:rFonts w:cs="Times New Roman"/>
                <w:szCs w:val="22"/>
              </w:rPr>
            </w:pPr>
          </w:p>
        </w:tc>
        <w:tc>
          <w:tcPr>
            <w:tcW w:w="1170" w:type="dxa"/>
          </w:tcPr>
          <w:p w14:paraId="46068ED0" w14:textId="77777777" w:rsidR="00A27B93" w:rsidRPr="00011BD3" w:rsidRDefault="00A27B93" w:rsidP="00A27B93">
            <w:pPr>
              <w:jc w:val="right"/>
              <w:rPr>
                <w:rFonts w:cs="Times New Roman"/>
                <w:szCs w:val="22"/>
              </w:rPr>
            </w:pPr>
          </w:p>
        </w:tc>
        <w:tc>
          <w:tcPr>
            <w:tcW w:w="180" w:type="dxa"/>
          </w:tcPr>
          <w:p w14:paraId="04A19E2E" w14:textId="77777777" w:rsidR="00A27B93" w:rsidRPr="00011BD3" w:rsidRDefault="00A27B93" w:rsidP="00A27B93">
            <w:pPr>
              <w:jc w:val="right"/>
              <w:rPr>
                <w:rFonts w:cs="Times New Roman"/>
                <w:szCs w:val="22"/>
              </w:rPr>
            </w:pPr>
          </w:p>
        </w:tc>
        <w:tc>
          <w:tcPr>
            <w:tcW w:w="1260" w:type="dxa"/>
          </w:tcPr>
          <w:p w14:paraId="473DEB4E" w14:textId="77777777" w:rsidR="00A27B93" w:rsidRPr="00011BD3" w:rsidRDefault="00A27B93" w:rsidP="00A27B93">
            <w:pPr>
              <w:jc w:val="right"/>
              <w:rPr>
                <w:rFonts w:cs="Times New Roman"/>
                <w:szCs w:val="22"/>
              </w:rPr>
            </w:pPr>
          </w:p>
        </w:tc>
      </w:tr>
      <w:tr w:rsidR="00A27B93" w:rsidRPr="003F28D6" w14:paraId="134C7EFB" w14:textId="77777777" w:rsidTr="00A27B93">
        <w:trPr>
          <w:cantSplit/>
        </w:trPr>
        <w:tc>
          <w:tcPr>
            <w:tcW w:w="4061" w:type="dxa"/>
          </w:tcPr>
          <w:p w14:paraId="12AA541E" w14:textId="77777777" w:rsidR="00A27B93" w:rsidRPr="003F28D6" w:rsidRDefault="00A27B93" w:rsidP="00A27B93">
            <w:pPr>
              <w:spacing w:line="240" w:lineRule="atLeast"/>
              <w:ind w:right="-349"/>
              <w:rPr>
                <w:rFonts w:cs="Times New Roman"/>
                <w:szCs w:val="22"/>
              </w:rPr>
            </w:pPr>
            <w:r w:rsidRPr="0070642B">
              <w:rPr>
                <w:rFonts w:cs="Times New Roman"/>
                <w:b/>
                <w:bCs/>
                <w:szCs w:val="22"/>
              </w:rPr>
              <w:t>Associate</w:t>
            </w:r>
          </w:p>
        </w:tc>
        <w:tc>
          <w:tcPr>
            <w:tcW w:w="1080" w:type="dxa"/>
          </w:tcPr>
          <w:p w14:paraId="2B69BF71" w14:textId="77777777" w:rsidR="00A27B93" w:rsidRPr="00011BD3" w:rsidRDefault="00A27B93" w:rsidP="00A27B93">
            <w:pPr>
              <w:jc w:val="right"/>
              <w:rPr>
                <w:rFonts w:cs="Times New Roman"/>
                <w:szCs w:val="22"/>
              </w:rPr>
            </w:pPr>
          </w:p>
        </w:tc>
        <w:tc>
          <w:tcPr>
            <w:tcW w:w="184" w:type="dxa"/>
          </w:tcPr>
          <w:p w14:paraId="12E222E7" w14:textId="77777777" w:rsidR="00A27B93" w:rsidRPr="00011BD3" w:rsidRDefault="00A27B93" w:rsidP="00A27B93">
            <w:pPr>
              <w:jc w:val="right"/>
              <w:rPr>
                <w:rFonts w:cs="Times New Roman"/>
                <w:szCs w:val="22"/>
              </w:rPr>
            </w:pPr>
          </w:p>
        </w:tc>
        <w:tc>
          <w:tcPr>
            <w:tcW w:w="1166" w:type="dxa"/>
          </w:tcPr>
          <w:p w14:paraId="0861AB06" w14:textId="77777777" w:rsidR="00A27B93" w:rsidRPr="00011BD3" w:rsidRDefault="00A27B93" w:rsidP="00A27B93">
            <w:pPr>
              <w:jc w:val="right"/>
              <w:rPr>
                <w:rFonts w:cs="Times New Roman"/>
                <w:szCs w:val="22"/>
              </w:rPr>
            </w:pPr>
          </w:p>
        </w:tc>
        <w:tc>
          <w:tcPr>
            <w:tcW w:w="180" w:type="dxa"/>
          </w:tcPr>
          <w:p w14:paraId="25EAB403" w14:textId="77777777" w:rsidR="00A27B93" w:rsidRPr="00011BD3" w:rsidRDefault="00A27B93" w:rsidP="00A27B93">
            <w:pPr>
              <w:jc w:val="right"/>
              <w:rPr>
                <w:rFonts w:cs="Times New Roman"/>
                <w:szCs w:val="22"/>
              </w:rPr>
            </w:pPr>
          </w:p>
        </w:tc>
        <w:tc>
          <w:tcPr>
            <w:tcW w:w="1170" w:type="dxa"/>
          </w:tcPr>
          <w:p w14:paraId="38089EB9" w14:textId="77777777" w:rsidR="00A27B93" w:rsidRPr="00011BD3" w:rsidRDefault="00A27B93" w:rsidP="00A27B93">
            <w:pPr>
              <w:ind w:left="-171" w:right="46"/>
              <w:jc w:val="right"/>
              <w:rPr>
                <w:rFonts w:cs="Times New Roman"/>
                <w:szCs w:val="22"/>
              </w:rPr>
            </w:pPr>
          </w:p>
        </w:tc>
        <w:tc>
          <w:tcPr>
            <w:tcW w:w="180" w:type="dxa"/>
          </w:tcPr>
          <w:p w14:paraId="3DBDEB8F" w14:textId="77777777" w:rsidR="00A27B93" w:rsidRPr="00011BD3" w:rsidRDefault="00A27B93" w:rsidP="00A27B93">
            <w:pPr>
              <w:jc w:val="right"/>
              <w:rPr>
                <w:rFonts w:cs="Times New Roman"/>
                <w:szCs w:val="22"/>
              </w:rPr>
            </w:pPr>
          </w:p>
        </w:tc>
        <w:tc>
          <w:tcPr>
            <w:tcW w:w="1260" w:type="dxa"/>
          </w:tcPr>
          <w:p w14:paraId="3A02AA50" w14:textId="77777777" w:rsidR="00A27B93" w:rsidRPr="00011BD3" w:rsidRDefault="00A27B93" w:rsidP="00A27B93">
            <w:pPr>
              <w:jc w:val="right"/>
              <w:rPr>
                <w:rFonts w:cs="Times New Roman"/>
                <w:szCs w:val="22"/>
              </w:rPr>
            </w:pPr>
          </w:p>
        </w:tc>
      </w:tr>
      <w:tr w:rsidR="00A27B93" w:rsidRPr="003F28D6" w14:paraId="581147E3" w14:textId="77777777" w:rsidTr="00A27B93">
        <w:trPr>
          <w:cantSplit/>
        </w:trPr>
        <w:tc>
          <w:tcPr>
            <w:tcW w:w="4061" w:type="dxa"/>
          </w:tcPr>
          <w:p w14:paraId="78B01455" w14:textId="77777777" w:rsidR="00A27B93" w:rsidRPr="003F28D6" w:rsidRDefault="00A27B93" w:rsidP="00A27B93">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14:paraId="16090714" w14:textId="5D8F96DC" w:rsidR="00A27B93" w:rsidRPr="00011BD3" w:rsidRDefault="00A27B93" w:rsidP="00A27B93">
            <w:pPr>
              <w:jc w:val="right"/>
              <w:rPr>
                <w:rFonts w:cs="Times New Roman"/>
                <w:szCs w:val="22"/>
              </w:rPr>
            </w:pPr>
            <w:r>
              <w:rPr>
                <w:rFonts w:cs="Times New Roman"/>
                <w:szCs w:val="22"/>
              </w:rPr>
              <w:t>108,827</w:t>
            </w:r>
          </w:p>
        </w:tc>
        <w:tc>
          <w:tcPr>
            <w:tcW w:w="184" w:type="dxa"/>
          </w:tcPr>
          <w:p w14:paraId="73614A07" w14:textId="77777777" w:rsidR="00A27B93" w:rsidRPr="00011BD3" w:rsidRDefault="00A27B93" w:rsidP="00A27B93">
            <w:pPr>
              <w:pStyle w:val="acctfourfigures"/>
              <w:tabs>
                <w:tab w:val="clear" w:pos="765"/>
                <w:tab w:val="decimal" w:pos="877"/>
              </w:tabs>
              <w:spacing w:line="240" w:lineRule="atLeast"/>
              <w:ind w:left="-169" w:right="-90"/>
              <w:jc w:val="right"/>
              <w:rPr>
                <w:rFonts w:cs="Times New Roman"/>
                <w:szCs w:val="22"/>
              </w:rPr>
            </w:pPr>
          </w:p>
        </w:tc>
        <w:tc>
          <w:tcPr>
            <w:tcW w:w="1166" w:type="dxa"/>
          </w:tcPr>
          <w:p w14:paraId="7661DE7C" w14:textId="47054880" w:rsidR="00A27B93" w:rsidRPr="00DB094B" w:rsidRDefault="00A27B93" w:rsidP="00A27B93">
            <w:pPr>
              <w:pStyle w:val="acctfourfigures"/>
              <w:spacing w:line="240" w:lineRule="atLeast"/>
              <w:ind w:right="100"/>
              <w:jc w:val="right"/>
              <w:rPr>
                <w:rFonts w:cs="Times New Roman"/>
                <w:szCs w:val="22"/>
                <w:lang w:val="en-US" w:bidi="th-TH"/>
              </w:rPr>
            </w:pPr>
            <w:r>
              <w:rPr>
                <w:rFonts w:cs="Times New Roman"/>
                <w:szCs w:val="22"/>
                <w:lang w:val="en-US" w:bidi="th-TH"/>
              </w:rPr>
              <w:t>110,658</w:t>
            </w:r>
          </w:p>
        </w:tc>
        <w:tc>
          <w:tcPr>
            <w:tcW w:w="180" w:type="dxa"/>
          </w:tcPr>
          <w:p w14:paraId="23A12346" w14:textId="77777777" w:rsidR="00A27B93" w:rsidRPr="00011BD3" w:rsidRDefault="00A27B93" w:rsidP="00A27B93">
            <w:pPr>
              <w:pStyle w:val="acctfourfigures"/>
              <w:tabs>
                <w:tab w:val="clear" w:pos="765"/>
                <w:tab w:val="decimal" w:pos="877"/>
              </w:tabs>
              <w:spacing w:line="240" w:lineRule="atLeast"/>
              <w:ind w:right="-90"/>
              <w:jc w:val="right"/>
              <w:rPr>
                <w:rFonts w:cs="Times New Roman"/>
                <w:szCs w:val="22"/>
              </w:rPr>
            </w:pPr>
          </w:p>
        </w:tc>
        <w:tc>
          <w:tcPr>
            <w:tcW w:w="1170" w:type="dxa"/>
          </w:tcPr>
          <w:p w14:paraId="77D30161" w14:textId="5545597A" w:rsidR="00A27B93" w:rsidRPr="00011BD3" w:rsidRDefault="00A27B93" w:rsidP="00A27B93">
            <w:pPr>
              <w:ind w:left="-171" w:right="46"/>
              <w:jc w:val="right"/>
              <w:rPr>
                <w:rFonts w:cs="Times New Roman"/>
                <w:szCs w:val="22"/>
              </w:rPr>
            </w:pPr>
            <w:r>
              <w:rPr>
                <w:rFonts w:cs="Times New Roman"/>
                <w:szCs w:val="22"/>
              </w:rPr>
              <w:t>79</w:t>
            </w:r>
            <w:r w:rsidR="00213D79">
              <w:rPr>
                <w:rFonts w:cs="Times New Roman"/>
                <w:szCs w:val="22"/>
              </w:rPr>
              <w:t>,</w:t>
            </w:r>
            <w:r>
              <w:rPr>
                <w:rFonts w:cs="Times New Roman"/>
                <w:szCs w:val="22"/>
              </w:rPr>
              <w:t>403</w:t>
            </w:r>
          </w:p>
        </w:tc>
        <w:tc>
          <w:tcPr>
            <w:tcW w:w="180" w:type="dxa"/>
          </w:tcPr>
          <w:p w14:paraId="74E8D4FB" w14:textId="77777777" w:rsidR="00A27B93" w:rsidRPr="00011BD3" w:rsidRDefault="00A27B93" w:rsidP="00A27B93">
            <w:pPr>
              <w:tabs>
                <w:tab w:val="decimal" w:pos="900"/>
              </w:tabs>
              <w:ind w:left="-115" w:right="-72"/>
              <w:jc w:val="right"/>
              <w:rPr>
                <w:rFonts w:cs="Times New Roman"/>
                <w:szCs w:val="22"/>
                <w:cs/>
                <w:lang w:bidi="th-TH"/>
              </w:rPr>
            </w:pPr>
          </w:p>
        </w:tc>
        <w:tc>
          <w:tcPr>
            <w:tcW w:w="1260" w:type="dxa"/>
          </w:tcPr>
          <w:p w14:paraId="233F8D02" w14:textId="30EC7649" w:rsidR="00A27B93" w:rsidRPr="004E67E4" w:rsidRDefault="00A27B93" w:rsidP="00A27B93">
            <w:pPr>
              <w:ind w:right="100"/>
              <w:jc w:val="right"/>
              <w:rPr>
                <w:rFonts w:cs="Times New Roman"/>
                <w:szCs w:val="22"/>
                <w:lang w:val="en-US" w:bidi="th-TH"/>
              </w:rPr>
            </w:pPr>
            <w:r>
              <w:rPr>
                <w:rFonts w:cs="Times New Roman"/>
                <w:szCs w:val="22"/>
                <w:lang w:val="en-US" w:bidi="th-TH"/>
              </w:rPr>
              <w:t>86,892</w:t>
            </w:r>
          </w:p>
        </w:tc>
      </w:tr>
      <w:tr w:rsidR="00A27B93" w:rsidRPr="003F28D6" w14:paraId="4D02B03F" w14:textId="77777777" w:rsidTr="00A27B93">
        <w:trPr>
          <w:cantSplit/>
        </w:trPr>
        <w:tc>
          <w:tcPr>
            <w:tcW w:w="4061" w:type="dxa"/>
          </w:tcPr>
          <w:p w14:paraId="29FFB837" w14:textId="662C8476" w:rsidR="00A27B93" w:rsidRPr="003F28D6" w:rsidRDefault="00A27B93" w:rsidP="00A27B93">
            <w:pPr>
              <w:spacing w:line="240" w:lineRule="atLeast"/>
              <w:ind w:right="-349"/>
              <w:rPr>
                <w:rFonts w:cs="Times New Roman"/>
                <w:szCs w:val="22"/>
              </w:rPr>
            </w:pPr>
            <w:r>
              <w:rPr>
                <w:rFonts w:cs="Times New Roman"/>
                <w:szCs w:val="22"/>
              </w:rPr>
              <w:t>Rental and service income</w:t>
            </w:r>
          </w:p>
        </w:tc>
        <w:tc>
          <w:tcPr>
            <w:tcW w:w="1080" w:type="dxa"/>
          </w:tcPr>
          <w:p w14:paraId="524AED45" w14:textId="2E97FD24" w:rsidR="00A27B93" w:rsidRPr="00011BD3" w:rsidRDefault="00A27B93" w:rsidP="00A27B93">
            <w:pPr>
              <w:jc w:val="right"/>
              <w:rPr>
                <w:rFonts w:cs="Times New Roman"/>
                <w:szCs w:val="22"/>
              </w:rPr>
            </w:pPr>
            <w:r>
              <w:rPr>
                <w:rFonts w:cs="Times New Roman"/>
                <w:szCs w:val="22"/>
              </w:rPr>
              <w:t>1,449</w:t>
            </w:r>
          </w:p>
        </w:tc>
        <w:tc>
          <w:tcPr>
            <w:tcW w:w="184" w:type="dxa"/>
          </w:tcPr>
          <w:p w14:paraId="1F7D615C" w14:textId="77777777" w:rsidR="00A27B93" w:rsidRPr="00011BD3" w:rsidRDefault="00A27B93" w:rsidP="00A27B93">
            <w:pPr>
              <w:pStyle w:val="acctfourfigures"/>
              <w:tabs>
                <w:tab w:val="clear" w:pos="765"/>
                <w:tab w:val="decimal" w:pos="877"/>
              </w:tabs>
              <w:spacing w:line="240" w:lineRule="atLeast"/>
              <w:ind w:left="-169" w:right="-90"/>
              <w:jc w:val="right"/>
              <w:rPr>
                <w:rFonts w:cs="Times New Roman"/>
                <w:szCs w:val="22"/>
              </w:rPr>
            </w:pPr>
          </w:p>
        </w:tc>
        <w:tc>
          <w:tcPr>
            <w:tcW w:w="1166" w:type="dxa"/>
          </w:tcPr>
          <w:p w14:paraId="280CD27A" w14:textId="3F208561" w:rsidR="00A27B93" w:rsidRPr="006E7E05" w:rsidRDefault="00A27B93" w:rsidP="00A27B93">
            <w:pPr>
              <w:pStyle w:val="acctfourfigures"/>
              <w:spacing w:line="240" w:lineRule="atLeast"/>
              <w:ind w:right="100"/>
              <w:jc w:val="right"/>
              <w:rPr>
                <w:rFonts w:cs="Times New Roman"/>
                <w:szCs w:val="22"/>
                <w:lang w:val="en-US" w:bidi="th-TH"/>
              </w:rPr>
            </w:pPr>
            <w:r w:rsidRPr="006E7E05">
              <w:rPr>
                <w:rFonts w:cs="Times New Roman"/>
                <w:szCs w:val="22"/>
                <w:lang w:val="en-US" w:bidi="th-TH"/>
              </w:rPr>
              <w:t>4,476</w:t>
            </w:r>
          </w:p>
        </w:tc>
        <w:tc>
          <w:tcPr>
            <w:tcW w:w="180" w:type="dxa"/>
          </w:tcPr>
          <w:p w14:paraId="0EF353D0" w14:textId="77777777" w:rsidR="00A27B93" w:rsidRPr="00011BD3" w:rsidRDefault="00A27B93" w:rsidP="00A27B93">
            <w:pPr>
              <w:pStyle w:val="acctfourfigures"/>
              <w:tabs>
                <w:tab w:val="clear" w:pos="765"/>
                <w:tab w:val="decimal" w:pos="877"/>
              </w:tabs>
              <w:spacing w:line="240" w:lineRule="atLeast"/>
              <w:ind w:right="-90"/>
              <w:jc w:val="right"/>
              <w:rPr>
                <w:rFonts w:cs="Times New Roman"/>
                <w:szCs w:val="22"/>
              </w:rPr>
            </w:pPr>
          </w:p>
        </w:tc>
        <w:tc>
          <w:tcPr>
            <w:tcW w:w="1170" w:type="dxa"/>
          </w:tcPr>
          <w:p w14:paraId="27E2FC99" w14:textId="526AAE2E" w:rsidR="00A27B93" w:rsidRPr="00A85C28" w:rsidRDefault="00A27B93" w:rsidP="00A27B93">
            <w:pPr>
              <w:jc w:val="center"/>
              <w:rPr>
                <w:rFonts w:cs="Times New Roman"/>
                <w:b/>
                <w:bCs/>
                <w:szCs w:val="22"/>
              </w:rPr>
            </w:pPr>
            <w:r w:rsidRPr="00A85C28">
              <w:rPr>
                <w:rFonts w:cs="Times New Roman"/>
                <w:b/>
                <w:bCs/>
                <w:szCs w:val="22"/>
              </w:rPr>
              <w:t>-</w:t>
            </w:r>
          </w:p>
        </w:tc>
        <w:tc>
          <w:tcPr>
            <w:tcW w:w="180" w:type="dxa"/>
          </w:tcPr>
          <w:p w14:paraId="4A014F99" w14:textId="77777777" w:rsidR="00A27B93" w:rsidRPr="00A85C28" w:rsidRDefault="00A27B93" w:rsidP="00A27B93">
            <w:pPr>
              <w:tabs>
                <w:tab w:val="decimal" w:pos="900"/>
              </w:tabs>
              <w:ind w:left="-115" w:right="-72"/>
              <w:jc w:val="right"/>
              <w:rPr>
                <w:rFonts w:cs="Times New Roman"/>
                <w:b/>
                <w:bCs/>
                <w:szCs w:val="22"/>
                <w:cs/>
                <w:lang w:bidi="th-TH"/>
              </w:rPr>
            </w:pPr>
          </w:p>
        </w:tc>
        <w:tc>
          <w:tcPr>
            <w:tcW w:w="1260" w:type="dxa"/>
          </w:tcPr>
          <w:p w14:paraId="2F578E81" w14:textId="77777777" w:rsidR="00A27B93" w:rsidRPr="00A85C28" w:rsidRDefault="00A27B93" w:rsidP="00A27B93">
            <w:pPr>
              <w:jc w:val="center"/>
              <w:rPr>
                <w:rFonts w:cs="Times New Roman"/>
                <w:b/>
                <w:bCs/>
                <w:szCs w:val="22"/>
              </w:rPr>
            </w:pPr>
            <w:r w:rsidRPr="00A85C28">
              <w:rPr>
                <w:rFonts w:cs="Times New Roman"/>
                <w:b/>
                <w:bCs/>
                <w:szCs w:val="22"/>
              </w:rPr>
              <w:t>-</w:t>
            </w:r>
          </w:p>
        </w:tc>
      </w:tr>
      <w:tr w:rsidR="00A27B93" w:rsidRPr="003F28D6" w14:paraId="3E9A32C8" w14:textId="77777777" w:rsidTr="00A27B93">
        <w:trPr>
          <w:cantSplit/>
          <w:trHeight w:val="245"/>
        </w:trPr>
        <w:tc>
          <w:tcPr>
            <w:tcW w:w="4061" w:type="dxa"/>
          </w:tcPr>
          <w:p w14:paraId="7B30425D" w14:textId="77777777" w:rsidR="00A27B93" w:rsidRPr="003F28D6" w:rsidRDefault="00A27B93" w:rsidP="00A27B93">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14:paraId="056EF60E" w14:textId="09968244" w:rsidR="00A27B93" w:rsidRPr="00011BD3" w:rsidRDefault="00A27B93" w:rsidP="00A27B93">
            <w:pPr>
              <w:jc w:val="right"/>
              <w:rPr>
                <w:rFonts w:cs="Times New Roman"/>
                <w:szCs w:val="22"/>
              </w:rPr>
            </w:pPr>
            <w:r>
              <w:rPr>
                <w:rFonts w:cs="Times New Roman"/>
                <w:szCs w:val="22"/>
              </w:rPr>
              <w:t>3,330</w:t>
            </w:r>
          </w:p>
        </w:tc>
        <w:tc>
          <w:tcPr>
            <w:tcW w:w="184" w:type="dxa"/>
          </w:tcPr>
          <w:p w14:paraId="0CE22BC4" w14:textId="77777777" w:rsidR="00A27B93" w:rsidRPr="00011BD3" w:rsidRDefault="00A27B93" w:rsidP="00A27B93">
            <w:pPr>
              <w:pStyle w:val="acctfourfigures"/>
              <w:tabs>
                <w:tab w:val="clear" w:pos="765"/>
                <w:tab w:val="decimal" w:pos="877"/>
              </w:tabs>
              <w:spacing w:line="240" w:lineRule="atLeast"/>
              <w:ind w:left="-169" w:right="-90"/>
              <w:jc w:val="right"/>
              <w:rPr>
                <w:rFonts w:cs="Times New Roman"/>
                <w:szCs w:val="22"/>
              </w:rPr>
            </w:pPr>
          </w:p>
        </w:tc>
        <w:tc>
          <w:tcPr>
            <w:tcW w:w="1166" w:type="dxa"/>
          </w:tcPr>
          <w:p w14:paraId="5BB5A5EA" w14:textId="5A0BA10A" w:rsidR="00A27B93" w:rsidRPr="00DB094B" w:rsidRDefault="00A27B93" w:rsidP="00A27B93">
            <w:pPr>
              <w:pStyle w:val="acctfourfigures"/>
              <w:spacing w:line="240" w:lineRule="atLeast"/>
              <w:ind w:right="100"/>
              <w:jc w:val="right"/>
              <w:rPr>
                <w:rFonts w:cs="Times New Roman"/>
                <w:szCs w:val="22"/>
                <w:lang w:val="en-US" w:bidi="th-TH"/>
              </w:rPr>
            </w:pPr>
            <w:r>
              <w:rPr>
                <w:rFonts w:cs="Times New Roman"/>
                <w:szCs w:val="22"/>
                <w:lang w:val="en-US" w:bidi="th-TH"/>
              </w:rPr>
              <w:t>6,509</w:t>
            </w:r>
          </w:p>
        </w:tc>
        <w:tc>
          <w:tcPr>
            <w:tcW w:w="180" w:type="dxa"/>
          </w:tcPr>
          <w:p w14:paraId="62AAE62F" w14:textId="77777777" w:rsidR="00A27B93" w:rsidRPr="00011BD3" w:rsidRDefault="00A27B93" w:rsidP="00A27B93">
            <w:pPr>
              <w:pStyle w:val="acctfourfigures"/>
              <w:tabs>
                <w:tab w:val="clear" w:pos="765"/>
                <w:tab w:val="decimal" w:pos="877"/>
              </w:tabs>
              <w:spacing w:line="240" w:lineRule="atLeast"/>
              <w:ind w:right="-90"/>
              <w:jc w:val="right"/>
              <w:rPr>
                <w:rFonts w:cs="Times New Roman"/>
                <w:szCs w:val="22"/>
              </w:rPr>
            </w:pPr>
          </w:p>
        </w:tc>
        <w:tc>
          <w:tcPr>
            <w:tcW w:w="1170" w:type="dxa"/>
          </w:tcPr>
          <w:p w14:paraId="514D93A8" w14:textId="61A8F958" w:rsidR="00A27B93" w:rsidRPr="00A85C28" w:rsidRDefault="00A27B93" w:rsidP="00A27B93">
            <w:pPr>
              <w:jc w:val="center"/>
              <w:rPr>
                <w:rFonts w:cs="Times New Roman"/>
                <w:b/>
                <w:bCs/>
                <w:szCs w:val="22"/>
              </w:rPr>
            </w:pPr>
            <w:r w:rsidRPr="00A85C28">
              <w:rPr>
                <w:rFonts w:cs="Times New Roman"/>
                <w:b/>
                <w:bCs/>
                <w:szCs w:val="22"/>
              </w:rPr>
              <w:t>-</w:t>
            </w:r>
          </w:p>
        </w:tc>
        <w:tc>
          <w:tcPr>
            <w:tcW w:w="180" w:type="dxa"/>
          </w:tcPr>
          <w:p w14:paraId="2826742B" w14:textId="77777777" w:rsidR="00A27B93" w:rsidRPr="00A85C28" w:rsidRDefault="00A27B93" w:rsidP="00A27B93">
            <w:pPr>
              <w:tabs>
                <w:tab w:val="decimal" w:pos="900"/>
              </w:tabs>
              <w:ind w:left="-115" w:right="-72"/>
              <w:rPr>
                <w:rFonts w:cs="Times New Roman"/>
                <w:b/>
                <w:bCs/>
                <w:szCs w:val="22"/>
                <w:cs/>
                <w:lang w:bidi="th-TH"/>
              </w:rPr>
            </w:pPr>
          </w:p>
        </w:tc>
        <w:tc>
          <w:tcPr>
            <w:tcW w:w="1260" w:type="dxa"/>
          </w:tcPr>
          <w:p w14:paraId="66434AD1" w14:textId="77777777" w:rsidR="00A27B93" w:rsidRPr="00A85C28" w:rsidRDefault="00A27B93" w:rsidP="00A27B93">
            <w:pPr>
              <w:jc w:val="center"/>
              <w:rPr>
                <w:rFonts w:cs="Times New Roman"/>
                <w:b/>
                <w:bCs/>
                <w:szCs w:val="22"/>
              </w:rPr>
            </w:pPr>
            <w:r w:rsidRPr="00A85C28">
              <w:rPr>
                <w:rFonts w:cs="Times New Roman"/>
                <w:b/>
                <w:bCs/>
                <w:szCs w:val="22"/>
              </w:rPr>
              <w:t>-</w:t>
            </w:r>
          </w:p>
        </w:tc>
      </w:tr>
      <w:tr w:rsidR="00A27B93" w:rsidRPr="003F28D6" w14:paraId="7814003B" w14:textId="77777777" w:rsidTr="00A27B93">
        <w:trPr>
          <w:cantSplit/>
        </w:trPr>
        <w:tc>
          <w:tcPr>
            <w:tcW w:w="4061" w:type="dxa"/>
          </w:tcPr>
          <w:p w14:paraId="3C9AE9FD" w14:textId="77777777" w:rsidR="00A27B93" w:rsidRPr="003F28D6" w:rsidRDefault="00A27B93" w:rsidP="00A27B93">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14:paraId="1E0F65C1" w14:textId="7D1788B9" w:rsidR="00A27B93" w:rsidRPr="00011BD3" w:rsidRDefault="00A27B93" w:rsidP="00A27B93">
            <w:pPr>
              <w:jc w:val="right"/>
              <w:rPr>
                <w:rFonts w:cs="Times New Roman"/>
                <w:szCs w:val="22"/>
              </w:rPr>
            </w:pPr>
            <w:r>
              <w:rPr>
                <w:rFonts w:cs="Times New Roman"/>
                <w:szCs w:val="22"/>
              </w:rPr>
              <w:t>90</w:t>
            </w:r>
          </w:p>
        </w:tc>
        <w:tc>
          <w:tcPr>
            <w:tcW w:w="184" w:type="dxa"/>
          </w:tcPr>
          <w:p w14:paraId="4FBF6498" w14:textId="77777777" w:rsidR="00A27B93" w:rsidRPr="00011BD3" w:rsidRDefault="00A27B93" w:rsidP="00A27B93">
            <w:pPr>
              <w:jc w:val="right"/>
              <w:rPr>
                <w:rFonts w:cs="Times New Roman"/>
                <w:szCs w:val="22"/>
              </w:rPr>
            </w:pPr>
          </w:p>
        </w:tc>
        <w:tc>
          <w:tcPr>
            <w:tcW w:w="1166" w:type="dxa"/>
          </w:tcPr>
          <w:p w14:paraId="7C82FFFE" w14:textId="1CEC97C4" w:rsidR="00A27B93" w:rsidRPr="00011BD3" w:rsidRDefault="00A27B93" w:rsidP="00A27B93">
            <w:pPr>
              <w:ind w:right="100"/>
              <w:jc w:val="right"/>
              <w:rPr>
                <w:rFonts w:cs="Times New Roman"/>
                <w:szCs w:val="22"/>
              </w:rPr>
            </w:pPr>
            <w:r>
              <w:rPr>
                <w:rFonts w:cs="Times New Roman"/>
                <w:szCs w:val="22"/>
                <w:lang w:val="en-US" w:bidi="th-TH"/>
              </w:rPr>
              <w:t>644</w:t>
            </w:r>
          </w:p>
        </w:tc>
        <w:tc>
          <w:tcPr>
            <w:tcW w:w="180" w:type="dxa"/>
          </w:tcPr>
          <w:p w14:paraId="48A3BF3D" w14:textId="77777777" w:rsidR="00A27B93" w:rsidRPr="00011BD3" w:rsidRDefault="00A27B93" w:rsidP="00A27B93">
            <w:pPr>
              <w:jc w:val="right"/>
              <w:rPr>
                <w:rFonts w:cs="Times New Roman"/>
                <w:szCs w:val="22"/>
              </w:rPr>
            </w:pPr>
          </w:p>
        </w:tc>
        <w:tc>
          <w:tcPr>
            <w:tcW w:w="1170" w:type="dxa"/>
          </w:tcPr>
          <w:p w14:paraId="4CEC6CB0" w14:textId="2B2082BE" w:rsidR="00A27B93" w:rsidRPr="00011BD3" w:rsidRDefault="00A27B93" w:rsidP="00A27B93">
            <w:pPr>
              <w:ind w:left="-171" w:right="46"/>
              <w:jc w:val="right"/>
              <w:rPr>
                <w:rFonts w:cs="Times New Roman"/>
                <w:szCs w:val="22"/>
              </w:rPr>
            </w:pPr>
            <w:r>
              <w:rPr>
                <w:rFonts w:cs="Times New Roman"/>
                <w:szCs w:val="22"/>
              </w:rPr>
              <w:t>30</w:t>
            </w:r>
          </w:p>
        </w:tc>
        <w:tc>
          <w:tcPr>
            <w:tcW w:w="180" w:type="dxa"/>
          </w:tcPr>
          <w:p w14:paraId="25127A80" w14:textId="77777777" w:rsidR="00A27B93" w:rsidRPr="00011BD3" w:rsidRDefault="00A27B93" w:rsidP="00A27B93">
            <w:pPr>
              <w:tabs>
                <w:tab w:val="decimal" w:pos="900"/>
              </w:tabs>
              <w:ind w:left="-115" w:right="-72"/>
              <w:rPr>
                <w:rFonts w:cs="Times New Roman"/>
                <w:szCs w:val="22"/>
              </w:rPr>
            </w:pPr>
          </w:p>
        </w:tc>
        <w:tc>
          <w:tcPr>
            <w:tcW w:w="1260" w:type="dxa"/>
          </w:tcPr>
          <w:p w14:paraId="50F23CD1" w14:textId="4682B0D0" w:rsidR="00A27B93" w:rsidRPr="00011BD3" w:rsidRDefault="00A27B93" w:rsidP="00A27B93">
            <w:pPr>
              <w:ind w:right="100"/>
              <w:jc w:val="right"/>
              <w:rPr>
                <w:rFonts w:cs="Times New Roman"/>
                <w:szCs w:val="22"/>
              </w:rPr>
            </w:pPr>
            <w:r>
              <w:rPr>
                <w:rFonts w:cs="Times New Roman"/>
                <w:szCs w:val="22"/>
                <w:lang w:val="en-US" w:bidi="th-TH"/>
              </w:rPr>
              <w:t>78</w:t>
            </w:r>
          </w:p>
        </w:tc>
      </w:tr>
      <w:tr w:rsidR="00A27B93" w:rsidRPr="003F28D6" w14:paraId="667B9E05" w14:textId="77777777" w:rsidTr="00A27B93">
        <w:trPr>
          <w:cantSplit/>
        </w:trPr>
        <w:tc>
          <w:tcPr>
            <w:tcW w:w="4061" w:type="dxa"/>
          </w:tcPr>
          <w:p w14:paraId="3259BD43" w14:textId="0141A0A5" w:rsidR="00A27B93" w:rsidRDefault="00A27B93" w:rsidP="00A27B93">
            <w:pPr>
              <w:spacing w:line="240" w:lineRule="atLeast"/>
              <w:ind w:right="-349"/>
              <w:rPr>
                <w:rFonts w:cs="Times New Roman"/>
                <w:szCs w:val="22"/>
                <w:lang w:val="en-US" w:bidi="th-TH"/>
              </w:rPr>
            </w:pPr>
            <w:r w:rsidRPr="00AB018C">
              <w:rPr>
                <w:rFonts w:cstheme="minorBidi"/>
                <w:szCs w:val="22"/>
                <w:lang w:val="en-US" w:bidi="th-TH"/>
              </w:rPr>
              <w:t xml:space="preserve">Share of profit </w:t>
            </w:r>
            <w:r>
              <w:rPr>
                <w:rFonts w:cstheme="minorBidi"/>
                <w:szCs w:val="22"/>
                <w:lang w:val="en-US" w:bidi="th-TH"/>
              </w:rPr>
              <w:t>of associate</w:t>
            </w:r>
          </w:p>
        </w:tc>
        <w:tc>
          <w:tcPr>
            <w:tcW w:w="1080" w:type="dxa"/>
          </w:tcPr>
          <w:p w14:paraId="37BE877C" w14:textId="77777777" w:rsidR="00A27B93" w:rsidRDefault="00A27B93" w:rsidP="00A27B93">
            <w:pPr>
              <w:jc w:val="right"/>
              <w:rPr>
                <w:rFonts w:cs="Times New Roman"/>
                <w:szCs w:val="22"/>
              </w:rPr>
            </w:pPr>
          </w:p>
        </w:tc>
        <w:tc>
          <w:tcPr>
            <w:tcW w:w="184" w:type="dxa"/>
          </w:tcPr>
          <w:p w14:paraId="23607937" w14:textId="77777777" w:rsidR="00A27B93" w:rsidRPr="00011BD3" w:rsidRDefault="00A27B93" w:rsidP="00A27B93">
            <w:pPr>
              <w:jc w:val="right"/>
              <w:rPr>
                <w:rFonts w:cs="Times New Roman"/>
                <w:szCs w:val="22"/>
              </w:rPr>
            </w:pPr>
          </w:p>
        </w:tc>
        <w:tc>
          <w:tcPr>
            <w:tcW w:w="1166" w:type="dxa"/>
          </w:tcPr>
          <w:p w14:paraId="4716EC4D" w14:textId="77777777" w:rsidR="00A27B93" w:rsidRPr="00651F4F" w:rsidRDefault="00A27B93" w:rsidP="00A27B93">
            <w:pPr>
              <w:pStyle w:val="acctfourfigures"/>
              <w:tabs>
                <w:tab w:val="clear" w:pos="765"/>
                <w:tab w:val="decimal" w:pos="505"/>
              </w:tabs>
              <w:spacing w:line="240" w:lineRule="atLeast"/>
              <w:ind w:right="-355"/>
              <w:rPr>
                <w:rFonts w:cs="Times New Roman"/>
                <w:szCs w:val="22"/>
                <w:lang w:val="en-US" w:bidi="th-TH"/>
              </w:rPr>
            </w:pPr>
          </w:p>
        </w:tc>
        <w:tc>
          <w:tcPr>
            <w:tcW w:w="180" w:type="dxa"/>
          </w:tcPr>
          <w:p w14:paraId="55741E16" w14:textId="77777777" w:rsidR="00A27B93" w:rsidRPr="00011BD3" w:rsidRDefault="00A27B93" w:rsidP="00A27B93">
            <w:pPr>
              <w:jc w:val="right"/>
              <w:rPr>
                <w:rFonts w:cs="Times New Roman"/>
                <w:szCs w:val="22"/>
              </w:rPr>
            </w:pPr>
          </w:p>
        </w:tc>
        <w:tc>
          <w:tcPr>
            <w:tcW w:w="1170" w:type="dxa"/>
          </w:tcPr>
          <w:p w14:paraId="62B32335" w14:textId="77777777" w:rsidR="00A27B93" w:rsidRPr="00011BD3" w:rsidRDefault="00A27B93" w:rsidP="00A27B93">
            <w:pPr>
              <w:pStyle w:val="acctfourfigures"/>
              <w:tabs>
                <w:tab w:val="clear" w:pos="765"/>
                <w:tab w:val="decimal" w:pos="864"/>
              </w:tabs>
              <w:spacing w:line="240" w:lineRule="atLeast"/>
              <w:ind w:left="-108"/>
              <w:jc w:val="right"/>
              <w:rPr>
                <w:rFonts w:cs="Times New Roman"/>
                <w:szCs w:val="22"/>
                <w:lang w:val="en-US" w:bidi="th-TH"/>
              </w:rPr>
            </w:pPr>
          </w:p>
        </w:tc>
        <w:tc>
          <w:tcPr>
            <w:tcW w:w="180" w:type="dxa"/>
          </w:tcPr>
          <w:p w14:paraId="0D5A93B4" w14:textId="77777777" w:rsidR="00A27B93" w:rsidRPr="00011BD3" w:rsidRDefault="00A27B93" w:rsidP="00A27B93">
            <w:pPr>
              <w:jc w:val="right"/>
              <w:rPr>
                <w:rFonts w:cs="Times New Roman"/>
                <w:szCs w:val="22"/>
              </w:rPr>
            </w:pPr>
          </w:p>
        </w:tc>
        <w:tc>
          <w:tcPr>
            <w:tcW w:w="1260" w:type="dxa"/>
          </w:tcPr>
          <w:p w14:paraId="66E125FF" w14:textId="77777777" w:rsidR="00A27B93" w:rsidRPr="00651F4F" w:rsidRDefault="00A27B93" w:rsidP="00A27B93">
            <w:pPr>
              <w:pStyle w:val="acctfourfigures"/>
              <w:tabs>
                <w:tab w:val="clear" w:pos="765"/>
                <w:tab w:val="decimal" w:pos="505"/>
              </w:tabs>
              <w:spacing w:line="240" w:lineRule="atLeast"/>
              <w:ind w:right="-355"/>
              <w:rPr>
                <w:rFonts w:cs="Times New Roman"/>
                <w:szCs w:val="22"/>
                <w:lang w:val="en-US" w:bidi="th-TH"/>
              </w:rPr>
            </w:pPr>
          </w:p>
        </w:tc>
      </w:tr>
      <w:tr w:rsidR="00A27B93" w:rsidRPr="003F28D6" w14:paraId="412A4E61" w14:textId="77777777" w:rsidTr="00A27B93">
        <w:trPr>
          <w:cantSplit/>
        </w:trPr>
        <w:tc>
          <w:tcPr>
            <w:tcW w:w="4061" w:type="dxa"/>
          </w:tcPr>
          <w:p w14:paraId="2F6A25B8" w14:textId="4BFB3CFE" w:rsidR="00A27B93" w:rsidRPr="00055A00" w:rsidRDefault="00A27B93" w:rsidP="00A27B93">
            <w:pPr>
              <w:spacing w:line="240" w:lineRule="atLeast"/>
              <w:ind w:right="-349"/>
              <w:rPr>
                <w:rFonts w:cstheme="minorBidi"/>
                <w:szCs w:val="22"/>
                <w:cs/>
                <w:lang w:val="en-US" w:bidi="th-TH"/>
              </w:rPr>
            </w:pPr>
            <w:r>
              <w:rPr>
                <w:rFonts w:cstheme="minorBidi"/>
                <w:szCs w:val="22"/>
                <w:lang w:val="en-US" w:bidi="th-TH"/>
              </w:rPr>
              <w:t xml:space="preserve">  accounted for using equity method</w:t>
            </w:r>
          </w:p>
        </w:tc>
        <w:tc>
          <w:tcPr>
            <w:tcW w:w="1080" w:type="dxa"/>
          </w:tcPr>
          <w:p w14:paraId="1635E002" w14:textId="4AD4CA11" w:rsidR="00A27B93" w:rsidRPr="00011BD3" w:rsidRDefault="00A27B93" w:rsidP="00A27B93">
            <w:pPr>
              <w:jc w:val="right"/>
              <w:rPr>
                <w:rFonts w:cs="Times New Roman"/>
                <w:szCs w:val="22"/>
              </w:rPr>
            </w:pPr>
            <w:r>
              <w:rPr>
                <w:rFonts w:cs="Times New Roman"/>
                <w:szCs w:val="22"/>
              </w:rPr>
              <w:t>15</w:t>
            </w:r>
            <w:r w:rsidR="004073D0">
              <w:rPr>
                <w:rFonts w:cs="Times New Roman"/>
                <w:szCs w:val="22"/>
              </w:rPr>
              <w:t>3</w:t>
            </w:r>
            <w:r>
              <w:rPr>
                <w:rFonts w:cs="Times New Roman"/>
                <w:szCs w:val="22"/>
              </w:rPr>
              <w:t>,</w:t>
            </w:r>
            <w:r w:rsidR="009065D6">
              <w:rPr>
                <w:rFonts w:cs="Times New Roman"/>
                <w:szCs w:val="22"/>
              </w:rPr>
              <w:t>088</w:t>
            </w:r>
          </w:p>
        </w:tc>
        <w:tc>
          <w:tcPr>
            <w:tcW w:w="184" w:type="dxa"/>
          </w:tcPr>
          <w:p w14:paraId="2BDF703D" w14:textId="77777777" w:rsidR="00A27B93" w:rsidRPr="00011BD3" w:rsidRDefault="00A27B93" w:rsidP="00A27B93">
            <w:pPr>
              <w:jc w:val="right"/>
              <w:rPr>
                <w:rFonts w:cs="Times New Roman"/>
                <w:szCs w:val="22"/>
              </w:rPr>
            </w:pPr>
          </w:p>
        </w:tc>
        <w:tc>
          <w:tcPr>
            <w:tcW w:w="1166" w:type="dxa"/>
          </w:tcPr>
          <w:p w14:paraId="35E1A0E3" w14:textId="7CAABF9E" w:rsidR="00A27B93" w:rsidRPr="00011BD3" w:rsidRDefault="00A27B93" w:rsidP="00A27B93">
            <w:pPr>
              <w:pStyle w:val="acctfourfigures"/>
              <w:spacing w:line="240" w:lineRule="atLeast"/>
              <w:ind w:right="100"/>
              <w:jc w:val="right"/>
              <w:rPr>
                <w:rFonts w:cs="Times New Roman"/>
                <w:szCs w:val="22"/>
              </w:rPr>
            </w:pPr>
            <w:r>
              <w:rPr>
                <w:rFonts w:cs="Times New Roman"/>
                <w:szCs w:val="22"/>
              </w:rPr>
              <w:t>115,119</w:t>
            </w:r>
          </w:p>
        </w:tc>
        <w:tc>
          <w:tcPr>
            <w:tcW w:w="180" w:type="dxa"/>
          </w:tcPr>
          <w:p w14:paraId="2BE5FE4E" w14:textId="77777777" w:rsidR="00A27B93" w:rsidRPr="00011BD3" w:rsidRDefault="00A27B93" w:rsidP="00A27B93">
            <w:pPr>
              <w:jc w:val="right"/>
              <w:rPr>
                <w:rFonts w:cs="Times New Roman"/>
                <w:szCs w:val="22"/>
              </w:rPr>
            </w:pPr>
          </w:p>
        </w:tc>
        <w:tc>
          <w:tcPr>
            <w:tcW w:w="1170" w:type="dxa"/>
          </w:tcPr>
          <w:p w14:paraId="3159C802" w14:textId="3D6BC0D8" w:rsidR="00A27B93" w:rsidRPr="00011BD3" w:rsidRDefault="00A27B93" w:rsidP="00A27B93">
            <w:pPr>
              <w:ind w:left="-171" w:right="46"/>
              <w:jc w:val="right"/>
              <w:rPr>
                <w:rFonts w:cs="Times New Roman"/>
                <w:szCs w:val="22"/>
              </w:rPr>
            </w:pPr>
            <w:r>
              <w:rPr>
                <w:rFonts w:cs="Times New Roman"/>
                <w:szCs w:val="22"/>
              </w:rPr>
              <w:t>15</w:t>
            </w:r>
            <w:r w:rsidR="009065D6">
              <w:rPr>
                <w:rFonts w:cs="Times New Roman"/>
                <w:szCs w:val="22"/>
              </w:rPr>
              <w:t>3</w:t>
            </w:r>
            <w:r>
              <w:rPr>
                <w:rFonts w:cs="Times New Roman"/>
                <w:szCs w:val="22"/>
              </w:rPr>
              <w:t>,</w:t>
            </w:r>
            <w:r w:rsidR="009065D6">
              <w:rPr>
                <w:rFonts w:cs="Times New Roman"/>
                <w:szCs w:val="22"/>
              </w:rPr>
              <w:t>088</w:t>
            </w:r>
          </w:p>
        </w:tc>
        <w:tc>
          <w:tcPr>
            <w:tcW w:w="180" w:type="dxa"/>
          </w:tcPr>
          <w:p w14:paraId="5C5ACE1D" w14:textId="77777777" w:rsidR="00A27B93" w:rsidRPr="00011BD3" w:rsidRDefault="00A27B93" w:rsidP="00A27B93">
            <w:pPr>
              <w:tabs>
                <w:tab w:val="decimal" w:pos="900"/>
              </w:tabs>
              <w:ind w:left="-115" w:right="-72"/>
              <w:rPr>
                <w:rFonts w:cs="Times New Roman"/>
                <w:szCs w:val="22"/>
              </w:rPr>
            </w:pPr>
          </w:p>
        </w:tc>
        <w:tc>
          <w:tcPr>
            <w:tcW w:w="1260" w:type="dxa"/>
          </w:tcPr>
          <w:p w14:paraId="22A22320" w14:textId="47173FBD" w:rsidR="00A27B93" w:rsidRPr="00011BD3" w:rsidRDefault="00A27B93" w:rsidP="00A27B93">
            <w:pPr>
              <w:pStyle w:val="acctfourfigures"/>
              <w:spacing w:line="240" w:lineRule="atLeast"/>
              <w:ind w:right="100"/>
              <w:jc w:val="right"/>
              <w:rPr>
                <w:rFonts w:cs="Times New Roman"/>
                <w:szCs w:val="22"/>
              </w:rPr>
            </w:pPr>
            <w:r>
              <w:rPr>
                <w:rFonts w:cs="Times New Roman"/>
                <w:szCs w:val="22"/>
              </w:rPr>
              <w:t>115,119</w:t>
            </w:r>
          </w:p>
        </w:tc>
      </w:tr>
      <w:tr w:rsidR="00A27B93" w:rsidRPr="003F28D6" w14:paraId="294559A1" w14:textId="77777777" w:rsidTr="00A27B93">
        <w:trPr>
          <w:cantSplit/>
        </w:trPr>
        <w:tc>
          <w:tcPr>
            <w:tcW w:w="4061" w:type="dxa"/>
          </w:tcPr>
          <w:p w14:paraId="0F0DAB38" w14:textId="77777777" w:rsidR="00A27B93" w:rsidRPr="003F28D6" w:rsidRDefault="00A27B93" w:rsidP="00A27B93">
            <w:pPr>
              <w:spacing w:line="240" w:lineRule="atLeast"/>
              <w:ind w:right="-349"/>
              <w:rPr>
                <w:rFonts w:cs="Times New Roman"/>
                <w:szCs w:val="22"/>
                <w:lang w:val="en-US" w:bidi="th-TH"/>
              </w:rPr>
            </w:pPr>
          </w:p>
        </w:tc>
        <w:tc>
          <w:tcPr>
            <w:tcW w:w="1080" w:type="dxa"/>
          </w:tcPr>
          <w:p w14:paraId="1A6E3DDE" w14:textId="77777777" w:rsidR="00A27B93" w:rsidRPr="00011BD3" w:rsidRDefault="00A27B93" w:rsidP="00A27B93">
            <w:pPr>
              <w:jc w:val="right"/>
              <w:rPr>
                <w:rFonts w:cs="Times New Roman"/>
                <w:szCs w:val="22"/>
              </w:rPr>
            </w:pPr>
          </w:p>
        </w:tc>
        <w:tc>
          <w:tcPr>
            <w:tcW w:w="184" w:type="dxa"/>
          </w:tcPr>
          <w:p w14:paraId="12481BCF" w14:textId="77777777" w:rsidR="00A27B93" w:rsidRPr="00011BD3" w:rsidRDefault="00A27B93" w:rsidP="00A27B93">
            <w:pPr>
              <w:jc w:val="right"/>
              <w:rPr>
                <w:rFonts w:cs="Times New Roman"/>
                <w:szCs w:val="22"/>
              </w:rPr>
            </w:pPr>
          </w:p>
        </w:tc>
        <w:tc>
          <w:tcPr>
            <w:tcW w:w="1166" w:type="dxa"/>
          </w:tcPr>
          <w:p w14:paraId="735F837A" w14:textId="77777777" w:rsidR="00A27B93" w:rsidRPr="00011BD3" w:rsidRDefault="00A27B93" w:rsidP="00A27B93">
            <w:pPr>
              <w:jc w:val="right"/>
              <w:rPr>
                <w:rFonts w:cs="Times New Roman"/>
                <w:szCs w:val="22"/>
              </w:rPr>
            </w:pPr>
          </w:p>
        </w:tc>
        <w:tc>
          <w:tcPr>
            <w:tcW w:w="180" w:type="dxa"/>
          </w:tcPr>
          <w:p w14:paraId="3243D0C3" w14:textId="77777777" w:rsidR="00A27B93" w:rsidRPr="00011BD3" w:rsidRDefault="00A27B93" w:rsidP="00A27B93">
            <w:pPr>
              <w:jc w:val="right"/>
              <w:rPr>
                <w:rFonts w:cs="Times New Roman"/>
                <w:szCs w:val="22"/>
              </w:rPr>
            </w:pPr>
          </w:p>
        </w:tc>
        <w:tc>
          <w:tcPr>
            <w:tcW w:w="1170" w:type="dxa"/>
          </w:tcPr>
          <w:p w14:paraId="6EACA2FA" w14:textId="77777777" w:rsidR="00A27B93" w:rsidRPr="00011BD3" w:rsidRDefault="00A27B93" w:rsidP="00A27B93">
            <w:pPr>
              <w:jc w:val="right"/>
              <w:rPr>
                <w:rFonts w:cs="Times New Roman"/>
                <w:szCs w:val="22"/>
              </w:rPr>
            </w:pPr>
          </w:p>
        </w:tc>
        <w:tc>
          <w:tcPr>
            <w:tcW w:w="180" w:type="dxa"/>
          </w:tcPr>
          <w:p w14:paraId="6FF53E5D" w14:textId="77777777" w:rsidR="00A27B93" w:rsidRPr="00011BD3" w:rsidRDefault="00A27B93" w:rsidP="00A27B93">
            <w:pPr>
              <w:tabs>
                <w:tab w:val="decimal" w:pos="900"/>
              </w:tabs>
              <w:ind w:left="-115" w:right="-72"/>
              <w:rPr>
                <w:rFonts w:cs="Times New Roman"/>
                <w:szCs w:val="22"/>
              </w:rPr>
            </w:pPr>
          </w:p>
        </w:tc>
        <w:tc>
          <w:tcPr>
            <w:tcW w:w="1260" w:type="dxa"/>
          </w:tcPr>
          <w:p w14:paraId="2E666534" w14:textId="77777777" w:rsidR="00A27B93" w:rsidRPr="00011BD3" w:rsidRDefault="00A27B93" w:rsidP="00A27B93">
            <w:pPr>
              <w:jc w:val="right"/>
              <w:rPr>
                <w:rFonts w:cs="Times New Roman"/>
                <w:szCs w:val="22"/>
              </w:rPr>
            </w:pPr>
          </w:p>
        </w:tc>
      </w:tr>
      <w:tr w:rsidR="008B65C3" w:rsidRPr="003F28D6" w14:paraId="254B62AD" w14:textId="77777777" w:rsidTr="00A27B93">
        <w:trPr>
          <w:cantSplit/>
        </w:trPr>
        <w:tc>
          <w:tcPr>
            <w:tcW w:w="4061" w:type="dxa"/>
          </w:tcPr>
          <w:p w14:paraId="3DB4984D" w14:textId="77777777" w:rsidR="008B65C3" w:rsidRPr="003F28D6" w:rsidRDefault="008B65C3" w:rsidP="00A27B93">
            <w:pPr>
              <w:spacing w:line="240" w:lineRule="atLeast"/>
              <w:ind w:right="-349"/>
              <w:rPr>
                <w:rFonts w:cs="Times New Roman"/>
                <w:szCs w:val="22"/>
                <w:lang w:val="en-US" w:bidi="th-TH"/>
              </w:rPr>
            </w:pPr>
          </w:p>
        </w:tc>
        <w:tc>
          <w:tcPr>
            <w:tcW w:w="1080" w:type="dxa"/>
          </w:tcPr>
          <w:p w14:paraId="5443A3AE" w14:textId="77777777" w:rsidR="008B65C3" w:rsidRPr="00011BD3" w:rsidRDefault="008B65C3" w:rsidP="00A27B93">
            <w:pPr>
              <w:jc w:val="right"/>
              <w:rPr>
                <w:rFonts w:cs="Times New Roman"/>
                <w:szCs w:val="22"/>
              </w:rPr>
            </w:pPr>
          </w:p>
        </w:tc>
        <w:tc>
          <w:tcPr>
            <w:tcW w:w="184" w:type="dxa"/>
          </w:tcPr>
          <w:p w14:paraId="41EB1EA8" w14:textId="77777777" w:rsidR="008B65C3" w:rsidRPr="00011BD3" w:rsidRDefault="008B65C3" w:rsidP="00A27B93">
            <w:pPr>
              <w:jc w:val="right"/>
              <w:rPr>
                <w:rFonts w:cs="Times New Roman"/>
                <w:szCs w:val="22"/>
              </w:rPr>
            </w:pPr>
          </w:p>
        </w:tc>
        <w:tc>
          <w:tcPr>
            <w:tcW w:w="1166" w:type="dxa"/>
          </w:tcPr>
          <w:p w14:paraId="7403E1B4" w14:textId="77777777" w:rsidR="008B65C3" w:rsidRPr="00011BD3" w:rsidRDefault="008B65C3" w:rsidP="00A27B93">
            <w:pPr>
              <w:jc w:val="right"/>
              <w:rPr>
                <w:rFonts w:cs="Times New Roman"/>
                <w:szCs w:val="22"/>
              </w:rPr>
            </w:pPr>
          </w:p>
        </w:tc>
        <w:tc>
          <w:tcPr>
            <w:tcW w:w="180" w:type="dxa"/>
          </w:tcPr>
          <w:p w14:paraId="53F6ABF4" w14:textId="77777777" w:rsidR="008B65C3" w:rsidRPr="00011BD3" w:rsidRDefault="008B65C3" w:rsidP="00A27B93">
            <w:pPr>
              <w:jc w:val="right"/>
              <w:rPr>
                <w:rFonts w:cs="Times New Roman"/>
                <w:szCs w:val="22"/>
              </w:rPr>
            </w:pPr>
          </w:p>
        </w:tc>
        <w:tc>
          <w:tcPr>
            <w:tcW w:w="1170" w:type="dxa"/>
          </w:tcPr>
          <w:p w14:paraId="392F8955" w14:textId="77777777" w:rsidR="008B65C3" w:rsidRPr="00011BD3" w:rsidRDefault="008B65C3" w:rsidP="00A27B93">
            <w:pPr>
              <w:jc w:val="right"/>
              <w:rPr>
                <w:rFonts w:cs="Times New Roman"/>
                <w:szCs w:val="22"/>
              </w:rPr>
            </w:pPr>
          </w:p>
        </w:tc>
        <w:tc>
          <w:tcPr>
            <w:tcW w:w="180" w:type="dxa"/>
          </w:tcPr>
          <w:p w14:paraId="6FB4459D" w14:textId="77777777" w:rsidR="008B65C3" w:rsidRPr="00011BD3" w:rsidRDefault="008B65C3" w:rsidP="00A27B93">
            <w:pPr>
              <w:tabs>
                <w:tab w:val="decimal" w:pos="900"/>
              </w:tabs>
              <w:ind w:left="-115" w:right="-72"/>
              <w:rPr>
                <w:rFonts w:cs="Times New Roman"/>
                <w:szCs w:val="22"/>
              </w:rPr>
            </w:pPr>
          </w:p>
        </w:tc>
        <w:tc>
          <w:tcPr>
            <w:tcW w:w="1260" w:type="dxa"/>
          </w:tcPr>
          <w:p w14:paraId="71DF79AA" w14:textId="77777777" w:rsidR="008B65C3" w:rsidRPr="00011BD3" w:rsidRDefault="008B65C3" w:rsidP="00A27B93">
            <w:pPr>
              <w:jc w:val="right"/>
              <w:rPr>
                <w:rFonts w:cs="Times New Roman"/>
                <w:szCs w:val="22"/>
              </w:rPr>
            </w:pPr>
          </w:p>
        </w:tc>
      </w:tr>
      <w:tr w:rsidR="008B65C3" w:rsidRPr="003F28D6" w14:paraId="4771F67B" w14:textId="77777777" w:rsidTr="00A27B93">
        <w:trPr>
          <w:cantSplit/>
        </w:trPr>
        <w:tc>
          <w:tcPr>
            <w:tcW w:w="4061" w:type="dxa"/>
          </w:tcPr>
          <w:p w14:paraId="52097B04" w14:textId="77777777" w:rsidR="008B65C3" w:rsidRPr="003F28D6" w:rsidRDefault="008B65C3" w:rsidP="00A27B93">
            <w:pPr>
              <w:spacing w:line="240" w:lineRule="atLeast"/>
              <w:ind w:right="-349"/>
              <w:rPr>
                <w:rFonts w:cs="Times New Roman"/>
                <w:szCs w:val="22"/>
                <w:lang w:val="en-US" w:bidi="th-TH"/>
              </w:rPr>
            </w:pPr>
          </w:p>
        </w:tc>
        <w:tc>
          <w:tcPr>
            <w:tcW w:w="1080" w:type="dxa"/>
          </w:tcPr>
          <w:p w14:paraId="50C11CEF" w14:textId="77777777" w:rsidR="008B65C3" w:rsidRPr="00011BD3" w:rsidRDefault="008B65C3" w:rsidP="00A27B93">
            <w:pPr>
              <w:jc w:val="right"/>
              <w:rPr>
                <w:rFonts w:cs="Times New Roman"/>
                <w:szCs w:val="22"/>
              </w:rPr>
            </w:pPr>
          </w:p>
        </w:tc>
        <w:tc>
          <w:tcPr>
            <w:tcW w:w="184" w:type="dxa"/>
          </w:tcPr>
          <w:p w14:paraId="1B7FE221" w14:textId="77777777" w:rsidR="008B65C3" w:rsidRPr="00011BD3" w:rsidRDefault="008B65C3" w:rsidP="00A27B93">
            <w:pPr>
              <w:jc w:val="right"/>
              <w:rPr>
                <w:rFonts w:cs="Times New Roman"/>
                <w:szCs w:val="22"/>
              </w:rPr>
            </w:pPr>
          </w:p>
        </w:tc>
        <w:tc>
          <w:tcPr>
            <w:tcW w:w="1166" w:type="dxa"/>
          </w:tcPr>
          <w:p w14:paraId="1412D5A5" w14:textId="77777777" w:rsidR="008B65C3" w:rsidRPr="00011BD3" w:rsidRDefault="008B65C3" w:rsidP="00A27B93">
            <w:pPr>
              <w:jc w:val="right"/>
              <w:rPr>
                <w:rFonts w:cs="Times New Roman"/>
                <w:szCs w:val="22"/>
              </w:rPr>
            </w:pPr>
          </w:p>
        </w:tc>
        <w:tc>
          <w:tcPr>
            <w:tcW w:w="180" w:type="dxa"/>
          </w:tcPr>
          <w:p w14:paraId="319AE3A0" w14:textId="77777777" w:rsidR="008B65C3" w:rsidRPr="00011BD3" w:rsidRDefault="008B65C3" w:rsidP="00A27B93">
            <w:pPr>
              <w:jc w:val="right"/>
              <w:rPr>
                <w:rFonts w:cs="Times New Roman"/>
                <w:szCs w:val="22"/>
              </w:rPr>
            </w:pPr>
          </w:p>
        </w:tc>
        <w:tc>
          <w:tcPr>
            <w:tcW w:w="1170" w:type="dxa"/>
          </w:tcPr>
          <w:p w14:paraId="1E1B2BF2" w14:textId="77777777" w:rsidR="008B65C3" w:rsidRPr="00011BD3" w:rsidRDefault="008B65C3" w:rsidP="00A27B93">
            <w:pPr>
              <w:jc w:val="right"/>
              <w:rPr>
                <w:rFonts w:cs="Times New Roman"/>
                <w:szCs w:val="22"/>
              </w:rPr>
            </w:pPr>
          </w:p>
        </w:tc>
        <w:tc>
          <w:tcPr>
            <w:tcW w:w="180" w:type="dxa"/>
          </w:tcPr>
          <w:p w14:paraId="1371ACF2" w14:textId="77777777" w:rsidR="008B65C3" w:rsidRPr="00011BD3" w:rsidRDefault="008B65C3" w:rsidP="00A27B93">
            <w:pPr>
              <w:tabs>
                <w:tab w:val="decimal" w:pos="900"/>
              </w:tabs>
              <w:ind w:left="-115" w:right="-72"/>
              <w:rPr>
                <w:rFonts w:cs="Times New Roman"/>
                <w:szCs w:val="22"/>
              </w:rPr>
            </w:pPr>
          </w:p>
        </w:tc>
        <w:tc>
          <w:tcPr>
            <w:tcW w:w="1260" w:type="dxa"/>
          </w:tcPr>
          <w:p w14:paraId="0B048514" w14:textId="77777777" w:rsidR="008B65C3" w:rsidRPr="00011BD3" w:rsidRDefault="008B65C3" w:rsidP="00A27B93">
            <w:pPr>
              <w:jc w:val="right"/>
              <w:rPr>
                <w:rFonts w:cs="Times New Roman"/>
                <w:szCs w:val="22"/>
              </w:rPr>
            </w:pPr>
          </w:p>
        </w:tc>
      </w:tr>
      <w:tr w:rsidR="008B65C3" w:rsidRPr="003F28D6" w14:paraId="476CE514" w14:textId="77777777" w:rsidTr="00A27B93">
        <w:trPr>
          <w:cantSplit/>
        </w:trPr>
        <w:tc>
          <w:tcPr>
            <w:tcW w:w="4061" w:type="dxa"/>
          </w:tcPr>
          <w:p w14:paraId="76E49704" w14:textId="77777777" w:rsidR="008B65C3" w:rsidRPr="003F28D6" w:rsidRDefault="008B65C3" w:rsidP="00A27B93">
            <w:pPr>
              <w:spacing w:line="240" w:lineRule="atLeast"/>
              <w:ind w:right="-349"/>
              <w:rPr>
                <w:rFonts w:cs="Times New Roman"/>
                <w:szCs w:val="22"/>
                <w:lang w:val="en-US" w:bidi="th-TH"/>
              </w:rPr>
            </w:pPr>
          </w:p>
        </w:tc>
        <w:tc>
          <w:tcPr>
            <w:tcW w:w="1080" w:type="dxa"/>
          </w:tcPr>
          <w:p w14:paraId="3A826B5D" w14:textId="77777777" w:rsidR="008B65C3" w:rsidRPr="00011BD3" w:rsidRDefault="008B65C3" w:rsidP="00A27B93">
            <w:pPr>
              <w:jc w:val="right"/>
              <w:rPr>
                <w:rFonts w:cs="Times New Roman"/>
                <w:szCs w:val="22"/>
              </w:rPr>
            </w:pPr>
          </w:p>
        </w:tc>
        <w:tc>
          <w:tcPr>
            <w:tcW w:w="184" w:type="dxa"/>
          </w:tcPr>
          <w:p w14:paraId="385DB2D1" w14:textId="77777777" w:rsidR="008B65C3" w:rsidRPr="00011BD3" w:rsidRDefault="008B65C3" w:rsidP="00A27B93">
            <w:pPr>
              <w:jc w:val="right"/>
              <w:rPr>
                <w:rFonts w:cs="Times New Roman"/>
                <w:szCs w:val="22"/>
              </w:rPr>
            </w:pPr>
          </w:p>
        </w:tc>
        <w:tc>
          <w:tcPr>
            <w:tcW w:w="1166" w:type="dxa"/>
          </w:tcPr>
          <w:p w14:paraId="7DA1C235" w14:textId="77777777" w:rsidR="008B65C3" w:rsidRPr="00011BD3" w:rsidRDefault="008B65C3" w:rsidP="00A27B93">
            <w:pPr>
              <w:jc w:val="right"/>
              <w:rPr>
                <w:rFonts w:cs="Times New Roman"/>
                <w:szCs w:val="22"/>
              </w:rPr>
            </w:pPr>
          </w:p>
        </w:tc>
        <w:tc>
          <w:tcPr>
            <w:tcW w:w="180" w:type="dxa"/>
          </w:tcPr>
          <w:p w14:paraId="41A453A1" w14:textId="77777777" w:rsidR="008B65C3" w:rsidRPr="00011BD3" w:rsidRDefault="008B65C3" w:rsidP="00A27B93">
            <w:pPr>
              <w:jc w:val="right"/>
              <w:rPr>
                <w:rFonts w:cs="Times New Roman"/>
                <w:szCs w:val="22"/>
              </w:rPr>
            </w:pPr>
          </w:p>
        </w:tc>
        <w:tc>
          <w:tcPr>
            <w:tcW w:w="1170" w:type="dxa"/>
          </w:tcPr>
          <w:p w14:paraId="58292260" w14:textId="77777777" w:rsidR="008B65C3" w:rsidRPr="00011BD3" w:rsidRDefault="008B65C3" w:rsidP="00A27B93">
            <w:pPr>
              <w:jc w:val="right"/>
              <w:rPr>
                <w:rFonts w:cs="Times New Roman"/>
                <w:szCs w:val="22"/>
              </w:rPr>
            </w:pPr>
          </w:p>
        </w:tc>
        <w:tc>
          <w:tcPr>
            <w:tcW w:w="180" w:type="dxa"/>
          </w:tcPr>
          <w:p w14:paraId="3D18A361" w14:textId="77777777" w:rsidR="008B65C3" w:rsidRPr="00011BD3" w:rsidRDefault="008B65C3" w:rsidP="00A27B93">
            <w:pPr>
              <w:tabs>
                <w:tab w:val="decimal" w:pos="900"/>
              </w:tabs>
              <w:ind w:left="-115" w:right="-72"/>
              <w:rPr>
                <w:rFonts w:cs="Times New Roman"/>
                <w:szCs w:val="22"/>
              </w:rPr>
            </w:pPr>
          </w:p>
        </w:tc>
        <w:tc>
          <w:tcPr>
            <w:tcW w:w="1260" w:type="dxa"/>
          </w:tcPr>
          <w:p w14:paraId="7540864B" w14:textId="77777777" w:rsidR="008B65C3" w:rsidRPr="00011BD3" w:rsidRDefault="008B65C3" w:rsidP="00A27B93">
            <w:pPr>
              <w:jc w:val="right"/>
              <w:rPr>
                <w:rFonts w:cs="Times New Roman"/>
                <w:szCs w:val="22"/>
              </w:rPr>
            </w:pPr>
          </w:p>
        </w:tc>
      </w:tr>
      <w:tr w:rsidR="00A27B93" w:rsidRPr="003F28D6" w14:paraId="55152B98" w14:textId="77777777" w:rsidTr="00A27B93">
        <w:trPr>
          <w:cantSplit/>
        </w:trPr>
        <w:tc>
          <w:tcPr>
            <w:tcW w:w="4061" w:type="dxa"/>
          </w:tcPr>
          <w:p w14:paraId="648C31E1" w14:textId="77777777" w:rsidR="00A27B93" w:rsidRPr="003F28D6" w:rsidRDefault="00A27B93" w:rsidP="00A27B93">
            <w:pPr>
              <w:spacing w:line="240" w:lineRule="atLeast"/>
              <w:ind w:right="-349"/>
              <w:rPr>
                <w:rFonts w:cs="Times New Roman"/>
                <w:szCs w:val="22"/>
                <w:lang w:val="en-US" w:bidi="th-TH"/>
              </w:rPr>
            </w:pPr>
            <w:r w:rsidRPr="003F28D6">
              <w:rPr>
                <w:rFonts w:cs="Times New Roman"/>
                <w:b/>
                <w:bCs/>
                <w:szCs w:val="22"/>
              </w:rPr>
              <w:lastRenderedPageBreak/>
              <w:t>Joint ventures</w:t>
            </w:r>
            <w:r w:rsidRPr="003F28D6" w:rsidDel="00EB3B1A">
              <w:rPr>
                <w:rFonts w:cs="Times New Roman"/>
                <w:b/>
                <w:bCs/>
                <w:szCs w:val="22"/>
              </w:rPr>
              <w:t xml:space="preserve"> </w:t>
            </w:r>
          </w:p>
        </w:tc>
        <w:tc>
          <w:tcPr>
            <w:tcW w:w="1080" w:type="dxa"/>
          </w:tcPr>
          <w:p w14:paraId="71626E03" w14:textId="77777777" w:rsidR="00A27B93" w:rsidRPr="00011BD3" w:rsidRDefault="00A27B93" w:rsidP="00A27B93">
            <w:pPr>
              <w:jc w:val="right"/>
              <w:rPr>
                <w:rFonts w:cs="Times New Roman"/>
                <w:szCs w:val="22"/>
              </w:rPr>
            </w:pPr>
          </w:p>
        </w:tc>
        <w:tc>
          <w:tcPr>
            <w:tcW w:w="184" w:type="dxa"/>
          </w:tcPr>
          <w:p w14:paraId="68234ACB" w14:textId="77777777" w:rsidR="00A27B93" w:rsidRPr="00011BD3" w:rsidRDefault="00A27B93" w:rsidP="00A27B93">
            <w:pPr>
              <w:jc w:val="right"/>
              <w:rPr>
                <w:rFonts w:cs="Times New Roman"/>
                <w:szCs w:val="22"/>
              </w:rPr>
            </w:pPr>
          </w:p>
        </w:tc>
        <w:tc>
          <w:tcPr>
            <w:tcW w:w="1166" w:type="dxa"/>
          </w:tcPr>
          <w:p w14:paraId="2CF9488E" w14:textId="77777777" w:rsidR="00A27B93" w:rsidRPr="00011BD3" w:rsidRDefault="00A27B93" w:rsidP="00A27B93">
            <w:pPr>
              <w:jc w:val="right"/>
              <w:rPr>
                <w:rFonts w:cs="Times New Roman"/>
                <w:szCs w:val="22"/>
              </w:rPr>
            </w:pPr>
          </w:p>
        </w:tc>
        <w:tc>
          <w:tcPr>
            <w:tcW w:w="180" w:type="dxa"/>
          </w:tcPr>
          <w:p w14:paraId="72613E42" w14:textId="77777777" w:rsidR="00A27B93" w:rsidRPr="00011BD3" w:rsidRDefault="00A27B93" w:rsidP="00A27B93">
            <w:pPr>
              <w:jc w:val="right"/>
              <w:rPr>
                <w:rFonts w:cs="Times New Roman"/>
                <w:szCs w:val="22"/>
              </w:rPr>
            </w:pPr>
          </w:p>
        </w:tc>
        <w:tc>
          <w:tcPr>
            <w:tcW w:w="1170" w:type="dxa"/>
          </w:tcPr>
          <w:p w14:paraId="179E5F8B" w14:textId="77777777" w:rsidR="00A27B93" w:rsidRPr="00011BD3" w:rsidRDefault="00A27B93" w:rsidP="00A27B93">
            <w:pPr>
              <w:jc w:val="right"/>
              <w:rPr>
                <w:rFonts w:cs="Times New Roman"/>
                <w:szCs w:val="22"/>
              </w:rPr>
            </w:pPr>
          </w:p>
        </w:tc>
        <w:tc>
          <w:tcPr>
            <w:tcW w:w="180" w:type="dxa"/>
          </w:tcPr>
          <w:p w14:paraId="31C40AD3" w14:textId="77777777" w:rsidR="00A27B93" w:rsidRPr="00011BD3" w:rsidRDefault="00A27B93" w:rsidP="00A27B93">
            <w:pPr>
              <w:tabs>
                <w:tab w:val="decimal" w:pos="900"/>
              </w:tabs>
              <w:ind w:left="-115" w:right="-72"/>
              <w:rPr>
                <w:rFonts w:cs="Times New Roman"/>
                <w:szCs w:val="22"/>
              </w:rPr>
            </w:pPr>
          </w:p>
        </w:tc>
        <w:tc>
          <w:tcPr>
            <w:tcW w:w="1260" w:type="dxa"/>
          </w:tcPr>
          <w:p w14:paraId="48E00463" w14:textId="77777777" w:rsidR="00A27B93" w:rsidRPr="00011BD3" w:rsidRDefault="00A27B93" w:rsidP="00A27B93">
            <w:pPr>
              <w:jc w:val="right"/>
              <w:rPr>
                <w:rFonts w:cs="Times New Roman"/>
                <w:szCs w:val="22"/>
              </w:rPr>
            </w:pPr>
          </w:p>
        </w:tc>
      </w:tr>
      <w:tr w:rsidR="00A27B93" w:rsidRPr="003F28D6" w14:paraId="20F0D21D" w14:textId="77777777" w:rsidTr="00A27B93">
        <w:trPr>
          <w:cantSplit/>
        </w:trPr>
        <w:tc>
          <w:tcPr>
            <w:tcW w:w="4061" w:type="dxa"/>
          </w:tcPr>
          <w:p w14:paraId="28365A0F" w14:textId="77777777" w:rsidR="00A27B93" w:rsidRPr="003F28D6" w:rsidRDefault="00A27B93" w:rsidP="00A27B93">
            <w:pPr>
              <w:spacing w:line="240" w:lineRule="atLeast"/>
              <w:ind w:right="-349"/>
              <w:rPr>
                <w:rFonts w:cs="Times New Roman"/>
                <w:szCs w:val="22"/>
                <w:lang w:val="en-US" w:bidi="th-TH"/>
              </w:rPr>
            </w:pPr>
            <w:r w:rsidRPr="003F28D6">
              <w:rPr>
                <w:rFonts w:cs="Times New Roman"/>
                <w:szCs w:val="22"/>
              </w:rPr>
              <w:t xml:space="preserve">Sale of goods </w:t>
            </w:r>
          </w:p>
        </w:tc>
        <w:tc>
          <w:tcPr>
            <w:tcW w:w="1080" w:type="dxa"/>
          </w:tcPr>
          <w:p w14:paraId="4829C43F" w14:textId="31B19595" w:rsidR="00A27B93" w:rsidRPr="00A85C28" w:rsidRDefault="00A27B93" w:rsidP="00A27B93">
            <w:pPr>
              <w:pStyle w:val="acctfourfigures"/>
              <w:tabs>
                <w:tab w:val="clear" w:pos="765"/>
              </w:tabs>
              <w:spacing w:line="240" w:lineRule="atLeast"/>
              <w:rPr>
                <w:rFonts w:cs="Times New Roman"/>
                <w:b/>
                <w:bCs/>
                <w:szCs w:val="22"/>
                <w:lang w:val="en-US" w:bidi="th-TH"/>
              </w:rPr>
            </w:pPr>
            <w:r w:rsidRPr="00A85C28">
              <w:rPr>
                <w:rFonts w:cs="Times New Roman"/>
                <w:b/>
                <w:bCs/>
                <w:szCs w:val="22"/>
              </w:rPr>
              <w:t xml:space="preserve">        -</w:t>
            </w:r>
          </w:p>
        </w:tc>
        <w:tc>
          <w:tcPr>
            <w:tcW w:w="184" w:type="dxa"/>
          </w:tcPr>
          <w:p w14:paraId="055A73B7" w14:textId="77777777" w:rsidR="00A27B93" w:rsidRPr="00011BD3" w:rsidRDefault="00A27B93" w:rsidP="00A27B93">
            <w:pPr>
              <w:jc w:val="right"/>
              <w:rPr>
                <w:rFonts w:cs="Times New Roman"/>
                <w:szCs w:val="22"/>
              </w:rPr>
            </w:pPr>
          </w:p>
        </w:tc>
        <w:tc>
          <w:tcPr>
            <w:tcW w:w="1166" w:type="dxa"/>
            <w:shd w:val="clear" w:color="auto" w:fill="auto"/>
          </w:tcPr>
          <w:p w14:paraId="7A15EA40" w14:textId="187DD1F2" w:rsidR="00A27B93" w:rsidRPr="00011BD3" w:rsidRDefault="00A27B93" w:rsidP="00A27B93">
            <w:pPr>
              <w:pStyle w:val="acctfourfigures"/>
              <w:spacing w:line="240" w:lineRule="atLeast"/>
              <w:ind w:right="100"/>
              <w:jc w:val="right"/>
              <w:rPr>
                <w:rFonts w:cs="Times New Roman"/>
                <w:szCs w:val="22"/>
                <w:lang w:val="en-US" w:bidi="th-TH"/>
              </w:rPr>
            </w:pPr>
            <w:r>
              <w:rPr>
                <w:rFonts w:cs="Times New Roman"/>
                <w:szCs w:val="22"/>
                <w:lang w:val="en-US" w:bidi="th-TH"/>
              </w:rPr>
              <w:t>60</w:t>
            </w:r>
          </w:p>
        </w:tc>
        <w:tc>
          <w:tcPr>
            <w:tcW w:w="180" w:type="dxa"/>
          </w:tcPr>
          <w:p w14:paraId="35C890FD" w14:textId="77777777" w:rsidR="00A27B93" w:rsidRPr="00011BD3" w:rsidRDefault="00A27B93" w:rsidP="00A27B93">
            <w:pPr>
              <w:jc w:val="right"/>
              <w:rPr>
                <w:rFonts w:cs="Times New Roman"/>
                <w:szCs w:val="22"/>
              </w:rPr>
            </w:pPr>
          </w:p>
        </w:tc>
        <w:tc>
          <w:tcPr>
            <w:tcW w:w="1170" w:type="dxa"/>
          </w:tcPr>
          <w:p w14:paraId="6A6EF793" w14:textId="40243E6D" w:rsidR="00A27B93" w:rsidRPr="00A85C28" w:rsidRDefault="00A27B93" w:rsidP="00A27B93">
            <w:pPr>
              <w:jc w:val="center"/>
              <w:rPr>
                <w:rFonts w:cs="Times New Roman"/>
                <w:b/>
                <w:bCs/>
                <w:szCs w:val="22"/>
              </w:rPr>
            </w:pPr>
            <w:r w:rsidRPr="00A85C28">
              <w:rPr>
                <w:rFonts w:cs="Times New Roman"/>
                <w:b/>
                <w:bCs/>
                <w:szCs w:val="22"/>
              </w:rPr>
              <w:t>-</w:t>
            </w:r>
          </w:p>
        </w:tc>
        <w:tc>
          <w:tcPr>
            <w:tcW w:w="180" w:type="dxa"/>
          </w:tcPr>
          <w:p w14:paraId="3E1CAF0C" w14:textId="77777777" w:rsidR="00A27B93" w:rsidRPr="00A85C28" w:rsidRDefault="00A27B93" w:rsidP="00A27B93">
            <w:pPr>
              <w:tabs>
                <w:tab w:val="decimal" w:pos="900"/>
              </w:tabs>
              <w:ind w:left="-115" w:right="-72"/>
              <w:rPr>
                <w:rFonts w:cs="Times New Roman"/>
                <w:b/>
                <w:bCs/>
                <w:szCs w:val="22"/>
              </w:rPr>
            </w:pPr>
          </w:p>
        </w:tc>
        <w:tc>
          <w:tcPr>
            <w:tcW w:w="1260" w:type="dxa"/>
          </w:tcPr>
          <w:p w14:paraId="6D7447BB" w14:textId="77777777" w:rsidR="00A27B93" w:rsidRPr="00A85C28" w:rsidRDefault="00A27B93" w:rsidP="00A27B93">
            <w:pPr>
              <w:ind w:right="10"/>
              <w:jc w:val="center"/>
              <w:rPr>
                <w:rFonts w:cs="Times New Roman"/>
                <w:b/>
                <w:bCs/>
                <w:szCs w:val="22"/>
              </w:rPr>
            </w:pPr>
            <w:r w:rsidRPr="00A85C28">
              <w:rPr>
                <w:rFonts w:cs="Times New Roman"/>
                <w:b/>
                <w:bCs/>
                <w:szCs w:val="22"/>
              </w:rPr>
              <w:t>-</w:t>
            </w:r>
          </w:p>
        </w:tc>
      </w:tr>
      <w:tr w:rsidR="00A031F0" w:rsidRPr="003F28D6" w14:paraId="105870BB" w14:textId="77777777" w:rsidTr="00A27B93">
        <w:trPr>
          <w:cantSplit/>
        </w:trPr>
        <w:tc>
          <w:tcPr>
            <w:tcW w:w="4061" w:type="dxa"/>
          </w:tcPr>
          <w:p w14:paraId="51B95BB4" w14:textId="5D32DDA4" w:rsidR="00A031F0" w:rsidRPr="003F28D6" w:rsidRDefault="00A031F0" w:rsidP="00A031F0">
            <w:pPr>
              <w:spacing w:line="240" w:lineRule="atLeast"/>
              <w:ind w:right="-349"/>
              <w:rPr>
                <w:rFonts w:cs="Cordia New"/>
                <w:b/>
                <w:bCs/>
                <w:szCs w:val="22"/>
                <w:lang w:bidi="th-TH"/>
              </w:rPr>
            </w:pPr>
            <w:r>
              <w:rPr>
                <w:rFonts w:cs="Times New Roman"/>
                <w:szCs w:val="22"/>
              </w:rPr>
              <w:t>Interest income</w:t>
            </w:r>
          </w:p>
        </w:tc>
        <w:tc>
          <w:tcPr>
            <w:tcW w:w="1080" w:type="dxa"/>
          </w:tcPr>
          <w:p w14:paraId="4EFFF8EF" w14:textId="24BEE877" w:rsidR="00A031F0" w:rsidRPr="00011BD3" w:rsidRDefault="00A031F0" w:rsidP="00A031F0">
            <w:pPr>
              <w:jc w:val="right"/>
              <w:rPr>
                <w:rFonts w:cs="Times New Roman"/>
                <w:szCs w:val="22"/>
              </w:rPr>
            </w:pPr>
            <w:r>
              <w:rPr>
                <w:rFonts w:cs="Times New Roman"/>
                <w:szCs w:val="22"/>
              </w:rPr>
              <w:t xml:space="preserve">     420</w:t>
            </w:r>
          </w:p>
        </w:tc>
        <w:tc>
          <w:tcPr>
            <w:tcW w:w="184" w:type="dxa"/>
          </w:tcPr>
          <w:p w14:paraId="4CFDBBEB" w14:textId="77777777" w:rsidR="00A031F0" w:rsidRPr="00011BD3" w:rsidRDefault="00A031F0" w:rsidP="00A031F0">
            <w:pPr>
              <w:pStyle w:val="acctfourfigures"/>
              <w:tabs>
                <w:tab w:val="clear" w:pos="765"/>
                <w:tab w:val="decimal" w:pos="877"/>
              </w:tabs>
              <w:spacing w:line="240" w:lineRule="atLeast"/>
              <w:ind w:right="-90"/>
              <w:jc w:val="right"/>
              <w:rPr>
                <w:rFonts w:cs="Times New Roman"/>
                <w:szCs w:val="22"/>
              </w:rPr>
            </w:pPr>
          </w:p>
        </w:tc>
        <w:tc>
          <w:tcPr>
            <w:tcW w:w="1166" w:type="dxa"/>
            <w:shd w:val="clear" w:color="auto" w:fill="auto"/>
          </w:tcPr>
          <w:p w14:paraId="3D1F1112" w14:textId="70110D73" w:rsidR="00A031F0" w:rsidRPr="00011BD3" w:rsidRDefault="00A031F0" w:rsidP="00A031F0">
            <w:pPr>
              <w:pStyle w:val="acctfourfigures"/>
              <w:spacing w:line="240" w:lineRule="atLeast"/>
              <w:ind w:right="100"/>
              <w:jc w:val="right"/>
              <w:rPr>
                <w:rFonts w:cs="Times New Roman"/>
                <w:szCs w:val="22"/>
                <w:lang w:val="en-US" w:bidi="th-TH"/>
              </w:rPr>
            </w:pPr>
            <w:r>
              <w:rPr>
                <w:rFonts w:cs="Times New Roman"/>
                <w:szCs w:val="22"/>
                <w:lang w:val="en-US" w:bidi="th-TH"/>
              </w:rPr>
              <w:t>432</w:t>
            </w:r>
          </w:p>
        </w:tc>
        <w:tc>
          <w:tcPr>
            <w:tcW w:w="180" w:type="dxa"/>
          </w:tcPr>
          <w:p w14:paraId="6BDEAC30" w14:textId="77777777" w:rsidR="00A031F0" w:rsidRPr="00011BD3" w:rsidRDefault="00A031F0" w:rsidP="00A031F0">
            <w:pPr>
              <w:pStyle w:val="acctfourfigures"/>
              <w:tabs>
                <w:tab w:val="clear" w:pos="765"/>
                <w:tab w:val="decimal" w:pos="877"/>
              </w:tabs>
              <w:spacing w:line="240" w:lineRule="atLeast"/>
              <w:ind w:right="-90"/>
              <w:rPr>
                <w:rFonts w:cs="Times New Roman"/>
                <w:szCs w:val="22"/>
              </w:rPr>
            </w:pPr>
          </w:p>
        </w:tc>
        <w:tc>
          <w:tcPr>
            <w:tcW w:w="1170" w:type="dxa"/>
          </w:tcPr>
          <w:p w14:paraId="5880A6AC" w14:textId="497BA5B4" w:rsidR="00A031F0" w:rsidRPr="00A85C28" w:rsidRDefault="00A031F0" w:rsidP="00A031F0">
            <w:pPr>
              <w:jc w:val="center"/>
              <w:rPr>
                <w:rFonts w:cs="Times New Roman"/>
                <w:b/>
                <w:bCs/>
                <w:szCs w:val="22"/>
              </w:rPr>
            </w:pPr>
            <w:r w:rsidRPr="00A85C28">
              <w:rPr>
                <w:rFonts w:cs="Times New Roman"/>
                <w:b/>
                <w:bCs/>
                <w:szCs w:val="22"/>
              </w:rPr>
              <w:t>-</w:t>
            </w:r>
          </w:p>
        </w:tc>
        <w:tc>
          <w:tcPr>
            <w:tcW w:w="180" w:type="dxa"/>
          </w:tcPr>
          <w:p w14:paraId="5A86EA6D" w14:textId="77777777" w:rsidR="00A031F0" w:rsidRPr="00A85C28" w:rsidRDefault="00A031F0" w:rsidP="00A031F0">
            <w:pPr>
              <w:tabs>
                <w:tab w:val="decimal" w:pos="900"/>
              </w:tabs>
              <w:ind w:left="-115" w:right="-72"/>
              <w:rPr>
                <w:rFonts w:cs="Times New Roman"/>
                <w:b/>
                <w:bCs/>
                <w:szCs w:val="22"/>
              </w:rPr>
            </w:pPr>
          </w:p>
        </w:tc>
        <w:tc>
          <w:tcPr>
            <w:tcW w:w="1260" w:type="dxa"/>
          </w:tcPr>
          <w:p w14:paraId="04DC3E8E" w14:textId="44A1E91E" w:rsidR="00A031F0" w:rsidRPr="00A85C28" w:rsidRDefault="00A031F0" w:rsidP="00A031F0">
            <w:pPr>
              <w:jc w:val="center"/>
              <w:rPr>
                <w:rFonts w:cs="Times New Roman"/>
                <w:szCs w:val="22"/>
              </w:rPr>
            </w:pPr>
            <w:r w:rsidRPr="00A85C28">
              <w:rPr>
                <w:rFonts w:cs="Times New Roman"/>
                <w:b/>
                <w:bCs/>
                <w:szCs w:val="22"/>
              </w:rPr>
              <w:t>-</w:t>
            </w:r>
          </w:p>
        </w:tc>
      </w:tr>
      <w:tr w:rsidR="00A27B93" w:rsidRPr="003F28D6" w14:paraId="5B9377C5" w14:textId="77777777" w:rsidTr="00A27B93">
        <w:trPr>
          <w:cantSplit/>
        </w:trPr>
        <w:tc>
          <w:tcPr>
            <w:tcW w:w="4061" w:type="dxa"/>
          </w:tcPr>
          <w:p w14:paraId="43389F0F" w14:textId="77777777" w:rsidR="00A27B93" w:rsidRDefault="00A27B93" w:rsidP="00A27B93">
            <w:pPr>
              <w:spacing w:line="240" w:lineRule="atLeast"/>
              <w:ind w:right="-349"/>
              <w:rPr>
                <w:rFonts w:cs="Times New Roman"/>
                <w:szCs w:val="22"/>
              </w:rPr>
            </w:pPr>
            <w:r>
              <w:rPr>
                <w:rFonts w:cs="Times New Roman"/>
                <w:szCs w:val="22"/>
              </w:rPr>
              <w:t>Other income</w:t>
            </w:r>
          </w:p>
        </w:tc>
        <w:tc>
          <w:tcPr>
            <w:tcW w:w="1080" w:type="dxa"/>
          </w:tcPr>
          <w:p w14:paraId="6E3AEB7F" w14:textId="5508DD2E" w:rsidR="00A27B93" w:rsidRPr="00A85C28" w:rsidRDefault="00A27B93" w:rsidP="00A27B93">
            <w:pPr>
              <w:pStyle w:val="acctfourfigures"/>
              <w:tabs>
                <w:tab w:val="clear" w:pos="765"/>
                <w:tab w:val="decimal" w:pos="552"/>
              </w:tabs>
              <w:spacing w:line="240" w:lineRule="atLeast"/>
              <w:rPr>
                <w:rFonts w:cs="Times New Roman"/>
                <w:b/>
                <w:bCs/>
                <w:szCs w:val="22"/>
                <w:lang w:val="en-US" w:bidi="th-TH"/>
              </w:rPr>
            </w:pPr>
            <w:r w:rsidRPr="00A85C28">
              <w:rPr>
                <w:rFonts w:cs="Times New Roman"/>
                <w:b/>
                <w:bCs/>
                <w:szCs w:val="22"/>
              </w:rPr>
              <w:t>-</w:t>
            </w:r>
          </w:p>
        </w:tc>
        <w:tc>
          <w:tcPr>
            <w:tcW w:w="184" w:type="dxa"/>
          </w:tcPr>
          <w:p w14:paraId="65695A4D" w14:textId="77777777" w:rsidR="00A27B93" w:rsidRPr="00011BD3" w:rsidRDefault="00A27B93" w:rsidP="00A27B93">
            <w:pPr>
              <w:pStyle w:val="acctfourfigures"/>
              <w:tabs>
                <w:tab w:val="clear" w:pos="765"/>
                <w:tab w:val="decimal" w:pos="877"/>
              </w:tabs>
              <w:spacing w:line="240" w:lineRule="atLeast"/>
              <w:ind w:right="-90"/>
              <w:rPr>
                <w:rFonts w:cs="Times New Roman"/>
                <w:szCs w:val="22"/>
              </w:rPr>
            </w:pPr>
          </w:p>
        </w:tc>
        <w:tc>
          <w:tcPr>
            <w:tcW w:w="1166" w:type="dxa"/>
            <w:shd w:val="clear" w:color="auto" w:fill="auto"/>
          </w:tcPr>
          <w:p w14:paraId="15BA1CDC" w14:textId="62F50B80" w:rsidR="00A27B93" w:rsidRPr="00011BD3" w:rsidRDefault="00A27B93" w:rsidP="00A27B93">
            <w:pPr>
              <w:pStyle w:val="acctfourfigures"/>
              <w:spacing w:line="240" w:lineRule="atLeast"/>
              <w:ind w:right="100"/>
              <w:jc w:val="right"/>
              <w:rPr>
                <w:rFonts w:cs="Times New Roman"/>
                <w:szCs w:val="22"/>
                <w:lang w:val="en-US" w:bidi="th-TH"/>
              </w:rPr>
            </w:pPr>
            <w:r>
              <w:rPr>
                <w:rFonts w:cs="Times New Roman"/>
                <w:szCs w:val="22"/>
                <w:lang w:val="en-US" w:bidi="th-TH"/>
              </w:rPr>
              <w:t>432</w:t>
            </w:r>
          </w:p>
        </w:tc>
        <w:tc>
          <w:tcPr>
            <w:tcW w:w="180" w:type="dxa"/>
          </w:tcPr>
          <w:p w14:paraId="1FF1D214" w14:textId="77777777" w:rsidR="00A27B93" w:rsidRPr="00011BD3" w:rsidRDefault="00A27B93" w:rsidP="00A27B93">
            <w:pPr>
              <w:jc w:val="right"/>
              <w:rPr>
                <w:rFonts w:cs="Times New Roman"/>
                <w:szCs w:val="22"/>
              </w:rPr>
            </w:pPr>
          </w:p>
        </w:tc>
        <w:tc>
          <w:tcPr>
            <w:tcW w:w="1170" w:type="dxa"/>
          </w:tcPr>
          <w:p w14:paraId="1B151EE9" w14:textId="7AEF6679" w:rsidR="00A27B93" w:rsidRPr="00A85C28" w:rsidRDefault="00A27B93" w:rsidP="00A27B93">
            <w:pPr>
              <w:jc w:val="center"/>
              <w:rPr>
                <w:rFonts w:cs="Times New Roman"/>
                <w:b/>
                <w:bCs/>
                <w:szCs w:val="22"/>
              </w:rPr>
            </w:pPr>
            <w:r w:rsidRPr="00A85C28">
              <w:rPr>
                <w:rFonts w:cs="Times New Roman"/>
                <w:b/>
                <w:bCs/>
                <w:szCs w:val="22"/>
              </w:rPr>
              <w:t>-</w:t>
            </w:r>
          </w:p>
        </w:tc>
        <w:tc>
          <w:tcPr>
            <w:tcW w:w="180" w:type="dxa"/>
          </w:tcPr>
          <w:p w14:paraId="144F9BBA" w14:textId="77777777" w:rsidR="00A27B93" w:rsidRPr="00A85C28" w:rsidRDefault="00A27B93" w:rsidP="00A27B93">
            <w:pPr>
              <w:jc w:val="right"/>
              <w:rPr>
                <w:rFonts w:cs="Times New Roman"/>
                <w:b/>
                <w:bCs/>
                <w:szCs w:val="22"/>
              </w:rPr>
            </w:pPr>
          </w:p>
        </w:tc>
        <w:tc>
          <w:tcPr>
            <w:tcW w:w="1260" w:type="dxa"/>
          </w:tcPr>
          <w:p w14:paraId="4D15E232" w14:textId="77777777" w:rsidR="00A27B93" w:rsidRPr="00A85C28" w:rsidRDefault="00A27B93" w:rsidP="00A27B93">
            <w:pPr>
              <w:jc w:val="center"/>
              <w:rPr>
                <w:rFonts w:cs="Times New Roman"/>
                <w:b/>
                <w:bCs/>
                <w:szCs w:val="22"/>
              </w:rPr>
            </w:pPr>
            <w:r w:rsidRPr="00A85C28">
              <w:rPr>
                <w:rFonts w:cs="Times New Roman"/>
                <w:b/>
                <w:bCs/>
                <w:szCs w:val="22"/>
              </w:rPr>
              <w:t>-</w:t>
            </w:r>
          </w:p>
        </w:tc>
      </w:tr>
      <w:tr w:rsidR="00A27B93" w:rsidRPr="003F28D6" w14:paraId="6193FDB4" w14:textId="77777777" w:rsidTr="00A27B93">
        <w:trPr>
          <w:cantSplit/>
        </w:trPr>
        <w:tc>
          <w:tcPr>
            <w:tcW w:w="4061" w:type="dxa"/>
          </w:tcPr>
          <w:p w14:paraId="083CD006" w14:textId="75B3EEF4" w:rsidR="00A27B93" w:rsidRPr="004F60C2" w:rsidRDefault="00A27B93" w:rsidP="00A27B93">
            <w:pPr>
              <w:spacing w:line="240" w:lineRule="atLeast"/>
              <w:ind w:right="-349"/>
              <w:rPr>
                <w:rFonts w:cs="Times New Roman"/>
                <w:szCs w:val="22"/>
              </w:rPr>
            </w:pPr>
            <w:r w:rsidRPr="004C731B">
              <w:rPr>
                <w:rFonts w:cstheme="minorBidi"/>
                <w:szCs w:val="22"/>
                <w:lang w:val="en-US" w:bidi="th-TH"/>
              </w:rPr>
              <w:t xml:space="preserve">Share of </w:t>
            </w:r>
            <w:r>
              <w:rPr>
                <w:rFonts w:cstheme="minorBidi"/>
                <w:szCs w:val="22"/>
                <w:lang w:val="en-US" w:bidi="th-TH"/>
              </w:rPr>
              <w:t>loss</w:t>
            </w:r>
            <w:r w:rsidRPr="004C731B">
              <w:rPr>
                <w:rFonts w:cstheme="minorBidi"/>
                <w:szCs w:val="22"/>
                <w:lang w:val="en-US" w:bidi="th-TH"/>
              </w:rPr>
              <w:t xml:space="preserve"> </w:t>
            </w:r>
            <w:r>
              <w:rPr>
                <w:rFonts w:cstheme="minorBidi"/>
                <w:szCs w:val="22"/>
                <w:lang w:val="en-US" w:bidi="th-TH"/>
              </w:rPr>
              <w:t>of joint ventures</w:t>
            </w:r>
          </w:p>
        </w:tc>
        <w:tc>
          <w:tcPr>
            <w:tcW w:w="1080" w:type="dxa"/>
          </w:tcPr>
          <w:p w14:paraId="20051BDF" w14:textId="77777777" w:rsidR="00A27B93" w:rsidRPr="00011BD3" w:rsidRDefault="00A27B93" w:rsidP="00A27B93">
            <w:pPr>
              <w:jc w:val="center"/>
              <w:rPr>
                <w:rFonts w:cs="Times New Roman"/>
                <w:szCs w:val="22"/>
              </w:rPr>
            </w:pPr>
          </w:p>
        </w:tc>
        <w:tc>
          <w:tcPr>
            <w:tcW w:w="184" w:type="dxa"/>
          </w:tcPr>
          <w:p w14:paraId="7F0AFB7F" w14:textId="77777777" w:rsidR="00A27B93" w:rsidRPr="00011BD3" w:rsidRDefault="00A27B93" w:rsidP="00A27B93">
            <w:pPr>
              <w:pStyle w:val="acctfourfigures"/>
              <w:tabs>
                <w:tab w:val="clear" w:pos="765"/>
                <w:tab w:val="decimal" w:pos="877"/>
              </w:tabs>
              <w:spacing w:line="240" w:lineRule="atLeast"/>
              <w:ind w:right="-90"/>
              <w:rPr>
                <w:rFonts w:cs="Times New Roman"/>
                <w:szCs w:val="22"/>
              </w:rPr>
            </w:pPr>
          </w:p>
        </w:tc>
        <w:tc>
          <w:tcPr>
            <w:tcW w:w="1166" w:type="dxa"/>
            <w:shd w:val="clear" w:color="auto" w:fill="auto"/>
          </w:tcPr>
          <w:p w14:paraId="635F2DE5" w14:textId="77777777" w:rsidR="00A27B93" w:rsidRPr="00011BD3" w:rsidRDefault="00A27B93" w:rsidP="00A27B93">
            <w:pPr>
              <w:pStyle w:val="acctfourfigures"/>
              <w:spacing w:line="240" w:lineRule="atLeast"/>
              <w:ind w:right="100"/>
              <w:jc w:val="right"/>
              <w:rPr>
                <w:rFonts w:cs="Times New Roman"/>
                <w:szCs w:val="22"/>
                <w:lang w:val="en-US" w:bidi="th-TH"/>
              </w:rPr>
            </w:pPr>
          </w:p>
        </w:tc>
        <w:tc>
          <w:tcPr>
            <w:tcW w:w="180" w:type="dxa"/>
          </w:tcPr>
          <w:p w14:paraId="5570A6A5" w14:textId="77777777" w:rsidR="00A27B93" w:rsidRPr="00011BD3" w:rsidRDefault="00A27B93" w:rsidP="00A27B93">
            <w:pPr>
              <w:jc w:val="right"/>
              <w:rPr>
                <w:rFonts w:cs="Times New Roman"/>
                <w:szCs w:val="22"/>
              </w:rPr>
            </w:pPr>
          </w:p>
        </w:tc>
        <w:tc>
          <w:tcPr>
            <w:tcW w:w="1170" w:type="dxa"/>
          </w:tcPr>
          <w:p w14:paraId="5DB5FCD4" w14:textId="77777777" w:rsidR="00A27B93" w:rsidRPr="00011BD3" w:rsidRDefault="00A27B93" w:rsidP="00A27B93">
            <w:pPr>
              <w:jc w:val="center"/>
              <w:rPr>
                <w:rFonts w:cs="Times New Roman"/>
                <w:szCs w:val="22"/>
              </w:rPr>
            </w:pPr>
          </w:p>
        </w:tc>
        <w:tc>
          <w:tcPr>
            <w:tcW w:w="180" w:type="dxa"/>
          </w:tcPr>
          <w:p w14:paraId="29B138A5" w14:textId="77777777" w:rsidR="00A27B93" w:rsidRPr="00011BD3" w:rsidRDefault="00A27B93" w:rsidP="00A27B93">
            <w:pPr>
              <w:jc w:val="right"/>
              <w:rPr>
                <w:rFonts w:cs="Times New Roman"/>
                <w:szCs w:val="22"/>
              </w:rPr>
            </w:pPr>
          </w:p>
        </w:tc>
        <w:tc>
          <w:tcPr>
            <w:tcW w:w="1260" w:type="dxa"/>
          </w:tcPr>
          <w:p w14:paraId="0ED6CD70" w14:textId="77777777" w:rsidR="00A27B93" w:rsidRPr="009B3716" w:rsidRDefault="00A27B93" w:rsidP="00A27B93">
            <w:pPr>
              <w:jc w:val="center"/>
              <w:rPr>
                <w:rFonts w:cs="Times New Roman"/>
                <w:szCs w:val="22"/>
              </w:rPr>
            </w:pPr>
          </w:p>
        </w:tc>
      </w:tr>
      <w:tr w:rsidR="00A27B93" w:rsidRPr="003F28D6" w14:paraId="671D0861" w14:textId="77777777" w:rsidTr="00A27B93">
        <w:trPr>
          <w:cantSplit/>
        </w:trPr>
        <w:tc>
          <w:tcPr>
            <w:tcW w:w="4061" w:type="dxa"/>
          </w:tcPr>
          <w:p w14:paraId="0578CF31" w14:textId="6CF1DC6D" w:rsidR="00A27B93" w:rsidRPr="006E1A9A" w:rsidRDefault="00A27B93" w:rsidP="00A27B93">
            <w:pPr>
              <w:spacing w:line="240" w:lineRule="atLeast"/>
              <w:ind w:right="-349"/>
              <w:rPr>
                <w:rFonts w:cstheme="minorBidi"/>
                <w:szCs w:val="22"/>
                <w:highlight w:val="yellow"/>
                <w:lang w:val="en-US" w:bidi="th-TH"/>
              </w:rPr>
            </w:pPr>
            <w:r>
              <w:rPr>
                <w:rFonts w:cstheme="minorBidi"/>
                <w:szCs w:val="22"/>
                <w:lang w:val="en-US" w:bidi="th-TH"/>
              </w:rPr>
              <w:t xml:space="preserve">  accounted for using equity method</w:t>
            </w:r>
          </w:p>
        </w:tc>
        <w:tc>
          <w:tcPr>
            <w:tcW w:w="1080" w:type="dxa"/>
          </w:tcPr>
          <w:p w14:paraId="06B13464" w14:textId="342CE652" w:rsidR="00A27B93" w:rsidRPr="00A85C28" w:rsidRDefault="00A27B93" w:rsidP="00A27B93">
            <w:pPr>
              <w:ind w:right="-423"/>
              <w:rPr>
                <w:rFonts w:cs="Times New Roman"/>
                <w:b/>
                <w:bCs/>
                <w:szCs w:val="22"/>
              </w:rPr>
            </w:pPr>
            <w:r w:rsidRPr="00A85C28">
              <w:rPr>
                <w:rFonts w:cs="Times New Roman"/>
                <w:b/>
                <w:bCs/>
                <w:szCs w:val="22"/>
              </w:rPr>
              <w:t xml:space="preserve">         -</w:t>
            </w:r>
          </w:p>
        </w:tc>
        <w:tc>
          <w:tcPr>
            <w:tcW w:w="184" w:type="dxa"/>
          </w:tcPr>
          <w:p w14:paraId="57338C89" w14:textId="77777777" w:rsidR="00A27B93" w:rsidRPr="00011BD3" w:rsidRDefault="00A27B93" w:rsidP="00A27B93">
            <w:pPr>
              <w:pStyle w:val="acctfourfigures"/>
              <w:tabs>
                <w:tab w:val="clear" w:pos="765"/>
                <w:tab w:val="decimal" w:pos="877"/>
              </w:tabs>
              <w:spacing w:line="240" w:lineRule="atLeast"/>
              <w:ind w:right="-90"/>
              <w:rPr>
                <w:rFonts w:cs="Times New Roman"/>
                <w:szCs w:val="22"/>
              </w:rPr>
            </w:pPr>
          </w:p>
        </w:tc>
        <w:tc>
          <w:tcPr>
            <w:tcW w:w="1166" w:type="dxa"/>
            <w:shd w:val="clear" w:color="auto" w:fill="auto"/>
          </w:tcPr>
          <w:p w14:paraId="6FA3440D" w14:textId="10EBF7E8" w:rsidR="00A27B93" w:rsidRPr="00011BD3" w:rsidRDefault="00A27B93" w:rsidP="00A27B93">
            <w:pPr>
              <w:pStyle w:val="acctfourfigures"/>
              <w:spacing w:line="240" w:lineRule="atLeast"/>
              <w:ind w:right="28"/>
              <w:jc w:val="right"/>
              <w:rPr>
                <w:rFonts w:cs="Times New Roman"/>
                <w:szCs w:val="22"/>
                <w:lang w:val="en-US" w:bidi="th-TH"/>
              </w:rPr>
            </w:pPr>
            <w:r>
              <w:rPr>
                <w:rFonts w:cs="Times New Roman"/>
                <w:szCs w:val="22"/>
                <w:lang w:val="en-US" w:bidi="th-TH"/>
              </w:rPr>
              <w:t>(2,315)</w:t>
            </w:r>
          </w:p>
        </w:tc>
        <w:tc>
          <w:tcPr>
            <w:tcW w:w="180" w:type="dxa"/>
          </w:tcPr>
          <w:p w14:paraId="65769038" w14:textId="77777777" w:rsidR="00A27B93" w:rsidRPr="00011BD3" w:rsidRDefault="00A27B93" w:rsidP="00A27B93">
            <w:pPr>
              <w:jc w:val="right"/>
              <w:rPr>
                <w:rFonts w:cs="Times New Roman"/>
                <w:szCs w:val="22"/>
              </w:rPr>
            </w:pPr>
          </w:p>
        </w:tc>
        <w:tc>
          <w:tcPr>
            <w:tcW w:w="1170" w:type="dxa"/>
          </w:tcPr>
          <w:p w14:paraId="1087AAF5" w14:textId="4D3B16C2" w:rsidR="00A27B93" w:rsidRPr="00A85C28" w:rsidRDefault="00A27B93" w:rsidP="00A27B93">
            <w:pPr>
              <w:jc w:val="center"/>
              <w:rPr>
                <w:rFonts w:cs="Times New Roman"/>
                <w:b/>
                <w:bCs/>
                <w:szCs w:val="22"/>
              </w:rPr>
            </w:pPr>
            <w:r w:rsidRPr="00A85C28">
              <w:rPr>
                <w:rFonts w:cs="Times New Roman"/>
                <w:b/>
                <w:bCs/>
                <w:szCs w:val="22"/>
              </w:rPr>
              <w:t>-</w:t>
            </w:r>
          </w:p>
        </w:tc>
        <w:tc>
          <w:tcPr>
            <w:tcW w:w="180" w:type="dxa"/>
          </w:tcPr>
          <w:p w14:paraId="3FB64116" w14:textId="77777777" w:rsidR="00A27B93" w:rsidRPr="00A85C28" w:rsidRDefault="00A27B93" w:rsidP="00A27B93">
            <w:pPr>
              <w:jc w:val="right"/>
              <w:rPr>
                <w:rFonts w:cs="Times New Roman"/>
                <w:b/>
                <w:bCs/>
                <w:szCs w:val="22"/>
              </w:rPr>
            </w:pPr>
          </w:p>
        </w:tc>
        <w:tc>
          <w:tcPr>
            <w:tcW w:w="1260" w:type="dxa"/>
          </w:tcPr>
          <w:p w14:paraId="4DEBB8CA" w14:textId="77777777" w:rsidR="00A27B93" w:rsidRPr="00A85C28" w:rsidRDefault="00A27B93" w:rsidP="00A27B93">
            <w:pPr>
              <w:jc w:val="center"/>
              <w:rPr>
                <w:rFonts w:cs="Times New Roman"/>
                <w:b/>
                <w:bCs/>
                <w:szCs w:val="22"/>
              </w:rPr>
            </w:pPr>
            <w:r w:rsidRPr="00A85C28">
              <w:rPr>
                <w:rFonts w:cs="Times New Roman"/>
                <w:b/>
                <w:bCs/>
                <w:szCs w:val="22"/>
              </w:rPr>
              <w:t>-</w:t>
            </w:r>
          </w:p>
        </w:tc>
      </w:tr>
      <w:tr w:rsidR="00A27B93" w:rsidRPr="003F28D6" w14:paraId="08DDCC61" w14:textId="77777777" w:rsidTr="00A27B93">
        <w:trPr>
          <w:cantSplit/>
        </w:trPr>
        <w:tc>
          <w:tcPr>
            <w:tcW w:w="4061" w:type="dxa"/>
          </w:tcPr>
          <w:p w14:paraId="5FD759C3" w14:textId="77777777" w:rsidR="00A27B93" w:rsidRPr="0070642B" w:rsidRDefault="00A27B93" w:rsidP="00A27B93">
            <w:pPr>
              <w:spacing w:line="240" w:lineRule="atLeast"/>
              <w:ind w:right="-349"/>
              <w:rPr>
                <w:rFonts w:cs="Times New Roman"/>
                <w:b/>
                <w:bCs/>
                <w:szCs w:val="22"/>
              </w:rPr>
            </w:pPr>
          </w:p>
        </w:tc>
        <w:tc>
          <w:tcPr>
            <w:tcW w:w="1080" w:type="dxa"/>
          </w:tcPr>
          <w:p w14:paraId="639B7696" w14:textId="77777777" w:rsidR="00A27B93" w:rsidRPr="00011BD3" w:rsidRDefault="00A27B93" w:rsidP="00A27B93">
            <w:pPr>
              <w:jc w:val="right"/>
              <w:rPr>
                <w:rFonts w:cs="Times New Roman"/>
                <w:szCs w:val="22"/>
              </w:rPr>
            </w:pPr>
          </w:p>
        </w:tc>
        <w:tc>
          <w:tcPr>
            <w:tcW w:w="184" w:type="dxa"/>
          </w:tcPr>
          <w:p w14:paraId="5E215625" w14:textId="77777777" w:rsidR="00A27B93" w:rsidRPr="00011BD3" w:rsidRDefault="00A27B93" w:rsidP="00A27B93">
            <w:pPr>
              <w:jc w:val="right"/>
              <w:rPr>
                <w:rFonts w:cs="Times New Roman"/>
                <w:szCs w:val="22"/>
              </w:rPr>
            </w:pPr>
          </w:p>
        </w:tc>
        <w:tc>
          <w:tcPr>
            <w:tcW w:w="1166" w:type="dxa"/>
          </w:tcPr>
          <w:p w14:paraId="3FF2BABC" w14:textId="77777777" w:rsidR="00A27B93" w:rsidRPr="00011BD3" w:rsidRDefault="00A27B93" w:rsidP="00A27B93">
            <w:pPr>
              <w:jc w:val="right"/>
              <w:rPr>
                <w:rFonts w:cs="Times New Roman"/>
                <w:szCs w:val="22"/>
              </w:rPr>
            </w:pPr>
          </w:p>
        </w:tc>
        <w:tc>
          <w:tcPr>
            <w:tcW w:w="180" w:type="dxa"/>
          </w:tcPr>
          <w:p w14:paraId="5DF28A59" w14:textId="77777777" w:rsidR="00A27B93" w:rsidRPr="00011BD3" w:rsidRDefault="00A27B93" w:rsidP="00A27B93">
            <w:pPr>
              <w:jc w:val="right"/>
              <w:rPr>
                <w:rFonts w:cs="Times New Roman"/>
                <w:szCs w:val="22"/>
              </w:rPr>
            </w:pPr>
          </w:p>
        </w:tc>
        <w:tc>
          <w:tcPr>
            <w:tcW w:w="1170" w:type="dxa"/>
          </w:tcPr>
          <w:p w14:paraId="3CB2602F" w14:textId="77777777" w:rsidR="00A27B93" w:rsidRPr="00011BD3" w:rsidRDefault="00A27B93" w:rsidP="00A27B93">
            <w:pPr>
              <w:jc w:val="center"/>
              <w:rPr>
                <w:rFonts w:cs="Times New Roman"/>
                <w:szCs w:val="22"/>
              </w:rPr>
            </w:pPr>
          </w:p>
        </w:tc>
        <w:tc>
          <w:tcPr>
            <w:tcW w:w="180" w:type="dxa"/>
          </w:tcPr>
          <w:p w14:paraId="2220BB79" w14:textId="77777777" w:rsidR="00A27B93" w:rsidRPr="00011BD3" w:rsidRDefault="00A27B93" w:rsidP="00A27B93">
            <w:pPr>
              <w:jc w:val="right"/>
              <w:rPr>
                <w:rFonts w:cs="Times New Roman"/>
                <w:szCs w:val="22"/>
              </w:rPr>
            </w:pPr>
          </w:p>
        </w:tc>
        <w:tc>
          <w:tcPr>
            <w:tcW w:w="1260" w:type="dxa"/>
          </w:tcPr>
          <w:p w14:paraId="5CC4E6F9" w14:textId="77777777" w:rsidR="00A27B93" w:rsidRPr="009B3716" w:rsidRDefault="00A27B93" w:rsidP="00A27B93">
            <w:pPr>
              <w:jc w:val="center"/>
              <w:rPr>
                <w:rFonts w:cs="Times New Roman"/>
                <w:szCs w:val="22"/>
              </w:rPr>
            </w:pPr>
          </w:p>
        </w:tc>
      </w:tr>
      <w:tr w:rsidR="00A27B93" w:rsidRPr="003F28D6" w14:paraId="422C8132" w14:textId="77777777" w:rsidTr="00A27B93">
        <w:trPr>
          <w:cantSplit/>
        </w:trPr>
        <w:tc>
          <w:tcPr>
            <w:tcW w:w="4061" w:type="dxa"/>
          </w:tcPr>
          <w:p w14:paraId="3FF66A9F" w14:textId="77777777" w:rsidR="00A27B93" w:rsidRPr="003F28D6" w:rsidRDefault="00A27B93" w:rsidP="00A27B93">
            <w:pPr>
              <w:spacing w:line="240" w:lineRule="atLeast"/>
              <w:ind w:right="-349"/>
              <w:rPr>
                <w:rFonts w:cs="Times New Roman"/>
                <w:szCs w:val="22"/>
              </w:rPr>
            </w:pPr>
            <w:r w:rsidRPr="00FD590D">
              <w:rPr>
                <w:b/>
                <w:bCs/>
              </w:rPr>
              <w:t>Other related parties</w:t>
            </w:r>
          </w:p>
        </w:tc>
        <w:tc>
          <w:tcPr>
            <w:tcW w:w="1080" w:type="dxa"/>
          </w:tcPr>
          <w:p w14:paraId="6B65373E" w14:textId="77777777" w:rsidR="00A27B93" w:rsidRPr="00011BD3" w:rsidRDefault="00A27B93" w:rsidP="00A27B93">
            <w:pPr>
              <w:jc w:val="right"/>
              <w:rPr>
                <w:rFonts w:cs="Times New Roman"/>
                <w:szCs w:val="22"/>
              </w:rPr>
            </w:pPr>
          </w:p>
        </w:tc>
        <w:tc>
          <w:tcPr>
            <w:tcW w:w="184" w:type="dxa"/>
          </w:tcPr>
          <w:p w14:paraId="25052B6E" w14:textId="77777777" w:rsidR="00A27B93" w:rsidRPr="00011BD3" w:rsidRDefault="00A27B93" w:rsidP="00A27B93">
            <w:pPr>
              <w:pStyle w:val="acctfourfigures"/>
              <w:tabs>
                <w:tab w:val="clear" w:pos="765"/>
                <w:tab w:val="decimal" w:pos="877"/>
              </w:tabs>
              <w:spacing w:line="240" w:lineRule="atLeast"/>
              <w:ind w:right="-90"/>
              <w:rPr>
                <w:rFonts w:cs="Times New Roman"/>
                <w:szCs w:val="22"/>
              </w:rPr>
            </w:pPr>
          </w:p>
        </w:tc>
        <w:tc>
          <w:tcPr>
            <w:tcW w:w="1166" w:type="dxa"/>
          </w:tcPr>
          <w:p w14:paraId="525FCFA2" w14:textId="77777777" w:rsidR="00A27B93" w:rsidRPr="00011BD3" w:rsidRDefault="00A27B93" w:rsidP="00A27B93">
            <w:pPr>
              <w:jc w:val="right"/>
              <w:rPr>
                <w:rFonts w:cs="Times New Roman"/>
                <w:szCs w:val="22"/>
              </w:rPr>
            </w:pPr>
          </w:p>
        </w:tc>
        <w:tc>
          <w:tcPr>
            <w:tcW w:w="180" w:type="dxa"/>
          </w:tcPr>
          <w:p w14:paraId="40AD6E4A" w14:textId="77777777" w:rsidR="00A27B93" w:rsidRPr="00011BD3" w:rsidRDefault="00A27B93" w:rsidP="00A27B93">
            <w:pPr>
              <w:jc w:val="right"/>
              <w:rPr>
                <w:rFonts w:cs="Times New Roman"/>
                <w:szCs w:val="22"/>
              </w:rPr>
            </w:pPr>
          </w:p>
        </w:tc>
        <w:tc>
          <w:tcPr>
            <w:tcW w:w="1170" w:type="dxa"/>
          </w:tcPr>
          <w:p w14:paraId="586CF110" w14:textId="77777777" w:rsidR="00A27B93" w:rsidRPr="00011BD3" w:rsidRDefault="00A27B93" w:rsidP="00A27B93">
            <w:pPr>
              <w:jc w:val="center"/>
              <w:rPr>
                <w:rFonts w:cs="Times New Roman"/>
                <w:szCs w:val="22"/>
              </w:rPr>
            </w:pPr>
          </w:p>
        </w:tc>
        <w:tc>
          <w:tcPr>
            <w:tcW w:w="180" w:type="dxa"/>
          </w:tcPr>
          <w:p w14:paraId="6668C708" w14:textId="77777777" w:rsidR="00A27B93" w:rsidRPr="00011BD3" w:rsidRDefault="00A27B93" w:rsidP="00A27B93">
            <w:pPr>
              <w:jc w:val="right"/>
              <w:rPr>
                <w:rFonts w:cs="Times New Roman"/>
                <w:szCs w:val="22"/>
              </w:rPr>
            </w:pPr>
          </w:p>
        </w:tc>
        <w:tc>
          <w:tcPr>
            <w:tcW w:w="1260" w:type="dxa"/>
          </w:tcPr>
          <w:p w14:paraId="5CA85E0A" w14:textId="77777777" w:rsidR="00A27B93" w:rsidRPr="009B3716" w:rsidRDefault="00A27B93" w:rsidP="00A27B93">
            <w:pPr>
              <w:jc w:val="center"/>
              <w:rPr>
                <w:rFonts w:cs="Times New Roman"/>
                <w:szCs w:val="22"/>
              </w:rPr>
            </w:pPr>
          </w:p>
        </w:tc>
      </w:tr>
      <w:tr w:rsidR="00A27B93" w:rsidRPr="003F28D6" w14:paraId="357F584D" w14:textId="77777777" w:rsidTr="00A27B93">
        <w:trPr>
          <w:cantSplit/>
        </w:trPr>
        <w:tc>
          <w:tcPr>
            <w:tcW w:w="4061" w:type="dxa"/>
          </w:tcPr>
          <w:p w14:paraId="406533A8" w14:textId="77777777" w:rsidR="00A27B93" w:rsidRPr="003F28D6" w:rsidRDefault="00A27B93" w:rsidP="00A27B93">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14:paraId="057B7B5E" w14:textId="4BDD03DE" w:rsidR="00A27B93" w:rsidRPr="00011BD3" w:rsidRDefault="00A27B93" w:rsidP="00A27B93">
            <w:pPr>
              <w:jc w:val="right"/>
              <w:rPr>
                <w:rFonts w:cs="Times New Roman"/>
                <w:szCs w:val="22"/>
              </w:rPr>
            </w:pPr>
            <w:r>
              <w:rPr>
                <w:rFonts w:cs="Times New Roman"/>
                <w:szCs w:val="22"/>
              </w:rPr>
              <w:t>3,941</w:t>
            </w:r>
          </w:p>
        </w:tc>
        <w:tc>
          <w:tcPr>
            <w:tcW w:w="184" w:type="dxa"/>
          </w:tcPr>
          <w:p w14:paraId="6D3875A0" w14:textId="77777777" w:rsidR="00A27B93" w:rsidRPr="00011BD3" w:rsidRDefault="00A27B93" w:rsidP="00A27B93">
            <w:pPr>
              <w:pStyle w:val="acctfourfigures"/>
              <w:tabs>
                <w:tab w:val="clear" w:pos="765"/>
                <w:tab w:val="decimal" w:pos="877"/>
              </w:tabs>
              <w:spacing w:line="240" w:lineRule="atLeast"/>
              <w:ind w:right="-90"/>
              <w:rPr>
                <w:rFonts w:cs="Times New Roman"/>
                <w:szCs w:val="22"/>
              </w:rPr>
            </w:pPr>
          </w:p>
        </w:tc>
        <w:tc>
          <w:tcPr>
            <w:tcW w:w="1166" w:type="dxa"/>
          </w:tcPr>
          <w:p w14:paraId="2A0568F9" w14:textId="733BEAEF" w:rsidR="00A27B93" w:rsidRPr="00A85C28" w:rsidRDefault="00A27B93" w:rsidP="00A27B93">
            <w:pPr>
              <w:pStyle w:val="acctfourfigures"/>
              <w:tabs>
                <w:tab w:val="clear" w:pos="765"/>
                <w:tab w:val="decimal" w:pos="377"/>
              </w:tabs>
              <w:spacing w:line="240" w:lineRule="atLeast"/>
              <w:ind w:right="100"/>
              <w:jc w:val="center"/>
              <w:rPr>
                <w:rFonts w:cs="Times New Roman"/>
                <w:b/>
                <w:bCs/>
                <w:szCs w:val="22"/>
                <w:lang w:val="en-US" w:bidi="th-TH"/>
              </w:rPr>
            </w:pPr>
            <w:r w:rsidRPr="00A85C28">
              <w:rPr>
                <w:rFonts w:cs="Times New Roman"/>
                <w:b/>
                <w:bCs/>
                <w:szCs w:val="22"/>
              </w:rPr>
              <w:t>-</w:t>
            </w:r>
          </w:p>
        </w:tc>
        <w:tc>
          <w:tcPr>
            <w:tcW w:w="180" w:type="dxa"/>
          </w:tcPr>
          <w:p w14:paraId="2C98D706" w14:textId="77777777" w:rsidR="00A27B93" w:rsidRPr="00A85C28" w:rsidRDefault="00A27B93" w:rsidP="00A27B93">
            <w:pPr>
              <w:jc w:val="right"/>
              <w:rPr>
                <w:rFonts w:cs="Times New Roman"/>
                <w:b/>
                <w:bCs/>
                <w:szCs w:val="22"/>
              </w:rPr>
            </w:pPr>
          </w:p>
        </w:tc>
        <w:tc>
          <w:tcPr>
            <w:tcW w:w="1170" w:type="dxa"/>
          </w:tcPr>
          <w:p w14:paraId="7E7DCE5A" w14:textId="318DF8E2" w:rsidR="00A27B93" w:rsidRPr="00A85C28" w:rsidRDefault="00A27B93" w:rsidP="00A27B93">
            <w:pPr>
              <w:jc w:val="center"/>
              <w:rPr>
                <w:rFonts w:cs="Times New Roman"/>
                <w:b/>
                <w:bCs/>
                <w:szCs w:val="22"/>
              </w:rPr>
            </w:pPr>
            <w:r w:rsidRPr="00A85C28">
              <w:rPr>
                <w:rFonts w:cs="Times New Roman"/>
                <w:b/>
                <w:bCs/>
                <w:szCs w:val="22"/>
              </w:rPr>
              <w:t>-</w:t>
            </w:r>
          </w:p>
        </w:tc>
        <w:tc>
          <w:tcPr>
            <w:tcW w:w="180" w:type="dxa"/>
          </w:tcPr>
          <w:p w14:paraId="3B625658" w14:textId="77777777" w:rsidR="00A27B93" w:rsidRPr="00A85C28" w:rsidRDefault="00A27B93" w:rsidP="00A27B93">
            <w:pPr>
              <w:tabs>
                <w:tab w:val="decimal" w:pos="900"/>
              </w:tabs>
              <w:ind w:left="-115" w:right="-72"/>
              <w:rPr>
                <w:rFonts w:cs="Times New Roman"/>
                <w:b/>
                <w:bCs/>
                <w:szCs w:val="22"/>
              </w:rPr>
            </w:pPr>
          </w:p>
        </w:tc>
        <w:tc>
          <w:tcPr>
            <w:tcW w:w="1260" w:type="dxa"/>
          </w:tcPr>
          <w:p w14:paraId="46974D5A" w14:textId="77777777" w:rsidR="00A27B93" w:rsidRPr="00A85C28" w:rsidRDefault="00A27B93" w:rsidP="00A27B93">
            <w:pPr>
              <w:jc w:val="center"/>
              <w:rPr>
                <w:rFonts w:cs="Times New Roman"/>
                <w:b/>
                <w:bCs/>
                <w:szCs w:val="22"/>
              </w:rPr>
            </w:pPr>
            <w:r w:rsidRPr="00A85C28">
              <w:rPr>
                <w:rFonts w:cs="Times New Roman"/>
                <w:b/>
                <w:bCs/>
                <w:szCs w:val="22"/>
              </w:rPr>
              <w:t>-</w:t>
            </w:r>
          </w:p>
        </w:tc>
      </w:tr>
      <w:tr w:rsidR="00A27B93" w:rsidRPr="003F28D6" w14:paraId="469F88E4" w14:textId="77777777" w:rsidTr="00A27B93">
        <w:trPr>
          <w:cantSplit/>
        </w:trPr>
        <w:tc>
          <w:tcPr>
            <w:tcW w:w="4061" w:type="dxa"/>
          </w:tcPr>
          <w:p w14:paraId="4F48FCAB" w14:textId="77777777" w:rsidR="00A27B93" w:rsidRPr="003F28D6" w:rsidRDefault="00A27B93" w:rsidP="00A27B93">
            <w:pPr>
              <w:spacing w:line="240" w:lineRule="atLeast"/>
              <w:ind w:right="-349"/>
              <w:rPr>
                <w:rFonts w:cs="Times New Roman"/>
                <w:szCs w:val="22"/>
                <w:lang w:val="en-US" w:bidi="th-TH"/>
              </w:rPr>
            </w:pPr>
            <w:r w:rsidRPr="0034434D">
              <w:rPr>
                <w:rFonts w:cs="Times New Roman"/>
                <w:szCs w:val="22"/>
              </w:rPr>
              <w:t>Service expense</w:t>
            </w:r>
          </w:p>
        </w:tc>
        <w:tc>
          <w:tcPr>
            <w:tcW w:w="1080" w:type="dxa"/>
          </w:tcPr>
          <w:p w14:paraId="3E1202BD" w14:textId="0C84D75D" w:rsidR="00A27B93" w:rsidRPr="00011BD3" w:rsidRDefault="00A27B93" w:rsidP="00A27B93">
            <w:pPr>
              <w:jc w:val="right"/>
              <w:rPr>
                <w:rFonts w:cs="Times New Roman"/>
                <w:szCs w:val="22"/>
              </w:rPr>
            </w:pPr>
            <w:r>
              <w:rPr>
                <w:rFonts w:cs="Times New Roman"/>
                <w:szCs w:val="22"/>
              </w:rPr>
              <w:t>747</w:t>
            </w:r>
          </w:p>
        </w:tc>
        <w:tc>
          <w:tcPr>
            <w:tcW w:w="184" w:type="dxa"/>
          </w:tcPr>
          <w:p w14:paraId="53FFE599" w14:textId="77777777" w:rsidR="00A27B93" w:rsidRPr="00011BD3" w:rsidRDefault="00A27B93" w:rsidP="00A27B93">
            <w:pPr>
              <w:pStyle w:val="acctfourfigures"/>
              <w:tabs>
                <w:tab w:val="clear" w:pos="765"/>
                <w:tab w:val="decimal" w:pos="877"/>
              </w:tabs>
              <w:spacing w:line="240" w:lineRule="atLeast"/>
              <w:ind w:right="-90"/>
              <w:rPr>
                <w:rFonts w:cs="Times New Roman"/>
                <w:szCs w:val="22"/>
              </w:rPr>
            </w:pPr>
          </w:p>
        </w:tc>
        <w:tc>
          <w:tcPr>
            <w:tcW w:w="1166" w:type="dxa"/>
          </w:tcPr>
          <w:p w14:paraId="1B180FBA" w14:textId="2F97645E" w:rsidR="00A27B93" w:rsidRDefault="00A27B93" w:rsidP="00A27B93">
            <w:pPr>
              <w:pStyle w:val="acctfourfigures"/>
              <w:tabs>
                <w:tab w:val="clear" w:pos="765"/>
                <w:tab w:val="decimal" w:pos="467"/>
              </w:tabs>
              <w:spacing w:line="240" w:lineRule="atLeast"/>
              <w:ind w:right="97"/>
              <w:jc w:val="right"/>
              <w:rPr>
                <w:rFonts w:cs="Times New Roman"/>
                <w:szCs w:val="22"/>
                <w:lang w:val="en-US" w:bidi="th-TH"/>
              </w:rPr>
            </w:pPr>
            <w:r>
              <w:rPr>
                <w:rFonts w:cs="Times New Roman"/>
                <w:szCs w:val="22"/>
                <w:lang w:val="en-US" w:bidi="th-TH"/>
              </w:rPr>
              <w:t>636</w:t>
            </w:r>
          </w:p>
        </w:tc>
        <w:tc>
          <w:tcPr>
            <w:tcW w:w="180" w:type="dxa"/>
          </w:tcPr>
          <w:p w14:paraId="052010B1" w14:textId="77777777" w:rsidR="00A27B93" w:rsidRPr="00011BD3" w:rsidRDefault="00A27B93" w:rsidP="00A27B93">
            <w:pPr>
              <w:pStyle w:val="acctfourfigures"/>
              <w:tabs>
                <w:tab w:val="clear" w:pos="765"/>
                <w:tab w:val="decimal" w:pos="877"/>
              </w:tabs>
              <w:spacing w:line="240" w:lineRule="atLeast"/>
              <w:ind w:right="-90"/>
              <w:rPr>
                <w:rFonts w:cs="Times New Roman"/>
                <w:szCs w:val="22"/>
              </w:rPr>
            </w:pPr>
          </w:p>
        </w:tc>
        <w:tc>
          <w:tcPr>
            <w:tcW w:w="1170" w:type="dxa"/>
          </w:tcPr>
          <w:p w14:paraId="3A2CF9AB" w14:textId="2E91D137" w:rsidR="00A27B93" w:rsidRPr="00A85C28" w:rsidRDefault="00A27B93" w:rsidP="00A27B93">
            <w:pPr>
              <w:jc w:val="center"/>
              <w:rPr>
                <w:rFonts w:cs="Times New Roman"/>
                <w:b/>
                <w:bCs/>
                <w:szCs w:val="22"/>
              </w:rPr>
            </w:pPr>
            <w:r w:rsidRPr="00A85C28">
              <w:rPr>
                <w:rFonts w:cs="Times New Roman"/>
                <w:b/>
                <w:bCs/>
                <w:szCs w:val="22"/>
              </w:rPr>
              <w:t>-</w:t>
            </w:r>
          </w:p>
        </w:tc>
        <w:tc>
          <w:tcPr>
            <w:tcW w:w="180" w:type="dxa"/>
          </w:tcPr>
          <w:p w14:paraId="6A72E4C5" w14:textId="77777777" w:rsidR="00A27B93" w:rsidRPr="00A85C28" w:rsidRDefault="00A27B93" w:rsidP="00A27B93">
            <w:pPr>
              <w:tabs>
                <w:tab w:val="decimal" w:pos="900"/>
              </w:tabs>
              <w:ind w:left="-115" w:right="-72"/>
              <w:rPr>
                <w:rFonts w:cs="Times New Roman"/>
                <w:b/>
                <w:bCs/>
                <w:szCs w:val="22"/>
              </w:rPr>
            </w:pPr>
          </w:p>
        </w:tc>
        <w:tc>
          <w:tcPr>
            <w:tcW w:w="1260" w:type="dxa"/>
          </w:tcPr>
          <w:p w14:paraId="54BF36A0" w14:textId="77777777" w:rsidR="00A27B93" w:rsidRPr="00A85C28" w:rsidRDefault="00A27B93" w:rsidP="00A27B93">
            <w:pPr>
              <w:jc w:val="center"/>
              <w:rPr>
                <w:rFonts w:cs="Times New Roman"/>
                <w:b/>
                <w:bCs/>
                <w:szCs w:val="22"/>
              </w:rPr>
            </w:pPr>
            <w:r w:rsidRPr="00A85C28">
              <w:rPr>
                <w:rFonts w:cs="Times New Roman"/>
                <w:b/>
                <w:bCs/>
                <w:szCs w:val="22"/>
              </w:rPr>
              <w:t>-</w:t>
            </w:r>
          </w:p>
        </w:tc>
      </w:tr>
      <w:tr w:rsidR="00A27B93" w:rsidRPr="003F28D6" w14:paraId="72779B2C" w14:textId="77777777" w:rsidTr="00A27B93">
        <w:trPr>
          <w:cantSplit/>
        </w:trPr>
        <w:tc>
          <w:tcPr>
            <w:tcW w:w="4061" w:type="dxa"/>
          </w:tcPr>
          <w:p w14:paraId="1A510B5C" w14:textId="77777777" w:rsidR="00A27B93" w:rsidRPr="0034434D" w:rsidRDefault="00A27B93" w:rsidP="00A27B93">
            <w:pPr>
              <w:spacing w:line="240" w:lineRule="atLeast"/>
              <w:ind w:right="-349"/>
              <w:rPr>
                <w:rFonts w:cs="Times New Roman"/>
                <w:szCs w:val="22"/>
              </w:rPr>
            </w:pPr>
          </w:p>
        </w:tc>
        <w:tc>
          <w:tcPr>
            <w:tcW w:w="1080" w:type="dxa"/>
          </w:tcPr>
          <w:p w14:paraId="322D972C" w14:textId="77777777" w:rsidR="00A27B93" w:rsidRPr="00011BD3" w:rsidRDefault="00A27B93" w:rsidP="00A27B93">
            <w:pPr>
              <w:jc w:val="center"/>
              <w:rPr>
                <w:rFonts w:cs="Times New Roman"/>
                <w:szCs w:val="22"/>
              </w:rPr>
            </w:pPr>
          </w:p>
        </w:tc>
        <w:tc>
          <w:tcPr>
            <w:tcW w:w="184" w:type="dxa"/>
          </w:tcPr>
          <w:p w14:paraId="1A0D4928" w14:textId="77777777" w:rsidR="00A27B93" w:rsidRPr="00011BD3" w:rsidRDefault="00A27B93" w:rsidP="00A27B93">
            <w:pPr>
              <w:pStyle w:val="acctfourfigures"/>
              <w:tabs>
                <w:tab w:val="clear" w:pos="765"/>
                <w:tab w:val="decimal" w:pos="877"/>
              </w:tabs>
              <w:spacing w:line="240" w:lineRule="atLeast"/>
              <w:ind w:right="-90"/>
              <w:rPr>
                <w:rFonts w:cs="Times New Roman"/>
                <w:szCs w:val="22"/>
              </w:rPr>
            </w:pPr>
          </w:p>
        </w:tc>
        <w:tc>
          <w:tcPr>
            <w:tcW w:w="1166" w:type="dxa"/>
          </w:tcPr>
          <w:p w14:paraId="0ABC32AA" w14:textId="77777777" w:rsidR="00A27B93" w:rsidRDefault="00A27B93" w:rsidP="00A27B93">
            <w:pPr>
              <w:pStyle w:val="acctfourfigures"/>
              <w:tabs>
                <w:tab w:val="clear" w:pos="765"/>
                <w:tab w:val="decimal" w:pos="505"/>
              </w:tabs>
              <w:spacing w:line="240" w:lineRule="atLeast"/>
              <w:ind w:right="370"/>
              <w:jc w:val="right"/>
              <w:rPr>
                <w:rFonts w:cs="Times New Roman"/>
                <w:szCs w:val="22"/>
                <w:lang w:val="en-US" w:bidi="th-TH"/>
              </w:rPr>
            </w:pPr>
          </w:p>
        </w:tc>
        <w:tc>
          <w:tcPr>
            <w:tcW w:w="180" w:type="dxa"/>
          </w:tcPr>
          <w:p w14:paraId="70F060E6" w14:textId="77777777" w:rsidR="00A27B93" w:rsidRPr="00011BD3" w:rsidRDefault="00A27B93" w:rsidP="00A27B93">
            <w:pPr>
              <w:pStyle w:val="acctfourfigures"/>
              <w:tabs>
                <w:tab w:val="clear" w:pos="765"/>
                <w:tab w:val="decimal" w:pos="877"/>
              </w:tabs>
              <w:spacing w:line="240" w:lineRule="atLeast"/>
              <w:ind w:right="-90"/>
              <w:rPr>
                <w:rFonts w:cs="Times New Roman"/>
                <w:szCs w:val="22"/>
              </w:rPr>
            </w:pPr>
          </w:p>
        </w:tc>
        <w:tc>
          <w:tcPr>
            <w:tcW w:w="1170" w:type="dxa"/>
          </w:tcPr>
          <w:p w14:paraId="50C239C9" w14:textId="77777777" w:rsidR="00A27B93" w:rsidRPr="00011BD3" w:rsidRDefault="00A27B93" w:rsidP="00A27B93">
            <w:pPr>
              <w:jc w:val="center"/>
              <w:rPr>
                <w:rFonts w:cs="Times New Roman"/>
                <w:szCs w:val="22"/>
              </w:rPr>
            </w:pPr>
          </w:p>
        </w:tc>
        <w:tc>
          <w:tcPr>
            <w:tcW w:w="180" w:type="dxa"/>
          </w:tcPr>
          <w:p w14:paraId="462FB2F4" w14:textId="77777777" w:rsidR="00A27B93" w:rsidRPr="00011BD3" w:rsidRDefault="00A27B93" w:rsidP="00A27B93">
            <w:pPr>
              <w:tabs>
                <w:tab w:val="decimal" w:pos="900"/>
              </w:tabs>
              <w:ind w:left="-115" w:right="-72"/>
              <w:rPr>
                <w:rFonts w:cs="Times New Roman"/>
                <w:szCs w:val="22"/>
              </w:rPr>
            </w:pPr>
          </w:p>
        </w:tc>
        <w:tc>
          <w:tcPr>
            <w:tcW w:w="1260" w:type="dxa"/>
          </w:tcPr>
          <w:p w14:paraId="2EF119CD" w14:textId="77777777" w:rsidR="00A27B93" w:rsidRPr="009B3716" w:rsidRDefault="00A27B93" w:rsidP="00A27B93">
            <w:pPr>
              <w:jc w:val="center"/>
              <w:rPr>
                <w:rFonts w:cs="Times New Roman"/>
                <w:szCs w:val="22"/>
              </w:rPr>
            </w:pPr>
          </w:p>
        </w:tc>
      </w:tr>
      <w:tr w:rsidR="00A27B93" w:rsidRPr="003F28D6" w14:paraId="459FC8C3" w14:textId="77777777" w:rsidTr="00A27B93">
        <w:trPr>
          <w:cantSplit/>
        </w:trPr>
        <w:tc>
          <w:tcPr>
            <w:tcW w:w="4061" w:type="dxa"/>
          </w:tcPr>
          <w:p w14:paraId="1683AD2B" w14:textId="77777777" w:rsidR="00A27B93" w:rsidRPr="003F28D6" w:rsidRDefault="00A27B93" w:rsidP="00A27B93">
            <w:pPr>
              <w:spacing w:line="240" w:lineRule="atLeast"/>
              <w:ind w:right="-349"/>
              <w:rPr>
                <w:rFonts w:cs="Times New Roman"/>
                <w:szCs w:val="22"/>
              </w:rPr>
            </w:pPr>
            <w:r w:rsidRPr="003F28D6">
              <w:rPr>
                <w:rFonts w:cs="Times New Roman"/>
                <w:b/>
                <w:bCs/>
                <w:szCs w:val="22"/>
              </w:rPr>
              <w:t>Key management personnel</w:t>
            </w:r>
          </w:p>
        </w:tc>
        <w:tc>
          <w:tcPr>
            <w:tcW w:w="1080" w:type="dxa"/>
          </w:tcPr>
          <w:p w14:paraId="5496F601" w14:textId="77777777" w:rsidR="00A27B93" w:rsidRPr="00011BD3" w:rsidRDefault="00A27B93" w:rsidP="00A27B93">
            <w:pPr>
              <w:jc w:val="right"/>
              <w:rPr>
                <w:rFonts w:cs="Times New Roman"/>
                <w:szCs w:val="22"/>
              </w:rPr>
            </w:pPr>
          </w:p>
        </w:tc>
        <w:tc>
          <w:tcPr>
            <w:tcW w:w="184" w:type="dxa"/>
          </w:tcPr>
          <w:p w14:paraId="3E6864B9" w14:textId="77777777" w:rsidR="00A27B93" w:rsidRPr="00011BD3" w:rsidRDefault="00A27B93" w:rsidP="00A27B93">
            <w:pPr>
              <w:pStyle w:val="acctfourfigures"/>
              <w:tabs>
                <w:tab w:val="clear" w:pos="765"/>
                <w:tab w:val="decimal" w:pos="877"/>
              </w:tabs>
              <w:spacing w:line="240" w:lineRule="atLeast"/>
              <w:ind w:right="-90"/>
              <w:rPr>
                <w:rFonts w:cs="Times New Roman"/>
                <w:szCs w:val="22"/>
              </w:rPr>
            </w:pPr>
          </w:p>
        </w:tc>
        <w:tc>
          <w:tcPr>
            <w:tcW w:w="1166" w:type="dxa"/>
          </w:tcPr>
          <w:p w14:paraId="45ECD750" w14:textId="77777777" w:rsidR="00A27B93" w:rsidRPr="00011BD3" w:rsidRDefault="00A27B93" w:rsidP="00A27B93">
            <w:pPr>
              <w:jc w:val="right"/>
              <w:rPr>
                <w:rFonts w:cs="Times New Roman"/>
                <w:szCs w:val="22"/>
              </w:rPr>
            </w:pPr>
          </w:p>
        </w:tc>
        <w:tc>
          <w:tcPr>
            <w:tcW w:w="180" w:type="dxa"/>
          </w:tcPr>
          <w:p w14:paraId="2A0CE431" w14:textId="77777777" w:rsidR="00A27B93" w:rsidRPr="00011BD3" w:rsidRDefault="00A27B93" w:rsidP="00A27B93">
            <w:pPr>
              <w:pStyle w:val="acctfourfigures"/>
              <w:tabs>
                <w:tab w:val="clear" w:pos="765"/>
                <w:tab w:val="decimal" w:pos="877"/>
              </w:tabs>
              <w:spacing w:line="240" w:lineRule="atLeast"/>
              <w:ind w:right="-90"/>
              <w:rPr>
                <w:rFonts w:cs="Times New Roman"/>
                <w:szCs w:val="22"/>
              </w:rPr>
            </w:pPr>
          </w:p>
        </w:tc>
        <w:tc>
          <w:tcPr>
            <w:tcW w:w="1170" w:type="dxa"/>
          </w:tcPr>
          <w:p w14:paraId="4B9AF442" w14:textId="77777777" w:rsidR="00A27B93" w:rsidRPr="00011BD3" w:rsidRDefault="00A27B93" w:rsidP="00A27B93">
            <w:pPr>
              <w:jc w:val="center"/>
              <w:rPr>
                <w:rFonts w:cs="Times New Roman"/>
                <w:szCs w:val="22"/>
              </w:rPr>
            </w:pPr>
          </w:p>
        </w:tc>
        <w:tc>
          <w:tcPr>
            <w:tcW w:w="180" w:type="dxa"/>
          </w:tcPr>
          <w:p w14:paraId="12995442" w14:textId="77777777" w:rsidR="00A27B93" w:rsidRPr="00011BD3" w:rsidRDefault="00A27B93" w:rsidP="00A27B93">
            <w:pPr>
              <w:tabs>
                <w:tab w:val="decimal" w:pos="900"/>
              </w:tabs>
              <w:ind w:left="-115" w:right="-72"/>
              <w:rPr>
                <w:rFonts w:cs="Times New Roman"/>
                <w:szCs w:val="22"/>
              </w:rPr>
            </w:pPr>
          </w:p>
        </w:tc>
        <w:tc>
          <w:tcPr>
            <w:tcW w:w="1260" w:type="dxa"/>
          </w:tcPr>
          <w:p w14:paraId="1F421802" w14:textId="77777777" w:rsidR="00A27B93" w:rsidRPr="00011BD3" w:rsidRDefault="00A27B93" w:rsidP="00A27B93">
            <w:pPr>
              <w:jc w:val="center"/>
              <w:rPr>
                <w:rFonts w:cs="Times New Roman"/>
                <w:szCs w:val="22"/>
              </w:rPr>
            </w:pPr>
          </w:p>
        </w:tc>
      </w:tr>
      <w:tr w:rsidR="0062112C" w:rsidRPr="00E1174F" w14:paraId="1FC1FB56" w14:textId="77777777" w:rsidTr="00A27B93">
        <w:trPr>
          <w:cantSplit/>
          <w:trHeight w:val="208"/>
        </w:trPr>
        <w:tc>
          <w:tcPr>
            <w:tcW w:w="4061" w:type="dxa"/>
          </w:tcPr>
          <w:p w14:paraId="1DE5B7FC" w14:textId="77777777" w:rsidR="0062112C" w:rsidRPr="003F28D6" w:rsidRDefault="0062112C" w:rsidP="0062112C">
            <w:pPr>
              <w:spacing w:line="240" w:lineRule="atLeast"/>
              <w:ind w:right="-349"/>
              <w:rPr>
                <w:rFonts w:cs="Times New Roman"/>
                <w:szCs w:val="22"/>
              </w:rPr>
            </w:pPr>
            <w:r>
              <w:rPr>
                <w:rFonts w:cs="Times New Roman"/>
                <w:szCs w:val="22"/>
              </w:rPr>
              <w:t>Consultant fee</w:t>
            </w:r>
          </w:p>
        </w:tc>
        <w:tc>
          <w:tcPr>
            <w:tcW w:w="1080" w:type="dxa"/>
            <w:tcBorders>
              <w:bottom w:val="single" w:sz="4" w:space="0" w:color="auto"/>
            </w:tcBorders>
          </w:tcPr>
          <w:p w14:paraId="10CFFB8B" w14:textId="5A97A7DD" w:rsidR="0062112C" w:rsidRPr="00E1174F" w:rsidRDefault="0062112C" w:rsidP="0062112C">
            <w:pPr>
              <w:pStyle w:val="acctfourfigures"/>
              <w:tabs>
                <w:tab w:val="clear" w:pos="765"/>
                <w:tab w:val="decimal" w:pos="924"/>
              </w:tabs>
              <w:spacing w:line="240" w:lineRule="atLeast"/>
              <w:ind w:left="-108" w:right="-349"/>
              <w:jc w:val="both"/>
              <w:rPr>
                <w:rFonts w:cs="Times New Roman"/>
                <w:szCs w:val="22"/>
              </w:rPr>
            </w:pPr>
            <w:r>
              <w:rPr>
                <w:rFonts w:cs="Times New Roman"/>
                <w:szCs w:val="22"/>
              </w:rPr>
              <w:t>750</w:t>
            </w:r>
          </w:p>
        </w:tc>
        <w:tc>
          <w:tcPr>
            <w:tcW w:w="184" w:type="dxa"/>
          </w:tcPr>
          <w:p w14:paraId="15F1B16E" w14:textId="77777777" w:rsidR="0062112C" w:rsidRPr="00E1174F" w:rsidRDefault="0062112C" w:rsidP="0062112C">
            <w:pPr>
              <w:pStyle w:val="acctfourfigures"/>
              <w:tabs>
                <w:tab w:val="clear" w:pos="765"/>
                <w:tab w:val="decimal" w:pos="855"/>
              </w:tabs>
              <w:spacing w:line="240" w:lineRule="atLeast"/>
              <w:ind w:left="-108" w:right="-349"/>
              <w:jc w:val="both"/>
              <w:rPr>
                <w:rFonts w:cs="Times New Roman"/>
                <w:szCs w:val="22"/>
              </w:rPr>
            </w:pPr>
          </w:p>
        </w:tc>
        <w:tc>
          <w:tcPr>
            <w:tcW w:w="1166" w:type="dxa"/>
            <w:tcBorders>
              <w:bottom w:val="single" w:sz="4" w:space="0" w:color="auto"/>
            </w:tcBorders>
          </w:tcPr>
          <w:p w14:paraId="743089B2" w14:textId="47C8A9BC" w:rsidR="0062112C" w:rsidRPr="00E1174F" w:rsidRDefault="0062112C" w:rsidP="0062112C">
            <w:pPr>
              <w:tabs>
                <w:tab w:val="decimal" w:pos="859"/>
              </w:tabs>
              <w:jc w:val="center"/>
              <w:rPr>
                <w:rFonts w:cs="Times New Roman"/>
                <w:szCs w:val="22"/>
              </w:rPr>
            </w:pPr>
            <w:r>
              <w:rPr>
                <w:rFonts w:cs="Times New Roman"/>
                <w:szCs w:val="22"/>
              </w:rPr>
              <w:t>900</w:t>
            </w:r>
          </w:p>
        </w:tc>
        <w:tc>
          <w:tcPr>
            <w:tcW w:w="180" w:type="dxa"/>
          </w:tcPr>
          <w:p w14:paraId="051F6F79" w14:textId="77777777" w:rsidR="0062112C" w:rsidRPr="00E1174F" w:rsidRDefault="0062112C" w:rsidP="0062112C">
            <w:pPr>
              <w:pStyle w:val="acctfourfigures"/>
              <w:tabs>
                <w:tab w:val="clear" w:pos="765"/>
                <w:tab w:val="decimal" w:pos="855"/>
              </w:tabs>
              <w:spacing w:line="240" w:lineRule="atLeast"/>
              <w:ind w:left="-108" w:right="-349"/>
              <w:jc w:val="both"/>
              <w:rPr>
                <w:rFonts w:cs="Times New Roman"/>
                <w:szCs w:val="22"/>
              </w:rPr>
            </w:pPr>
          </w:p>
        </w:tc>
        <w:tc>
          <w:tcPr>
            <w:tcW w:w="1170" w:type="dxa"/>
            <w:tcBorders>
              <w:bottom w:val="single" w:sz="4" w:space="0" w:color="auto"/>
            </w:tcBorders>
          </w:tcPr>
          <w:p w14:paraId="22042789" w14:textId="420D4B8F" w:rsidR="0062112C" w:rsidRPr="005908D6" w:rsidRDefault="0062112C" w:rsidP="0062112C">
            <w:pPr>
              <w:pStyle w:val="acctfourfigures"/>
              <w:tabs>
                <w:tab w:val="clear" w:pos="765"/>
                <w:tab w:val="decimal" w:pos="102"/>
              </w:tabs>
              <w:spacing w:line="240" w:lineRule="atLeast"/>
              <w:ind w:left="-108"/>
              <w:jc w:val="center"/>
              <w:rPr>
                <w:rFonts w:cs="Times New Roman"/>
                <w:szCs w:val="22"/>
              </w:rPr>
            </w:pPr>
            <w:r w:rsidRPr="00A85C28">
              <w:rPr>
                <w:rFonts w:cs="Times New Roman"/>
                <w:b/>
                <w:bCs/>
                <w:szCs w:val="22"/>
              </w:rPr>
              <w:t>-</w:t>
            </w:r>
          </w:p>
        </w:tc>
        <w:tc>
          <w:tcPr>
            <w:tcW w:w="180" w:type="dxa"/>
          </w:tcPr>
          <w:p w14:paraId="146D7D8D" w14:textId="77777777" w:rsidR="0062112C" w:rsidRPr="00E1174F" w:rsidRDefault="0062112C" w:rsidP="0062112C">
            <w:pPr>
              <w:pStyle w:val="acctfourfigures"/>
              <w:tabs>
                <w:tab w:val="clear" w:pos="765"/>
                <w:tab w:val="decimal" w:pos="855"/>
              </w:tabs>
              <w:spacing w:line="240" w:lineRule="atLeast"/>
              <w:ind w:left="-108" w:right="-349"/>
              <w:jc w:val="both"/>
              <w:rPr>
                <w:rFonts w:cs="Times New Roman"/>
                <w:szCs w:val="22"/>
              </w:rPr>
            </w:pPr>
          </w:p>
        </w:tc>
        <w:tc>
          <w:tcPr>
            <w:tcW w:w="1260" w:type="dxa"/>
            <w:tcBorders>
              <w:bottom w:val="single" w:sz="4" w:space="0" w:color="auto"/>
            </w:tcBorders>
          </w:tcPr>
          <w:p w14:paraId="47764857" w14:textId="0B2A5790" w:rsidR="0062112C" w:rsidRPr="00E1174F" w:rsidRDefault="0062112C" w:rsidP="0062112C">
            <w:pPr>
              <w:tabs>
                <w:tab w:val="decimal" w:pos="913"/>
              </w:tabs>
              <w:jc w:val="center"/>
              <w:rPr>
                <w:rFonts w:cs="Times New Roman"/>
                <w:szCs w:val="22"/>
              </w:rPr>
            </w:pPr>
            <w:r>
              <w:rPr>
                <w:rFonts w:cs="Times New Roman"/>
                <w:szCs w:val="22"/>
              </w:rPr>
              <w:t>900</w:t>
            </w:r>
          </w:p>
        </w:tc>
      </w:tr>
      <w:tr w:rsidR="00A27B93" w:rsidRPr="003F28D6" w14:paraId="34A06170" w14:textId="77777777" w:rsidTr="00A27B93">
        <w:trPr>
          <w:cantSplit/>
        </w:trPr>
        <w:tc>
          <w:tcPr>
            <w:tcW w:w="4061" w:type="dxa"/>
          </w:tcPr>
          <w:p w14:paraId="6FD3E1E3" w14:textId="77777777" w:rsidR="00A27B93" w:rsidRPr="003F28D6" w:rsidRDefault="00A27B93" w:rsidP="00A27B93">
            <w:pPr>
              <w:spacing w:line="240" w:lineRule="atLeast"/>
              <w:ind w:right="-349"/>
              <w:rPr>
                <w:rFonts w:cs="Times New Roman"/>
                <w:szCs w:val="22"/>
              </w:rPr>
            </w:pPr>
            <w:r w:rsidRPr="003F28D6">
              <w:rPr>
                <w:rFonts w:cs="Times New Roman"/>
                <w:szCs w:val="22"/>
              </w:rPr>
              <w:t>Key management personnel compensation</w:t>
            </w:r>
          </w:p>
        </w:tc>
        <w:tc>
          <w:tcPr>
            <w:tcW w:w="1080" w:type="dxa"/>
            <w:tcBorders>
              <w:top w:val="single" w:sz="4" w:space="0" w:color="auto"/>
            </w:tcBorders>
          </w:tcPr>
          <w:p w14:paraId="2E8DC4E4" w14:textId="77777777" w:rsidR="00A27B93" w:rsidRPr="00011BD3" w:rsidRDefault="00A27B93" w:rsidP="00A27B93">
            <w:pPr>
              <w:jc w:val="right"/>
              <w:rPr>
                <w:rFonts w:cs="Times New Roman"/>
                <w:szCs w:val="22"/>
              </w:rPr>
            </w:pPr>
          </w:p>
        </w:tc>
        <w:tc>
          <w:tcPr>
            <w:tcW w:w="184" w:type="dxa"/>
          </w:tcPr>
          <w:p w14:paraId="0FC72963" w14:textId="77777777" w:rsidR="00A27B93" w:rsidRPr="00011BD3" w:rsidRDefault="00A27B93" w:rsidP="00A27B93">
            <w:pPr>
              <w:pStyle w:val="acctfourfigures"/>
              <w:tabs>
                <w:tab w:val="clear" w:pos="765"/>
                <w:tab w:val="decimal" w:pos="877"/>
              </w:tabs>
              <w:spacing w:line="240" w:lineRule="atLeast"/>
              <w:ind w:right="-90"/>
              <w:rPr>
                <w:rFonts w:cs="Times New Roman"/>
                <w:szCs w:val="22"/>
              </w:rPr>
            </w:pPr>
          </w:p>
        </w:tc>
        <w:tc>
          <w:tcPr>
            <w:tcW w:w="1166" w:type="dxa"/>
            <w:tcBorders>
              <w:top w:val="single" w:sz="4" w:space="0" w:color="auto"/>
            </w:tcBorders>
          </w:tcPr>
          <w:p w14:paraId="668B642C" w14:textId="77777777" w:rsidR="00A27B93" w:rsidRPr="00011BD3" w:rsidRDefault="00A27B93" w:rsidP="00A27B93">
            <w:pPr>
              <w:jc w:val="right"/>
              <w:rPr>
                <w:rFonts w:cs="Times New Roman"/>
                <w:szCs w:val="22"/>
              </w:rPr>
            </w:pPr>
          </w:p>
        </w:tc>
        <w:tc>
          <w:tcPr>
            <w:tcW w:w="180" w:type="dxa"/>
          </w:tcPr>
          <w:p w14:paraId="0C8EE872" w14:textId="77777777" w:rsidR="00A27B93" w:rsidRPr="00011BD3" w:rsidRDefault="00A27B93" w:rsidP="00A27B93">
            <w:pPr>
              <w:pStyle w:val="acctfourfigures"/>
              <w:tabs>
                <w:tab w:val="clear" w:pos="765"/>
                <w:tab w:val="decimal" w:pos="877"/>
              </w:tabs>
              <w:spacing w:line="240" w:lineRule="atLeast"/>
              <w:ind w:right="-90"/>
              <w:rPr>
                <w:rFonts w:cs="Times New Roman"/>
                <w:szCs w:val="22"/>
              </w:rPr>
            </w:pPr>
          </w:p>
        </w:tc>
        <w:tc>
          <w:tcPr>
            <w:tcW w:w="1170" w:type="dxa"/>
            <w:tcBorders>
              <w:top w:val="single" w:sz="4" w:space="0" w:color="auto"/>
            </w:tcBorders>
          </w:tcPr>
          <w:p w14:paraId="61780593" w14:textId="77777777" w:rsidR="00A27B93" w:rsidRPr="00011BD3" w:rsidRDefault="00A27B93" w:rsidP="00A27B93">
            <w:pPr>
              <w:jc w:val="center"/>
              <w:rPr>
                <w:rFonts w:cs="Times New Roman"/>
                <w:szCs w:val="22"/>
              </w:rPr>
            </w:pPr>
          </w:p>
        </w:tc>
        <w:tc>
          <w:tcPr>
            <w:tcW w:w="180" w:type="dxa"/>
          </w:tcPr>
          <w:p w14:paraId="547AC007" w14:textId="77777777" w:rsidR="00A27B93" w:rsidRPr="00011BD3" w:rsidRDefault="00A27B93" w:rsidP="00A27B93">
            <w:pPr>
              <w:tabs>
                <w:tab w:val="decimal" w:pos="900"/>
              </w:tabs>
              <w:ind w:left="-115" w:right="-72"/>
              <w:rPr>
                <w:rFonts w:cs="Times New Roman"/>
                <w:szCs w:val="22"/>
              </w:rPr>
            </w:pPr>
          </w:p>
        </w:tc>
        <w:tc>
          <w:tcPr>
            <w:tcW w:w="1260" w:type="dxa"/>
            <w:tcBorders>
              <w:top w:val="single" w:sz="4" w:space="0" w:color="auto"/>
            </w:tcBorders>
          </w:tcPr>
          <w:p w14:paraId="0425AE67" w14:textId="77777777" w:rsidR="00A27B93" w:rsidRPr="00011BD3" w:rsidRDefault="00A27B93" w:rsidP="00A27B93">
            <w:pPr>
              <w:jc w:val="center"/>
              <w:rPr>
                <w:rFonts w:cs="Times New Roman"/>
                <w:szCs w:val="22"/>
              </w:rPr>
            </w:pPr>
          </w:p>
        </w:tc>
      </w:tr>
      <w:tr w:rsidR="00A27B93" w:rsidRPr="003F28D6" w14:paraId="18764881" w14:textId="77777777" w:rsidTr="00A27B93">
        <w:trPr>
          <w:cantSplit/>
        </w:trPr>
        <w:tc>
          <w:tcPr>
            <w:tcW w:w="4061" w:type="dxa"/>
          </w:tcPr>
          <w:p w14:paraId="07C6CC20" w14:textId="77777777" w:rsidR="00A27B93" w:rsidRPr="003F28D6" w:rsidRDefault="00A27B93" w:rsidP="00A27B93">
            <w:pPr>
              <w:spacing w:line="240" w:lineRule="atLeast"/>
              <w:ind w:right="-349"/>
              <w:rPr>
                <w:rFonts w:cs="Times New Roman"/>
                <w:szCs w:val="22"/>
              </w:rPr>
            </w:pPr>
            <w:r w:rsidRPr="003F28D6">
              <w:rPr>
                <w:rFonts w:cs="Times New Roman"/>
                <w:szCs w:val="22"/>
              </w:rPr>
              <w:t xml:space="preserve">     Short-term benefits</w:t>
            </w:r>
          </w:p>
        </w:tc>
        <w:tc>
          <w:tcPr>
            <w:tcW w:w="1080" w:type="dxa"/>
          </w:tcPr>
          <w:p w14:paraId="70919135" w14:textId="215FF235" w:rsidR="00A27B93" w:rsidRPr="00011BD3" w:rsidRDefault="00A27B93" w:rsidP="00A27B93">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27,106</w:t>
            </w:r>
          </w:p>
        </w:tc>
        <w:tc>
          <w:tcPr>
            <w:tcW w:w="184" w:type="dxa"/>
          </w:tcPr>
          <w:p w14:paraId="1B7C9731" w14:textId="77777777" w:rsidR="00A27B93" w:rsidRPr="00011BD3" w:rsidRDefault="00A27B93" w:rsidP="00A27B93">
            <w:pPr>
              <w:pStyle w:val="acctfourfigures"/>
              <w:tabs>
                <w:tab w:val="clear" w:pos="765"/>
                <w:tab w:val="decimal" w:pos="855"/>
              </w:tabs>
              <w:spacing w:line="240" w:lineRule="atLeast"/>
              <w:ind w:left="-108"/>
              <w:jc w:val="right"/>
              <w:rPr>
                <w:rFonts w:cs="Times New Roman"/>
                <w:szCs w:val="22"/>
                <w:lang w:val="en-US" w:bidi="th-TH"/>
              </w:rPr>
            </w:pPr>
          </w:p>
        </w:tc>
        <w:tc>
          <w:tcPr>
            <w:tcW w:w="1166" w:type="dxa"/>
          </w:tcPr>
          <w:p w14:paraId="15C0ECE0" w14:textId="2A6815C8" w:rsidR="00A27B93" w:rsidRPr="00EB6819" w:rsidRDefault="00A27B93" w:rsidP="00A27B93">
            <w:pPr>
              <w:pStyle w:val="acctfourfigures"/>
              <w:spacing w:line="240" w:lineRule="atLeast"/>
              <w:ind w:right="100"/>
              <w:jc w:val="right"/>
              <w:rPr>
                <w:rFonts w:cs="Times New Roman"/>
                <w:szCs w:val="22"/>
                <w:lang w:val="en-US" w:bidi="th-TH"/>
              </w:rPr>
            </w:pPr>
            <w:r>
              <w:rPr>
                <w:rFonts w:cs="Times New Roman"/>
                <w:szCs w:val="22"/>
                <w:lang w:val="en-US" w:bidi="th-TH"/>
              </w:rPr>
              <w:t>51,296</w:t>
            </w:r>
          </w:p>
        </w:tc>
        <w:tc>
          <w:tcPr>
            <w:tcW w:w="180" w:type="dxa"/>
          </w:tcPr>
          <w:p w14:paraId="254BF816" w14:textId="77777777" w:rsidR="00A27B93" w:rsidRPr="00011BD3" w:rsidRDefault="00A27B93" w:rsidP="00A27B93">
            <w:pPr>
              <w:pStyle w:val="acctfourfigures"/>
              <w:tabs>
                <w:tab w:val="clear" w:pos="765"/>
                <w:tab w:val="decimal" w:pos="855"/>
              </w:tabs>
              <w:spacing w:line="240" w:lineRule="atLeast"/>
              <w:ind w:left="-108"/>
              <w:jc w:val="right"/>
              <w:rPr>
                <w:rFonts w:cs="Times New Roman"/>
                <w:szCs w:val="22"/>
                <w:lang w:val="en-US" w:bidi="th-TH"/>
              </w:rPr>
            </w:pPr>
          </w:p>
        </w:tc>
        <w:tc>
          <w:tcPr>
            <w:tcW w:w="1170" w:type="dxa"/>
          </w:tcPr>
          <w:p w14:paraId="6E792BFF" w14:textId="15173E4F" w:rsidR="00A27B93" w:rsidRPr="00011BD3" w:rsidRDefault="00A27B93" w:rsidP="00A27B93">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10,547</w:t>
            </w:r>
          </w:p>
        </w:tc>
        <w:tc>
          <w:tcPr>
            <w:tcW w:w="180" w:type="dxa"/>
          </w:tcPr>
          <w:p w14:paraId="3999C4D5" w14:textId="77777777" w:rsidR="00A27B93" w:rsidRPr="00011BD3" w:rsidRDefault="00A27B93" w:rsidP="00A27B93">
            <w:pPr>
              <w:pStyle w:val="acctfourfigures"/>
              <w:tabs>
                <w:tab w:val="clear" w:pos="765"/>
                <w:tab w:val="decimal" w:pos="855"/>
              </w:tabs>
              <w:spacing w:line="240" w:lineRule="atLeast"/>
              <w:ind w:left="-108"/>
              <w:jc w:val="right"/>
              <w:rPr>
                <w:rFonts w:cs="Times New Roman"/>
                <w:szCs w:val="22"/>
                <w:lang w:val="en-US" w:bidi="th-TH"/>
              </w:rPr>
            </w:pPr>
          </w:p>
        </w:tc>
        <w:tc>
          <w:tcPr>
            <w:tcW w:w="1260" w:type="dxa"/>
          </w:tcPr>
          <w:p w14:paraId="5B20E822" w14:textId="7CBEEFC2" w:rsidR="00A27B93" w:rsidRPr="00EB6819" w:rsidRDefault="00A27B93" w:rsidP="00A27B93">
            <w:pPr>
              <w:ind w:right="100"/>
              <w:jc w:val="right"/>
              <w:rPr>
                <w:rFonts w:cs="Times New Roman"/>
                <w:szCs w:val="22"/>
                <w:lang w:val="en-US" w:bidi="th-TH"/>
              </w:rPr>
            </w:pPr>
            <w:r>
              <w:rPr>
                <w:rFonts w:cs="Times New Roman"/>
                <w:szCs w:val="22"/>
                <w:lang w:val="en-US" w:bidi="th-TH"/>
              </w:rPr>
              <w:t>8,007</w:t>
            </w:r>
          </w:p>
        </w:tc>
      </w:tr>
      <w:tr w:rsidR="00A27B93" w:rsidRPr="003F28D6" w14:paraId="69A4A84F" w14:textId="77777777" w:rsidTr="00A27B93">
        <w:trPr>
          <w:cantSplit/>
          <w:trHeight w:val="252"/>
        </w:trPr>
        <w:tc>
          <w:tcPr>
            <w:tcW w:w="4061" w:type="dxa"/>
          </w:tcPr>
          <w:p w14:paraId="0CC842C6" w14:textId="77777777" w:rsidR="00A27B93" w:rsidRPr="003F28D6" w:rsidRDefault="00A27B93" w:rsidP="00A27B93">
            <w:pPr>
              <w:spacing w:line="240" w:lineRule="atLeast"/>
              <w:rPr>
                <w:rFonts w:cs="Times New Roman"/>
                <w:szCs w:val="22"/>
              </w:rPr>
            </w:pPr>
            <w:r w:rsidRPr="003F28D6">
              <w:rPr>
                <w:rFonts w:cs="Times New Roman"/>
                <w:szCs w:val="22"/>
              </w:rPr>
              <w:t xml:space="preserve">     Post-employment benefits</w:t>
            </w:r>
          </w:p>
        </w:tc>
        <w:tc>
          <w:tcPr>
            <w:tcW w:w="1080" w:type="dxa"/>
          </w:tcPr>
          <w:p w14:paraId="79B66B76" w14:textId="59FB29BC" w:rsidR="00A27B93" w:rsidRPr="00011BD3" w:rsidRDefault="00A27B93" w:rsidP="00A27B93">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1,315</w:t>
            </w:r>
          </w:p>
        </w:tc>
        <w:tc>
          <w:tcPr>
            <w:tcW w:w="184" w:type="dxa"/>
          </w:tcPr>
          <w:p w14:paraId="66457D49" w14:textId="77777777" w:rsidR="00A27B93" w:rsidRPr="00011BD3" w:rsidRDefault="00A27B93" w:rsidP="00A27B93">
            <w:pPr>
              <w:pStyle w:val="acctfourfigures"/>
              <w:tabs>
                <w:tab w:val="clear" w:pos="765"/>
                <w:tab w:val="decimal" w:pos="855"/>
              </w:tabs>
              <w:spacing w:line="240" w:lineRule="atLeast"/>
              <w:ind w:left="-108"/>
              <w:jc w:val="right"/>
              <w:rPr>
                <w:rFonts w:cs="Times New Roman"/>
                <w:szCs w:val="22"/>
                <w:lang w:val="en-US" w:bidi="th-TH"/>
              </w:rPr>
            </w:pPr>
          </w:p>
        </w:tc>
        <w:tc>
          <w:tcPr>
            <w:tcW w:w="1166" w:type="dxa"/>
          </w:tcPr>
          <w:p w14:paraId="12E43742" w14:textId="2175B36F" w:rsidR="00A27B93" w:rsidRPr="00EB6819" w:rsidRDefault="00A27B93" w:rsidP="00A27B93">
            <w:pPr>
              <w:pStyle w:val="acctfourfigures"/>
              <w:spacing w:line="240" w:lineRule="atLeast"/>
              <w:ind w:right="100"/>
              <w:jc w:val="right"/>
              <w:rPr>
                <w:rFonts w:cs="Times New Roman"/>
                <w:szCs w:val="22"/>
                <w:lang w:val="en-US" w:bidi="th-TH"/>
              </w:rPr>
            </w:pPr>
            <w:r>
              <w:rPr>
                <w:rFonts w:cs="Times New Roman"/>
                <w:szCs w:val="22"/>
                <w:lang w:val="en-US" w:bidi="th-TH"/>
              </w:rPr>
              <w:t>3,707</w:t>
            </w:r>
          </w:p>
        </w:tc>
        <w:tc>
          <w:tcPr>
            <w:tcW w:w="180" w:type="dxa"/>
          </w:tcPr>
          <w:p w14:paraId="58289B5E" w14:textId="77777777" w:rsidR="00A27B93" w:rsidRPr="00011BD3" w:rsidRDefault="00A27B93" w:rsidP="00A27B93">
            <w:pPr>
              <w:pStyle w:val="acctfourfigures"/>
              <w:tabs>
                <w:tab w:val="clear" w:pos="765"/>
                <w:tab w:val="decimal" w:pos="846"/>
              </w:tabs>
              <w:spacing w:line="240" w:lineRule="atLeast"/>
              <w:ind w:left="-108"/>
              <w:jc w:val="right"/>
              <w:rPr>
                <w:rFonts w:cs="Times New Roman"/>
                <w:szCs w:val="22"/>
                <w:lang w:val="en-US" w:bidi="th-TH"/>
              </w:rPr>
            </w:pPr>
          </w:p>
        </w:tc>
        <w:tc>
          <w:tcPr>
            <w:tcW w:w="1170" w:type="dxa"/>
          </w:tcPr>
          <w:p w14:paraId="28DD4E6D" w14:textId="1EEB59B5" w:rsidR="00A27B93" w:rsidRPr="00011BD3" w:rsidRDefault="00A27B93" w:rsidP="00A27B93">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548</w:t>
            </w:r>
          </w:p>
        </w:tc>
        <w:tc>
          <w:tcPr>
            <w:tcW w:w="180" w:type="dxa"/>
          </w:tcPr>
          <w:p w14:paraId="4D1666F1" w14:textId="77777777" w:rsidR="00A27B93" w:rsidRPr="00011BD3" w:rsidRDefault="00A27B93" w:rsidP="00A27B93">
            <w:pPr>
              <w:pStyle w:val="acctfourfigures"/>
              <w:tabs>
                <w:tab w:val="clear" w:pos="765"/>
                <w:tab w:val="decimal" w:pos="846"/>
              </w:tabs>
              <w:spacing w:line="240" w:lineRule="atLeast"/>
              <w:ind w:left="-108"/>
              <w:jc w:val="right"/>
              <w:rPr>
                <w:rFonts w:cs="Times New Roman"/>
                <w:szCs w:val="22"/>
                <w:lang w:val="en-US" w:bidi="th-TH"/>
              </w:rPr>
            </w:pPr>
          </w:p>
        </w:tc>
        <w:tc>
          <w:tcPr>
            <w:tcW w:w="1260" w:type="dxa"/>
          </w:tcPr>
          <w:p w14:paraId="6F77FFFE" w14:textId="70F99BA5" w:rsidR="00A27B93" w:rsidRPr="00EB6819" w:rsidRDefault="00A27B93" w:rsidP="00A27B93">
            <w:pPr>
              <w:pStyle w:val="acctfourfigures"/>
              <w:tabs>
                <w:tab w:val="clear" w:pos="765"/>
                <w:tab w:val="decimal" w:pos="855"/>
              </w:tabs>
              <w:spacing w:line="240" w:lineRule="atLeast"/>
              <w:ind w:left="-108" w:right="100"/>
              <w:jc w:val="right"/>
              <w:rPr>
                <w:rFonts w:cs="Times New Roman"/>
                <w:szCs w:val="22"/>
                <w:lang w:val="en-US" w:bidi="th-TH"/>
              </w:rPr>
            </w:pPr>
            <w:r>
              <w:rPr>
                <w:rFonts w:cs="Times New Roman"/>
                <w:szCs w:val="22"/>
                <w:lang w:val="en-US" w:bidi="th-TH"/>
              </w:rPr>
              <w:t>601</w:t>
            </w:r>
          </w:p>
        </w:tc>
      </w:tr>
      <w:tr w:rsidR="00A27B93" w:rsidRPr="00A85C28" w14:paraId="20CC93B4" w14:textId="77777777" w:rsidTr="00A27B93">
        <w:trPr>
          <w:cantSplit/>
          <w:trHeight w:val="252"/>
        </w:trPr>
        <w:tc>
          <w:tcPr>
            <w:tcW w:w="4061" w:type="dxa"/>
          </w:tcPr>
          <w:p w14:paraId="6CD9D469" w14:textId="77777777" w:rsidR="00A27B93" w:rsidRPr="00156634" w:rsidRDefault="00A27B93" w:rsidP="00A27B93">
            <w:pPr>
              <w:spacing w:line="240" w:lineRule="atLeast"/>
              <w:ind w:right="-349"/>
              <w:rPr>
                <w:rFonts w:cs="Times New Roman"/>
                <w:szCs w:val="22"/>
              </w:rPr>
            </w:pPr>
            <w:r w:rsidRPr="00156634">
              <w:rPr>
                <w:rFonts w:cs="Times New Roman"/>
                <w:szCs w:val="22"/>
              </w:rPr>
              <w:t xml:space="preserve">     Other long-term benefits</w:t>
            </w:r>
          </w:p>
        </w:tc>
        <w:tc>
          <w:tcPr>
            <w:tcW w:w="1080" w:type="dxa"/>
            <w:tcBorders>
              <w:bottom w:val="single" w:sz="4" w:space="0" w:color="auto"/>
            </w:tcBorders>
          </w:tcPr>
          <w:p w14:paraId="7BB6A7B1" w14:textId="351720F2" w:rsidR="00A27B93" w:rsidRPr="00A85C28" w:rsidRDefault="00A27B93" w:rsidP="00A27B93">
            <w:pPr>
              <w:pStyle w:val="acctfourfigures"/>
              <w:tabs>
                <w:tab w:val="clear" w:pos="765"/>
                <w:tab w:val="decimal" w:pos="282"/>
              </w:tabs>
              <w:spacing w:line="240" w:lineRule="atLeast"/>
              <w:ind w:left="-108"/>
              <w:jc w:val="center"/>
              <w:rPr>
                <w:rFonts w:cs="Times New Roman"/>
                <w:b/>
                <w:bCs/>
                <w:szCs w:val="22"/>
                <w:lang w:val="en-US" w:bidi="th-TH"/>
              </w:rPr>
            </w:pPr>
            <w:r w:rsidRPr="00A85C28">
              <w:rPr>
                <w:rFonts w:cs="Times New Roman"/>
                <w:b/>
                <w:bCs/>
                <w:szCs w:val="22"/>
              </w:rPr>
              <w:t>-</w:t>
            </w:r>
          </w:p>
        </w:tc>
        <w:tc>
          <w:tcPr>
            <w:tcW w:w="184" w:type="dxa"/>
          </w:tcPr>
          <w:p w14:paraId="294C32B4" w14:textId="77777777" w:rsidR="00A27B93" w:rsidRPr="00011BD3" w:rsidRDefault="00A27B93" w:rsidP="00A27B93">
            <w:pPr>
              <w:pStyle w:val="acctfourfigures"/>
              <w:tabs>
                <w:tab w:val="clear" w:pos="765"/>
                <w:tab w:val="decimal" w:pos="855"/>
              </w:tabs>
              <w:spacing w:line="240" w:lineRule="atLeast"/>
              <w:ind w:left="-108"/>
              <w:jc w:val="right"/>
              <w:rPr>
                <w:rFonts w:cs="Times New Roman"/>
                <w:szCs w:val="22"/>
                <w:lang w:val="en-US" w:bidi="th-TH"/>
              </w:rPr>
            </w:pPr>
          </w:p>
        </w:tc>
        <w:tc>
          <w:tcPr>
            <w:tcW w:w="1166" w:type="dxa"/>
            <w:tcBorders>
              <w:bottom w:val="single" w:sz="4" w:space="0" w:color="auto"/>
            </w:tcBorders>
          </w:tcPr>
          <w:p w14:paraId="6B41F18A" w14:textId="09A857A1" w:rsidR="00A27B93" w:rsidRPr="00EB6819" w:rsidRDefault="00A27B93" w:rsidP="00A27B93">
            <w:pPr>
              <w:pStyle w:val="acctfourfigures"/>
              <w:spacing w:line="240" w:lineRule="atLeast"/>
              <w:ind w:right="100"/>
              <w:jc w:val="right"/>
              <w:rPr>
                <w:rFonts w:cs="Times New Roman"/>
                <w:szCs w:val="22"/>
                <w:lang w:val="en-US" w:bidi="th-TH"/>
              </w:rPr>
            </w:pPr>
            <w:r>
              <w:rPr>
                <w:rFonts w:cs="Times New Roman"/>
                <w:szCs w:val="22"/>
                <w:lang w:val="en-US" w:bidi="th-TH"/>
              </w:rPr>
              <w:t>3</w:t>
            </w:r>
          </w:p>
        </w:tc>
        <w:tc>
          <w:tcPr>
            <w:tcW w:w="180" w:type="dxa"/>
          </w:tcPr>
          <w:p w14:paraId="5BDC2647" w14:textId="77777777" w:rsidR="00A27B93" w:rsidRPr="00011BD3" w:rsidRDefault="00A27B93" w:rsidP="00A27B93">
            <w:pPr>
              <w:pStyle w:val="acctfourfigures"/>
              <w:tabs>
                <w:tab w:val="clear" w:pos="765"/>
                <w:tab w:val="decimal" w:pos="846"/>
              </w:tabs>
              <w:spacing w:line="240" w:lineRule="atLeast"/>
              <w:ind w:left="-108"/>
              <w:jc w:val="right"/>
              <w:rPr>
                <w:rFonts w:cs="Times New Roman"/>
                <w:szCs w:val="22"/>
                <w:lang w:val="en-US" w:bidi="th-TH"/>
              </w:rPr>
            </w:pPr>
          </w:p>
        </w:tc>
        <w:tc>
          <w:tcPr>
            <w:tcW w:w="1170" w:type="dxa"/>
            <w:tcBorders>
              <w:bottom w:val="single" w:sz="4" w:space="0" w:color="auto"/>
            </w:tcBorders>
          </w:tcPr>
          <w:p w14:paraId="27B56868" w14:textId="539799A3" w:rsidR="00A27B93" w:rsidRPr="00A85C28" w:rsidRDefault="00A27B93" w:rsidP="00A27B93">
            <w:pPr>
              <w:jc w:val="center"/>
              <w:rPr>
                <w:rFonts w:cs="Times New Roman"/>
                <w:b/>
                <w:bCs/>
                <w:szCs w:val="22"/>
              </w:rPr>
            </w:pPr>
            <w:r w:rsidRPr="00A85C28">
              <w:rPr>
                <w:rFonts w:cs="Times New Roman"/>
                <w:b/>
                <w:bCs/>
                <w:szCs w:val="22"/>
              </w:rPr>
              <w:t>-</w:t>
            </w:r>
          </w:p>
        </w:tc>
        <w:tc>
          <w:tcPr>
            <w:tcW w:w="180" w:type="dxa"/>
          </w:tcPr>
          <w:p w14:paraId="757325DC" w14:textId="77777777" w:rsidR="00A27B93" w:rsidRPr="00A85C28" w:rsidRDefault="00A27B93" w:rsidP="00A27B93">
            <w:pPr>
              <w:pStyle w:val="acctfourfigures"/>
              <w:tabs>
                <w:tab w:val="clear" w:pos="765"/>
                <w:tab w:val="decimal" w:pos="846"/>
              </w:tabs>
              <w:spacing w:line="240" w:lineRule="atLeast"/>
              <w:ind w:left="-108"/>
              <w:jc w:val="right"/>
              <w:rPr>
                <w:rFonts w:cs="Times New Roman"/>
                <w:b/>
                <w:bCs/>
                <w:szCs w:val="22"/>
                <w:lang w:val="en-US" w:bidi="th-TH"/>
              </w:rPr>
            </w:pPr>
          </w:p>
        </w:tc>
        <w:tc>
          <w:tcPr>
            <w:tcW w:w="1260" w:type="dxa"/>
            <w:tcBorders>
              <w:bottom w:val="single" w:sz="4" w:space="0" w:color="auto"/>
            </w:tcBorders>
          </w:tcPr>
          <w:p w14:paraId="5D805F15" w14:textId="3134491E" w:rsidR="00A27B93" w:rsidRPr="00A85C28" w:rsidRDefault="00A27B93" w:rsidP="00A27B93">
            <w:pPr>
              <w:pStyle w:val="acctfourfigures"/>
              <w:tabs>
                <w:tab w:val="clear" w:pos="765"/>
                <w:tab w:val="decimal" w:pos="463"/>
              </w:tabs>
              <w:spacing w:line="240" w:lineRule="atLeast"/>
              <w:ind w:left="-108" w:right="370"/>
              <w:jc w:val="center"/>
              <w:rPr>
                <w:rFonts w:cs="Times New Roman"/>
                <w:b/>
                <w:bCs/>
                <w:szCs w:val="22"/>
                <w:lang w:val="en-US" w:bidi="th-TH"/>
              </w:rPr>
            </w:pPr>
            <w:r w:rsidRPr="00A85C28">
              <w:rPr>
                <w:rFonts w:cs="Times New Roman"/>
                <w:b/>
                <w:bCs/>
                <w:szCs w:val="22"/>
              </w:rPr>
              <w:t>-</w:t>
            </w:r>
          </w:p>
        </w:tc>
      </w:tr>
      <w:tr w:rsidR="00A27B93" w:rsidRPr="003F28D6" w14:paraId="0412FE9E" w14:textId="77777777" w:rsidTr="00A27B93">
        <w:trPr>
          <w:cantSplit/>
          <w:trHeight w:val="252"/>
        </w:trPr>
        <w:tc>
          <w:tcPr>
            <w:tcW w:w="4061" w:type="dxa"/>
          </w:tcPr>
          <w:p w14:paraId="634B2985" w14:textId="77777777" w:rsidR="00A27B93" w:rsidRPr="00156634" w:rsidRDefault="00A27B93" w:rsidP="00A27B93">
            <w:pPr>
              <w:spacing w:line="240" w:lineRule="atLeast"/>
              <w:ind w:right="-349"/>
              <w:rPr>
                <w:rFonts w:cs="Times New Roman"/>
                <w:szCs w:val="22"/>
              </w:rPr>
            </w:pPr>
            <w:r w:rsidRPr="003F28D6">
              <w:rPr>
                <w:rFonts w:cs="Times New Roman"/>
                <w:b/>
                <w:bCs/>
                <w:szCs w:val="22"/>
              </w:rPr>
              <w:t>Total key management personnel</w:t>
            </w:r>
          </w:p>
        </w:tc>
        <w:tc>
          <w:tcPr>
            <w:tcW w:w="1080" w:type="dxa"/>
            <w:tcBorders>
              <w:top w:val="single" w:sz="4" w:space="0" w:color="auto"/>
            </w:tcBorders>
          </w:tcPr>
          <w:p w14:paraId="5584B7F2" w14:textId="77777777" w:rsidR="00A27B93" w:rsidRDefault="00A27B93" w:rsidP="00A27B93">
            <w:pPr>
              <w:pStyle w:val="acctfourfigures"/>
              <w:tabs>
                <w:tab w:val="clear" w:pos="765"/>
                <w:tab w:val="decimal" w:pos="855"/>
              </w:tabs>
              <w:spacing w:line="240" w:lineRule="atLeast"/>
              <w:ind w:left="-108"/>
              <w:jc w:val="right"/>
              <w:rPr>
                <w:rFonts w:cs="Times New Roman"/>
                <w:szCs w:val="22"/>
                <w:lang w:val="en-US" w:bidi="th-TH"/>
              </w:rPr>
            </w:pPr>
          </w:p>
        </w:tc>
        <w:tc>
          <w:tcPr>
            <w:tcW w:w="184" w:type="dxa"/>
          </w:tcPr>
          <w:p w14:paraId="5F919694" w14:textId="77777777" w:rsidR="00A27B93" w:rsidRPr="00011BD3" w:rsidRDefault="00A27B93" w:rsidP="00A27B93">
            <w:pPr>
              <w:pStyle w:val="acctfourfigures"/>
              <w:tabs>
                <w:tab w:val="clear" w:pos="765"/>
                <w:tab w:val="decimal" w:pos="855"/>
              </w:tabs>
              <w:spacing w:line="240" w:lineRule="atLeast"/>
              <w:ind w:left="-108"/>
              <w:jc w:val="right"/>
              <w:rPr>
                <w:rFonts w:cs="Times New Roman"/>
                <w:szCs w:val="22"/>
                <w:lang w:val="en-US" w:bidi="th-TH"/>
              </w:rPr>
            </w:pPr>
          </w:p>
        </w:tc>
        <w:tc>
          <w:tcPr>
            <w:tcW w:w="1166" w:type="dxa"/>
            <w:tcBorders>
              <w:top w:val="single" w:sz="4" w:space="0" w:color="auto"/>
            </w:tcBorders>
          </w:tcPr>
          <w:p w14:paraId="6F4A9988" w14:textId="77777777" w:rsidR="00A27B93" w:rsidRPr="00011BD3" w:rsidRDefault="00A27B93" w:rsidP="00A27B93">
            <w:pPr>
              <w:pStyle w:val="acctfourfigures"/>
              <w:tabs>
                <w:tab w:val="clear" w:pos="765"/>
                <w:tab w:val="decimal" w:pos="855"/>
              </w:tabs>
              <w:spacing w:line="240" w:lineRule="atLeast"/>
              <w:ind w:left="-108"/>
              <w:jc w:val="right"/>
              <w:rPr>
                <w:rFonts w:cs="Times New Roman"/>
                <w:szCs w:val="22"/>
                <w:lang w:val="en-US" w:bidi="th-TH"/>
              </w:rPr>
            </w:pPr>
          </w:p>
        </w:tc>
        <w:tc>
          <w:tcPr>
            <w:tcW w:w="180" w:type="dxa"/>
          </w:tcPr>
          <w:p w14:paraId="1BF0FA95" w14:textId="77777777" w:rsidR="00A27B93" w:rsidRPr="00011BD3" w:rsidRDefault="00A27B93" w:rsidP="00A27B93">
            <w:pPr>
              <w:pStyle w:val="acctfourfigures"/>
              <w:tabs>
                <w:tab w:val="clear" w:pos="765"/>
                <w:tab w:val="decimal" w:pos="846"/>
              </w:tabs>
              <w:spacing w:line="240" w:lineRule="atLeast"/>
              <w:ind w:left="-108"/>
              <w:jc w:val="right"/>
              <w:rPr>
                <w:rFonts w:cs="Times New Roman"/>
                <w:szCs w:val="22"/>
                <w:lang w:val="en-US" w:bidi="th-TH"/>
              </w:rPr>
            </w:pPr>
          </w:p>
        </w:tc>
        <w:tc>
          <w:tcPr>
            <w:tcW w:w="1170" w:type="dxa"/>
            <w:tcBorders>
              <w:top w:val="single" w:sz="4" w:space="0" w:color="auto"/>
            </w:tcBorders>
          </w:tcPr>
          <w:p w14:paraId="06C9E97E" w14:textId="77777777" w:rsidR="00A27B93" w:rsidRPr="00E1174F" w:rsidRDefault="00A27B93" w:rsidP="00A27B93">
            <w:pPr>
              <w:pStyle w:val="acctfourfigures"/>
              <w:tabs>
                <w:tab w:val="clear" w:pos="765"/>
                <w:tab w:val="decimal" w:pos="640"/>
              </w:tabs>
              <w:spacing w:line="240" w:lineRule="atLeast"/>
              <w:rPr>
                <w:rFonts w:cs="Times New Roman"/>
                <w:szCs w:val="22"/>
              </w:rPr>
            </w:pPr>
          </w:p>
        </w:tc>
        <w:tc>
          <w:tcPr>
            <w:tcW w:w="180" w:type="dxa"/>
          </w:tcPr>
          <w:p w14:paraId="0B0F4591" w14:textId="77777777" w:rsidR="00A27B93" w:rsidRPr="00011BD3" w:rsidRDefault="00A27B93" w:rsidP="00A27B93">
            <w:pPr>
              <w:pStyle w:val="acctfourfigures"/>
              <w:tabs>
                <w:tab w:val="clear" w:pos="765"/>
                <w:tab w:val="decimal" w:pos="846"/>
              </w:tabs>
              <w:spacing w:line="240" w:lineRule="atLeast"/>
              <w:ind w:left="-108"/>
              <w:jc w:val="right"/>
              <w:rPr>
                <w:rFonts w:cs="Times New Roman"/>
                <w:szCs w:val="22"/>
                <w:lang w:val="en-US" w:bidi="th-TH"/>
              </w:rPr>
            </w:pPr>
          </w:p>
        </w:tc>
        <w:tc>
          <w:tcPr>
            <w:tcW w:w="1260" w:type="dxa"/>
            <w:tcBorders>
              <w:top w:val="single" w:sz="4" w:space="0" w:color="auto"/>
            </w:tcBorders>
          </w:tcPr>
          <w:p w14:paraId="63EC8764" w14:textId="77777777" w:rsidR="00A27B93" w:rsidRPr="00011BD3" w:rsidRDefault="00A27B93" w:rsidP="00A27B93">
            <w:pPr>
              <w:pStyle w:val="acctfourfigures"/>
              <w:tabs>
                <w:tab w:val="clear" w:pos="765"/>
                <w:tab w:val="decimal" w:pos="855"/>
              </w:tabs>
              <w:spacing w:line="240" w:lineRule="atLeast"/>
              <w:ind w:left="-108"/>
              <w:jc w:val="right"/>
              <w:rPr>
                <w:rFonts w:cs="Times New Roman"/>
                <w:szCs w:val="22"/>
                <w:lang w:val="en-US" w:bidi="th-TH"/>
              </w:rPr>
            </w:pPr>
          </w:p>
        </w:tc>
      </w:tr>
      <w:tr w:rsidR="00A27B93" w:rsidRPr="003F28D6" w14:paraId="10DA05B7" w14:textId="77777777" w:rsidTr="00A27B93">
        <w:trPr>
          <w:cantSplit/>
        </w:trPr>
        <w:tc>
          <w:tcPr>
            <w:tcW w:w="4061" w:type="dxa"/>
          </w:tcPr>
          <w:p w14:paraId="67BEAD77" w14:textId="77777777" w:rsidR="00A27B93" w:rsidRPr="00A03C56" w:rsidRDefault="00A27B93" w:rsidP="00A27B93">
            <w:pPr>
              <w:pStyle w:val="acctfourfigures"/>
              <w:tabs>
                <w:tab w:val="clear" w:pos="765"/>
                <w:tab w:val="decimal" w:pos="877"/>
              </w:tabs>
              <w:spacing w:line="240" w:lineRule="atLeast"/>
              <w:ind w:right="-90"/>
              <w:rPr>
                <w:rFonts w:cs="Times New Roman"/>
                <w:b/>
                <w:bCs/>
                <w:szCs w:val="22"/>
              </w:rPr>
            </w:pPr>
            <w:r>
              <w:rPr>
                <w:rFonts w:cs="Times New Roman"/>
                <w:b/>
                <w:bCs/>
                <w:szCs w:val="22"/>
              </w:rPr>
              <w:t xml:space="preserve">     </w:t>
            </w:r>
            <w:r w:rsidRPr="00A03C56">
              <w:rPr>
                <w:rFonts w:cs="Times New Roman"/>
                <w:b/>
                <w:bCs/>
                <w:szCs w:val="22"/>
              </w:rPr>
              <w:t>compensation</w:t>
            </w:r>
          </w:p>
        </w:tc>
        <w:tc>
          <w:tcPr>
            <w:tcW w:w="1080" w:type="dxa"/>
            <w:tcBorders>
              <w:bottom w:val="double" w:sz="4" w:space="0" w:color="auto"/>
            </w:tcBorders>
          </w:tcPr>
          <w:p w14:paraId="1911A5AB" w14:textId="1A95B5DE" w:rsidR="00A27B93" w:rsidRPr="00011BD3" w:rsidRDefault="00A27B93" w:rsidP="00A27B93">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28,421</w:t>
            </w:r>
          </w:p>
        </w:tc>
        <w:tc>
          <w:tcPr>
            <w:tcW w:w="184" w:type="dxa"/>
          </w:tcPr>
          <w:p w14:paraId="550D5920" w14:textId="77777777" w:rsidR="00A27B93" w:rsidRPr="00011BD3" w:rsidRDefault="00A27B93" w:rsidP="00A27B93">
            <w:pPr>
              <w:pStyle w:val="acctfourfigures"/>
              <w:tabs>
                <w:tab w:val="clear" w:pos="765"/>
                <w:tab w:val="decimal" w:pos="846"/>
              </w:tabs>
              <w:spacing w:line="240" w:lineRule="atLeast"/>
              <w:ind w:left="-108"/>
              <w:jc w:val="right"/>
              <w:rPr>
                <w:rFonts w:cs="Times New Roman"/>
                <w:b/>
                <w:bCs/>
                <w:szCs w:val="22"/>
                <w:lang w:val="en-US" w:bidi="th-TH"/>
              </w:rPr>
            </w:pPr>
          </w:p>
        </w:tc>
        <w:tc>
          <w:tcPr>
            <w:tcW w:w="1166" w:type="dxa"/>
            <w:tcBorders>
              <w:bottom w:val="double" w:sz="4" w:space="0" w:color="auto"/>
            </w:tcBorders>
          </w:tcPr>
          <w:p w14:paraId="7C210FD1" w14:textId="33352375" w:rsidR="00A27B93" w:rsidRPr="00011BD3" w:rsidRDefault="00A27B93" w:rsidP="00A27B93">
            <w:pPr>
              <w:pStyle w:val="acctfourfigures"/>
              <w:tabs>
                <w:tab w:val="clear" w:pos="765"/>
                <w:tab w:val="decimal" w:pos="647"/>
              </w:tabs>
              <w:spacing w:line="240" w:lineRule="atLeast"/>
              <w:ind w:left="-108" w:right="97"/>
              <w:jc w:val="right"/>
              <w:rPr>
                <w:rFonts w:cs="Times New Roman"/>
                <w:b/>
                <w:bCs/>
                <w:szCs w:val="22"/>
                <w:lang w:val="en-US" w:bidi="th-TH"/>
              </w:rPr>
            </w:pPr>
            <w:r>
              <w:rPr>
                <w:rFonts w:cs="Times New Roman"/>
                <w:b/>
                <w:bCs/>
                <w:szCs w:val="22"/>
                <w:lang w:val="en-US" w:bidi="th-TH"/>
              </w:rPr>
              <w:t>55,006</w:t>
            </w:r>
          </w:p>
        </w:tc>
        <w:tc>
          <w:tcPr>
            <w:tcW w:w="180" w:type="dxa"/>
          </w:tcPr>
          <w:p w14:paraId="1B68B40C" w14:textId="77777777" w:rsidR="00A27B93" w:rsidRPr="00011BD3" w:rsidRDefault="00A27B93" w:rsidP="00A27B93">
            <w:pPr>
              <w:pStyle w:val="acctfourfigures"/>
              <w:tabs>
                <w:tab w:val="clear" w:pos="765"/>
                <w:tab w:val="decimal" w:pos="846"/>
              </w:tabs>
              <w:spacing w:line="240" w:lineRule="atLeast"/>
              <w:ind w:left="-108"/>
              <w:jc w:val="right"/>
              <w:rPr>
                <w:rFonts w:cs="Times New Roman"/>
                <w:b/>
                <w:bCs/>
                <w:szCs w:val="22"/>
                <w:lang w:val="en-US" w:bidi="th-TH"/>
              </w:rPr>
            </w:pPr>
          </w:p>
        </w:tc>
        <w:tc>
          <w:tcPr>
            <w:tcW w:w="1170" w:type="dxa"/>
            <w:tcBorders>
              <w:bottom w:val="double" w:sz="4" w:space="0" w:color="auto"/>
            </w:tcBorders>
          </w:tcPr>
          <w:p w14:paraId="1ACFF239" w14:textId="276316C2" w:rsidR="00A27B93" w:rsidRPr="00011BD3" w:rsidRDefault="00A27B93" w:rsidP="00A27B93">
            <w:pPr>
              <w:pStyle w:val="acctfourfigures"/>
              <w:tabs>
                <w:tab w:val="clear" w:pos="765"/>
                <w:tab w:val="decimal" w:pos="825"/>
              </w:tabs>
              <w:spacing w:line="240" w:lineRule="atLeast"/>
              <w:ind w:left="-108"/>
              <w:jc w:val="right"/>
              <w:rPr>
                <w:rFonts w:cs="Times New Roman"/>
                <w:b/>
                <w:bCs/>
                <w:szCs w:val="22"/>
                <w:lang w:val="en-US" w:bidi="th-TH"/>
              </w:rPr>
            </w:pPr>
            <w:r>
              <w:rPr>
                <w:rFonts w:cs="Times New Roman"/>
                <w:b/>
                <w:bCs/>
                <w:szCs w:val="22"/>
                <w:lang w:val="en-US" w:bidi="th-TH"/>
              </w:rPr>
              <w:t>11,095</w:t>
            </w:r>
          </w:p>
        </w:tc>
        <w:tc>
          <w:tcPr>
            <w:tcW w:w="180" w:type="dxa"/>
          </w:tcPr>
          <w:p w14:paraId="368C4196" w14:textId="77777777" w:rsidR="00A27B93" w:rsidRPr="00011BD3" w:rsidRDefault="00A27B93" w:rsidP="00A27B93">
            <w:pPr>
              <w:pStyle w:val="acctfourfigures"/>
              <w:tabs>
                <w:tab w:val="clear" w:pos="765"/>
                <w:tab w:val="decimal" w:pos="846"/>
              </w:tabs>
              <w:spacing w:line="240" w:lineRule="atLeast"/>
              <w:ind w:left="-108"/>
              <w:jc w:val="right"/>
              <w:rPr>
                <w:rFonts w:cs="Times New Roman"/>
                <w:b/>
                <w:bCs/>
                <w:szCs w:val="22"/>
                <w:lang w:val="en-US" w:bidi="th-TH"/>
              </w:rPr>
            </w:pPr>
          </w:p>
        </w:tc>
        <w:tc>
          <w:tcPr>
            <w:tcW w:w="1260" w:type="dxa"/>
            <w:tcBorders>
              <w:bottom w:val="double" w:sz="4" w:space="0" w:color="auto"/>
            </w:tcBorders>
          </w:tcPr>
          <w:p w14:paraId="3DBCD8E8" w14:textId="36BA8A5C" w:rsidR="00A27B93" w:rsidRPr="00011BD3" w:rsidRDefault="00A27B93" w:rsidP="00A27B93">
            <w:pPr>
              <w:pStyle w:val="acctfourfigures"/>
              <w:tabs>
                <w:tab w:val="clear" w:pos="765"/>
                <w:tab w:val="decimal" w:pos="855"/>
              </w:tabs>
              <w:spacing w:line="240" w:lineRule="atLeast"/>
              <w:ind w:left="-108" w:right="100"/>
              <w:jc w:val="right"/>
              <w:rPr>
                <w:rFonts w:cs="Times New Roman"/>
                <w:b/>
                <w:bCs/>
                <w:szCs w:val="22"/>
                <w:lang w:val="en-US" w:bidi="th-TH"/>
              </w:rPr>
            </w:pPr>
            <w:r>
              <w:rPr>
                <w:rFonts w:cs="Times New Roman"/>
                <w:b/>
                <w:bCs/>
                <w:szCs w:val="22"/>
                <w:lang w:val="en-US" w:bidi="th-TH"/>
              </w:rPr>
              <w:t>8,608</w:t>
            </w:r>
          </w:p>
        </w:tc>
      </w:tr>
    </w:tbl>
    <w:p w14:paraId="23C6B85A" w14:textId="58153A52" w:rsidR="00213D79" w:rsidRPr="000A161B" w:rsidRDefault="00213D79">
      <w:pPr>
        <w:spacing w:line="240" w:lineRule="auto"/>
        <w:rPr>
          <w:rFonts w:cs="Times New Roman"/>
          <w:szCs w:val="22"/>
        </w:rPr>
      </w:pPr>
    </w:p>
    <w:p w14:paraId="5326EA1B" w14:textId="608685C5" w:rsidR="00392217" w:rsidRPr="003F28D6" w:rsidRDefault="00392217" w:rsidP="00392217">
      <w:pPr>
        <w:spacing w:line="240" w:lineRule="atLeast"/>
        <w:ind w:left="540"/>
        <w:jc w:val="both"/>
        <w:rPr>
          <w:rFonts w:cs="Times New Roman"/>
          <w:szCs w:val="22"/>
        </w:rPr>
      </w:pPr>
      <w:r w:rsidRPr="003F28D6">
        <w:rPr>
          <w:rFonts w:cs="Times New Roman"/>
          <w:szCs w:val="22"/>
        </w:rPr>
        <w:t xml:space="preserve">Balances as at </w:t>
      </w:r>
      <w:r w:rsidR="00CE2A61">
        <w:rPr>
          <w:rFonts w:cs="Times New Roman"/>
          <w:szCs w:val="22"/>
        </w:rPr>
        <w:t>30 June</w:t>
      </w:r>
      <w:r w:rsidR="00811147">
        <w:rPr>
          <w:rFonts w:cs="Times New Roman"/>
          <w:szCs w:val="22"/>
        </w:rPr>
        <w:t xml:space="preserve"> 20</w:t>
      </w:r>
      <w:r w:rsidR="00D062B0">
        <w:rPr>
          <w:rFonts w:cs="Times New Roman"/>
          <w:szCs w:val="22"/>
        </w:rPr>
        <w:t>2</w:t>
      </w:r>
      <w:r w:rsidR="00A8390A">
        <w:rPr>
          <w:rFonts w:cs="Times New Roman"/>
          <w:szCs w:val="22"/>
        </w:rPr>
        <w:t>1</w:t>
      </w:r>
      <w:r w:rsidR="00811147">
        <w:rPr>
          <w:rFonts w:cs="Times New Roman"/>
          <w:szCs w:val="22"/>
        </w:rPr>
        <w:t xml:space="preserve"> and 31 December 20</w:t>
      </w:r>
      <w:r w:rsidR="00A8390A">
        <w:rPr>
          <w:rFonts w:cs="Times New Roman"/>
          <w:szCs w:val="22"/>
        </w:rPr>
        <w:t>20</w:t>
      </w:r>
      <w:r w:rsidRPr="003F28D6">
        <w:rPr>
          <w:rFonts w:cs="Times New Roman"/>
          <w:szCs w:val="22"/>
        </w:rPr>
        <w:t xml:space="preserve"> with related parties were as follows:</w:t>
      </w:r>
    </w:p>
    <w:p w14:paraId="16EFE16E" w14:textId="77777777" w:rsidR="00392217" w:rsidRPr="000A161B" w:rsidRDefault="00392217" w:rsidP="00392217">
      <w:pPr>
        <w:spacing w:line="240" w:lineRule="atLeast"/>
        <w:ind w:left="540"/>
        <w:jc w:val="both"/>
        <w:rPr>
          <w:rFonts w:cs="Times New Roman"/>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350"/>
        <w:gridCol w:w="180"/>
        <w:gridCol w:w="1080"/>
        <w:gridCol w:w="180"/>
        <w:gridCol w:w="1350"/>
      </w:tblGrid>
      <w:tr w:rsidR="00590756" w:rsidRPr="003F28D6" w14:paraId="673FA073" w14:textId="77777777" w:rsidTr="002C4E6D">
        <w:trPr>
          <w:cantSplit/>
        </w:trPr>
        <w:tc>
          <w:tcPr>
            <w:tcW w:w="4061" w:type="dxa"/>
            <w:shd w:val="clear" w:color="auto" w:fill="FFFFFF"/>
          </w:tcPr>
          <w:p w14:paraId="0BA807B7" w14:textId="77777777" w:rsidR="00590756" w:rsidRPr="003F28D6" w:rsidRDefault="00590756" w:rsidP="00D35C36">
            <w:pPr>
              <w:spacing w:line="240" w:lineRule="atLeast"/>
              <w:rPr>
                <w:rFonts w:cs="Times New Roman"/>
                <w:b/>
                <w:bCs/>
                <w:i/>
                <w:iCs/>
                <w:szCs w:val="22"/>
              </w:rPr>
            </w:pPr>
          </w:p>
        </w:tc>
        <w:tc>
          <w:tcPr>
            <w:tcW w:w="2610" w:type="dxa"/>
            <w:gridSpan w:val="3"/>
          </w:tcPr>
          <w:p w14:paraId="483CA749"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Consolidated </w:t>
            </w:r>
          </w:p>
        </w:tc>
        <w:tc>
          <w:tcPr>
            <w:tcW w:w="180" w:type="dxa"/>
          </w:tcPr>
          <w:p w14:paraId="59EA7103" w14:textId="77777777" w:rsidR="00590756" w:rsidRPr="003F28D6" w:rsidRDefault="00590756" w:rsidP="00D35C36">
            <w:pPr>
              <w:pStyle w:val="acctmergecolhdg"/>
              <w:spacing w:line="240" w:lineRule="atLeast"/>
              <w:rPr>
                <w:rFonts w:cs="Times New Roman"/>
                <w:szCs w:val="22"/>
              </w:rPr>
            </w:pPr>
          </w:p>
        </w:tc>
        <w:tc>
          <w:tcPr>
            <w:tcW w:w="2610" w:type="dxa"/>
            <w:gridSpan w:val="3"/>
          </w:tcPr>
          <w:p w14:paraId="11FE6399"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Separate </w:t>
            </w:r>
          </w:p>
        </w:tc>
      </w:tr>
      <w:tr w:rsidR="00590756" w:rsidRPr="003F28D6" w14:paraId="7CD60469" w14:textId="77777777" w:rsidTr="002C4E6D">
        <w:trPr>
          <w:cantSplit/>
        </w:trPr>
        <w:tc>
          <w:tcPr>
            <w:tcW w:w="4061" w:type="dxa"/>
            <w:shd w:val="clear" w:color="auto" w:fill="FFFFFF"/>
          </w:tcPr>
          <w:p w14:paraId="0EFB3AA4" w14:textId="77777777" w:rsidR="00590756" w:rsidRPr="003F28D6" w:rsidRDefault="00590756" w:rsidP="00D35C36">
            <w:pPr>
              <w:tabs>
                <w:tab w:val="left" w:pos="176"/>
              </w:tabs>
              <w:spacing w:line="240" w:lineRule="atLeast"/>
              <w:rPr>
                <w:rFonts w:cs="Times New Roman"/>
                <w:b/>
                <w:bCs/>
                <w:i/>
                <w:iCs/>
                <w:szCs w:val="22"/>
              </w:rPr>
            </w:pPr>
          </w:p>
        </w:tc>
        <w:tc>
          <w:tcPr>
            <w:tcW w:w="2610" w:type="dxa"/>
            <w:gridSpan w:val="3"/>
          </w:tcPr>
          <w:p w14:paraId="57055768"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c>
          <w:tcPr>
            <w:tcW w:w="180" w:type="dxa"/>
          </w:tcPr>
          <w:p w14:paraId="02F7029B" w14:textId="77777777" w:rsidR="00590756" w:rsidRPr="003F28D6" w:rsidRDefault="00590756" w:rsidP="00D35C36">
            <w:pPr>
              <w:pStyle w:val="acctmergecolhdg"/>
              <w:spacing w:line="240" w:lineRule="atLeast"/>
              <w:rPr>
                <w:rFonts w:cs="Times New Roman"/>
                <w:szCs w:val="22"/>
              </w:rPr>
            </w:pPr>
          </w:p>
        </w:tc>
        <w:tc>
          <w:tcPr>
            <w:tcW w:w="2610" w:type="dxa"/>
            <w:gridSpan w:val="3"/>
          </w:tcPr>
          <w:p w14:paraId="592BB545" w14:textId="77777777"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r>
      <w:tr w:rsidR="00590756" w:rsidRPr="003F28D6" w14:paraId="75A91050" w14:textId="77777777" w:rsidTr="002C4E6D">
        <w:trPr>
          <w:cantSplit/>
        </w:trPr>
        <w:tc>
          <w:tcPr>
            <w:tcW w:w="4061" w:type="dxa"/>
          </w:tcPr>
          <w:p w14:paraId="39743A03" w14:textId="77777777" w:rsidR="00590756" w:rsidRPr="003F28D6" w:rsidRDefault="00590756" w:rsidP="009F0F82">
            <w:pPr>
              <w:spacing w:line="240" w:lineRule="atLeast"/>
              <w:rPr>
                <w:rFonts w:cs="Times New Roman"/>
                <w:szCs w:val="22"/>
              </w:rPr>
            </w:pPr>
          </w:p>
        </w:tc>
        <w:tc>
          <w:tcPr>
            <w:tcW w:w="1080" w:type="dxa"/>
            <w:vAlign w:val="bottom"/>
          </w:tcPr>
          <w:p w14:paraId="3AE26752" w14:textId="2BEB05F5" w:rsidR="00590756" w:rsidRPr="003F28D6" w:rsidRDefault="00CE2A61" w:rsidP="009F0F82">
            <w:pPr>
              <w:pStyle w:val="acctfourfigures"/>
              <w:tabs>
                <w:tab w:val="clear" w:pos="765"/>
              </w:tabs>
              <w:spacing w:line="240" w:lineRule="atLeast"/>
              <w:jc w:val="center"/>
              <w:rPr>
                <w:rFonts w:cs="Times New Roman"/>
                <w:szCs w:val="22"/>
              </w:rPr>
            </w:pPr>
            <w:r>
              <w:rPr>
                <w:rFonts w:cs="Times New Roman"/>
                <w:szCs w:val="22"/>
              </w:rPr>
              <w:t>30 June</w:t>
            </w:r>
          </w:p>
        </w:tc>
        <w:tc>
          <w:tcPr>
            <w:tcW w:w="180" w:type="dxa"/>
            <w:vAlign w:val="bottom"/>
          </w:tcPr>
          <w:p w14:paraId="1AA293A7" w14:textId="77777777" w:rsidR="00590756" w:rsidRPr="003F28D6" w:rsidRDefault="00590756" w:rsidP="009F0F82">
            <w:pPr>
              <w:pStyle w:val="acctfourfigures"/>
              <w:tabs>
                <w:tab w:val="clear" w:pos="765"/>
              </w:tabs>
              <w:spacing w:line="240" w:lineRule="atLeast"/>
              <w:jc w:val="center"/>
              <w:rPr>
                <w:rFonts w:cs="Times New Roman"/>
                <w:szCs w:val="22"/>
              </w:rPr>
            </w:pPr>
          </w:p>
        </w:tc>
        <w:tc>
          <w:tcPr>
            <w:tcW w:w="1350" w:type="dxa"/>
            <w:vAlign w:val="bottom"/>
          </w:tcPr>
          <w:p w14:paraId="6A071F7E" w14:textId="77777777" w:rsidR="00590756" w:rsidRPr="003F28D6" w:rsidRDefault="002C4E6D" w:rsidP="009F0F82">
            <w:pPr>
              <w:pStyle w:val="acctfourfigures"/>
              <w:tabs>
                <w:tab w:val="clear" w:pos="765"/>
              </w:tabs>
              <w:spacing w:line="240" w:lineRule="atLeast"/>
              <w:jc w:val="center"/>
              <w:rPr>
                <w:rFonts w:cs="Times New Roman"/>
                <w:szCs w:val="22"/>
              </w:rPr>
            </w:pPr>
            <w:r>
              <w:rPr>
                <w:rFonts w:cs="Times New Roman"/>
                <w:szCs w:val="22"/>
              </w:rPr>
              <w:t xml:space="preserve">31 </w:t>
            </w:r>
            <w:r w:rsidR="00590756" w:rsidRPr="003F28D6">
              <w:rPr>
                <w:rFonts w:cs="Times New Roman"/>
                <w:szCs w:val="22"/>
              </w:rPr>
              <w:t>December</w:t>
            </w:r>
          </w:p>
        </w:tc>
        <w:tc>
          <w:tcPr>
            <w:tcW w:w="180" w:type="dxa"/>
            <w:vAlign w:val="center"/>
          </w:tcPr>
          <w:p w14:paraId="2E501CF6" w14:textId="77777777" w:rsidR="00590756" w:rsidRPr="003F28D6" w:rsidRDefault="00590756" w:rsidP="009F0F82">
            <w:pPr>
              <w:pStyle w:val="NormalIndent"/>
              <w:jc w:val="center"/>
              <w:rPr>
                <w:rFonts w:ascii="Times New Roman" w:hAnsi="Times New Roman" w:cs="Times New Roman"/>
                <w:bCs/>
                <w:sz w:val="22"/>
                <w:szCs w:val="22"/>
              </w:rPr>
            </w:pPr>
          </w:p>
        </w:tc>
        <w:tc>
          <w:tcPr>
            <w:tcW w:w="1080" w:type="dxa"/>
            <w:vAlign w:val="bottom"/>
          </w:tcPr>
          <w:p w14:paraId="5273CA54" w14:textId="0D009899" w:rsidR="00590756" w:rsidRPr="003F28D6" w:rsidRDefault="00CE2A61" w:rsidP="009F0F82">
            <w:pPr>
              <w:pStyle w:val="acctfourfigures"/>
              <w:tabs>
                <w:tab w:val="clear" w:pos="765"/>
              </w:tabs>
              <w:spacing w:line="240" w:lineRule="atLeast"/>
              <w:jc w:val="center"/>
              <w:rPr>
                <w:rFonts w:cs="Times New Roman"/>
                <w:szCs w:val="22"/>
              </w:rPr>
            </w:pPr>
            <w:r>
              <w:rPr>
                <w:rFonts w:cs="Times New Roman"/>
                <w:szCs w:val="22"/>
              </w:rPr>
              <w:t>30 June</w:t>
            </w:r>
          </w:p>
        </w:tc>
        <w:tc>
          <w:tcPr>
            <w:tcW w:w="180" w:type="dxa"/>
            <w:vAlign w:val="bottom"/>
          </w:tcPr>
          <w:p w14:paraId="3F25E4DD" w14:textId="77777777" w:rsidR="00590756" w:rsidRPr="003F28D6" w:rsidRDefault="00590756" w:rsidP="009F0F82">
            <w:pPr>
              <w:pStyle w:val="acctfourfigures"/>
              <w:tabs>
                <w:tab w:val="clear" w:pos="765"/>
              </w:tabs>
              <w:spacing w:line="240" w:lineRule="atLeast"/>
              <w:jc w:val="center"/>
              <w:rPr>
                <w:rFonts w:cs="Times New Roman"/>
                <w:szCs w:val="22"/>
              </w:rPr>
            </w:pPr>
          </w:p>
        </w:tc>
        <w:tc>
          <w:tcPr>
            <w:tcW w:w="1350" w:type="dxa"/>
            <w:vAlign w:val="bottom"/>
          </w:tcPr>
          <w:p w14:paraId="2BC9BECA" w14:textId="77777777" w:rsidR="00590756" w:rsidRPr="003F28D6" w:rsidRDefault="002C4E6D" w:rsidP="009F0F82">
            <w:pPr>
              <w:pStyle w:val="acctfourfigures"/>
              <w:tabs>
                <w:tab w:val="clear" w:pos="765"/>
              </w:tabs>
              <w:spacing w:line="240" w:lineRule="atLeast"/>
              <w:jc w:val="center"/>
              <w:rPr>
                <w:rFonts w:cs="Times New Roman"/>
                <w:szCs w:val="22"/>
              </w:rPr>
            </w:pPr>
            <w:r>
              <w:rPr>
                <w:rFonts w:cs="Times New Roman"/>
                <w:szCs w:val="22"/>
              </w:rPr>
              <w:t xml:space="preserve">31 </w:t>
            </w:r>
            <w:r w:rsidRPr="003F28D6">
              <w:rPr>
                <w:rFonts w:cs="Times New Roman"/>
                <w:szCs w:val="22"/>
              </w:rPr>
              <w:t>December</w:t>
            </w:r>
          </w:p>
        </w:tc>
      </w:tr>
      <w:tr w:rsidR="00590756" w:rsidRPr="003F28D6" w14:paraId="769AEE18" w14:textId="77777777" w:rsidTr="002C4E6D">
        <w:trPr>
          <w:cantSplit/>
        </w:trPr>
        <w:tc>
          <w:tcPr>
            <w:tcW w:w="4061" w:type="dxa"/>
          </w:tcPr>
          <w:p w14:paraId="71E3D175" w14:textId="77777777" w:rsidR="00590756" w:rsidRPr="003F28D6" w:rsidRDefault="00590756" w:rsidP="00FA29B0">
            <w:pPr>
              <w:spacing w:line="240" w:lineRule="atLeast"/>
              <w:rPr>
                <w:rFonts w:cs="Times New Roman"/>
                <w:szCs w:val="22"/>
              </w:rPr>
            </w:pPr>
          </w:p>
        </w:tc>
        <w:tc>
          <w:tcPr>
            <w:tcW w:w="1080" w:type="dxa"/>
            <w:vAlign w:val="bottom"/>
          </w:tcPr>
          <w:p w14:paraId="4BE77435" w14:textId="0B904C98"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F83688">
              <w:rPr>
                <w:rFonts w:cs="Times New Roman"/>
                <w:szCs w:val="22"/>
              </w:rPr>
              <w:t>2</w:t>
            </w:r>
            <w:r w:rsidR="0032652B">
              <w:rPr>
                <w:rFonts w:cs="Times New Roman"/>
                <w:szCs w:val="22"/>
              </w:rPr>
              <w:t>1</w:t>
            </w:r>
          </w:p>
        </w:tc>
        <w:tc>
          <w:tcPr>
            <w:tcW w:w="180" w:type="dxa"/>
            <w:vAlign w:val="bottom"/>
          </w:tcPr>
          <w:p w14:paraId="0961F517"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350" w:type="dxa"/>
            <w:vAlign w:val="bottom"/>
          </w:tcPr>
          <w:p w14:paraId="0E04330C" w14:textId="230746C6"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w:t>
            </w:r>
            <w:r w:rsidR="0032652B">
              <w:rPr>
                <w:rFonts w:cs="Times New Roman"/>
                <w:szCs w:val="22"/>
              </w:rPr>
              <w:t>20</w:t>
            </w:r>
          </w:p>
        </w:tc>
        <w:tc>
          <w:tcPr>
            <w:tcW w:w="180" w:type="dxa"/>
            <w:vAlign w:val="center"/>
          </w:tcPr>
          <w:p w14:paraId="522715F8" w14:textId="77777777" w:rsidR="00590756" w:rsidRPr="003F28D6" w:rsidRDefault="00590756" w:rsidP="00FA29B0">
            <w:pPr>
              <w:pStyle w:val="NormalIndent"/>
              <w:jc w:val="center"/>
              <w:rPr>
                <w:rFonts w:ascii="Times New Roman" w:hAnsi="Times New Roman" w:cs="Times New Roman"/>
                <w:bCs/>
                <w:sz w:val="22"/>
                <w:szCs w:val="22"/>
              </w:rPr>
            </w:pPr>
          </w:p>
        </w:tc>
        <w:tc>
          <w:tcPr>
            <w:tcW w:w="1080" w:type="dxa"/>
            <w:vAlign w:val="bottom"/>
          </w:tcPr>
          <w:p w14:paraId="4082B74A" w14:textId="6131F015"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F83688">
              <w:rPr>
                <w:rFonts w:cs="Times New Roman"/>
                <w:szCs w:val="22"/>
              </w:rPr>
              <w:t>2</w:t>
            </w:r>
            <w:r w:rsidR="0032652B">
              <w:rPr>
                <w:rFonts w:cs="Times New Roman"/>
                <w:szCs w:val="22"/>
              </w:rPr>
              <w:t>1</w:t>
            </w:r>
          </w:p>
        </w:tc>
        <w:tc>
          <w:tcPr>
            <w:tcW w:w="180" w:type="dxa"/>
            <w:vAlign w:val="bottom"/>
          </w:tcPr>
          <w:p w14:paraId="71BE76CF"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350" w:type="dxa"/>
            <w:vAlign w:val="bottom"/>
          </w:tcPr>
          <w:p w14:paraId="32E0D6BD" w14:textId="5A523D4B"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w:t>
            </w:r>
            <w:r w:rsidR="0032652B">
              <w:rPr>
                <w:rFonts w:cs="Times New Roman"/>
                <w:szCs w:val="22"/>
              </w:rPr>
              <w:t>20</w:t>
            </w:r>
          </w:p>
        </w:tc>
      </w:tr>
      <w:tr w:rsidR="00590756" w:rsidRPr="003F28D6" w14:paraId="143C9994" w14:textId="77777777" w:rsidTr="002C4E6D">
        <w:trPr>
          <w:cantSplit/>
        </w:trPr>
        <w:tc>
          <w:tcPr>
            <w:tcW w:w="4061" w:type="dxa"/>
          </w:tcPr>
          <w:p w14:paraId="30ACFBF7" w14:textId="77777777" w:rsidR="00590756" w:rsidRPr="003F28D6" w:rsidRDefault="00590756" w:rsidP="009F0F82">
            <w:pPr>
              <w:spacing w:line="240" w:lineRule="atLeast"/>
              <w:rPr>
                <w:rFonts w:cs="Times New Roman"/>
                <w:b/>
                <w:bCs/>
                <w:i/>
                <w:iCs/>
                <w:szCs w:val="22"/>
              </w:rPr>
            </w:pPr>
          </w:p>
        </w:tc>
        <w:tc>
          <w:tcPr>
            <w:tcW w:w="5400" w:type="dxa"/>
            <w:gridSpan w:val="7"/>
          </w:tcPr>
          <w:p w14:paraId="774B0646" w14:textId="77777777" w:rsidR="00590756" w:rsidRPr="003F28D6" w:rsidRDefault="00590756" w:rsidP="009F0F82">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BA7E60" w:rsidRPr="003F28D6" w14:paraId="71AE78D3" w14:textId="77777777" w:rsidTr="002C4E6D">
        <w:trPr>
          <w:cantSplit/>
        </w:trPr>
        <w:tc>
          <w:tcPr>
            <w:tcW w:w="4061" w:type="dxa"/>
          </w:tcPr>
          <w:p w14:paraId="73DC76D7" w14:textId="77777777" w:rsidR="00BA7E60" w:rsidRPr="00BA7E60" w:rsidRDefault="00BA7E60" w:rsidP="009F0F82">
            <w:pPr>
              <w:spacing w:line="240" w:lineRule="atLeast"/>
              <w:rPr>
                <w:rFonts w:cstheme="minorBidi"/>
                <w:b/>
                <w:bCs/>
                <w:i/>
                <w:iCs/>
                <w:szCs w:val="28"/>
                <w:cs/>
                <w:lang w:val="en-US" w:bidi="th-TH"/>
              </w:rPr>
            </w:pPr>
            <w:r w:rsidRPr="003F28D6">
              <w:rPr>
                <w:rFonts w:cs="Times New Roman"/>
                <w:b/>
                <w:bCs/>
                <w:i/>
                <w:iCs/>
                <w:szCs w:val="22"/>
                <w:lang w:val="en-US"/>
              </w:rPr>
              <w:t>Trade accounts receivable</w:t>
            </w:r>
          </w:p>
        </w:tc>
        <w:tc>
          <w:tcPr>
            <w:tcW w:w="5400" w:type="dxa"/>
            <w:gridSpan w:val="7"/>
          </w:tcPr>
          <w:p w14:paraId="6BC7F929" w14:textId="77777777" w:rsidR="00BA7E60" w:rsidRPr="003F28D6" w:rsidRDefault="00BA7E60" w:rsidP="009F0F82">
            <w:pPr>
              <w:pStyle w:val="acctfourfigures"/>
              <w:spacing w:line="240" w:lineRule="atLeast"/>
              <w:jc w:val="center"/>
              <w:rPr>
                <w:rFonts w:cs="Times New Roman"/>
                <w:i/>
                <w:iCs/>
              </w:rPr>
            </w:pPr>
          </w:p>
        </w:tc>
      </w:tr>
      <w:tr w:rsidR="005141D8" w:rsidRPr="003F28D6" w14:paraId="50ED1A43" w14:textId="77777777" w:rsidTr="002C4E6D">
        <w:trPr>
          <w:cantSplit/>
        </w:trPr>
        <w:tc>
          <w:tcPr>
            <w:tcW w:w="4061" w:type="dxa"/>
          </w:tcPr>
          <w:p w14:paraId="4D5E3C40" w14:textId="77777777" w:rsidR="005141D8" w:rsidRPr="003F28D6" w:rsidRDefault="005141D8" w:rsidP="005141D8">
            <w:pPr>
              <w:spacing w:line="240" w:lineRule="atLeast"/>
              <w:rPr>
                <w:rFonts w:cs="Times New Roman"/>
                <w:szCs w:val="22"/>
              </w:rPr>
            </w:pPr>
            <w:r w:rsidRPr="003F28D6">
              <w:rPr>
                <w:rFonts w:cs="Times New Roman"/>
                <w:szCs w:val="22"/>
              </w:rPr>
              <w:t>Subsidiaries</w:t>
            </w:r>
          </w:p>
        </w:tc>
        <w:tc>
          <w:tcPr>
            <w:tcW w:w="1080" w:type="dxa"/>
          </w:tcPr>
          <w:p w14:paraId="333A37FF" w14:textId="1F6CCF59" w:rsidR="005141D8" w:rsidRPr="00A85C28" w:rsidRDefault="00A27B93" w:rsidP="00CC4356">
            <w:pPr>
              <w:pStyle w:val="acctfourfigures"/>
              <w:tabs>
                <w:tab w:val="clear" w:pos="765"/>
              </w:tabs>
              <w:spacing w:line="240" w:lineRule="atLeast"/>
              <w:ind w:left="-712" w:right="264"/>
              <w:jc w:val="right"/>
              <w:rPr>
                <w:rFonts w:cs="Times New Roman"/>
                <w:b/>
                <w:bCs/>
                <w:szCs w:val="22"/>
              </w:rPr>
            </w:pPr>
            <w:r w:rsidRPr="00A85C28">
              <w:rPr>
                <w:rFonts w:cs="Times New Roman"/>
                <w:b/>
                <w:bCs/>
                <w:szCs w:val="22"/>
              </w:rPr>
              <w:t>-</w:t>
            </w:r>
          </w:p>
        </w:tc>
        <w:tc>
          <w:tcPr>
            <w:tcW w:w="180" w:type="dxa"/>
          </w:tcPr>
          <w:p w14:paraId="5B82F5D2" w14:textId="77777777" w:rsidR="005141D8" w:rsidRPr="00A85C28" w:rsidRDefault="005141D8" w:rsidP="005141D8">
            <w:pPr>
              <w:pStyle w:val="acctfourfigures"/>
              <w:tabs>
                <w:tab w:val="clear" w:pos="765"/>
              </w:tabs>
              <w:spacing w:line="240" w:lineRule="atLeast"/>
              <w:jc w:val="center"/>
              <w:rPr>
                <w:rFonts w:cs="Times New Roman"/>
                <w:b/>
                <w:bCs/>
                <w:szCs w:val="22"/>
              </w:rPr>
            </w:pPr>
          </w:p>
        </w:tc>
        <w:tc>
          <w:tcPr>
            <w:tcW w:w="1350" w:type="dxa"/>
          </w:tcPr>
          <w:p w14:paraId="4A1D5E5E" w14:textId="258AE2C2" w:rsidR="005141D8" w:rsidRPr="00A85C28" w:rsidRDefault="00955FC4" w:rsidP="00063E8C">
            <w:pPr>
              <w:pStyle w:val="acctfourfigures"/>
              <w:tabs>
                <w:tab w:val="clear" w:pos="765"/>
                <w:tab w:val="decimal" w:pos="827"/>
              </w:tabs>
              <w:spacing w:line="240" w:lineRule="atLeast"/>
              <w:rPr>
                <w:rFonts w:cs="Times New Roman"/>
                <w:b/>
                <w:bCs/>
                <w:szCs w:val="22"/>
              </w:rPr>
            </w:pPr>
            <w:r w:rsidRPr="00A85C28">
              <w:rPr>
                <w:rFonts w:cs="Times New Roman"/>
                <w:b/>
                <w:bCs/>
                <w:szCs w:val="22"/>
              </w:rPr>
              <w:t>-</w:t>
            </w:r>
          </w:p>
        </w:tc>
        <w:tc>
          <w:tcPr>
            <w:tcW w:w="180" w:type="dxa"/>
          </w:tcPr>
          <w:p w14:paraId="63BA1742" w14:textId="77777777" w:rsidR="005141D8" w:rsidRPr="003F28D6" w:rsidRDefault="005141D8" w:rsidP="005141D8">
            <w:pPr>
              <w:pStyle w:val="NormalIndent"/>
              <w:jc w:val="center"/>
              <w:rPr>
                <w:rFonts w:ascii="Times New Roman" w:hAnsi="Times New Roman" w:cs="Times New Roman"/>
                <w:bCs/>
                <w:sz w:val="22"/>
                <w:szCs w:val="22"/>
              </w:rPr>
            </w:pPr>
          </w:p>
        </w:tc>
        <w:tc>
          <w:tcPr>
            <w:tcW w:w="1080" w:type="dxa"/>
          </w:tcPr>
          <w:p w14:paraId="751B3A61" w14:textId="68668DF4" w:rsidR="005141D8" w:rsidRPr="003F28D6" w:rsidRDefault="00A27B93" w:rsidP="00A03C56">
            <w:pPr>
              <w:pStyle w:val="acctfourfigures"/>
              <w:tabs>
                <w:tab w:val="clear" w:pos="765"/>
              </w:tabs>
              <w:spacing w:line="240" w:lineRule="atLeast"/>
              <w:jc w:val="right"/>
              <w:rPr>
                <w:rFonts w:cs="Times New Roman"/>
                <w:szCs w:val="22"/>
              </w:rPr>
            </w:pPr>
            <w:r>
              <w:rPr>
                <w:rFonts w:cs="Times New Roman"/>
                <w:szCs w:val="22"/>
              </w:rPr>
              <w:t>2,078</w:t>
            </w:r>
          </w:p>
        </w:tc>
        <w:tc>
          <w:tcPr>
            <w:tcW w:w="180" w:type="dxa"/>
          </w:tcPr>
          <w:p w14:paraId="309BA1A9" w14:textId="77777777" w:rsidR="005141D8" w:rsidRPr="003F28D6" w:rsidRDefault="005141D8" w:rsidP="00A03C56">
            <w:pPr>
              <w:pStyle w:val="acctfourfigures"/>
              <w:tabs>
                <w:tab w:val="clear" w:pos="765"/>
              </w:tabs>
              <w:spacing w:line="240" w:lineRule="atLeast"/>
              <w:jc w:val="right"/>
              <w:rPr>
                <w:rFonts w:cs="Times New Roman"/>
                <w:szCs w:val="22"/>
              </w:rPr>
            </w:pPr>
          </w:p>
        </w:tc>
        <w:tc>
          <w:tcPr>
            <w:tcW w:w="1350" w:type="dxa"/>
          </w:tcPr>
          <w:p w14:paraId="5D95A523" w14:textId="28FB42C7" w:rsidR="005141D8" w:rsidRPr="003F28D6" w:rsidRDefault="000239CC" w:rsidP="00A03C56">
            <w:pPr>
              <w:pStyle w:val="acctfourfigures"/>
              <w:tabs>
                <w:tab w:val="clear" w:pos="765"/>
              </w:tabs>
              <w:spacing w:line="240" w:lineRule="atLeast"/>
              <w:jc w:val="right"/>
              <w:rPr>
                <w:rFonts w:cs="Times New Roman"/>
                <w:szCs w:val="22"/>
              </w:rPr>
            </w:pPr>
            <w:r>
              <w:rPr>
                <w:rFonts w:cs="Times New Roman"/>
                <w:szCs w:val="22"/>
              </w:rPr>
              <w:t>1,565</w:t>
            </w:r>
          </w:p>
        </w:tc>
      </w:tr>
      <w:tr w:rsidR="005141D8" w:rsidRPr="003F28D6" w14:paraId="406410AC" w14:textId="77777777" w:rsidTr="002C4E6D">
        <w:trPr>
          <w:cantSplit/>
        </w:trPr>
        <w:tc>
          <w:tcPr>
            <w:tcW w:w="4061" w:type="dxa"/>
          </w:tcPr>
          <w:p w14:paraId="3315616B" w14:textId="77777777" w:rsidR="005141D8" w:rsidRPr="003F28D6" w:rsidRDefault="005141D8" w:rsidP="005141D8">
            <w:pPr>
              <w:spacing w:line="240" w:lineRule="atLeast"/>
              <w:rPr>
                <w:rFonts w:cs="Times New Roman"/>
                <w:szCs w:val="22"/>
              </w:rPr>
            </w:pPr>
            <w:r w:rsidRPr="006D69C3">
              <w:rPr>
                <w:rFonts w:cs="Times New Roman"/>
                <w:szCs w:val="22"/>
              </w:rPr>
              <w:t>Associate</w:t>
            </w:r>
          </w:p>
        </w:tc>
        <w:tc>
          <w:tcPr>
            <w:tcW w:w="1080" w:type="dxa"/>
          </w:tcPr>
          <w:p w14:paraId="564720FC" w14:textId="6E4906B9" w:rsidR="005141D8" w:rsidRPr="003F28D6" w:rsidRDefault="00A27B93" w:rsidP="00A03C56">
            <w:pPr>
              <w:pStyle w:val="acctfourfigures"/>
              <w:tabs>
                <w:tab w:val="clear" w:pos="765"/>
              </w:tabs>
              <w:spacing w:line="240" w:lineRule="atLeast"/>
              <w:jc w:val="right"/>
              <w:rPr>
                <w:rFonts w:cs="Times New Roman"/>
                <w:szCs w:val="22"/>
              </w:rPr>
            </w:pPr>
            <w:r>
              <w:rPr>
                <w:rFonts w:cs="Times New Roman"/>
                <w:szCs w:val="22"/>
              </w:rPr>
              <w:t>21,991</w:t>
            </w:r>
          </w:p>
        </w:tc>
        <w:tc>
          <w:tcPr>
            <w:tcW w:w="180" w:type="dxa"/>
          </w:tcPr>
          <w:p w14:paraId="01C93898" w14:textId="77777777" w:rsidR="005141D8" w:rsidRPr="003F28D6" w:rsidRDefault="005141D8" w:rsidP="00A03C56">
            <w:pPr>
              <w:pStyle w:val="acctfourfigures"/>
              <w:tabs>
                <w:tab w:val="clear" w:pos="765"/>
              </w:tabs>
              <w:spacing w:line="240" w:lineRule="atLeast"/>
              <w:jc w:val="right"/>
              <w:rPr>
                <w:rFonts w:cs="Times New Roman"/>
                <w:szCs w:val="22"/>
              </w:rPr>
            </w:pPr>
          </w:p>
        </w:tc>
        <w:tc>
          <w:tcPr>
            <w:tcW w:w="1350" w:type="dxa"/>
          </w:tcPr>
          <w:p w14:paraId="1F8CD8EA" w14:textId="51C495AD" w:rsidR="005141D8" w:rsidRPr="003F28D6" w:rsidRDefault="00955FC4" w:rsidP="00A03C56">
            <w:pPr>
              <w:pStyle w:val="acctfourfigures"/>
              <w:tabs>
                <w:tab w:val="clear" w:pos="765"/>
              </w:tabs>
              <w:spacing w:line="240" w:lineRule="atLeast"/>
              <w:jc w:val="right"/>
              <w:rPr>
                <w:rFonts w:cs="Times New Roman"/>
                <w:szCs w:val="22"/>
              </w:rPr>
            </w:pPr>
            <w:r>
              <w:rPr>
                <w:rFonts w:cs="Times New Roman"/>
                <w:szCs w:val="22"/>
              </w:rPr>
              <w:t>25,253</w:t>
            </w:r>
          </w:p>
        </w:tc>
        <w:tc>
          <w:tcPr>
            <w:tcW w:w="180" w:type="dxa"/>
          </w:tcPr>
          <w:p w14:paraId="796A5D9A" w14:textId="77777777" w:rsidR="005141D8" w:rsidRPr="003F28D6" w:rsidRDefault="005141D8" w:rsidP="00A03C56">
            <w:pPr>
              <w:pStyle w:val="NormalIndent"/>
              <w:jc w:val="right"/>
              <w:rPr>
                <w:rFonts w:ascii="Times New Roman" w:hAnsi="Times New Roman" w:cs="Times New Roman"/>
                <w:bCs/>
                <w:sz w:val="22"/>
                <w:szCs w:val="22"/>
              </w:rPr>
            </w:pPr>
          </w:p>
        </w:tc>
        <w:tc>
          <w:tcPr>
            <w:tcW w:w="1080" w:type="dxa"/>
          </w:tcPr>
          <w:p w14:paraId="0095D090" w14:textId="63C42AFE" w:rsidR="005141D8" w:rsidRPr="003F28D6" w:rsidRDefault="00A27B93" w:rsidP="00A03C56">
            <w:pPr>
              <w:pStyle w:val="acctfourfigures"/>
              <w:tabs>
                <w:tab w:val="clear" w:pos="765"/>
              </w:tabs>
              <w:spacing w:line="240" w:lineRule="atLeast"/>
              <w:jc w:val="right"/>
              <w:rPr>
                <w:rFonts w:cs="Times New Roman"/>
                <w:szCs w:val="22"/>
              </w:rPr>
            </w:pPr>
            <w:r>
              <w:rPr>
                <w:rFonts w:cs="Times New Roman"/>
                <w:szCs w:val="22"/>
              </w:rPr>
              <w:t>12,706</w:t>
            </w:r>
          </w:p>
        </w:tc>
        <w:tc>
          <w:tcPr>
            <w:tcW w:w="180" w:type="dxa"/>
          </w:tcPr>
          <w:p w14:paraId="0E6EE248" w14:textId="77777777" w:rsidR="005141D8" w:rsidRPr="003F28D6" w:rsidRDefault="005141D8" w:rsidP="00A03C56">
            <w:pPr>
              <w:pStyle w:val="acctfourfigures"/>
              <w:tabs>
                <w:tab w:val="clear" w:pos="765"/>
              </w:tabs>
              <w:spacing w:line="240" w:lineRule="atLeast"/>
              <w:jc w:val="right"/>
              <w:rPr>
                <w:rFonts w:cs="Times New Roman"/>
                <w:szCs w:val="22"/>
              </w:rPr>
            </w:pPr>
          </w:p>
        </w:tc>
        <w:tc>
          <w:tcPr>
            <w:tcW w:w="1350" w:type="dxa"/>
          </w:tcPr>
          <w:p w14:paraId="4EEB9FF3" w14:textId="1F956F08" w:rsidR="005141D8" w:rsidRPr="003F28D6" w:rsidRDefault="000239CC" w:rsidP="00A03C56">
            <w:pPr>
              <w:pStyle w:val="acctfourfigures"/>
              <w:tabs>
                <w:tab w:val="clear" w:pos="765"/>
              </w:tabs>
              <w:spacing w:line="240" w:lineRule="atLeast"/>
              <w:jc w:val="right"/>
              <w:rPr>
                <w:rFonts w:cs="Times New Roman"/>
                <w:szCs w:val="22"/>
              </w:rPr>
            </w:pPr>
            <w:r>
              <w:rPr>
                <w:rFonts w:cs="Times New Roman"/>
                <w:szCs w:val="22"/>
              </w:rPr>
              <w:t>13,339</w:t>
            </w:r>
          </w:p>
        </w:tc>
      </w:tr>
      <w:tr w:rsidR="005141D8" w:rsidRPr="003F28D6" w14:paraId="6C66D1BA" w14:textId="77777777" w:rsidTr="002C4E6D">
        <w:trPr>
          <w:cantSplit/>
          <w:trHeight w:val="20"/>
        </w:trPr>
        <w:tc>
          <w:tcPr>
            <w:tcW w:w="4061" w:type="dxa"/>
          </w:tcPr>
          <w:p w14:paraId="59E05B1E" w14:textId="77777777" w:rsidR="005141D8" w:rsidRPr="003F28D6" w:rsidRDefault="002D0F3D" w:rsidP="005141D8">
            <w:pPr>
              <w:spacing w:line="240" w:lineRule="atLeast"/>
              <w:rPr>
                <w:rFonts w:cs="Times New Roman"/>
                <w:szCs w:val="22"/>
              </w:rPr>
            </w:pPr>
            <w:r w:rsidRPr="002D0F3D">
              <w:rPr>
                <w:szCs w:val="22"/>
              </w:rPr>
              <w:t>Joint ventures</w:t>
            </w:r>
          </w:p>
        </w:tc>
        <w:tc>
          <w:tcPr>
            <w:tcW w:w="1080" w:type="dxa"/>
            <w:tcBorders>
              <w:bottom w:val="single" w:sz="4" w:space="0" w:color="auto"/>
            </w:tcBorders>
          </w:tcPr>
          <w:p w14:paraId="0F14766D" w14:textId="15B4134D" w:rsidR="005141D8" w:rsidRPr="003F28D6" w:rsidRDefault="00A27B93" w:rsidP="0040543D">
            <w:pPr>
              <w:pStyle w:val="acctfourfigures"/>
              <w:tabs>
                <w:tab w:val="clear" w:pos="765"/>
                <w:tab w:val="decimal" w:pos="910"/>
              </w:tabs>
              <w:spacing w:line="240" w:lineRule="atLeast"/>
              <w:rPr>
                <w:rFonts w:cs="Times New Roman"/>
                <w:szCs w:val="22"/>
              </w:rPr>
            </w:pPr>
            <w:r>
              <w:rPr>
                <w:rFonts w:cs="Times New Roman"/>
                <w:szCs w:val="22"/>
              </w:rPr>
              <w:t>1,016</w:t>
            </w:r>
          </w:p>
        </w:tc>
        <w:tc>
          <w:tcPr>
            <w:tcW w:w="180" w:type="dxa"/>
          </w:tcPr>
          <w:p w14:paraId="1F0FF5FD" w14:textId="77777777" w:rsidR="005141D8" w:rsidRPr="003F28D6" w:rsidRDefault="005141D8" w:rsidP="00A03C56">
            <w:pPr>
              <w:pStyle w:val="acctfourfigures"/>
              <w:tabs>
                <w:tab w:val="clear" w:pos="765"/>
              </w:tabs>
              <w:spacing w:line="240" w:lineRule="atLeast"/>
              <w:jc w:val="right"/>
              <w:rPr>
                <w:rFonts w:cs="Times New Roman"/>
                <w:szCs w:val="22"/>
              </w:rPr>
            </w:pPr>
          </w:p>
        </w:tc>
        <w:tc>
          <w:tcPr>
            <w:tcW w:w="1350" w:type="dxa"/>
            <w:tcBorders>
              <w:bottom w:val="single" w:sz="4" w:space="0" w:color="auto"/>
            </w:tcBorders>
          </w:tcPr>
          <w:p w14:paraId="425C9BD7" w14:textId="4FE756BB" w:rsidR="005141D8" w:rsidRPr="003F28D6" w:rsidRDefault="00955FC4" w:rsidP="00A03C56">
            <w:pPr>
              <w:pStyle w:val="acctfourfigures"/>
              <w:tabs>
                <w:tab w:val="clear" w:pos="765"/>
              </w:tabs>
              <w:spacing w:line="240" w:lineRule="atLeast"/>
              <w:jc w:val="right"/>
              <w:rPr>
                <w:rFonts w:cs="Times New Roman"/>
                <w:szCs w:val="22"/>
              </w:rPr>
            </w:pPr>
            <w:r>
              <w:rPr>
                <w:rFonts w:cs="Times New Roman"/>
                <w:szCs w:val="22"/>
              </w:rPr>
              <w:t>1,045</w:t>
            </w:r>
          </w:p>
        </w:tc>
        <w:tc>
          <w:tcPr>
            <w:tcW w:w="180" w:type="dxa"/>
          </w:tcPr>
          <w:p w14:paraId="75D35208" w14:textId="77777777" w:rsidR="005141D8" w:rsidRPr="003F28D6" w:rsidRDefault="005141D8" w:rsidP="005141D8">
            <w:pPr>
              <w:pStyle w:val="NormalIndent"/>
              <w:jc w:val="center"/>
              <w:rPr>
                <w:rFonts w:ascii="Times New Roman" w:hAnsi="Times New Roman" w:cs="Times New Roman"/>
                <w:bCs/>
                <w:sz w:val="22"/>
                <w:szCs w:val="22"/>
              </w:rPr>
            </w:pPr>
          </w:p>
        </w:tc>
        <w:tc>
          <w:tcPr>
            <w:tcW w:w="1080" w:type="dxa"/>
            <w:tcBorders>
              <w:bottom w:val="single" w:sz="4" w:space="0" w:color="auto"/>
            </w:tcBorders>
          </w:tcPr>
          <w:p w14:paraId="46FEEF52" w14:textId="686A8ED3" w:rsidR="005141D8" w:rsidRPr="00A85C28" w:rsidRDefault="00A27B93" w:rsidP="0098181B">
            <w:pPr>
              <w:pStyle w:val="acctfourfigures"/>
              <w:tabs>
                <w:tab w:val="clear" w:pos="765"/>
                <w:tab w:val="decimal" w:pos="666"/>
              </w:tabs>
              <w:spacing w:line="240" w:lineRule="atLeast"/>
              <w:rPr>
                <w:rFonts w:cs="Times New Roman"/>
                <w:b/>
                <w:bCs/>
                <w:szCs w:val="22"/>
              </w:rPr>
            </w:pPr>
            <w:r w:rsidRPr="00A85C28">
              <w:rPr>
                <w:rFonts w:cs="Times New Roman"/>
                <w:b/>
                <w:bCs/>
                <w:szCs w:val="22"/>
              </w:rPr>
              <w:t>-</w:t>
            </w:r>
          </w:p>
        </w:tc>
        <w:tc>
          <w:tcPr>
            <w:tcW w:w="180" w:type="dxa"/>
          </w:tcPr>
          <w:p w14:paraId="3D3004B7" w14:textId="77777777" w:rsidR="005141D8" w:rsidRPr="00A85C28" w:rsidRDefault="005141D8" w:rsidP="005141D8">
            <w:pPr>
              <w:pStyle w:val="acctfourfigures"/>
              <w:tabs>
                <w:tab w:val="clear" w:pos="765"/>
              </w:tabs>
              <w:spacing w:line="240" w:lineRule="atLeast"/>
              <w:jc w:val="center"/>
              <w:rPr>
                <w:rFonts w:cs="Times New Roman"/>
                <w:b/>
                <w:bCs/>
                <w:szCs w:val="22"/>
              </w:rPr>
            </w:pPr>
          </w:p>
        </w:tc>
        <w:tc>
          <w:tcPr>
            <w:tcW w:w="1350" w:type="dxa"/>
            <w:tcBorders>
              <w:bottom w:val="single" w:sz="4" w:space="0" w:color="auto"/>
            </w:tcBorders>
          </w:tcPr>
          <w:p w14:paraId="7631B7D8" w14:textId="42D156C1" w:rsidR="005141D8" w:rsidRPr="00A85C28" w:rsidRDefault="000239CC" w:rsidP="00063E8C">
            <w:pPr>
              <w:pStyle w:val="acctfourfigures"/>
              <w:tabs>
                <w:tab w:val="clear" w:pos="765"/>
                <w:tab w:val="decimal" w:pos="825"/>
              </w:tabs>
              <w:spacing w:line="240" w:lineRule="atLeast"/>
              <w:rPr>
                <w:rFonts w:cs="Times New Roman"/>
                <w:b/>
                <w:bCs/>
                <w:szCs w:val="22"/>
              </w:rPr>
            </w:pPr>
            <w:r w:rsidRPr="00A85C28">
              <w:rPr>
                <w:rFonts w:cs="Times New Roman"/>
                <w:b/>
                <w:bCs/>
                <w:szCs w:val="22"/>
              </w:rPr>
              <w:t>-</w:t>
            </w:r>
          </w:p>
        </w:tc>
      </w:tr>
      <w:tr w:rsidR="0089040F" w:rsidRPr="003F28D6" w14:paraId="0DA90FE2" w14:textId="77777777" w:rsidTr="002C4E6D">
        <w:trPr>
          <w:cantSplit/>
          <w:trHeight w:val="20"/>
        </w:trPr>
        <w:tc>
          <w:tcPr>
            <w:tcW w:w="4061" w:type="dxa"/>
          </w:tcPr>
          <w:p w14:paraId="3F88BAF1" w14:textId="77777777" w:rsidR="0089040F" w:rsidRPr="007F25C1" w:rsidRDefault="007F25C1" w:rsidP="0089040F">
            <w:pPr>
              <w:spacing w:line="240" w:lineRule="atLeast"/>
              <w:rPr>
                <w:b/>
                <w:bCs/>
                <w:szCs w:val="22"/>
              </w:rPr>
            </w:pPr>
            <w:r w:rsidRPr="007F25C1">
              <w:rPr>
                <w:b/>
                <w:bCs/>
                <w:szCs w:val="22"/>
              </w:rPr>
              <w:t>Total</w:t>
            </w:r>
          </w:p>
        </w:tc>
        <w:tc>
          <w:tcPr>
            <w:tcW w:w="1080" w:type="dxa"/>
            <w:tcBorders>
              <w:top w:val="single" w:sz="4" w:space="0" w:color="auto"/>
              <w:bottom w:val="double" w:sz="4" w:space="0" w:color="auto"/>
            </w:tcBorders>
          </w:tcPr>
          <w:p w14:paraId="7B787874" w14:textId="56038129" w:rsidR="0089040F" w:rsidRPr="00774CF6" w:rsidRDefault="00A27B93" w:rsidP="0089040F">
            <w:pPr>
              <w:pStyle w:val="acctfourfigures"/>
              <w:tabs>
                <w:tab w:val="clear" w:pos="765"/>
              </w:tabs>
              <w:spacing w:line="240" w:lineRule="atLeast"/>
              <w:jc w:val="right"/>
              <w:rPr>
                <w:rFonts w:cs="Times New Roman"/>
                <w:b/>
                <w:bCs/>
                <w:szCs w:val="22"/>
              </w:rPr>
            </w:pPr>
            <w:r>
              <w:rPr>
                <w:rFonts w:cs="Times New Roman"/>
                <w:b/>
                <w:bCs/>
                <w:szCs w:val="22"/>
              </w:rPr>
              <w:t>23,007</w:t>
            </w:r>
          </w:p>
        </w:tc>
        <w:tc>
          <w:tcPr>
            <w:tcW w:w="180" w:type="dxa"/>
          </w:tcPr>
          <w:p w14:paraId="57B1F03A" w14:textId="77777777" w:rsidR="0089040F" w:rsidRPr="003F28D6" w:rsidRDefault="0089040F" w:rsidP="0089040F">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tcPr>
          <w:p w14:paraId="6059C519" w14:textId="1192F2EC" w:rsidR="0089040F" w:rsidRPr="00EA0D04" w:rsidRDefault="00EA0D04" w:rsidP="0089040F">
            <w:pPr>
              <w:pStyle w:val="acctfourfigures"/>
              <w:tabs>
                <w:tab w:val="clear" w:pos="765"/>
              </w:tabs>
              <w:spacing w:line="240" w:lineRule="atLeast"/>
              <w:jc w:val="right"/>
              <w:rPr>
                <w:rFonts w:cs="Times New Roman"/>
                <w:b/>
                <w:bCs/>
                <w:szCs w:val="22"/>
              </w:rPr>
            </w:pPr>
            <w:r w:rsidRPr="00EA0D04">
              <w:rPr>
                <w:rFonts w:cs="Times New Roman"/>
                <w:b/>
                <w:bCs/>
                <w:szCs w:val="22"/>
              </w:rPr>
              <w:t>26,298</w:t>
            </w:r>
          </w:p>
        </w:tc>
        <w:tc>
          <w:tcPr>
            <w:tcW w:w="180" w:type="dxa"/>
          </w:tcPr>
          <w:p w14:paraId="6EEB3CBA" w14:textId="77777777" w:rsidR="0089040F" w:rsidRPr="003F28D6" w:rsidRDefault="0089040F" w:rsidP="0089040F">
            <w:pPr>
              <w:pStyle w:val="NormalIndent"/>
              <w:jc w:val="right"/>
              <w:rPr>
                <w:rFonts w:ascii="Times New Roman" w:hAnsi="Times New Roman" w:cs="Times New Roman"/>
                <w:bCs/>
                <w:sz w:val="22"/>
                <w:szCs w:val="22"/>
              </w:rPr>
            </w:pPr>
          </w:p>
        </w:tc>
        <w:tc>
          <w:tcPr>
            <w:tcW w:w="1080" w:type="dxa"/>
            <w:tcBorders>
              <w:top w:val="single" w:sz="4" w:space="0" w:color="auto"/>
              <w:bottom w:val="double" w:sz="4" w:space="0" w:color="auto"/>
            </w:tcBorders>
          </w:tcPr>
          <w:p w14:paraId="518593F2" w14:textId="694A74AA" w:rsidR="0089040F" w:rsidRPr="007E2F23" w:rsidRDefault="00A27B93" w:rsidP="0089040F">
            <w:pPr>
              <w:pStyle w:val="acctfourfigures"/>
              <w:tabs>
                <w:tab w:val="clear" w:pos="765"/>
              </w:tabs>
              <w:spacing w:line="240" w:lineRule="atLeast"/>
              <w:jc w:val="right"/>
              <w:rPr>
                <w:rFonts w:cs="Times New Roman"/>
                <w:b/>
                <w:bCs/>
                <w:szCs w:val="22"/>
              </w:rPr>
            </w:pPr>
            <w:r>
              <w:rPr>
                <w:rFonts w:cs="Times New Roman"/>
                <w:b/>
                <w:bCs/>
                <w:szCs w:val="22"/>
              </w:rPr>
              <w:t>14,784</w:t>
            </w:r>
          </w:p>
        </w:tc>
        <w:tc>
          <w:tcPr>
            <w:tcW w:w="180" w:type="dxa"/>
          </w:tcPr>
          <w:p w14:paraId="0C8985CE" w14:textId="77777777" w:rsidR="0089040F" w:rsidRPr="003F28D6" w:rsidRDefault="0089040F" w:rsidP="0089040F">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tcPr>
          <w:p w14:paraId="12DEEFFA" w14:textId="63C2AEB6" w:rsidR="0089040F" w:rsidRPr="00D118BA" w:rsidRDefault="000239CC" w:rsidP="0089040F">
            <w:pPr>
              <w:pStyle w:val="acctfourfigures"/>
              <w:tabs>
                <w:tab w:val="clear" w:pos="765"/>
              </w:tabs>
              <w:spacing w:line="240" w:lineRule="atLeast"/>
              <w:jc w:val="right"/>
              <w:rPr>
                <w:rFonts w:cs="Times New Roman"/>
                <w:b/>
                <w:bCs/>
                <w:szCs w:val="22"/>
              </w:rPr>
            </w:pPr>
            <w:r w:rsidRPr="00D118BA">
              <w:rPr>
                <w:rFonts w:cs="Times New Roman"/>
                <w:b/>
                <w:bCs/>
                <w:szCs w:val="22"/>
              </w:rPr>
              <w:t>14,904</w:t>
            </w:r>
          </w:p>
        </w:tc>
      </w:tr>
    </w:tbl>
    <w:p w14:paraId="29D2FE36" w14:textId="77777777" w:rsidR="004D5F62" w:rsidRPr="000A161B" w:rsidRDefault="004D5F62">
      <w:pPr>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350"/>
        <w:gridCol w:w="180"/>
        <w:gridCol w:w="1080"/>
        <w:gridCol w:w="180"/>
        <w:gridCol w:w="1350"/>
      </w:tblGrid>
      <w:tr w:rsidR="00590756" w:rsidRPr="003F28D6" w14:paraId="12408CAF" w14:textId="77777777" w:rsidTr="002C4E6D">
        <w:trPr>
          <w:cantSplit/>
        </w:trPr>
        <w:tc>
          <w:tcPr>
            <w:tcW w:w="4061" w:type="dxa"/>
          </w:tcPr>
          <w:p w14:paraId="1E6F1E6F" w14:textId="77777777" w:rsidR="00590756" w:rsidRPr="003F28D6" w:rsidRDefault="007F25C1" w:rsidP="00FA29B0">
            <w:pPr>
              <w:spacing w:line="240" w:lineRule="atLeast"/>
              <w:rPr>
                <w:rFonts w:cs="Times New Roman"/>
                <w:szCs w:val="22"/>
              </w:rPr>
            </w:pPr>
            <w:r w:rsidRPr="003F28D6">
              <w:rPr>
                <w:rFonts w:cs="Times New Roman"/>
                <w:b/>
                <w:bCs/>
                <w:i/>
                <w:iCs/>
                <w:szCs w:val="22"/>
                <w:lang w:val="en-US"/>
              </w:rPr>
              <w:t>Other</w:t>
            </w:r>
            <w:r w:rsidR="00E84829">
              <w:rPr>
                <w:rFonts w:cs="Times New Roman"/>
                <w:b/>
                <w:bCs/>
                <w:i/>
                <w:iCs/>
                <w:szCs w:val="22"/>
                <w:lang w:val="en-US"/>
              </w:rPr>
              <w:t xml:space="preserve"> current</w:t>
            </w:r>
            <w:r w:rsidRPr="003F28D6">
              <w:rPr>
                <w:rFonts w:cs="Times New Roman"/>
                <w:b/>
                <w:bCs/>
                <w:i/>
                <w:iCs/>
                <w:szCs w:val="22"/>
                <w:lang w:val="en-US"/>
              </w:rPr>
              <w:t xml:space="preserve"> receivables </w:t>
            </w:r>
          </w:p>
        </w:tc>
        <w:tc>
          <w:tcPr>
            <w:tcW w:w="1080" w:type="dxa"/>
            <w:vAlign w:val="bottom"/>
          </w:tcPr>
          <w:p w14:paraId="27EF405F"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80" w:type="dxa"/>
            <w:vAlign w:val="bottom"/>
          </w:tcPr>
          <w:p w14:paraId="20855142"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350" w:type="dxa"/>
            <w:vAlign w:val="bottom"/>
          </w:tcPr>
          <w:p w14:paraId="358B152A"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80" w:type="dxa"/>
            <w:vAlign w:val="center"/>
          </w:tcPr>
          <w:p w14:paraId="33B7AAF9" w14:textId="77777777" w:rsidR="00590756" w:rsidRPr="003F28D6" w:rsidRDefault="00590756" w:rsidP="00FA29B0">
            <w:pPr>
              <w:pStyle w:val="NormalIndent"/>
              <w:jc w:val="center"/>
              <w:rPr>
                <w:rFonts w:ascii="Times New Roman" w:hAnsi="Times New Roman" w:cs="Times New Roman"/>
                <w:bCs/>
                <w:sz w:val="22"/>
                <w:szCs w:val="22"/>
              </w:rPr>
            </w:pPr>
          </w:p>
        </w:tc>
        <w:tc>
          <w:tcPr>
            <w:tcW w:w="1080" w:type="dxa"/>
            <w:vAlign w:val="bottom"/>
          </w:tcPr>
          <w:p w14:paraId="2826ED92"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80" w:type="dxa"/>
            <w:vAlign w:val="bottom"/>
          </w:tcPr>
          <w:p w14:paraId="7874CF14" w14:textId="77777777" w:rsidR="00590756" w:rsidRPr="003F28D6" w:rsidRDefault="00590756" w:rsidP="00FA29B0">
            <w:pPr>
              <w:pStyle w:val="acctfourfigures"/>
              <w:tabs>
                <w:tab w:val="clear" w:pos="765"/>
              </w:tabs>
              <w:spacing w:line="240" w:lineRule="atLeast"/>
              <w:jc w:val="center"/>
              <w:rPr>
                <w:rFonts w:cs="Times New Roman"/>
                <w:szCs w:val="22"/>
              </w:rPr>
            </w:pPr>
          </w:p>
        </w:tc>
        <w:tc>
          <w:tcPr>
            <w:tcW w:w="1350" w:type="dxa"/>
            <w:vAlign w:val="bottom"/>
          </w:tcPr>
          <w:p w14:paraId="343938B0" w14:textId="77777777" w:rsidR="00590756" w:rsidRPr="003F28D6" w:rsidRDefault="00590756" w:rsidP="00FA29B0">
            <w:pPr>
              <w:pStyle w:val="acctfourfigures"/>
              <w:tabs>
                <w:tab w:val="clear" w:pos="765"/>
              </w:tabs>
              <w:spacing w:line="240" w:lineRule="atLeast"/>
              <w:jc w:val="center"/>
              <w:rPr>
                <w:rFonts w:cs="Times New Roman"/>
                <w:szCs w:val="22"/>
              </w:rPr>
            </w:pPr>
          </w:p>
        </w:tc>
      </w:tr>
      <w:tr w:rsidR="00A27B93" w:rsidRPr="003F28D6" w14:paraId="4F9E5A84" w14:textId="77777777" w:rsidTr="002C4E6D">
        <w:trPr>
          <w:cantSplit/>
        </w:trPr>
        <w:tc>
          <w:tcPr>
            <w:tcW w:w="4061" w:type="dxa"/>
          </w:tcPr>
          <w:p w14:paraId="5161D9C2" w14:textId="77777777" w:rsidR="00A27B93" w:rsidRPr="003F28D6" w:rsidRDefault="00A27B93" w:rsidP="00A27B93">
            <w:pPr>
              <w:spacing w:line="240" w:lineRule="atLeast"/>
              <w:rPr>
                <w:rFonts w:cs="Times New Roman"/>
                <w:szCs w:val="22"/>
              </w:rPr>
            </w:pPr>
            <w:r w:rsidRPr="003F28D6">
              <w:rPr>
                <w:rFonts w:cs="Times New Roman"/>
                <w:szCs w:val="22"/>
              </w:rPr>
              <w:t>Subsidiaries</w:t>
            </w:r>
          </w:p>
        </w:tc>
        <w:tc>
          <w:tcPr>
            <w:tcW w:w="1080" w:type="dxa"/>
          </w:tcPr>
          <w:p w14:paraId="31EBCC8E" w14:textId="5AF61229" w:rsidR="00A27B93" w:rsidRPr="00A85C28" w:rsidRDefault="00A27B93" w:rsidP="00A27B93">
            <w:pPr>
              <w:pStyle w:val="acctfourfigures"/>
              <w:tabs>
                <w:tab w:val="clear" w:pos="765"/>
              </w:tabs>
              <w:spacing w:line="240" w:lineRule="atLeast"/>
              <w:ind w:left="-712" w:right="264"/>
              <w:jc w:val="right"/>
              <w:rPr>
                <w:rFonts w:cs="Times New Roman"/>
                <w:b/>
                <w:bCs/>
                <w:szCs w:val="22"/>
              </w:rPr>
            </w:pPr>
            <w:r w:rsidRPr="00A85C28">
              <w:rPr>
                <w:rFonts w:cs="Times New Roman"/>
                <w:b/>
                <w:bCs/>
                <w:szCs w:val="22"/>
              </w:rPr>
              <w:t>-</w:t>
            </w:r>
          </w:p>
        </w:tc>
        <w:tc>
          <w:tcPr>
            <w:tcW w:w="180" w:type="dxa"/>
          </w:tcPr>
          <w:p w14:paraId="3E133EB3" w14:textId="77777777" w:rsidR="00A27B93" w:rsidRPr="00A85C28" w:rsidRDefault="00A27B93" w:rsidP="00A27B93">
            <w:pPr>
              <w:pStyle w:val="acctfourfigures"/>
              <w:tabs>
                <w:tab w:val="clear" w:pos="765"/>
              </w:tabs>
              <w:spacing w:line="240" w:lineRule="atLeast"/>
              <w:jc w:val="center"/>
              <w:rPr>
                <w:rFonts w:cs="Times New Roman"/>
                <w:b/>
                <w:bCs/>
                <w:szCs w:val="22"/>
              </w:rPr>
            </w:pPr>
          </w:p>
        </w:tc>
        <w:tc>
          <w:tcPr>
            <w:tcW w:w="1350" w:type="dxa"/>
          </w:tcPr>
          <w:p w14:paraId="03592E13" w14:textId="77777777" w:rsidR="00A27B93" w:rsidRPr="00A85C28" w:rsidRDefault="00A27B93" w:rsidP="00A27B93">
            <w:pPr>
              <w:pStyle w:val="acctfourfigures"/>
              <w:tabs>
                <w:tab w:val="clear" w:pos="765"/>
                <w:tab w:val="decimal" w:pos="827"/>
              </w:tabs>
              <w:spacing w:line="240" w:lineRule="atLeast"/>
              <w:rPr>
                <w:rFonts w:cs="Times New Roman"/>
                <w:b/>
                <w:bCs/>
                <w:szCs w:val="22"/>
              </w:rPr>
            </w:pPr>
            <w:r w:rsidRPr="00A85C28">
              <w:rPr>
                <w:b/>
                <w:bCs/>
              </w:rPr>
              <w:t>-</w:t>
            </w:r>
          </w:p>
        </w:tc>
        <w:tc>
          <w:tcPr>
            <w:tcW w:w="180" w:type="dxa"/>
          </w:tcPr>
          <w:p w14:paraId="0F49489A" w14:textId="77777777" w:rsidR="00A27B93" w:rsidRPr="003F28D6" w:rsidRDefault="00A27B93" w:rsidP="00A27B93">
            <w:pPr>
              <w:pStyle w:val="NormalIndent"/>
              <w:jc w:val="center"/>
              <w:rPr>
                <w:rFonts w:ascii="Times New Roman" w:hAnsi="Times New Roman" w:cs="Times New Roman"/>
                <w:bCs/>
                <w:sz w:val="22"/>
                <w:szCs w:val="22"/>
              </w:rPr>
            </w:pPr>
          </w:p>
        </w:tc>
        <w:tc>
          <w:tcPr>
            <w:tcW w:w="1080" w:type="dxa"/>
          </w:tcPr>
          <w:p w14:paraId="0972EA2E" w14:textId="2C6C3E04" w:rsidR="00A27B93" w:rsidRPr="003F28D6" w:rsidRDefault="00A27B93" w:rsidP="00A27B93">
            <w:pPr>
              <w:pStyle w:val="acctfourfigures"/>
              <w:tabs>
                <w:tab w:val="clear" w:pos="765"/>
              </w:tabs>
              <w:spacing w:line="240" w:lineRule="atLeast"/>
              <w:jc w:val="right"/>
              <w:rPr>
                <w:rFonts w:cs="Times New Roman"/>
                <w:szCs w:val="22"/>
              </w:rPr>
            </w:pPr>
            <w:r>
              <w:rPr>
                <w:rFonts w:cs="Times New Roman"/>
                <w:szCs w:val="22"/>
              </w:rPr>
              <w:t>12,426</w:t>
            </w:r>
          </w:p>
        </w:tc>
        <w:tc>
          <w:tcPr>
            <w:tcW w:w="180" w:type="dxa"/>
          </w:tcPr>
          <w:p w14:paraId="188E9CF6" w14:textId="77777777" w:rsidR="00A27B93" w:rsidRPr="003F28D6" w:rsidRDefault="00A27B93" w:rsidP="00A27B93">
            <w:pPr>
              <w:pStyle w:val="acctfourfigures"/>
              <w:tabs>
                <w:tab w:val="clear" w:pos="765"/>
              </w:tabs>
              <w:spacing w:line="240" w:lineRule="atLeast"/>
              <w:jc w:val="right"/>
              <w:rPr>
                <w:rFonts w:cs="Times New Roman"/>
                <w:szCs w:val="22"/>
              </w:rPr>
            </w:pPr>
          </w:p>
        </w:tc>
        <w:tc>
          <w:tcPr>
            <w:tcW w:w="1350" w:type="dxa"/>
          </w:tcPr>
          <w:p w14:paraId="32285053" w14:textId="5911C7E6" w:rsidR="00A27B93" w:rsidRPr="003F28D6" w:rsidRDefault="00A27B93" w:rsidP="00A27B93">
            <w:pPr>
              <w:pStyle w:val="acctfourfigures"/>
              <w:tabs>
                <w:tab w:val="clear" w:pos="765"/>
              </w:tabs>
              <w:spacing w:line="240" w:lineRule="atLeast"/>
              <w:jc w:val="right"/>
              <w:rPr>
                <w:rFonts w:cs="Times New Roman"/>
                <w:szCs w:val="22"/>
              </w:rPr>
            </w:pPr>
            <w:r>
              <w:rPr>
                <w:rFonts w:cs="Times New Roman"/>
                <w:szCs w:val="22"/>
                <w:lang w:bidi="th-TH"/>
              </w:rPr>
              <w:t>8,801</w:t>
            </w:r>
          </w:p>
        </w:tc>
      </w:tr>
      <w:tr w:rsidR="00A27B93" w:rsidRPr="003F28D6" w14:paraId="7B04E936" w14:textId="77777777" w:rsidTr="002C4E6D">
        <w:trPr>
          <w:cantSplit/>
        </w:trPr>
        <w:tc>
          <w:tcPr>
            <w:tcW w:w="4061" w:type="dxa"/>
          </w:tcPr>
          <w:p w14:paraId="0903560B" w14:textId="77777777" w:rsidR="00A27B93" w:rsidRPr="003F28D6" w:rsidRDefault="00A27B93" w:rsidP="00A27B93">
            <w:pPr>
              <w:spacing w:line="240" w:lineRule="atLeast"/>
              <w:rPr>
                <w:rFonts w:cs="Times New Roman"/>
                <w:szCs w:val="22"/>
              </w:rPr>
            </w:pPr>
            <w:r w:rsidRPr="006D69C3">
              <w:rPr>
                <w:rFonts w:cs="Times New Roman"/>
                <w:szCs w:val="22"/>
              </w:rPr>
              <w:t>Associate</w:t>
            </w:r>
          </w:p>
        </w:tc>
        <w:tc>
          <w:tcPr>
            <w:tcW w:w="1080" w:type="dxa"/>
          </w:tcPr>
          <w:p w14:paraId="6008A089" w14:textId="7902B611" w:rsidR="00A27B93" w:rsidRPr="00BF6311" w:rsidRDefault="00A27B93" w:rsidP="00A27B93">
            <w:pPr>
              <w:pStyle w:val="acctfourfigures"/>
              <w:tabs>
                <w:tab w:val="clear" w:pos="765"/>
              </w:tabs>
              <w:spacing w:line="240" w:lineRule="atLeast"/>
              <w:jc w:val="right"/>
              <w:rPr>
                <w:rFonts w:cs="Times New Roman"/>
                <w:szCs w:val="22"/>
              </w:rPr>
            </w:pPr>
            <w:r>
              <w:rPr>
                <w:rFonts w:cs="Times New Roman"/>
                <w:szCs w:val="22"/>
              </w:rPr>
              <w:t>1,297</w:t>
            </w:r>
          </w:p>
        </w:tc>
        <w:tc>
          <w:tcPr>
            <w:tcW w:w="180" w:type="dxa"/>
          </w:tcPr>
          <w:p w14:paraId="46039EFB" w14:textId="77777777" w:rsidR="00A27B93" w:rsidRPr="003F28D6" w:rsidRDefault="00A27B93" w:rsidP="00A27B93">
            <w:pPr>
              <w:pStyle w:val="acctfourfigures"/>
              <w:tabs>
                <w:tab w:val="clear" w:pos="765"/>
              </w:tabs>
              <w:spacing w:line="240" w:lineRule="atLeast"/>
              <w:jc w:val="center"/>
              <w:rPr>
                <w:rFonts w:cs="Times New Roman"/>
                <w:szCs w:val="22"/>
              </w:rPr>
            </w:pPr>
          </w:p>
        </w:tc>
        <w:tc>
          <w:tcPr>
            <w:tcW w:w="1350" w:type="dxa"/>
          </w:tcPr>
          <w:p w14:paraId="13F6DCA7" w14:textId="1C71DD8E" w:rsidR="00A27B93" w:rsidRPr="00B83ED5" w:rsidRDefault="00A27B93" w:rsidP="00A27B93">
            <w:pPr>
              <w:pStyle w:val="acctfourfigures"/>
              <w:tabs>
                <w:tab w:val="clear" w:pos="765"/>
              </w:tabs>
              <w:spacing w:line="240" w:lineRule="atLeast"/>
              <w:jc w:val="right"/>
            </w:pPr>
            <w:r>
              <w:t>1,410</w:t>
            </w:r>
          </w:p>
        </w:tc>
        <w:tc>
          <w:tcPr>
            <w:tcW w:w="180" w:type="dxa"/>
          </w:tcPr>
          <w:p w14:paraId="007BA181" w14:textId="77777777" w:rsidR="00A27B93" w:rsidRPr="003F28D6" w:rsidRDefault="00A27B93" w:rsidP="00A27B93">
            <w:pPr>
              <w:pStyle w:val="NormalIndent"/>
              <w:jc w:val="center"/>
              <w:rPr>
                <w:rFonts w:ascii="Times New Roman" w:hAnsi="Times New Roman" w:cs="Times New Roman"/>
                <w:bCs/>
                <w:sz w:val="22"/>
                <w:szCs w:val="22"/>
              </w:rPr>
            </w:pPr>
          </w:p>
        </w:tc>
        <w:tc>
          <w:tcPr>
            <w:tcW w:w="1080" w:type="dxa"/>
          </w:tcPr>
          <w:p w14:paraId="21EF7322" w14:textId="0239713E" w:rsidR="00A27B93" w:rsidRPr="00A85C28" w:rsidRDefault="00A27B93" w:rsidP="00A27B93">
            <w:pPr>
              <w:pStyle w:val="acctfourfigures"/>
              <w:tabs>
                <w:tab w:val="clear" w:pos="765"/>
                <w:tab w:val="decimal" w:pos="666"/>
              </w:tabs>
              <w:spacing w:line="240" w:lineRule="atLeast"/>
              <w:rPr>
                <w:rFonts w:cs="Times New Roman"/>
                <w:b/>
                <w:bCs/>
                <w:szCs w:val="22"/>
                <w:lang w:bidi="th-TH"/>
              </w:rPr>
            </w:pPr>
            <w:r w:rsidRPr="00A85C28">
              <w:rPr>
                <w:rFonts w:cs="Times New Roman"/>
                <w:b/>
                <w:bCs/>
                <w:szCs w:val="22"/>
              </w:rPr>
              <w:t>-</w:t>
            </w:r>
          </w:p>
        </w:tc>
        <w:tc>
          <w:tcPr>
            <w:tcW w:w="180" w:type="dxa"/>
          </w:tcPr>
          <w:p w14:paraId="7A20ABB4" w14:textId="77777777" w:rsidR="00A27B93" w:rsidRPr="00A85C28" w:rsidRDefault="00A27B93" w:rsidP="00A27B93">
            <w:pPr>
              <w:pStyle w:val="acctfourfigures"/>
              <w:tabs>
                <w:tab w:val="clear" w:pos="765"/>
              </w:tabs>
              <w:spacing w:line="240" w:lineRule="atLeast"/>
              <w:jc w:val="right"/>
              <w:rPr>
                <w:rFonts w:cs="Times New Roman"/>
                <w:b/>
                <w:bCs/>
                <w:szCs w:val="22"/>
              </w:rPr>
            </w:pPr>
          </w:p>
        </w:tc>
        <w:tc>
          <w:tcPr>
            <w:tcW w:w="1350" w:type="dxa"/>
          </w:tcPr>
          <w:p w14:paraId="52680141" w14:textId="77777777" w:rsidR="00A27B93" w:rsidRPr="00A85C28" w:rsidRDefault="00A27B93" w:rsidP="00A27B93">
            <w:pPr>
              <w:pStyle w:val="acctfourfigures"/>
              <w:tabs>
                <w:tab w:val="clear" w:pos="765"/>
                <w:tab w:val="decimal" w:pos="825"/>
              </w:tabs>
              <w:spacing w:line="240" w:lineRule="atLeast"/>
              <w:rPr>
                <w:rFonts w:cs="Times New Roman"/>
                <w:b/>
                <w:bCs/>
                <w:szCs w:val="22"/>
                <w:lang w:bidi="th-TH"/>
              </w:rPr>
            </w:pPr>
            <w:r w:rsidRPr="00A85C28">
              <w:rPr>
                <w:rFonts w:cs="Times New Roman"/>
                <w:b/>
                <w:bCs/>
                <w:szCs w:val="22"/>
                <w:lang w:bidi="th-TH"/>
              </w:rPr>
              <w:t>-</w:t>
            </w:r>
          </w:p>
        </w:tc>
      </w:tr>
      <w:tr w:rsidR="00A27B93" w:rsidRPr="003F28D6" w14:paraId="18A6D2F7" w14:textId="77777777" w:rsidTr="002C4E6D">
        <w:trPr>
          <w:cantSplit/>
        </w:trPr>
        <w:tc>
          <w:tcPr>
            <w:tcW w:w="4061" w:type="dxa"/>
          </w:tcPr>
          <w:p w14:paraId="1E7F837F" w14:textId="77777777" w:rsidR="00A27B93" w:rsidRPr="003F28D6" w:rsidRDefault="00A27B93" w:rsidP="00A27B93">
            <w:pPr>
              <w:spacing w:line="240" w:lineRule="atLeast"/>
              <w:rPr>
                <w:rFonts w:cs="Times New Roman"/>
                <w:szCs w:val="22"/>
              </w:rPr>
            </w:pPr>
            <w:r w:rsidRPr="006D69C3">
              <w:rPr>
                <w:rFonts w:cs="Times New Roman"/>
                <w:b/>
                <w:bCs/>
                <w:szCs w:val="22"/>
              </w:rPr>
              <w:t>Total</w:t>
            </w:r>
          </w:p>
        </w:tc>
        <w:tc>
          <w:tcPr>
            <w:tcW w:w="1080" w:type="dxa"/>
            <w:tcBorders>
              <w:top w:val="single" w:sz="4" w:space="0" w:color="auto"/>
              <w:bottom w:val="double" w:sz="4" w:space="0" w:color="auto"/>
            </w:tcBorders>
          </w:tcPr>
          <w:p w14:paraId="1CE45E87" w14:textId="55C8B405" w:rsidR="00A27B93" w:rsidRPr="00A03C56" w:rsidRDefault="00A27B93" w:rsidP="00A27B93">
            <w:pPr>
              <w:pStyle w:val="acctfourfigures"/>
              <w:tabs>
                <w:tab w:val="clear" w:pos="765"/>
              </w:tabs>
              <w:spacing w:line="240" w:lineRule="atLeast"/>
              <w:jc w:val="right"/>
              <w:rPr>
                <w:rFonts w:cs="Times New Roman"/>
                <w:b/>
                <w:bCs/>
                <w:szCs w:val="22"/>
              </w:rPr>
            </w:pPr>
            <w:r>
              <w:rPr>
                <w:rFonts w:cs="Times New Roman"/>
                <w:b/>
                <w:bCs/>
                <w:szCs w:val="22"/>
              </w:rPr>
              <w:t>1,297</w:t>
            </w:r>
          </w:p>
        </w:tc>
        <w:tc>
          <w:tcPr>
            <w:tcW w:w="180" w:type="dxa"/>
          </w:tcPr>
          <w:p w14:paraId="000B2E26" w14:textId="77777777" w:rsidR="00A27B93" w:rsidRPr="00A03C56" w:rsidRDefault="00A27B93" w:rsidP="00A27B93">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tcPr>
          <w:p w14:paraId="47F617C2" w14:textId="1208121C" w:rsidR="00A27B93" w:rsidRPr="00A03C56" w:rsidRDefault="00A27B93" w:rsidP="00A27B93">
            <w:pPr>
              <w:pStyle w:val="acctfourfigures"/>
              <w:tabs>
                <w:tab w:val="clear" w:pos="765"/>
              </w:tabs>
              <w:spacing w:line="240" w:lineRule="atLeast"/>
              <w:jc w:val="right"/>
              <w:rPr>
                <w:rFonts w:cs="Times New Roman"/>
                <w:b/>
                <w:bCs/>
                <w:szCs w:val="22"/>
              </w:rPr>
            </w:pPr>
            <w:r>
              <w:rPr>
                <w:rFonts w:cs="Times New Roman"/>
                <w:b/>
                <w:bCs/>
                <w:szCs w:val="22"/>
              </w:rPr>
              <w:t>1,410</w:t>
            </w:r>
          </w:p>
        </w:tc>
        <w:tc>
          <w:tcPr>
            <w:tcW w:w="180" w:type="dxa"/>
          </w:tcPr>
          <w:p w14:paraId="46FA50E8" w14:textId="77777777" w:rsidR="00A27B93" w:rsidRPr="00A03C56" w:rsidRDefault="00A27B93" w:rsidP="00A27B93">
            <w:pPr>
              <w:pStyle w:val="NormalIndent"/>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BFEBD2F" w14:textId="19CD12E3" w:rsidR="00A27B93" w:rsidRPr="00A03C56" w:rsidRDefault="00A27B93" w:rsidP="00A27B93">
            <w:pPr>
              <w:pStyle w:val="acctfourfigures"/>
              <w:tabs>
                <w:tab w:val="clear" w:pos="765"/>
              </w:tabs>
              <w:spacing w:line="240" w:lineRule="atLeast"/>
              <w:jc w:val="right"/>
              <w:rPr>
                <w:rFonts w:cs="Times New Roman"/>
                <w:b/>
                <w:bCs/>
                <w:szCs w:val="22"/>
              </w:rPr>
            </w:pPr>
            <w:r>
              <w:rPr>
                <w:rFonts w:cs="Times New Roman"/>
                <w:b/>
                <w:bCs/>
                <w:szCs w:val="22"/>
              </w:rPr>
              <w:t>12,426</w:t>
            </w:r>
          </w:p>
        </w:tc>
        <w:tc>
          <w:tcPr>
            <w:tcW w:w="180" w:type="dxa"/>
          </w:tcPr>
          <w:p w14:paraId="46AC72F0" w14:textId="77777777" w:rsidR="00A27B93" w:rsidRPr="00A03C56" w:rsidRDefault="00A27B93" w:rsidP="00A27B93">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tcPr>
          <w:p w14:paraId="60C24A3C" w14:textId="7077E9CE" w:rsidR="00A27B93" w:rsidRPr="00A03C56" w:rsidRDefault="00A27B93" w:rsidP="00A27B93">
            <w:pPr>
              <w:pStyle w:val="acctfourfigures"/>
              <w:tabs>
                <w:tab w:val="clear" w:pos="765"/>
              </w:tabs>
              <w:spacing w:line="240" w:lineRule="atLeast"/>
              <w:jc w:val="right"/>
              <w:rPr>
                <w:rFonts w:cs="Times New Roman"/>
                <w:b/>
                <w:bCs/>
                <w:szCs w:val="22"/>
              </w:rPr>
            </w:pPr>
            <w:r>
              <w:rPr>
                <w:b/>
                <w:bCs/>
              </w:rPr>
              <w:t>8,801</w:t>
            </w:r>
          </w:p>
        </w:tc>
      </w:tr>
    </w:tbl>
    <w:p w14:paraId="52F8082C" w14:textId="60CF84A5" w:rsidR="000A161B" w:rsidRDefault="000A161B" w:rsidP="00392217">
      <w:pPr>
        <w:spacing w:line="240" w:lineRule="auto"/>
        <w:rPr>
          <w:szCs w:val="22"/>
        </w:rPr>
      </w:pPr>
    </w:p>
    <w:p w14:paraId="1420999E" w14:textId="77777777" w:rsidR="000A161B" w:rsidRDefault="000A161B">
      <w:pPr>
        <w:spacing w:line="240" w:lineRule="auto"/>
        <w:rPr>
          <w:szCs w:val="22"/>
        </w:rPr>
      </w:pPr>
      <w:r>
        <w:rPr>
          <w:szCs w:val="22"/>
        </w:rPr>
        <w:br w:type="page"/>
      </w:r>
    </w:p>
    <w:p w14:paraId="63A8E113" w14:textId="77777777" w:rsidR="00A959D2" w:rsidRPr="000A161B" w:rsidRDefault="00A959D2" w:rsidP="00392217">
      <w:pPr>
        <w:spacing w:line="240" w:lineRule="auto"/>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1719"/>
        <w:gridCol w:w="1076"/>
        <w:gridCol w:w="182"/>
        <w:gridCol w:w="964"/>
        <w:gridCol w:w="203"/>
        <w:gridCol w:w="1267"/>
        <w:gridCol w:w="180"/>
        <w:gridCol w:w="1159"/>
        <w:gridCol w:w="181"/>
        <w:gridCol w:w="1185"/>
        <w:gridCol w:w="180"/>
        <w:gridCol w:w="1165"/>
      </w:tblGrid>
      <w:tr w:rsidR="002C4E6D" w:rsidRPr="003F28D6" w14:paraId="5A1904C9" w14:textId="77777777" w:rsidTr="000A161B">
        <w:trPr>
          <w:cantSplit/>
          <w:trHeight w:val="407"/>
        </w:trPr>
        <w:tc>
          <w:tcPr>
            <w:tcW w:w="1719" w:type="dxa"/>
            <w:shd w:val="clear" w:color="auto" w:fill="FFFFFF"/>
            <w:vAlign w:val="bottom"/>
          </w:tcPr>
          <w:p w14:paraId="105E73E7" w14:textId="77777777" w:rsidR="002C4E6D" w:rsidRPr="003F28D6" w:rsidRDefault="002C4E6D" w:rsidP="005A7E39">
            <w:pPr>
              <w:spacing w:line="240" w:lineRule="atLeast"/>
              <w:ind w:left="191" w:hanging="180"/>
              <w:rPr>
                <w:rFonts w:cs="Times New Roman"/>
                <w:b/>
                <w:bCs/>
                <w:i/>
                <w:iCs/>
                <w:szCs w:val="22"/>
              </w:rPr>
            </w:pPr>
            <w:r w:rsidRPr="003F28D6">
              <w:br w:type="page"/>
            </w:r>
          </w:p>
        </w:tc>
        <w:tc>
          <w:tcPr>
            <w:tcW w:w="2222" w:type="dxa"/>
            <w:gridSpan w:val="3"/>
            <w:shd w:val="clear" w:color="auto" w:fill="FFFFFF"/>
            <w:vAlign w:val="bottom"/>
          </w:tcPr>
          <w:p w14:paraId="12911852" w14:textId="77777777" w:rsidR="002C4E6D" w:rsidRPr="002C4E6D" w:rsidRDefault="002C4E6D" w:rsidP="002C4E6D">
            <w:pPr>
              <w:pStyle w:val="acctmergecolhdg"/>
              <w:spacing w:line="240" w:lineRule="atLeast"/>
              <w:rPr>
                <w:rFonts w:cs="Times New Roman"/>
                <w:szCs w:val="22"/>
              </w:rPr>
            </w:pPr>
            <w:r w:rsidRPr="002C4E6D">
              <w:rPr>
                <w:rFonts w:cs="Times New Roman"/>
                <w:szCs w:val="22"/>
              </w:rPr>
              <w:t>Interest rate</w:t>
            </w:r>
          </w:p>
        </w:tc>
        <w:tc>
          <w:tcPr>
            <w:tcW w:w="203" w:type="dxa"/>
          </w:tcPr>
          <w:p w14:paraId="635ECC7E" w14:textId="77777777" w:rsidR="002C4E6D" w:rsidRPr="003F28D6" w:rsidRDefault="002C4E6D" w:rsidP="005A7E39">
            <w:pPr>
              <w:pStyle w:val="acctmergecolhdg"/>
              <w:spacing w:line="240" w:lineRule="atLeast"/>
              <w:ind w:right="191"/>
              <w:jc w:val="right"/>
              <w:rPr>
                <w:rFonts w:cs="Times New Roman"/>
                <w:szCs w:val="22"/>
              </w:rPr>
            </w:pPr>
          </w:p>
        </w:tc>
        <w:tc>
          <w:tcPr>
            <w:tcW w:w="5317" w:type="dxa"/>
            <w:gridSpan w:val="7"/>
            <w:vAlign w:val="center"/>
          </w:tcPr>
          <w:p w14:paraId="46D7DB49" w14:textId="77777777" w:rsidR="002C4E6D" w:rsidRDefault="002C4E6D" w:rsidP="005A7E39">
            <w:pPr>
              <w:pStyle w:val="acctmergecolhdg"/>
              <w:spacing w:line="240" w:lineRule="atLeast"/>
              <w:rPr>
                <w:rFonts w:cs="Times New Roman"/>
                <w:szCs w:val="22"/>
              </w:rPr>
            </w:pPr>
            <w:r w:rsidRPr="003F28D6">
              <w:rPr>
                <w:rFonts w:cs="Times New Roman"/>
                <w:szCs w:val="22"/>
              </w:rPr>
              <w:t xml:space="preserve">Consolidated </w:t>
            </w:r>
          </w:p>
          <w:p w14:paraId="62044D5E" w14:textId="77777777" w:rsidR="002C4E6D" w:rsidRPr="003F28D6" w:rsidRDefault="002C4E6D" w:rsidP="005A7E39">
            <w:pPr>
              <w:pStyle w:val="acctmergecolhdg"/>
              <w:spacing w:line="240" w:lineRule="atLeast"/>
              <w:ind w:right="191"/>
              <w:rPr>
                <w:rFonts w:cs="Times New Roman"/>
                <w:szCs w:val="22"/>
              </w:rPr>
            </w:pPr>
            <w:r w:rsidRPr="003F28D6">
              <w:rPr>
                <w:rFonts w:cs="Times New Roman"/>
                <w:szCs w:val="22"/>
              </w:rPr>
              <w:t>financial statements</w:t>
            </w:r>
          </w:p>
        </w:tc>
      </w:tr>
      <w:tr w:rsidR="00154B0E" w:rsidRPr="003F28D6" w14:paraId="57B45A2A" w14:textId="77777777" w:rsidTr="000A161B">
        <w:trPr>
          <w:cantSplit/>
          <w:trHeight w:val="267"/>
        </w:trPr>
        <w:tc>
          <w:tcPr>
            <w:tcW w:w="1719" w:type="dxa"/>
            <w:shd w:val="clear" w:color="auto" w:fill="FFFFFF"/>
          </w:tcPr>
          <w:p w14:paraId="0CD9739B" w14:textId="77777777" w:rsidR="00154B0E" w:rsidRPr="003F28D6" w:rsidRDefault="00154B0E" w:rsidP="00791F9C">
            <w:pPr>
              <w:spacing w:line="240" w:lineRule="atLeast"/>
              <w:ind w:left="191"/>
              <w:jc w:val="center"/>
              <w:rPr>
                <w:rFonts w:cs="Times New Roman"/>
                <w:szCs w:val="22"/>
              </w:rPr>
            </w:pPr>
          </w:p>
        </w:tc>
        <w:tc>
          <w:tcPr>
            <w:tcW w:w="1076" w:type="dxa"/>
            <w:vAlign w:val="bottom"/>
          </w:tcPr>
          <w:p w14:paraId="0D34B9F5" w14:textId="77777777" w:rsidR="00154B0E" w:rsidRPr="003F28D6" w:rsidRDefault="00154B0E" w:rsidP="00791F9C">
            <w:pPr>
              <w:pStyle w:val="acctfourfigures"/>
              <w:tabs>
                <w:tab w:val="clear" w:pos="765"/>
              </w:tabs>
              <w:spacing w:line="240" w:lineRule="atLeast"/>
              <w:jc w:val="center"/>
              <w:rPr>
                <w:rFonts w:cs="Times New Roman"/>
                <w:szCs w:val="22"/>
              </w:rPr>
            </w:pPr>
            <w:r>
              <w:rPr>
                <w:rFonts w:cs="Times New Roman"/>
                <w:szCs w:val="22"/>
              </w:rPr>
              <w:t>31</w:t>
            </w:r>
          </w:p>
        </w:tc>
        <w:tc>
          <w:tcPr>
            <w:tcW w:w="182" w:type="dxa"/>
            <w:vAlign w:val="bottom"/>
          </w:tcPr>
          <w:p w14:paraId="3ACEABC5" w14:textId="77777777" w:rsidR="00154B0E" w:rsidRPr="003F28D6" w:rsidRDefault="00154B0E" w:rsidP="00791F9C">
            <w:pPr>
              <w:pStyle w:val="acctfourfigures"/>
              <w:tabs>
                <w:tab w:val="clear" w:pos="765"/>
              </w:tabs>
              <w:spacing w:line="240" w:lineRule="atLeast"/>
              <w:jc w:val="center"/>
              <w:rPr>
                <w:rFonts w:cs="Times New Roman"/>
                <w:szCs w:val="22"/>
              </w:rPr>
            </w:pPr>
          </w:p>
        </w:tc>
        <w:tc>
          <w:tcPr>
            <w:tcW w:w="964" w:type="dxa"/>
            <w:vAlign w:val="bottom"/>
          </w:tcPr>
          <w:p w14:paraId="25A06E26" w14:textId="16164C48" w:rsidR="00154B0E" w:rsidRPr="003F28D6" w:rsidRDefault="00154B0E" w:rsidP="00791F9C">
            <w:pPr>
              <w:pStyle w:val="acctfourfigures"/>
              <w:tabs>
                <w:tab w:val="clear" w:pos="765"/>
              </w:tabs>
              <w:spacing w:line="240" w:lineRule="atLeast"/>
              <w:jc w:val="center"/>
              <w:rPr>
                <w:rFonts w:cs="Times New Roman"/>
                <w:szCs w:val="22"/>
              </w:rPr>
            </w:pPr>
            <w:r>
              <w:rPr>
                <w:rFonts w:cs="Times New Roman"/>
                <w:szCs w:val="22"/>
              </w:rPr>
              <w:t>30</w:t>
            </w:r>
          </w:p>
        </w:tc>
        <w:tc>
          <w:tcPr>
            <w:tcW w:w="203" w:type="dxa"/>
          </w:tcPr>
          <w:p w14:paraId="16AE6985" w14:textId="77777777" w:rsidR="00154B0E" w:rsidRPr="003F28D6" w:rsidRDefault="00154B0E" w:rsidP="00791F9C">
            <w:pPr>
              <w:pStyle w:val="acctfourfigures"/>
              <w:spacing w:line="240" w:lineRule="atLeast"/>
              <w:jc w:val="center"/>
              <w:rPr>
                <w:rFonts w:cs="Times New Roman"/>
                <w:szCs w:val="22"/>
              </w:rPr>
            </w:pPr>
          </w:p>
        </w:tc>
        <w:tc>
          <w:tcPr>
            <w:tcW w:w="1267" w:type="dxa"/>
            <w:vAlign w:val="bottom"/>
          </w:tcPr>
          <w:p w14:paraId="3C12D242" w14:textId="77777777" w:rsidR="00154B0E" w:rsidRPr="003F28D6" w:rsidRDefault="00154B0E" w:rsidP="00791F9C">
            <w:pPr>
              <w:pStyle w:val="acctfourfigures"/>
              <w:tabs>
                <w:tab w:val="clear" w:pos="765"/>
              </w:tabs>
              <w:spacing w:line="240" w:lineRule="atLeast"/>
              <w:jc w:val="center"/>
              <w:rPr>
                <w:rFonts w:cs="Times New Roman"/>
                <w:szCs w:val="22"/>
              </w:rPr>
            </w:pPr>
            <w:r w:rsidRPr="003F28D6">
              <w:rPr>
                <w:rFonts w:cs="Times New Roman"/>
                <w:szCs w:val="22"/>
              </w:rPr>
              <w:t>31</w:t>
            </w:r>
          </w:p>
        </w:tc>
        <w:tc>
          <w:tcPr>
            <w:tcW w:w="180" w:type="dxa"/>
            <w:vAlign w:val="bottom"/>
          </w:tcPr>
          <w:p w14:paraId="3918F7A2" w14:textId="77777777" w:rsidR="00154B0E" w:rsidRPr="003F28D6" w:rsidRDefault="00154B0E" w:rsidP="00791F9C">
            <w:pPr>
              <w:pStyle w:val="acctfourfigures"/>
              <w:tabs>
                <w:tab w:val="clear" w:pos="765"/>
              </w:tabs>
              <w:spacing w:line="240" w:lineRule="atLeast"/>
              <w:jc w:val="center"/>
              <w:rPr>
                <w:rFonts w:cs="Times New Roman"/>
                <w:szCs w:val="22"/>
              </w:rPr>
            </w:pPr>
          </w:p>
        </w:tc>
        <w:tc>
          <w:tcPr>
            <w:tcW w:w="1159" w:type="dxa"/>
            <w:vAlign w:val="bottom"/>
          </w:tcPr>
          <w:p w14:paraId="0DE0CA89" w14:textId="77777777" w:rsidR="00154B0E" w:rsidRPr="003F28D6" w:rsidRDefault="00154B0E" w:rsidP="00791F9C">
            <w:pPr>
              <w:pStyle w:val="acctfourfigures"/>
              <w:tabs>
                <w:tab w:val="clear" w:pos="765"/>
              </w:tabs>
              <w:spacing w:line="240" w:lineRule="atLeast"/>
              <w:jc w:val="center"/>
              <w:rPr>
                <w:rFonts w:cs="Times New Roman"/>
                <w:szCs w:val="22"/>
              </w:rPr>
            </w:pPr>
          </w:p>
        </w:tc>
        <w:tc>
          <w:tcPr>
            <w:tcW w:w="181" w:type="dxa"/>
            <w:vAlign w:val="center"/>
          </w:tcPr>
          <w:p w14:paraId="03C6A498" w14:textId="77777777" w:rsidR="00154B0E" w:rsidRPr="003F28D6" w:rsidRDefault="00154B0E" w:rsidP="00791F9C">
            <w:pPr>
              <w:pStyle w:val="NormalIndent"/>
              <w:jc w:val="center"/>
              <w:rPr>
                <w:rFonts w:ascii="Times New Roman" w:hAnsi="Times New Roman" w:cs="Times New Roman"/>
                <w:bCs/>
                <w:sz w:val="22"/>
                <w:szCs w:val="22"/>
              </w:rPr>
            </w:pPr>
          </w:p>
        </w:tc>
        <w:tc>
          <w:tcPr>
            <w:tcW w:w="1185" w:type="dxa"/>
            <w:vMerge w:val="restart"/>
            <w:vAlign w:val="bottom"/>
          </w:tcPr>
          <w:p w14:paraId="76A4FEE2" w14:textId="393559FD" w:rsidR="00154B0E" w:rsidRPr="003F28D6" w:rsidRDefault="007A6937" w:rsidP="00791F9C">
            <w:pPr>
              <w:pStyle w:val="acctfourfigures"/>
              <w:tabs>
                <w:tab w:val="clear" w:pos="765"/>
              </w:tabs>
              <w:spacing w:line="240" w:lineRule="atLeast"/>
              <w:jc w:val="center"/>
              <w:rPr>
                <w:rFonts w:cs="Times New Roman"/>
                <w:szCs w:val="22"/>
              </w:rPr>
            </w:pPr>
            <w:r w:rsidRPr="00222D46">
              <w:rPr>
                <w:szCs w:val="28"/>
                <w:lang w:val="en-US" w:bidi="th-TH"/>
              </w:rPr>
              <w:t>Effect</w:t>
            </w:r>
            <w:r w:rsidR="00AC6A09">
              <w:rPr>
                <w:szCs w:val="28"/>
                <w:lang w:val="en-US" w:bidi="th-TH"/>
              </w:rPr>
              <w:t>s</w:t>
            </w:r>
            <w:r w:rsidR="00154B0E" w:rsidRPr="00222D46">
              <w:rPr>
                <w:rFonts w:cs="Times New Roman"/>
                <w:szCs w:val="22"/>
              </w:rPr>
              <w:t xml:space="preserve"> </w:t>
            </w:r>
            <w:r w:rsidR="00946470" w:rsidRPr="00222D46">
              <w:rPr>
                <w:rFonts w:cs="Times New Roman"/>
                <w:szCs w:val="22"/>
              </w:rPr>
              <w:t>of</w:t>
            </w:r>
            <w:r w:rsidR="00154B0E" w:rsidRPr="00222D46">
              <w:rPr>
                <w:rFonts w:cs="Times New Roman"/>
                <w:szCs w:val="22"/>
              </w:rPr>
              <w:t xml:space="preserve"> exchange rate</w:t>
            </w:r>
          </w:p>
        </w:tc>
        <w:tc>
          <w:tcPr>
            <w:tcW w:w="180" w:type="dxa"/>
            <w:vAlign w:val="bottom"/>
          </w:tcPr>
          <w:p w14:paraId="32D30FA0" w14:textId="77777777" w:rsidR="00154B0E" w:rsidRPr="003F28D6" w:rsidRDefault="00154B0E" w:rsidP="00791F9C">
            <w:pPr>
              <w:pStyle w:val="acctfourfigures"/>
              <w:tabs>
                <w:tab w:val="clear" w:pos="765"/>
              </w:tabs>
              <w:spacing w:line="240" w:lineRule="atLeast"/>
              <w:jc w:val="center"/>
              <w:rPr>
                <w:rFonts w:cs="Times New Roman"/>
                <w:szCs w:val="22"/>
              </w:rPr>
            </w:pPr>
          </w:p>
        </w:tc>
        <w:tc>
          <w:tcPr>
            <w:tcW w:w="1165" w:type="dxa"/>
            <w:vAlign w:val="bottom"/>
          </w:tcPr>
          <w:p w14:paraId="660B39C6" w14:textId="193FA1E3" w:rsidR="00154B0E" w:rsidRPr="003F28D6" w:rsidRDefault="00154B0E" w:rsidP="00791F9C">
            <w:pPr>
              <w:pStyle w:val="acctfourfigures"/>
              <w:tabs>
                <w:tab w:val="clear" w:pos="765"/>
              </w:tabs>
              <w:spacing w:line="240" w:lineRule="atLeast"/>
              <w:jc w:val="center"/>
              <w:rPr>
                <w:rFonts w:cs="Times New Roman"/>
                <w:szCs w:val="22"/>
              </w:rPr>
            </w:pPr>
            <w:r>
              <w:rPr>
                <w:rFonts w:cs="Times New Roman"/>
                <w:szCs w:val="22"/>
              </w:rPr>
              <w:t>30</w:t>
            </w:r>
          </w:p>
        </w:tc>
      </w:tr>
      <w:tr w:rsidR="00154B0E" w:rsidRPr="003F28D6" w14:paraId="058A7EBB" w14:textId="77777777" w:rsidTr="000A161B">
        <w:trPr>
          <w:cantSplit/>
          <w:trHeight w:val="267"/>
        </w:trPr>
        <w:tc>
          <w:tcPr>
            <w:tcW w:w="1719" w:type="dxa"/>
            <w:shd w:val="clear" w:color="auto" w:fill="FFFFFF"/>
          </w:tcPr>
          <w:p w14:paraId="3CF3D30D" w14:textId="77777777" w:rsidR="00154B0E" w:rsidRPr="003F28D6" w:rsidRDefault="00154B0E" w:rsidP="00791F9C">
            <w:pPr>
              <w:spacing w:line="240" w:lineRule="atLeast"/>
              <w:ind w:left="191"/>
              <w:jc w:val="center"/>
              <w:rPr>
                <w:rFonts w:cs="Times New Roman"/>
                <w:szCs w:val="22"/>
              </w:rPr>
            </w:pPr>
          </w:p>
        </w:tc>
        <w:tc>
          <w:tcPr>
            <w:tcW w:w="1076" w:type="dxa"/>
            <w:vAlign w:val="bottom"/>
          </w:tcPr>
          <w:p w14:paraId="70F472BC" w14:textId="77777777" w:rsidR="00154B0E" w:rsidRPr="002C4E6D" w:rsidRDefault="00154B0E" w:rsidP="00791F9C">
            <w:pPr>
              <w:pStyle w:val="acctfourfigures"/>
              <w:tabs>
                <w:tab w:val="clear" w:pos="765"/>
              </w:tabs>
              <w:spacing w:line="240" w:lineRule="atLeast"/>
              <w:jc w:val="center"/>
              <w:rPr>
                <w:rFonts w:cs="Times New Roman"/>
                <w:szCs w:val="22"/>
              </w:rPr>
            </w:pPr>
            <w:r w:rsidRPr="002C4E6D">
              <w:rPr>
                <w:rFonts w:cs="Times New Roman"/>
                <w:szCs w:val="22"/>
              </w:rPr>
              <w:t>December</w:t>
            </w:r>
          </w:p>
        </w:tc>
        <w:tc>
          <w:tcPr>
            <w:tcW w:w="182" w:type="dxa"/>
            <w:vAlign w:val="bottom"/>
          </w:tcPr>
          <w:p w14:paraId="6CE28E68" w14:textId="77777777" w:rsidR="00154B0E" w:rsidRPr="00FE7AA6" w:rsidRDefault="00154B0E" w:rsidP="00791F9C">
            <w:pPr>
              <w:pStyle w:val="acctfourfigures"/>
              <w:tabs>
                <w:tab w:val="clear" w:pos="765"/>
              </w:tabs>
              <w:spacing w:line="240" w:lineRule="atLeast"/>
              <w:jc w:val="center"/>
              <w:rPr>
                <w:rFonts w:cs="Times New Roman"/>
                <w:b/>
                <w:bCs/>
                <w:szCs w:val="22"/>
              </w:rPr>
            </w:pPr>
          </w:p>
        </w:tc>
        <w:tc>
          <w:tcPr>
            <w:tcW w:w="964" w:type="dxa"/>
            <w:vAlign w:val="bottom"/>
          </w:tcPr>
          <w:p w14:paraId="4A7E0C37" w14:textId="204DFFB6" w:rsidR="00154B0E" w:rsidRPr="003F28D6" w:rsidRDefault="00154B0E" w:rsidP="00791F9C">
            <w:pPr>
              <w:pStyle w:val="acctfourfigures"/>
              <w:tabs>
                <w:tab w:val="clear" w:pos="765"/>
              </w:tabs>
              <w:spacing w:line="240" w:lineRule="atLeast"/>
              <w:jc w:val="center"/>
              <w:rPr>
                <w:rFonts w:cs="Times New Roman"/>
                <w:szCs w:val="22"/>
              </w:rPr>
            </w:pPr>
            <w:r>
              <w:rPr>
                <w:rFonts w:cs="Times New Roman"/>
                <w:szCs w:val="22"/>
              </w:rPr>
              <w:t>June</w:t>
            </w:r>
          </w:p>
        </w:tc>
        <w:tc>
          <w:tcPr>
            <w:tcW w:w="203" w:type="dxa"/>
          </w:tcPr>
          <w:p w14:paraId="60A76B20" w14:textId="77777777" w:rsidR="00154B0E" w:rsidRPr="003F28D6" w:rsidRDefault="00154B0E" w:rsidP="00791F9C">
            <w:pPr>
              <w:pStyle w:val="acctfourfigures"/>
              <w:spacing w:line="240" w:lineRule="atLeast"/>
              <w:jc w:val="center"/>
              <w:rPr>
                <w:rFonts w:cs="Times New Roman"/>
                <w:szCs w:val="22"/>
              </w:rPr>
            </w:pPr>
          </w:p>
        </w:tc>
        <w:tc>
          <w:tcPr>
            <w:tcW w:w="1267" w:type="dxa"/>
            <w:vAlign w:val="bottom"/>
          </w:tcPr>
          <w:p w14:paraId="11C59FF7" w14:textId="77777777" w:rsidR="00154B0E" w:rsidRPr="003F28D6" w:rsidRDefault="00154B0E" w:rsidP="00791F9C">
            <w:pPr>
              <w:pStyle w:val="acctfourfigures"/>
              <w:tabs>
                <w:tab w:val="clear" w:pos="765"/>
              </w:tabs>
              <w:spacing w:line="240" w:lineRule="atLeast"/>
              <w:jc w:val="center"/>
              <w:rPr>
                <w:rFonts w:cs="Times New Roman"/>
                <w:szCs w:val="22"/>
              </w:rPr>
            </w:pPr>
            <w:r w:rsidRPr="002C4E6D">
              <w:rPr>
                <w:rFonts w:cs="Times New Roman"/>
                <w:szCs w:val="22"/>
              </w:rPr>
              <w:t>December</w:t>
            </w:r>
          </w:p>
        </w:tc>
        <w:tc>
          <w:tcPr>
            <w:tcW w:w="180" w:type="dxa"/>
            <w:vAlign w:val="bottom"/>
          </w:tcPr>
          <w:p w14:paraId="65968B70" w14:textId="77777777" w:rsidR="00154B0E" w:rsidRPr="003F28D6" w:rsidRDefault="00154B0E" w:rsidP="00791F9C">
            <w:pPr>
              <w:pStyle w:val="acctfourfigures"/>
              <w:tabs>
                <w:tab w:val="clear" w:pos="765"/>
              </w:tabs>
              <w:spacing w:line="240" w:lineRule="atLeast"/>
              <w:jc w:val="center"/>
              <w:rPr>
                <w:rFonts w:cs="Times New Roman"/>
                <w:szCs w:val="22"/>
              </w:rPr>
            </w:pPr>
          </w:p>
        </w:tc>
        <w:tc>
          <w:tcPr>
            <w:tcW w:w="1159" w:type="dxa"/>
            <w:vAlign w:val="bottom"/>
          </w:tcPr>
          <w:p w14:paraId="5B70372E" w14:textId="17A60967" w:rsidR="00154B0E" w:rsidRPr="003F28D6" w:rsidRDefault="00154B0E" w:rsidP="00791F9C">
            <w:pPr>
              <w:pStyle w:val="acctfourfigures"/>
              <w:tabs>
                <w:tab w:val="clear" w:pos="765"/>
              </w:tabs>
              <w:spacing w:line="240" w:lineRule="atLeast"/>
              <w:jc w:val="center"/>
              <w:rPr>
                <w:rFonts w:cs="Times New Roman"/>
                <w:szCs w:val="22"/>
              </w:rPr>
            </w:pPr>
            <w:r>
              <w:rPr>
                <w:rFonts w:cs="Times New Roman"/>
                <w:szCs w:val="22"/>
              </w:rPr>
              <w:t>Increase</w:t>
            </w:r>
          </w:p>
        </w:tc>
        <w:tc>
          <w:tcPr>
            <w:tcW w:w="181" w:type="dxa"/>
            <w:vAlign w:val="center"/>
          </w:tcPr>
          <w:p w14:paraId="7B01C456" w14:textId="77777777" w:rsidR="00154B0E" w:rsidRPr="003F28D6" w:rsidRDefault="00154B0E" w:rsidP="00791F9C">
            <w:pPr>
              <w:pStyle w:val="NormalIndent"/>
              <w:jc w:val="center"/>
              <w:rPr>
                <w:rFonts w:ascii="Times New Roman" w:hAnsi="Times New Roman" w:cs="Times New Roman"/>
                <w:bCs/>
                <w:sz w:val="22"/>
                <w:szCs w:val="22"/>
              </w:rPr>
            </w:pPr>
          </w:p>
        </w:tc>
        <w:tc>
          <w:tcPr>
            <w:tcW w:w="1185" w:type="dxa"/>
            <w:vMerge/>
            <w:vAlign w:val="bottom"/>
          </w:tcPr>
          <w:p w14:paraId="0DD61546" w14:textId="77777777" w:rsidR="00154B0E" w:rsidRPr="003F28D6" w:rsidRDefault="00154B0E" w:rsidP="00791F9C">
            <w:pPr>
              <w:pStyle w:val="acctfourfigures"/>
              <w:tabs>
                <w:tab w:val="clear" w:pos="765"/>
              </w:tabs>
              <w:spacing w:line="240" w:lineRule="atLeast"/>
              <w:jc w:val="center"/>
              <w:rPr>
                <w:rFonts w:cs="Times New Roman"/>
                <w:szCs w:val="22"/>
              </w:rPr>
            </w:pPr>
          </w:p>
        </w:tc>
        <w:tc>
          <w:tcPr>
            <w:tcW w:w="180" w:type="dxa"/>
            <w:vAlign w:val="bottom"/>
          </w:tcPr>
          <w:p w14:paraId="68FAE5FC" w14:textId="77777777" w:rsidR="00154B0E" w:rsidRPr="003F28D6" w:rsidRDefault="00154B0E" w:rsidP="00791F9C">
            <w:pPr>
              <w:pStyle w:val="acctfourfigures"/>
              <w:tabs>
                <w:tab w:val="clear" w:pos="765"/>
              </w:tabs>
              <w:spacing w:line="240" w:lineRule="atLeast"/>
              <w:jc w:val="center"/>
              <w:rPr>
                <w:rFonts w:cs="Times New Roman"/>
                <w:szCs w:val="22"/>
              </w:rPr>
            </w:pPr>
          </w:p>
        </w:tc>
        <w:tc>
          <w:tcPr>
            <w:tcW w:w="1165" w:type="dxa"/>
            <w:vAlign w:val="bottom"/>
          </w:tcPr>
          <w:p w14:paraId="7C55E04A" w14:textId="58FD1281" w:rsidR="00154B0E" w:rsidRPr="00BA7E60" w:rsidRDefault="00154B0E" w:rsidP="00791F9C">
            <w:pPr>
              <w:pStyle w:val="acctfourfigures"/>
              <w:tabs>
                <w:tab w:val="clear" w:pos="765"/>
              </w:tabs>
              <w:spacing w:line="240" w:lineRule="atLeast"/>
              <w:jc w:val="center"/>
              <w:rPr>
                <w:rFonts w:cstheme="minorBidi"/>
                <w:szCs w:val="28"/>
                <w:lang w:val="en-US" w:bidi="th-TH"/>
              </w:rPr>
            </w:pPr>
            <w:r>
              <w:rPr>
                <w:rFonts w:cs="Times New Roman"/>
                <w:szCs w:val="22"/>
              </w:rPr>
              <w:t>June</w:t>
            </w:r>
          </w:p>
        </w:tc>
      </w:tr>
      <w:tr w:rsidR="00154B0E" w:rsidRPr="003F28D6" w14:paraId="45012C06" w14:textId="77777777" w:rsidTr="000A161B">
        <w:trPr>
          <w:cantSplit/>
          <w:trHeight w:val="267"/>
        </w:trPr>
        <w:tc>
          <w:tcPr>
            <w:tcW w:w="1719" w:type="dxa"/>
            <w:shd w:val="clear" w:color="auto" w:fill="FFFFFF"/>
          </w:tcPr>
          <w:p w14:paraId="2D2C8B8D" w14:textId="77777777" w:rsidR="00154B0E" w:rsidRPr="002C4E6D" w:rsidRDefault="00154B0E" w:rsidP="00791F9C">
            <w:pPr>
              <w:spacing w:line="240" w:lineRule="atLeast"/>
              <w:ind w:left="20"/>
              <w:rPr>
                <w:rFonts w:cs="Times New Roman"/>
                <w:b/>
                <w:bCs/>
                <w:szCs w:val="22"/>
              </w:rPr>
            </w:pPr>
            <w:r w:rsidRPr="002C4E6D">
              <w:rPr>
                <w:rFonts w:cs="Times New Roman"/>
                <w:b/>
                <w:bCs/>
                <w:i/>
                <w:iCs/>
                <w:szCs w:val="22"/>
              </w:rPr>
              <w:t>Loans</w:t>
            </w:r>
            <w:r>
              <w:rPr>
                <w:rFonts w:cs="Times New Roman"/>
                <w:b/>
                <w:bCs/>
                <w:i/>
                <w:iCs/>
                <w:szCs w:val="22"/>
              </w:rPr>
              <w:t xml:space="preserve"> to</w:t>
            </w:r>
          </w:p>
        </w:tc>
        <w:tc>
          <w:tcPr>
            <w:tcW w:w="1076" w:type="dxa"/>
            <w:vAlign w:val="bottom"/>
          </w:tcPr>
          <w:p w14:paraId="20F25BDE" w14:textId="1F11D380" w:rsidR="00154B0E" w:rsidRPr="003F28D6" w:rsidRDefault="00154B0E" w:rsidP="00791F9C">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20</w:t>
            </w:r>
          </w:p>
        </w:tc>
        <w:tc>
          <w:tcPr>
            <w:tcW w:w="182" w:type="dxa"/>
            <w:vAlign w:val="bottom"/>
          </w:tcPr>
          <w:p w14:paraId="0CBB1D9B" w14:textId="77777777" w:rsidR="00154B0E" w:rsidRPr="003F28D6" w:rsidRDefault="00154B0E" w:rsidP="00791F9C">
            <w:pPr>
              <w:pStyle w:val="acctfourfigures"/>
              <w:tabs>
                <w:tab w:val="clear" w:pos="765"/>
              </w:tabs>
              <w:spacing w:line="240" w:lineRule="atLeast"/>
              <w:jc w:val="center"/>
              <w:rPr>
                <w:rFonts w:cs="Times New Roman"/>
                <w:szCs w:val="22"/>
              </w:rPr>
            </w:pPr>
          </w:p>
        </w:tc>
        <w:tc>
          <w:tcPr>
            <w:tcW w:w="964" w:type="dxa"/>
            <w:vAlign w:val="bottom"/>
          </w:tcPr>
          <w:p w14:paraId="016B8181" w14:textId="4D5A9C41" w:rsidR="00154B0E" w:rsidRPr="003F28D6" w:rsidRDefault="00154B0E" w:rsidP="00791F9C">
            <w:pPr>
              <w:pStyle w:val="acctfourfigures"/>
              <w:tabs>
                <w:tab w:val="clear" w:pos="765"/>
              </w:tabs>
              <w:spacing w:line="240" w:lineRule="atLeast"/>
              <w:jc w:val="center"/>
              <w:rPr>
                <w:rFonts w:cs="Times New Roman"/>
                <w:szCs w:val="22"/>
              </w:rPr>
            </w:pPr>
            <w:r>
              <w:rPr>
                <w:rFonts w:cs="Times New Roman"/>
                <w:szCs w:val="22"/>
              </w:rPr>
              <w:t>2021</w:t>
            </w:r>
          </w:p>
        </w:tc>
        <w:tc>
          <w:tcPr>
            <w:tcW w:w="203" w:type="dxa"/>
          </w:tcPr>
          <w:p w14:paraId="1453DC33" w14:textId="77777777" w:rsidR="00154B0E" w:rsidRPr="003F28D6" w:rsidRDefault="00154B0E" w:rsidP="00791F9C">
            <w:pPr>
              <w:pStyle w:val="acctfourfigures"/>
              <w:spacing w:line="240" w:lineRule="atLeast"/>
              <w:jc w:val="center"/>
              <w:rPr>
                <w:rFonts w:cs="Times New Roman"/>
                <w:szCs w:val="22"/>
              </w:rPr>
            </w:pPr>
          </w:p>
        </w:tc>
        <w:tc>
          <w:tcPr>
            <w:tcW w:w="1267" w:type="dxa"/>
            <w:vAlign w:val="bottom"/>
          </w:tcPr>
          <w:p w14:paraId="70335C0E" w14:textId="193A68C7" w:rsidR="00154B0E" w:rsidRPr="003F28D6" w:rsidRDefault="00154B0E" w:rsidP="00791F9C">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20</w:t>
            </w:r>
          </w:p>
        </w:tc>
        <w:tc>
          <w:tcPr>
            <w:tcW w:w="180" w:type="dxa"/>
            <w:vAlign w:val="bottom"/>
          </w:tcPr>
          <w:p w14:paraId="7D5F6E05" w14:textId="77777777" w:rsidR="00154B0E" w:rsidRPr="003F28D6" w:rsidRDefault="00154B0E" w:rsidP="00791F9C">
            <w:pPr>
              <w:pStyle w:val="acctfourfigures"/>
              <w:tabs>
                <w:tab w:val="clear" w:pos="765"/>
              </w:tabs>
              <w:spacing w:line="240" w:lineRule="atLeast"/>
              <w:jc w:val="center"/>
              <w:rPr>
                <w:rFonts w:cs="Times New Roman"/>
                <w:szCs w:val="22"/>
              </w:rPr>
            </w:pPr>
          </w:p>
        </w:tc>
        <w:tc>
          <w:tcPr>
            <w:tcW w:w="1159" w:type="dxa"/>
            <w:vAlign w:val="bottom"/>
          </w:tcPr>
          <w:p w14:paraId="510CB1D2" w14:textId="685A394F" w:rsidR="00154B0E" w:rsidRPr="003F28D6" w:rsidRDefault="00154B0E" w:rsidP="00791F9C">
            <w:pPr>
              <w:pStyle w:val="acctfourfigures"/>
              <w:tabs>
                <w:tab w:val="clear" w:pos="765"/>
              </w:tabs>
              <w:spacing w:line="240" w:lineRule="atLeast"/>
              <w:jc w:val="center"/>
              <w:rPr>
                <w:rFonts w:cs="Times New Roman"/>
                <w:szCs w:val="22"/>
              </w:rPr>
            </w:pPr>
            <w:r>
              <w:rPr>
                <w:rFonts w:cs="Times New Roman"/>
                <w:szCs w:val="22"/>
              </w:rPr>
              <w:t>(Decrease)</w:t>
            </w:r>
          </w:p>
        </w:tc>
        <w:tc>
          <w:tcPr>
            <w:tcW w:w="181" w:type="dxa"/>
            <w:vAlign w:val="center"/>
          </w:tcPr>
          <w:p w14:paraId="6F0EB6CE" w14:textId="77777777" w:rsidR="00154B0E" w:rsidRPr="003F28D6" w:rsidRDefault="00154B0E" w:rsidP="00791F9C">
            <w:pPr>
              <w:pStyle w:val="NormalIndent"/>
              <w:jc w:val="center"/>
              <w:rPr>
                <w:rFonts w:ascii="Times New Roman" w:hAnsi="Times New Roman" w:cs="Times New Roman"/>
                <w:bCs/>
                <w:sz w:val="22"/>
                <w:szCs w:val="22"/>
              </w:rPr>
            </w:pPr>
          </w:p>
        </w:tc>
        <w:tc>
          <w:tcPr>
            <w:tcW w:w="1185" w:type="dxa"/>
            <w:vMerge/>
            <w:vAlign w:val="bottom"/>
          </w:tcPr>
          <w:p w14:paraId="2287DDCC" w14:textId="1F275D41" w:rsidR="00154B0E" w:rsidRPr="003F28D6" w:rsidRDefault="00154B0E" w:rsidP="00791F9C">
            <w:pPr>
              <w:pStyle w:val="acctfourfigures"/>
              <w:tabs>
                <w:tab w:val="clear" w:pos="765"/>
              </w:tabs>
              <w:spacing w:line="240" w:lineRule="atLeast"/>
              <w:jc w:val="center"/>
              <w:rPr>
                <w:rFonts w:cs="Times New Roman"/>
                <w:szCs w:val="22"/>
              </w:rPr>
            </w:pPr>
          </w:p>
        </w:tc>
        <w:tc>
          <w:tcPr>
            <w:tcW w:w="180" w:type="dxa"/>
            <w:vAlign w:val="bottom"/>
          </w:tcPr>
          <w:p w14:paraId="51549062" w14:textId="77777777" w:rsidR="00154B0E" w:rsidRPr="003F28D6" w:rsidRDefault="00154B0E" w:rsidP="00791F9C">
            <w:pPr>
              <w:pStyle w:val="acctfourfigures"/>
              <w:tabs>
                <w:tab w:val="clear" w:pos="765"/>
              </w:tabs>
              <w:spacing w:line="240" w:lineRule="atLeast"/>
              <w:jc w:val="center"/>
              <w:rPr>
                <w:rFonts w:cs="Times New Roman"/>
                <w:szCs w:val="22"/>
              </w:rPr>
            </w:pPr>
          </w:p>
        </w:tc>
        <w:tc>
          <w:tcPr>
            <w:tcW w:w="1165" w:type="dxa"/>
            <w:vAlign w:val="bottom"/>
          </w:tcPr>
          <w:p w14:paraId="3433DF10" w14:textId="4ED6120C" w:rsidR="00154B0E" w:rsidRPr="003F28D6" w:rsidRDefault="00154B0E" w:rsidP="00791F9C">
            <w:pPr>
              <w:pStyle w:val="acctfourfigures"/>
              <w:tabs>
                <w:tab w:val="clear" w:pos="765"/>
              </w:tabs>
              <w:spacing w:line="240" w:lineRule="atLeast"/>
              <w:jc w:val="center"/>
              <w:rPr>
                <w:rFonts w:cs="Times New Roman"/>
                <w:szCs w:val="22"/>
              </w:rPr>
            </w:pPr>
            <w:r>
              <w:rPr>
                <w:rFonts w:cs="Times New Roman"/>
                <w:szCs w:val="22"/>
              </w:rPr>
              <w:t>2021</w:t>
            </w:r>
          </w:p>
        </w:tc>
      </w:tr>
      <w:tr w:rsidR="00791F9C" w:rsidRPr="003F28D6" w14:paraId="78585FDD" w14:textId="77777777" w:rsidTr="000A161B">
        <w:trPr>
          <w:cantSplit/>
          <w:trHeight w:val="267"/>
        </w:trPr>
        <w:tc>
          <w:tcPr>
            <w:tcW w:w="1719" w:type="dxa"/>
            <w:shd w:val="clear" w:color="auto" w:fill="FFFFFF"/>
          </w:tcPr>
          <w:p w14:paraId="5902B965" w14:textId="77777777" w:rsidR="00791F9C" w:rsidRPr="003F28D6" w:rsidRDefault="00791F9C" w:rsidP="00791F9C">
            <w:pPr>
              <w:spacing w:line="240" w:lineRule="atLeast"/>
              <w:ind w:left="191"/>
              <w:jc w:val="center"/>
              <w:rPr>
                <w:rFonts w:cs="Times New Roman"/>
                <w:szCs w:val="22"/>
              </w:rPr>
            </w:pPr>
          </w:p>
        </w:tc>
        <w:tc>
          <w:tcPr>
            <w:tcW w:w="2222" w:type="dxa"/>
            <w:gridSpan w:val="3"/>
            <w:vAlign w:val="bottom"/>
          </w:tcPr>
          <w:p w14:paraId="588F4203" w14:textId="77777777" w:rsidR="00791F9C" w:rsidRPr="00213D79" w:rsidRDefault="00791F9C" w:rsidP="00791F9C">
            <w:pPr>
              <w:pStyle w:val="acctfourfigures"/>
              <w:tabs>
                <w:tab w:val="clear" w:pos="765"/>
              </w:tabs>
              <w:spacing w:line="240" w:lineRule="atLeast"/>
              <w:jc w:val="center"/>
              <w:rPr>
                <w:rFonts w:cs="Times New Roman"/>
                <w:i/>
                <w:iCs/>
                <w:szCs w:val="22"/>
              </w:rPr>
            </w:pPr>
            <w:r w:rsidRPr="00213D79">
              <w:rPr>
                <w:rFonts w:cs="Times New Roman"/>
                <w:i/>
                <w:iCs/>
                <w:szCs w:val="22"/>
              </w:rPr>
              <w:t>(% per annum)</w:t>
            </w:r>
          </w:p>
        </w:tc>
        <w:tc>
          <w:tcPr>
            <w:tcW w:w="203" w:type="dxa"/>
          </w:tcPr>
          <w:p w14:paraId="0AE463A1" w14:textId="77777777" w:rsidR="00791F9C" w:rsidRPr="003F28D6" w:rsidRDefault="00791F9C" w:rsidP="00791F9C">
            <w:pPr>
              <w:pStyle w:val="acctfourfigures"/>
              <w:spacing w:line="240" w:lineRule="atLeast"/>
              <w:jc w:val="center"/>
              <w:rPr>
                <w:rFonts w:cs="Times New Roman"/>
                <w:szCs w:val="22"/>
              </w:rPr>
            </w:pPr>
          </w:p>
        </w:tc>
        <w:tc>
          <w:tcPr>
            <w:tcW w:w="5317" w:type="dxa"/>
            <w:gridSpan w:val="7"/>
            <w:vAlign w:val="bottom"/>
          </w:tcPr>
          <w:p w14:paraId="76CED899" w14:textId="77777777" w:rsidR="00791F9C" w:rsidRPr="00E85521" w:rsidRDefault="00791F9C" w:rsidP="00791F9C">
            <w:pPr>
              <w:pStyle w:val="acctfourfigures"/>
              <w:tabs>
                <w:tab w:val="clear" w:pos="765"/>
              </w:tabs>
              <w:spacing w:line="240" w:lineRule="atLeast"/>
              <w:jc w:val="center"/>
              <w:rPr>
                <w:rFonts w:cs="Times New Roman"/>
                <w:i/>
                <w:iCs/>
                <w:szCs w:val="22"/>
              </w:rPr>
            </w:pPr>
            <w:r w:rsidRPr="00E85521">
              <w:rPr>
                <w:rFonts w:cs="Times New Roman"/>
                <w:i/>
                <w:iCs/>
                <w:szCs w:val="22"/>
              </w:rPr>
              <w:t>(in thousand Baht)</w:t>
            </w:r>
          </w:p>
        </w:tc>
      </w:tr>
      <w:tr w:rsidR="00791F9C" w:rsidRPr="003F28D6" w14:paraId="74780CB9" w14:textId="77777777" w:rsidTr="000A161B">
        <w:trPr>
          <w:cantSplit/>
          <w:trHeight w:val="267"/>
        </w:trPr>
        <w:tc>
          <w:tcPr>
            <w:tcW w:w="1719" w:type="dxa"/>
            <w:shd w:val="clear" w:color="auto" w:fill="FFFFFF"/>
          </w:tcPr>
          <w:p w14:paraId="71628BE8" w14:textId="77777777" w:rsidR="00791F9C" w:rsidRPr="003F28D6" w:rsidRDefault="00791F9C" w:rsidP="00791F9C">
            <w:pPr>
              <w:spacing w:line="240" w:lineRule="atLeast"/>
              <w:rPr>
                <w:rFonts w:cs="Times New Roman"/>
                <w:szCs w:val="22"/>
              </w:rPr>
            </w:pPr>
            <w:r>
              <w:rPr>
                <w:rFonts w:cs="Times New Roman"/>
                <w:szCs w:val="22"/>
              </w:rPr>
              <w:t>Joint venture</w:t>
            </w:r>
          </w:p>
        </w:tc>
        <w:tc>
          <w:tcPr>
            <w:tcW w:w="1076" w:type="dxa"/>
            <w:vAlign w:val="bottom"/>
          </w:tcPr>
          <w:p w14:paraId="6C9E2F66" w14:textId="77777777" w:rsidR="00791F9C" w:rsidRPr="003F28D6" w:rsidRDefault="00791F9C" w:rsidP="00791F9C">
            <w:pPr>
              <w:pStyle w:val="acctfourfigures"/>
              <w:tabs>
                <w:tab w:val="clear" w:pos="765"/>
              </w:tabs>
              <w:spacing w:line="240" w:lineRule="atLeast"/>
              <w:jc w:val="center"/>
              <w:rPr>
                <w:rFonts w:cs="Times New Roman"/>
                <w:szCs w:val="22"/>
              </w:rPr>
            </w:pPr>
            <w:r>
              <w:rPr>
                <w:rFonts w:cs="Times New Roman"/>
                <w:szCs w:val="22"/>
              </w:rPr>
              <w:t>5.5</w:t>
            </w:r>
          </w:p>
        </w:tc>
        <w:tc>
          <w:tcPr>
            <w:tcW w:w="182" w:type="dxa"/>
            <w:vAlign w:val="bottom"/>
          </w:tcPr>
          <w:p w14:paraId="0B8D6075"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964" w:type="dxa"/>
            <w:vAlign w:val="bottom"/>
          </w:tcPr>
          <w:p w14:paraId="49BA1A7B" w14:textId="75229ADF" w:rsidR="00791F9C" w:rsidRPr="00E25171" w:rsidRDefault="00A27B93" w:rsidP="00791F9C">
            <w:pPr>
              <w:pStyle w:val="acctfourfigures"/>
              <w:tabs>
                <w:tab w:val="clear" w:pos="765"/>
              </w:tabs>
              <w:spacing w:line="240" w:lineRule="atLeast"/>
              <w:jc w:val="center"/>
              <w:rPr>
                <w:rFonts w:cstheme="minorBidi"/>
                <w:szCs w:val="28"/>
                <w:lang w:val="en-US" w:bidi="th-TH"/>
              </w:rPr>
            </w:pPr>
            <w:r>
              <w:rPr>
                <w:rFonts w:cstheme="minorBidi"/>
                <w:szCs w:val="28"/>
                <w:lang w:val="en-US" w:bidi="th-TH"/>
              </w:rPr>
              <w:t>5.5</w:t>
            </w:r>
          </w:p>
        </w:tc>
        <w:tc>
          <w:tcPr>
            <w:tcW w:w="203" w:type="dxa"/>
          </w:tcPr>
          <w:p w14:paraId="0396C072" w14:textId="77777777" w:rsidR="00791F9C" w:rsidRPr="003F28D6" w:rsidRDefault="00791F9C" w:rsidP="00791F9C">
            <w:pPr>
              <w:pStyle w:val="acctfourfigures"/>
              <w:spacing w:line="240" w:lineRule="atLeast"/>
              <w:jc w:val="center"/>
              <w:rPr>
                <w:rFonts w:cs="Times New Roman"/>
                <w:szCs w:val="22"/>
              </w:rPr>
            </w:pPr>
          </w:p>
        </w:tc>
        <w:tc>
          <w:tcPr>
            <w:tcW w:w="1267" w:type="dxa"/>
            <w:vAlign w:val="bottom"/>
          </w:tcPr>
          <w:p w14:paraId="49618E22" w14:textId="4D7FD001" w:rsidR="00791F9C" w:rsidRPr="003F28D6" w:rsidRDefault="00791F9C" w:rsidP="00791F9C">
            <w:pPr>
              <w:pStyle w:val="acctfourfigures"/>
              <w:tabs>
                <w:tab w:val="clear" w:pos="765"/>
                <w:tab w:val="decimal" w:pos="1037"/>
              </w:tabs>
              <w:spacing w:line="240" w:lineRule="atLeast"/>
              <w:rPr>
                <w:rFonts w:cs="Times New Roman"/>
                <w:szCs w:val="22"/>
              </w:rPr>
            </w:pPr>
            <w:r>
              <w:rPr>
                <w:rFonts w:cs="Times New Roman"/>
                <w:szCs w:val="22"/>
              </w:rPr>
              <w:t>15,560</w:t>
            </w:r>
          </w:p>
        </w:tc>
        <w:tc>
          <w:tcPr>
            <w:tcW w:w="180" w:type="dxa"/>
            <w:vAlign w:val="bottom"/>
          </w:tcPr>
          <w:p w14:paraId="3E969B73"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59" w:type="dxa"/>
            <w:vAlign w:val="bottom"/>
          </w:tcPr>
          <w:p w14:paraId="32D6503D" w14:textId="79A254D3" w:rsidR="00791F9C" w:rsidRPr="00A85C28" w:rsidRDefault="00791F9C" w:rsidP="00791F9C">
            <w:pPr>
              <w:pStyle w:val="acctfourfigures"/>
              <w:tabs>
                <w:tab w:val="clear" w:pos="765"/>
                <w:tab w:val="decimal" w:pos="675"/>
              </w:tabs>
              <w:spacing w:line="240" w:lineRule="atLeast"/>
              <w:rPr>
                <w:b/>
                <w:bCs/>
              </w:rPr>
            </w:pPr>
            <w:r w:rsidRPr="00A85C28">
              <w:rPr>
                <w:b/>
                <w:bCs/>
              </w:rPr>
              <w:t>-</w:t>
            </w:r>
          </w:p>
        </w:tc>
        <w:tc>
          <w:tcPr>
            <w:tcW w:w="181" w:type="dxa"/>
            <w:vAlign w:val="center"/>
          </w:tcPr>
          <w:p w14:paraId="62D0F63F" w14:textId="77777777" w:rsidR="00791F9C" w:rsidRPr="00A85C28" w:rsidRDefault="00791F9C" w:rsidP="00791F9C">
            <w:pPr>
              <w:pStyle w:val="NormalIndent"/>
              <w:jc w:val="center"/>
              <w:rPr>
                <w:rFonts w:ascii="Times New Roman" w:hAnsi="Times New Roman" w:cs="Times New Roman"/>
                <w:b/>
                <w:bCs/>
                <w:sz w:val="22"/>
                <w:szCs w:val="22"/>
              </w:rPr>
            </w:pPr>
          </w:p>
        </w:tc>
        <w:tc>
          <w:tcPr>
            <w:tcW w:w="1185" w:type="dxa"/>
          </w:tcPr>
          <w:p w14:paraId="0583B0AC" w14:textId="25388F91" w:rsidR="00791F9C" w:rsidRPr="00165C45" w:rsidRDefault="00165C45" w:rsidP="00791F9C">
            <w:pPr>
              <w:pStyle w:val="acctfourfigures"/>
              <w:tabs>
                <w:tab w:val="clear" w:pos="765"/>
                <w:tab w:val="decimal" w:pos="666"/>
              </w:tabs>
              <w:spacing w:line="240" w:lineRule="atLeast"/>
              <w:rPr>
                <w:rFonts w:cs="Times New Roman"/>
                <w:szCs w:val="22"/>
                <w:lang w:bidi="th-TH"/>
              </w:rPr>
            </w:pPr>
            <w:r w:rsidRPr="00165C45">
              <w:rPr>
                <w:rFonts w:cs="Times New Roman"/>
                <w:szCs w:val="22"/>
                <w:lang w:bidi="th-TH"/>
              </w:rPr>
              <w:t>292</w:t>
            </w:r>
          </w:p>
        </w:tc>
        <w:tc>
          <w:tcPr>
            <w:tcW w:w="180" w:type="dxa"/>
            <w:vAlign w:val="bottom"/>
          </w:tcPr>
          <w:p w14:paraId="281D6B89"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65" w:type="dxa"/>
            <w:vAlign w:val="bottom"/>
          </w:tcPr>
          <w:p w14:paraId="0BB33154" w14:textId="25E277D2" w:rsidR="00791F9C" w:rsidRDefault="00A27B93" w:rsidP="00791F9C">
            <w:pPr>
              <w:pStyle w:val="acctfourfigures"/>
              <w:tabs>
                <w:tab w:val="clear" w:pos="765"/>
              </w:tabs>
              <w:spacing w:line="240" w:lineRule="atLeast"/>
              <w:ind w:right="71"/>
              <w:jc w:val="right"/>
              <w:rPr>
                <w:rFonts w:cs="Times New Roman"/>
                <w:szCs w:val="22"/>
              </w:rPr>
            </w:pPr>
            <w:r>
              <w:rPr>
                <w:rFonts w:cs="Times New Roman"/>
                <w:szCs w:val="22"/>
              </w:rPr>
              <w:t>15,</w:t>
            </w:r>
            <w:r w:rsidR="004A1963">
              <w:rPr>
                <w:rFonts w:cs="Times New Roman"/>
                <w:szCs w:val="22"/>
              </w:rPr>
              <w:t>942</w:t>
            </w:r>
          </w:p>
        </w:tc>
      </w:tr>
      <w:tr w:rsidR="00791F9C" w:rsidRPr="003F28D6" w14:paraId="26718885" w14:textId="77777777" w:rsidTr="000A161B">
        <w:trPr>
          <w:cantSplit/>
          <w:trHeight w:val="267"/>
        </w:trPr>
        <w:tc>
          <w:tcPr>
            <w:tcW w:w="1719" w:type="dxa"/>
            <w:shd w:val="clear" w:color="auto" w:fill="FFFFFF"/>
          </w:tcPr>
          <w:p w14:paraId="64B1A155" w14:textId="205D0A60" w:rsidR="00791F9C" w:rsidRDefault="00791F9C" w:rsidP="00791F9C">
            <w:pPr>
              <w:spacing w:line="240" w:lineRule="atLeast"/>
              <w:rPr>
                <w:rFonts w:cs="Times New Roman"/>
                <w:szCs w:val="22"/>
              </w:rPr>
            </w:pPr>
            <w:r>
              <w:rPr>
                <w:szCs w:val="22"/>
              </w:rPr>
              <w:t>Less</w:t>
            </w:r>
            <w:r w:rsidRPr="000E1285">
              <w:rPr>
                <w:szCs w:val="22"/>
              </w:rPr>
              <w:t xml:space="preserve"> allowance </w:t>
            </w:r>
            <w:r>
              <w:rPr>
                <w:szCs w:val="22"/>
              </w:rPr>
              <w:br/>
              <w:t xml:space="preserve">   </w:t>
            </w:r>
            <w:r w:rsidRPr="000E1285">
              <w:rPr>
                <w:szCs w:val="22"/>
              </w:rPr>
              <w:t xml:space="preserve">for </w:t>
            </w:r>
            <w:r>
              <w:rPr>
                <w:szCs w:val="22"/>
              </w:rPr>
              <w:t>expected</w:t>
            </w:r>
            <w:r w:rsidRPr="000E1285">
              <w:rPr>
                <w:szCs w:val="22"/>
              </w:rPr>
              <w:t xml:space="preserve"> </w:t>
            </w:r>
            <w:r>
              <w:rPr>
                <w:szCs w:val="22"/>
              </w:rPr>
              <w:br/>
              <w:t xml:space="preserve">   credit loss</w:t>
            </w:r>
          </w:p>
        </w:tc>
        <w:tc>
          <w:tcPr>
            <w:tcW w:w="1076" w:type="dxa"/>
            <w:vAlign w:val="bottom"/>
          </w:tcPr>
          <w:p w14:paraId="0D872CAC" w14:textId="77777777" w:rsidR="00791F9C" w:rsidRDefault="00791F9C" w:rsidP="00791F9C">
            <w:pPr>
              <w:pStyle w:val="acctfourfigures"/>
              <w:tabs>
                <w:tab w:val="clear" w:pos="765"/>
              </w:tabs>
              <w:spacing w:line="240" w:lineRule="atLeast"/>
              <w:jc w:val="center"/>
              <w:rPr>
                <w:rFonts w:cs="Times New Roman"/>
                <w:szCs w:val="22"/>
              </w:rPr>
            </w:pPr>
          </w:p>
        </w:tc>
        <w:tc>
          <w:tcPr>
            <w:tcW w:w="182" w:type="dxa"/>
            <w:vAlign w:val="bottom"/>
          </w:tcPr>
          <w:p w14:paraId="15C98074"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964" w:type="dxa"/>
            <w:vAlign w:val="bottom"/>
          </w:tcPr>
          <w:p w14:paraId="6E519DEE" w14:textId="77777777" w:rsidR="00791F9C" w:rsidRDefault="00791F9C" w:rsidP="00791F9C">
            <w:pPr>
              <w:pStyle w:val="acctfourfigures"/>
              <w:tabs>
                <w:tab w:val="clear" w:pos="765"/>
              </w:tabs>
              <w:spacing w:line="240" w:lineRule="atLeast"/>
              <w:jc w:val="center"/>
              <w:rPr>
                <w:rFonts w:cstheme="minorBidi"/>
                <w:szCs w:val="28"/>
                <w:lang w:val="en-US" w:bidi="th-TH"/>
              </w:rPr>
            </w:pPr>
          </w:p>
        </w:tc>
        <w:tc>
          <w:tcPr>
            <w:tcW w:w="203" w:type="dxa"/>
          </w:tcPr>
          <w:p w14:paraId="4C24B1B7" w14:textId="77777777" w:rsidR="00791F9C" w:rsidRPr="003F28D6" w:rsidRDefault="00791F9C" w:rsidP="00791F9C">
            <w:pPr>
              <w:pStyle w:val="acctfourfigures"/>
              <w:spacing w:line="240" w:lineRule="atLeast"/>
              <w:jc w:val="center"/>
              <w:rPr>
                <w:rFonts w:cs="Times New Roman"/>
                <w:szCs w:val="22"/>
              </w:rPr>
            </w:pPr>
          </w:p>
        </w:tc>
        <w:tc>
          <w:tcPr>
            <w:tcW w:w="1267" w:type="dxa"/>
            <w:tcBorders>
              <w:bottom w:val="single" w:sz="4" w:space="0" w:color="auto"/>
            </w:tcBorders>
            <w:vAlign w:val="bottom"/>
          </w:tcPr>
          <w:p w14:paraId="36C295DE" w14:textId="3C71C006" w:rsidR="00791F9C" w:rsidRDefault="00791F9C" w:rsidP="00791F9C">
            <w:pPr>
              <w:pStyle w:val="acctfourfigures"/>
              <w:tabs>
                <w:tab w:val="clear" w:pos="765"/>
                <w:tab w:val="decimal" w:pos="1102"/>
              </w:tabs>
              <w:spacing w:line="240" w:lineRule="atLeast"/>
              <w:rPr>
                <w:rFonts w:cs="Times New Roman"/>
                <w:szCs w:val="22"/>
              </w:rPr>
            </w:pPr>
            <w:r>
              <w:rPr>
                <w:rFonts w:cs="Times New Roman"/>
                <w:szCs w:val="22"/>
              </w:rPr>
              <w:t>(15,560)</w:t>
            </w:r>
          </w:p>
        </w:tc>
        <w:tc>
          <w:tcPr>
            <w:tcW w:w="180" w:type="dxa"/>
            <w:vAlign w:val="bottom"/>
          </w:tcPr>
          <w:p w14:paraId="61FC3E10"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59" w:type="dxa"/>
            <w:vAlign w:val="bottom"/>
          </w:tcPr>
          <w:p w14:paraId="24E5D28B" w14:textId="4B00B069" w:rsidR="00791F9C" w:rsidRDefault="00B361D1" w:rsidP="00791F9C">
            <w:pPr>
              <w:pStyle w:val="acctfourfigures"/>
              <w:tabs>
                <w:tab w:val="clear" w:pos="765"/>
                <w:tab w:val="decimal" w:pos="675"/>
              </w:tabs>
              <w:spacing w:line="240" w:lineRule="atLeast"/>
            </w:pPr>
            <w:r>
              <w:t>-</w:t>
            </w:r>
          </w:p>
        </w:tc>
        <w:tc>
          <w:tcPr>
            <w:tcW w:w="181" w:type="dxa"/>
            <w:vAlign w:val="center"/>
          </w:tcPr>
          <w:p w14:paraId="1FCAD319" w14:textId="77777777" w:rsidR="00791F9C" w:rsidRPr="003F28D6" w:rsidRDefault="00791F9C" w:rsidP="00791F9C">
            <w:pPr>
              <w:pStyle w:val="NormalIndent"/>
              <w:jc w:val="center"/>
              <w:rPr>
                <w:rFonts w:ascii="Times New Roman" w:hAnsi="Times New Roman" w:cs="Times New Roman"/>
                <w:bCs/>
                <w:sz w:val="22"/>
                <w:szCs w:val="22"/>
              </w:rPr>
            </w:pPr>
          </w:p>
        </w:tc>
        <w:tc>
          <w:tcPr>
            <w:tcW w:w="1185" w:type="dxa"/>
          </w:tcPr>
          <w:p w14:paraId="64DFBD24" w14:textId="77777777" w:rsidR="00791F9C" w:rsidRDefault="00791F9C" w:rsidP="00791F9C">
            <w:pPr>
              <w:pStyle w:val="acctfourfigures"/>
              <w:tabs>
                <w:tab w:val="clear" w:pos="765"/>
                <w:tab w:val="decimal" w:pos="666"/>
              </w:tabs>
              <w:spacing w:line="240" w:lineRule="atLeast"/>
              <w:rPr>
                <w:rFonts w:cs="Times New Roman"/>
                <w:szCs w:val="22"/>
                <w:lang w:bidi="th-TH"/>
              </w:rPr>
            </w:pPr>
          </w:p>
          <w:p w14:paraId="0F384602" w14:textId="77777777" w:rsidR="00165C45" w:rsidRDefault="00165C45" w:rsidP="00791F9C">
            <w:pPr>
              <w:pStyle w:val="acctfourfigures"/>
              <w:tabs>
                <w:tab w:val="clear" w:pos="765"/>
                <w:tab w:val="decimal" w:pos="666"/>
              </w:tabs>
              <w:spacing w:line="240" w:lineRule="atLeast"/>
              <w:rPr>
                <w:rFonts w:cs="Times New Roman"/>
                <w:szCs w:val="22"/>
                <w:lang w:bidi="th-TH"/>
              </w:rPr>
            </w:pPr>
          </w:p>
          <w:p w14:paraId="43112D30" w14:textId="7C2857B3" w:rsidR="00165C45" w:rsidRDefault="00165C45" w:rsidP="00791F9C">
            <w:pPr>
              <w:pStyle w:val="acctfourfigures"/>
              <w:tabs>
                <w:tab w:val="clear" w:pos="765"/>
                <w:tab w:val="decimal" w:pos="666"/>
              </w:tabs>
              <w:spacing w:line="240" w:lineRule="atLeast"/>
              <w:rPr>
                <w:rFonts w:cs="Times New Roman"/>
                <w:szCs w:val="22"/>
                <w:lang w:bidi="th-TH"/>
              </w:rPr>
            </w:pPr>
            <w:r>
              <w:rPr>
                <w:rFonts w:cs="Times New Roman"/>
                <w:szCs w:val="22"/>
                <w:lang w:bidi="th-TH"/>
              </w:rPr>
              <w:t>(292)</w:t>
            </w:r>
          </w:p>
        </w:tc>
        <w:tc>
          <w:tcPr>
            <w:tcW w:w="180" w:type="dxa"/>
            <w:vAlign w:val="bottom"/>
          </w:tcPr>
          <w:p w14:paraId="04FF72BE"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65" w:type="dxa"/>
            <w:tcBorders>
              <w:bottom w:val="single" w:sz="4" w:space="0" w:color="auto"/>
            </w:tcBorders>
            <w:vAlign w:val="bottom"/>
          </w:tcPr>
          <w:p w14:paraId="56E19081" w14:textId="68852072" w:rsidR="00791F9C" w:rsidRDefault="00A27B93" w:rsidP="00791F9C">
            <w:pPr>
              <w:pStyle w:val="acctfourfigures"/>
              <w:tabs>
                <w:tab w:val="clear" w:pos="765"/>
                <w:tab w:val="left" w:pos="877"/>
              </w:tabs>
              <w:spacing w:line="240" w:lineRule="atLeast"/>
              <w:jc w:val="right"/>
              <w:rPr>
                <w:rFonts w:cs="Times New Roman"/>
                <w:szCs w:val="22"/>
              </w:rPr>
            </w:pPr>
            <w:r>
              <w:rPr>
                <w:rFonts w:cs="Times New Roman"/>
                <w:szCs w:val="22"/>
              </w:rPr>
              <w:t>(15,</w:t>
            </w:r>
            <w:r w:rsidR="004A1963">
              <w:rPr>
                <w:rFonts w:cs="Times New Roman"/>
                <w:szCs w:val="22"/>
              </w:rPr>
              <w:t>942</w:t>
            </w:r>
            <w:r>
              <w:rPr>
                <w:rFonts w:cs="Times New Roman"/>
                <w:szCs w:val="22"/>
              </w:rPr>
              <w:t>)</w:t>
            </w:r>
          </w:p>
        </w:tc>
      </w:tr>
      <w:tr w:rsidR="00791F9C" w:rsidRPr="003F28D6" w14:paraId="0A2A4CD7" w14:textId="77777777" w:rsidTr="000A161B">
        <w:trPr>
          <w:cantSplit/>
          <w:trHeight w:val="267"/>
        </w:trPr>
        <w:tc>
          <w:tcPr>
            <w:tcW w:w="1719" w:type="dxa"/>
            <w:shd w:val="clear" w:color="auto" w:fill="FFFFFF"/>
          </w:tcPr>
          <w:p w14:paraId="6AEACEC8" w14:textId="4B02DCA5" w:rsidR="00791F9C" w:rsidRPr="00497EF9" w:rsidRDefault="00791F9C" w:rsidP="00791F9C">
            <w:pPr>
              <w:spacing w:line="240" w:lineRule="atLeast"/>
              <w:rPr>
                <w:rFonts w:cs="Times New Roman"/>
                <w:b/>
                <w:bCs/>
                <w:szCs w:val="22"/>
              </w:rPr>
            </w:pPr>
            <w:r w:rsidRPr="00497EF9">
              <w:rPr>
                <w:b/>
                <w:bCs/>
                <w:szCs w:val="22"/>
              </w:rPr>
              <w:t>Net</w:t>
            </w:r>
          </w:p>
        </w:tc>
        <w:tc>
          <w:tcPr>
            <w:tcW w:w="1076" w:type="dxa"/>
            <w:vAlign w:val="bottom"/>
          </w:tcPr>
          <w:p w14:paraId="4D0BC7F7" w14:textId="77777777" w:rsidR="00791F9C" w:rsidRDefault="00791F9C" w:rsidP="00791F9C">
            <w:pPr>
              <w:pStyle w:val="acctfourfigures"/>
              <w:tabs>
                <w:tab w:val="clear" w:pos="765"/>
              </w:tabs>
              <w:spacing w:line="240" w:lineRule="atLeast"/>
              <w:jc w:val="center"/>
              <w:rPr>
                <w:rFonts w:cs="Times New Roman"/>
                <w:szCs w:val="22"/>
              </w:rPr>
            </w:pPr>
          </w:p>
        </w:tc>
        <w:tc>
          <w:tcPr>
            <w:tcW w:w="182" w:type="dxa"/>
            <w:vAlign w:val="bottom"/>
          </w:tcPr>
          <w:p w14:paraId="58032B91"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964" w:type="dxa"/>
            <w:vAlign w:val="bottom"/>
          </w:tcPr>
          <w:p w14:paraId="0CAB358B" w14:textId="77777777" w:rsidR="00791F9C" w:rsidRDefault="00791F9C" w:rsidP="00791F9C">
            <w:pPr>
              <w:pStyle w:val="acctfourfigures"/>
              <w:tabs>
                <w:tab w:val="clear" w:pos="765"/>
              </w:tabs>
              <w:spacing w:line="240" w:lineRule="atLeast"/>
              <w:jc w:val="center"/>
              <w:rPr>
                <w:rFonts w:cstheme="minorBidi"/>
                <w:szCs w:val="28"/>
                <w:lang w:val="en-US" w:bidi="th-TH"/>
              </w:rPr>
            </w:pPr>
          </w:p>
        </w:tc>
        <w:tc>
          <w:tcPr>
            <w:tcW w:w="203" w:type="dxa"/>
          </w:tcPr>
          <w:p w14:paraId="1F31BD23" w14:textId="77777777" w:rsidR="00791F9C" w:rsidRPr="003F28D6" w:rsidRDefault="00791F9C" w:rsidP="00791F9C">
            <w:pPr>
              <w:pStyle w:val="acctfourfigures"/>
              <w:spacing w:line="240" w:lineRule="atLeast"/>
              <w:jc w:val="center"/>
              <w:rPr>
                <w:rFonts w:cs="Times New Roman"/>
                <w:szCs w:val="22"/>
              </w:rPr>
            </w:pPr>
          </w:p>
        </w:tc>
        <w:tc>
          <w:tcPr>
            <w:tcW w:w="1267" w:type="dxa"/>
            <w:tcBorders>
              <w:top w:val="single" w:sz="4" w:space="0" w:color="auto"/>
              <w:bottom w:val="double" w:sz="4" w:space="0" w:color="auto"/>
            </w:tcBorders>
            <w:vAlign w:val="bottom"/>
          </w:tcPr>
          <w:p w14:paraId="52319E90" w14:textId="72E07D78" w:rsidR="00791F9C" w:rsidRDefault="00791F9C" w:rsidP="00791F9C">
            <w:pPr>
              <w:pStyle w:val="acctfourfigures"/>
              <w:tabs>
                <w:tab w:val="clear" w:pos="765"/>
                <w:tab w:val="decimal" w:pos="776"/>
              </w:tabs>
              <w:spacing w:line="240" w:lineRule="atLeast"/>
              <w:rPr>
                <w:rFonts w:cs="Times New Roman"/>
                <w:szCs w:val="22"/>
              </w:rPr>
            </w:pPr>
            <w:r>
              <w:rPr>
                <w:rFonts w:cs="Times New Roman"/>
                <w:szCs w:val="22"/>
              </w:rPr>
              <w:t>-</w:t>
            </w:r>
          </w:p>
        </w:tc>
        <w:tc>
          <w:tcPr>
            <w:tcW w:w="180" w:type="dxa"/>
            <w:vAlign w:val="bottom"/>
          </w:tcPr>
          <w:p w14:paraId="549CD2A7"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59" w:type="dxa"/>
            <w:vAlign w:val="bottom"/>
          </w:tcPr>
          <w:p w14:paraId="1F4A306E" w14:textId="77777777" w:rsidR="00791F9C" w:rsidRDefault="00791F9C" w:rsidP="00791F9C">
            <w:pPr>
              <w:pStyle w:val="acctfourfigures"/>
              <w:tabs>
                <w:tab w:val="clear" w:pos="765"/>
                <w:tab w:val="decimal" w:pos="675"/>
              </w:tabs>
              <w:spacing w:line="240" w:lineRule="atLeast"/>
            </w:pPr>
          </w:p>
        </w:tc>
        <w:tc>
          <w:tcPr>
            <w:tcW w:w="181" w:type="dxa"/>
            <w:vAlign w:val="center"/>
          </w:tcPr>
          <w:p w14:paraId="7C30A4AE" w14:textId="77777777" w:rsidR="00791F9C" w:rsidRPr="003F28D6" w:rsidRDefault="00791F9C" w:rsidP="00791F9C">
            <w:pPr>
              <w:pStyle w:val="NormalIndent"/>
              <w:jc w:val="center"/>
              <w:rPr>
                <w:rFonts w:ascii="Times New Roman" w:hAnsi="Times New Roman" w:cs="Times New Roman"/>
                <w:bCs/>
                <w:sz w:val="22"/>
                <w:szCs w:val="22"/>
              </w:rPr>
            </w:pPr>
          </w:p>
        </w:tc>
        <w:tc>
          <w:tcPr>
            <w:tcW w:w="1185" w:type="dxa"/>
          </w:tcPr>
          <w:p w14:paraId="712A944E" w14:textId="77777777" w:rsidR="00791F9C" w:rsidRDefault="00791F9C" w:rsidP="00791F9C">
            <w:pPr>
              <w:pStyle w:val="acctfourfigures"/>
              <w:tabs>
                <w:tab w:val="clear" w:pos="765"/>
                <w:tab w:val="decimal" w:pos="666"/>
              </w:tabs>
              <w:spacing w:line="240" w:lineRule="atLeast"/>
              <w:rPr>
                <w:rFonts w:cs="Times New Roman"/>
                <w:szCs w:val="22"/>
                <w:lang w:bidi="th-TH"/>
              </w:rPr>
            </w:pPr>
          </w:p>
        </w:tc>
        <w:tc>
          <w:tcPr>
            <w:tcW w:w="180" w:type="dxa"/>
            <w:vAlign w:val="bottom"/>
          </w:tcPr>
          <w:p w14:paraId="09886029"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65" w:type="dxa"/>
            <w:tcBorders>
              <w:top w:val="single" w:sz="4" w:space="0" w:color="auto"/>
              <w:bottom w:val="double" w:sz="4" w:space="0" w:color="auto"/>
            </w:tcBorders>
            <w:vAlign w:val="bottom"/>
          </w:tcPr>
          <w:p w14:paraId="4FDDC70E" w14:textId="55E595B7" w:rsidR="00791F9C" w:rsidRDefault="00A27B93" w:rsidP="00791F9C">
            <w:pPr>
              <w:pStyle w:val="acctfourfigures"/>
              <w:tabs>
                <w:tab w:val="clear" w:pos="765"/>
              </w:tabs>
              <w:spacing w:line="240" w:lineRule="atLeast"/>
              <w:ind w:left="-533" w:right="386"/>
              <w:jc w:val="right"/>
              <w:rPr>
                <w:rFonts w:cs="Times New Roman"/>
                <w:szCs w:val="22"/>
              </w:rPr>
            </w:pPr>
            <w:r>
              <w:rPr>
                <w:rFonts w:cs="Times New Roman"/>
                <w:szCs w:val="22"/>
              </w:rPr>
              <w:t>-</w:t>
            </w:r>
          </w:p>
        </w:tc>
      </w:tr>
    </w:tbl>
    <w:p w14:paraId="79232ED0" w14:textId="77777777" w:rsidR="000A161B" w:rsidRDefault="000A161B"/>
    <w:tbl>
      <w:tblPr>
        <w:tblW w:w="9461" w:type="dxa"/>
        <w:tblInd w:w="529" w:type="dxa"/>
        <w:tblLayout w:type="fixed"/>
        <w:tblCellMar>
          <w:left w:w="79" w:type="dxa"/>
          <w:right w:w="79" w:type="dxa"/>
        </w:tblCellMar>
        <w:tblLook w:val="0000" w:firstRow="0" w:lastRow="0" w:firstColumn="0" w:lastColumn="0" w:noHBand="0" w:noVBand="0"/>
      </w:tblPr>
      <w:tblGrid>
        <w:gridCol w:w="13"/>
        <w:gridCol w:w="4131"/>
        <w:gridCol w:w="1267"/>
        <w:gridCol w:w="180"/>
        <w:gridCol w:w="1159"/>
        <w:gridCol w:w="181"/>
        <w:gridCol w:w="1172"/>
        <w:gridCol w:w="180"/>
        <w:gridCol w:w="1178"/>
      </w:tblGrid>
      <w:tr w:rsidR="00BA225C" w:rsidRPr="003F28D6" w14:paraId="6C4300AA" w14:textId="77777777" w:rsidTr="000A161B">
        <w:trPr>
          <w:cantSplit/>
        </w:trPr>
        <w:tc>
          <w:tcPr>
            <w:tcW w:w="4144" w:type="dxa"/>
            <w:gridSpan w:val="2"/>
            <w:shd w:val="clear" w:color="auto" w:fill="FFFFFF"/>
          </w:tcPr>
          <w:p w14:paraId="2F7E531B" w14:textId="77777777" w:rsidR="00BA225C" w:rsidRPr="003F28D6" w:rsidRDefault="00BA225C" w:rsidP="00F412AD">
            <w:pPr>
              <w:spacing w:line="240" w:lineRule="atLeast"/>
              <w:rPr>
                <w:rFonts w:cs="Times New Roman"/>
                <w:b/>
                <w:bCs/>
                <w:i/>
                <w:iCs/>
                <w:szCs w:val="22"/>
              </w:rPr>
            </w:pPr>
          </w:p>
        </w:tc>
        <w:tc>
          <w:tcPr>
            <w:tcW w:w="2606" w:type="dxa"/>
            <w:gridSpan w:val="3"/>
          </w:tcPr>
          <w:p w14:paraId="1C46FD11" w14:textId="77777777" w:rsidR="00BA225C" w:rsidRPr="003F28D6" w:rsidRDefault="00BA225C" w:rsidP="00F412AD">
            <w:pPr>
              <w:pStyle w:val="acctmergecolhdg"/>
              <w:spacing w:line="240" w:lineRule="atLeast"/>
              <w:rPr>
                <w:rFonts w:cs="Times New Roman"/>
                <w:szCs w:val="22"/>
              </w:rPr>
            </w:pPr>
            <w:r w:rsidRPr="003F28D6">
              <w:rPr>
                <w:rFonts w:cs="Times New Roman"/>
                <w:szCs w:val="22"/>
              </w:rPr>
              <w:t xml:space="preserve">Consolidated </w:t>
            </w:r>
          </w:p>
        </w:tc>
        <w:tc>
          <w:tcPr>
            <w:tcW w:w="181" w:type="dxa"/>
          </w:tcPr>
          <w:p w14:paraId="6A6728E0" w14:textId="77777777" w:rsidR="00BA225C" w:rsidRPr="003F28D6" w:rsidRDefault="00BA225C" w:rsidP="00F412AD">
            <w:pPr>
              <w:pStyle w:val="acctmergecolhdg"/>
              <w:spacing w:line="240" w:lineRule="atLeast"/>
              <w:rPr>
                <w:rFonts w:cs="Times New Roman"/>
                <w:szCs w:val="22"/>
              </w:rPr>
            </w:pPr>
          </w:p>
        </w:tc>
        <w:tc>
          <w:tcPr>
            <w:tcW w:w="2530" w:type="dxa"/>
            <w:gridSpan w:val="3"/>
          </w:tcPr>
          <w:p w14:paraId="1297FFF4" w14:textId="77777777" w:rsidR="00BA225C" w:rsidRPr="003F28D6" w:rsidRDefault="00BA225C" w:rsidP="00F412AD">
            <w:pPr>
              <w:pStyle w:val="acctmergecolhdg"/>
              <w:spacing w:line="240" w:lineRule="atLeast"/>
              <w:rPr>
                <w:rFonts w:cs="Times New Roman"/>
                <w:szCs w:val="22"/>
              </w:rPr>
            </w:pPr>
            <w:r w:rsidRPr="003F28D6">
              <w:rPr>
                <w:rFonts w:cs="Times New Roman"/>
                <w:szCs w:val="22"/>
              </w:rPr>
              <w:t xml:space="preserve">Separate </w:t>
            </w:r>
          </w:p>
        </w:tc>
      </w:tr>
      <w:tr w:rsidR="00BA225C" w:rsidRPr="003F28D6" w14:paraId="60ED6314" w14:textId="77777777" w:rsidTr="000A161B">
        <w:trPr>
          <w:cantSplit/>
        </w:trPr>
        <w:tc>
          <w:tcPr>
            <w:tcW w:w="4144" w:type="dxa"/>
            <w:gridSpan w:val="2"/>
            <w:shd w:val="clear" w:color="auto" w:fill="FFFFFF"/>
          </w:tcPr>
          <w:p w14:paraId="617D6F78" w14:textId="77777777" w:rsidR="00BA225C" w:rsidRPr="003F28D6" w:rsidRDefault="00BA225C" w:rsidP="00F412AD">
            <w:pPr>
              <w:tabs>
                <w:tab w:val="left" w:pos="176"/>
              </w:tabs>
              <w:spacing w:line="240" w:lineRule="atLeast"/>
              <w:rPr>
                <w:rFonts w:cs="Times New Roman"/>
                <w:b/>
                <w:bCs/>
                <w:i/>
                <w:iCs/>
                <w:szCs w:val="22"/>
              </w:rPr>
            </w:pPr>
          </w:p>
        </w:tc>
        <w:tc>
          <w:tcPr>
            <w:tcW w:w="2606" w:type="dxa"/>
            <w:gridSpan w:val="3"/>
          </w:tcPr>
          <w:p w14:paraId="242A3639" w14:textId="77777777" w:rsidR="00BA225C" w:rsidRPr="003F28D6" w:rsidRDefault="00BA225C" w:rsidP="00F412AD">
            <w:pPr>
              <w:pStyle w:val="acctmergecolhdg"/>
              <w:spacing w:line="240" w:lineRule="atLeast"/>
              <w:rPr>
                <w:rFonts w:cs="Times New Roman"/>
                <w:szCs w:val="22"/>
              </w:rPr>
            </w:pPr>
            <w:r w:rsidRPr="003F28D6">
              <w:rPr>
                <w:rFonts w:cs="Times New Roman"/>
                <w:szCs w:val="22"/>
              </w:rPr>
              <w:t>financial statements</w:t>
            </w:r>
          </w:p>
        </w:tc>
        <w:tc>
          <w:tcPr>
            <w:tcW w:w="181" w:type="dxa"/>
          </w:tcPr>
          <w:p w14:paraId="026EE434" w14:textId="77777777" w:rsidR="00BA225C" w:rsidRPr="003F28D6" w:rsidRDefault="00BA225C" w:rsidP="00F412AD">
            <w:pPr>
              <w:pStyle w:val="acctmergecolhdg"/>
              <w:spacing w:line="240" w:lineRule="atLeast"/>
              <w:rPr>
                <w:rFonts w:cs="Times New Roman"/>
                <w:szCs w:val="22"/>
              </w:rPr>
            </w:pPr>
          </w:p>
        </w:tc>
        <w:tc>
          <w:tcPr>
            <w:tcW w:w="2530" w:type="dxa"/>
            <w:gridSpan w:val="3"/>
          </w:tcPr>
          <w:p w14:paraId="73355AE8" w14:textId="77777777" w:rsidR="00BA225C" w:rsidRPr="003F28D6" w:rsidRDefault="00BA225C" w:rsidP="00F412AD">
            <w:pPr>
              <w:pStyle w:val="acctmergecolhdg"/>
              <w:spacing w:line="240" w:lineRule="atLeast"/>
              <w:rPr>
                <w:rFonts w:cs="Times New Roman"/>
                <w:szCs w:val="22"/>
              </w:rPr>
            </w:pPr>
            <w:r w:rsidRPr="003F28D6">
              <w:rPr>
                <w:rFonts w:cs="Times New Roman"/>
                <w:szCs w:val="22"/>
              </w:rPr>
              <w:t>financial statements</w:t>
            </w:r>
          </w:p>
        </w:tc>
      </w:tr>
      <w:tr w:rsidR="00791F9C" w:rsidRPr="003F28D6" w14:paraId="192369D3" w14:textId="77777777" w:rsidTr="000A161B">
        <w:trPr>
          <w:cantSplit/>
        </w:trPr>
        <w:tc>
          <w:tcPr>
            <w:tcW w:w="4144" w:type="dxa"/>
            <w:gridSpan w:val="2"/>
            <w:shd w:val="clear" w:color="auto" w:fill="FFFFFF"/>
          </w:tcPr>
          <w:p w14:paraId="0DFEDD4C" w14:textId="77777777" w:rsidR="00791F9C" w:rsidRPr="003F28D6" w:rsidRDefault="00791F9C" w:rsidP="00791F9C">
            <w:pPr>
              <w:spacing w:line="240" w:lineRule="atLeast"/>
              <w:jc w:val="center"/>
              <w:rPr>
                <w:rFonts w:cs="Times New Roman"/>
                <w:szCs w:val="22"/>
              </w:rPr>
            </w:pPr>
          </w:p>
        </w:tc>
        <w:tc>
          <w:tcPr>
            <w:tcW w:w="1267" w:type="dxa"/>
            <w:vAlign w:val="bottom"/>
          </w:tcPr>
          <w:p w14:paraId="057C56B9" w14:textId="61095EFA" w:rsidR="00791F9C" w:rsidRPr="003F28D6" w:rsidRDefault="00791F9C" w:rsidP="00791F9C">
            <w:pPr>
              <w:spacing w:line="240" w:lineRule="atLeast"/>
              <w:jc w:val="center"/>
              <w:rPr>
                <w:rFonts w:cs="Times New Roman"/>
                <w:szCs w:val="22"/>
              </w:rPr>
            </w:pPr>
            <w:r>
              <w:rPr>
                <w:rFonts w:cs="Times New Roman"/>
                <w:szCs w:val="22"/>
              </w:rPr>
              <w:t>30</w:t>
            </w:r>
          </w:p>
        </w:tc>
        <w:tc>
          <w:tcPr>
            <w:tcW w:w="180" w:type="dxa"/>
          </w:tcPr>
          <w:p w14:paraId="0E17ADD5" w14:textId="77777777" w:rsidR="00791F9C" w:rsidRPr="003F28D6" w:rsidRDefault="00791F9C" w:rsidP="00791F9C">
            <w:pPr>
              <w:spacing w:line="240" w:lineRule="atLeast"/>
              <w:jc w:val="center"/>
              <w:rPr>
                <w:rFonts w:cs="Times New Roman"/>
                <w:szCs w:val="22"/>
              </w:rPr>
            </w:pPr>
          </w:p>
        </w:tc>
        <w:tc>
          <w:tcPr>
            <w:tcW w:w="1159" w:type="dxa"/>
          </w:tcPr>
          <w:p w14:paraId="3D7487D1" w14:textId="77777777" w:rsidR="00791F9C" w:rsidRPr="003F28D6" w:rsidRDefault="00791F9C" w:rsidP="00791F9C">
            <w:pPr>
              <w:spacing w:line="240" w:lineRule="atLeast"/>
              <w:jc w:val="center"/>
              <w:rPr>
                <w:rFonts w:cs="Times New Roman"/>
                <w:szCs w:val="22"/>
              </w:rPr>
            </w:pPr>
            <w:r w:rsidRPr="003F28D6">
              <w:rPr>
                <w:rFonts w:cs="Times New Roman"/>
                <w:szCs w:val="22"/>
              </w:rPr>
              <w:t>31</w:t>
            </w:r>
          </w:p>
        </w:tc>
        <w:tc>
          <w:tcPr>
            <w:tcW w:w="181" w:type="dxa"/>
          </w:tcPr>
          <w:p w14:paraId="3A8B22AF" w14:textId="77777777" w:rsidR="00791F9C" w:rsidRPr="003F28D6" w:rsidRDefault="00791F9C" w:rsidP="00791F9C">
            <w:pPr>
              <w:spacing w:line="240" w:lineRule="atLeast"/>
              <w:jc w:val="center"/>
              <w:rPr>
                <w:rFonts w:cs="Times New Roman"/>
                <w:szCs w:val="22"/>
              </w:rPr>
            </w:pPr>
          </w:p>
        </w:tc>
        <w:tc>
          <w:tcPr>
            <w:tcW w:w="1172" w:type="dxa"/>
            <w:vAlign w:val="bottom"/>
          </w:tcPr>
          <w:p w14:paraId="06BE718A" w14:textId="2D349396" w:rsidR="00791F9C" w:rsidRPr="003F28D6" w:rsidRDefault="00791F9C" w:rsidP="00791F9C">
            <w:pPr>
              <w:spacing w:line="240" w:lineRule="atLeast"/>
              <w:jc w:val="center"/>
              <w:rPr>
                <w:rFonts w:cs="Times New Roman"/>
                <w:szCs w:val="22"/>
              </w:rPr>
            </w:pPr>
            <w:r>
              <w:rPr>
                <w:rFonts w:cs="Times New Roman"/>
                <w:szCs w:val="22"/>
              </w:rPr>
              <w:t>30</w:t>
            </w:r>
          </w:p>
        </w:tc>
        <w:tc>
          <w:tcPr>
            <w:tcW w:w="180" w:type="dxa"/>
          </w:tcPr>
          <w:p w14:paraId="53166611" w14:textId="77777777" w:rsidR="00791F9C" w:rsidRPr="003F28D6" w:rsidRDefault="00791F9C" w:rsidP="00791F9C">
            <w:pPr>
              <w:spacing w:line="240" w:lineRule="atLeast"/>
              <w:jc w:val="center"/>
              <w:rPr>
                <w:rFonts w:cs="Times New Roman"/>
                <w:szCs w:val="22"/>
              </w:rPr>
            </w:pPr>
          </w:p>
        </w:tc>
        <w:tc>
          <w:tcPr>
            <w:tcW w:w="1178" w:type="dxa"/>
          </w:tcPr>
          <w:p w14:paraId="1D567717" w14:textId="77777777" w:rsidR="00791F9C" w:rsidRPr="003F28D6" w:rsidRDefault="00791F9C" w:rsidP="00791F9C">
            <w:pPr>
              <w:spacing w:line="240" w:lineRule="atLeast"/>
              <w:jc w:val="center"/>
              <w:rPr>
                <w:rFonts w:cs="Times New Roman"/>
                <w:szCs w:val="22"/>
              </w:rPr>
            </w:pPr>
            <w:r w:rsidRPr="003F28D6">
              <w:rPr>
                <w:rFonts w:cs="Times New Roman"/>
                <w:szCs w:val="22"/>
              </w:rPr>
              <w:t>31</w:t>
            </w:r>
          </w:p>
        </w:tc>
      </w:tr>
      <w:tr w:rsidR="00791F9C" w:rsidRPr="003F28D6" w14:paraId="7932FE15" w14:textId="77777777" w:rsidTr="000A161B">
        <w:trPr>
          <w:cantSplit/>
        </w:trPr>
        <w:tc>
          <w:tcPr>
            <w:tcW w:w="4144" w:type="dxa"/>
            <w:gridSpan w:val="2"/>
          </w:tcPr>
          <w:p w14:paraId="7E9F8D87" w14:textId="77777777" w:rsidR="00791F9C" w:rsidRPr="003F28D6" w:rsidRDefault="00791F9C" w:rsidP="00791F9C">
            <w:pPr>
              <w:spacing w:line="240" w:lineRule="atLeast"/>
              <w:rPr>
                <w:rFonts w:cs="Times New Roman"/>
                <w:szCs w:val="22"/>
              </w:rPr>
            </w:pPr>
          </w:p>
        </w:tc>
        <w:tc>
          <w:tcPr>
            <w:tcW w:w="1267" w:type="dxa"/>
            <w:vAlign w:val="bottom"/>
          </w:tcPr>
          <w:p w14:paraId="4A0577FE" w14:textId="32F0ED57" w:rsidR="00791F9C" w:rsidRPr="003F28D6" w:rsidRDefault="00791F9C" w:rsidP="00791F9C">
            <w:pPr>
              <w:pStyle w:val="acctfourfigures"/>
              <w:tabs>
                <w:tab w:val="clear" w:pos="765"/>
              </w:tabs>
              <w:spacing w:line="240" w:lineRule="atLeast"/>
              <w:jc w:val="center"/>
              <w:rPr>
                <w:rFonts w:cs="Times New Roman"/>
                <w:szCs w:val="22"/>
              </w:rPr>
            </w:pPr>
            <w:r>
              <w:rPr>
                <w:rFonts w:cs="Times New Roman"/>
                <w:szCs w:val="22"/>
              </w:rPr>
              <w:t>June</w:t>
            </w:r>
          </w:p>
        </w:tc>
        <w:tc>
          <w:tcPr>
            <w:tcW w:w="180" w:type="dxa"/>
            <w:vAlign w:val="bottom"/>
          </w:tcPr>
          <w:p w14:paraId="4ED9202B"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59" w:type="dxa"/>
            <w:vAlign w:val="bottom"/>
          </w:tcPr>
          <w:p w14:paraId="7AB3E3BD" w14:textId="77777777" w:rsidR="00791F9C" w:rsidRPr="003F28D6" w:rsidRDefault="00791F9C" w:rsidP="00791F9C">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1" w:type="dxa"/>
            <w:vAlign w:val="center"/>
          </w:tcPr>
          <w:p w14:paraId="6234CCDC" w14:textId="77777777" w:rsidR="00791F9C" w:rsidRPr="003F28D6" w:rsidRDefault="00791F9C" w:rsidP="00791F9C">
            <w:pPr>
              <w:pStyle w:val="NormalIndent"/>
              <w:jc w:val="center"/>
              <w:rPr>
                <w:rFonts w:ascii="Times New Roman" w:hAnsi="Times New Roman" w:cs="Times New Roman"/>
                <w:bCs/>
                <w:sz w:val="22"/>
                <w:szCs w:val="22"/>
              </w:rPr>
            </w:pPr>
          </w:p>
        </w:tc>
        <w:tc>
          <w:tcPr>
            <w:tcW w:w="1172" w:type="dxa"/>
            <w:vAlign w:val="bottom"/>
          </w:tcPr>
          <w:p w14:paraId="1EA3EFDC" w14:textId="2F1ED59B" w:rsidR="00791F9C" w:rsidRPr="003F28D6" w:rsidRDefault="00791F9C" w:rsidP="00791F9C">
            <w:pPr>
              <w:pStyle w:val="acctfourfigures"/>
              <w:tabs>
                <w:tab w:val="clear" w:pos="765"/>
              </w:tabs>
              <w:spacing w:line="240" w:lineRule="atLeast"/>
              <w:jc w:val="center"/>
              <w:rPr>
                <w:rFonts w:cs="Times New Roman"/>
                <w:szCs w:val="22"/>
              </w:rPr>
            </w:pPr>
            <w:r>
              <w:rPr>
                <w:rFonts w:cs="Times New Roman"/>
                <w:szCs w:val="22"/>
              </w:rPr>
              <w:t>June</w:t>
            </w:r>
          </w:p>
        </w:tc>
        <w:tc>
          <w:tcPr>
            <w:tcW w:w="180" w:type="dxa"/>
            <w:vAlign w:val="bottom"/>
          </w:tcPr>
          <w:p w14:paraId="12359FE5"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78" w:type="dxa"/>
            <w:vAlign w:val="bottom"/>
          </w:tcPr>
          <w:p w14:paraId="2E43C6EB" w14:textId="77777777" w:rsidR="00791F9C" w:rsidRPr="003F28D6" w:rsidRDefault="00791F9C" w:rsidP="00791F9C">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791F9C" w:rsidRPr="003F28D6" w14:paraId="28D41DBA" w14:textId="77777777" w:rsidTr="000A161B">
        <w:trPr>
          <w:cantSplit/>
        </w:trPr>
        <w:tc>
          <w:tcPr>
            <w:tcW w:w="4144" w:type="dxa"/>
            <w:gridSpan w:val="2"/>
          </w:tcPr>
          <w:p w14:paraId="344A6E3B" w14:textId="77777777" w:rsidR="00791F9C" w:rsidRPr="003F28D6" w:rsidRDefault="00791F9C" w:rsidP="00791F9C">
            <w:pPr>
              <w:spacing w:line="240" w:lineRule="atLeast"/>
              <w:rPr>
                <w:rFonts w:cs="Times New Roman"/>
                <w:szCs w:val="22"/>
              </w:rPr>
            </w:pPr>
          </w:p>
        </w:tc>
        <w:tc>
          <w:tcPr>
            <w:tcW w:w="1267" w:type="dxa"/>
            <w:vAlign w:val="bottom"/>
          </w:tcPr>
          <w:p w14:paraId="267397FD" w14:textId="77777777" w:rsidR="00791F9C" w:rsidRPr="003F28D6" w:rsidRDefault="00791F9C" w:rsidP="00791F9C">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21</w:t>
            </w:r>
          </w:p>
        </w:tc>
        <w:tc>
          <w:tcPr>
            <w:tcW w:w="180" w:type="dxa"/>
            <w:vAlign w:val="bottom"/>
          </w:tcPr>
          <w:p w14:paraId="3B9A947C"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59" w:type="dxa"/>
            <w:vAlign w:val="bottom"/>
          </w:tcPr>
          <w:p w14:paraId="343F2F24" w14:textId="77777777" w:rsidR="00791F9C" w:rsidRPr="003F28D6" w:rsidRDefault="00791F9C" w:rsidP="00791F9C">
            <w:pPr>
              <w:pStyle w:val="acctfourfigures"/>
              <w:tabs>
                <w:tab w:val="clear" w:pos="765"/>
              </w:tabs>
              <w:spacing w:line="240" w:lineRule="atLeast"/>
              <w:jc w:val="center"/>
              <w:rPr>
                <w:rFonts w:cs="Times New Roman"/>
                <w:szCs w:val="22"/>
              </w:rPr>
            </w:pPr>
            <w:r>
              <w:rPr>
                <w:rFonts w:cs="Times New Roman"/>
                <w:szCs w:val="22"/>
              </w:rPr>
              <w:t>2020</w:t>
            </w:r>
          </w:p>
        </w:tc>
        <w:tc>
          <w:tcPr>
            <w:tcW w:w="181" w:type="dxa"/>
            <w:vAlign w:val="center"/>
          </w:tcPr>
          <w:p w14:paraId="7700469A" w14:textId="77777777" w:rsidR="00791F9C" w:rsidRPr="003F28D6" w:rsidRDefault="00791F9C" w:rsidP="00791F9C">
            <w:pPr>
              <w:pStyle w:val="NormalIndent"/>
              <w:jc w:val="center"/>
              <w:rPr>
                <w:rFonts w:ascii="Times New Roman" w:hAnsi="Times New Roman" w:cs="Times New Roman"/>
                <w:bCs/>
                <w:sz w:val="22"/>
                <w:szCs w:val="22"/>
              </w:rPr>
            </w:pPr>
          </w:p>
        </w:tc>
        <w:tc>
          <w:tcPr>
            <w:tcW w:w="1172" w:type="dxa"/>
            <w:vAlign w:val="bottom"/>
          </w:tcPr>
          <w:p w14:paraId="60A16992" w14:textId="77777777" w:rsidR="00791F9C" w:rsidRPr="003F28D6" w:rsidRDefault="00791F9C" w:rsidP="00791F9C">
            <w:pPr>
              <w:pStyle w:val="acctfourfigures"/>
              <w:tabs>
                <w:tab w:val="clear" w:pos="765"/>
              </w:tabs>
              <w:spacing w:line="240" w:lineRule="atLeast"/>
              <w:jc w:val="center"/>
              <w:rPr>
                <w:rFonts w:cs="Times New Roman"/>
                <w:szCs w:val="22"/>
              </w:rPr>
            </w:pPr>
            <w:r w:rsidRPr="003F28D6">
              <w:rPr>
                <w:rFonts w:cs="Times New Roman"/>
                <w:szCs w:val="22"/>
              </w:rPr>
              <w:t>20</w:t>
            </w:r>
            <w:r>
              <w:rPr>
                <w:rFonts w:cs="Times New Roman"/>
                <w:szCs w:val="22"/>
              </w:rPr>
              <w:t>21</w:t>
            </w:r>
          </w:p>
        </w:tc>
        <w:tc>
          <w:tcPr>
            <w:tcW w:w="180" w:type="dxa"/>
            <w:vAlign w:val="bottom"/>
          </w:tcPr>
          <w:p w14:paraId="2B5BE7F9"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78" w:type="dxa"/>
            <w:vAlign w:val="bottom"/>
          </w:tcPr>
          <w:p w14:paraId="7FDEFE70" w14:textId="77777777" w:rsidR="00791F9C" w:rsidRPr="003F28D6" w:rsidRDefault="00791F9C" w:rsidP="00791F9C">
            <w:pPr>
              <w:pStyle w:val="acctfourfigures"/>
              <w:tabs>
                <w:tab w:val="clear" w:pos="765"/>
              </w:tabs>
              <w:spacing w:line="240" w:lineRule="atLeast"/>
              <w:jc w:val="center"/>
              <w:rPr>
                <w:rFonts w:cs="Times New Roman"/>
                <w:szCs w:val="22"/>
              </w:rPr>
            </w:pPr>
            <w:r>
              <w:rPr>
                <w:rFonts w:cs="Times New Roman"/>
                <w:szCs w:val="22"/>
              </w:rPr>
              <w:t>2020</w:t>
            </w:r>
          </w:p>
        </w:tc>
      </w:tr>
      <w:tr w:rsidR="00791F9C" w:rsidRPr="003F28D6" w14:paraId="3F2C1818" w14:textId="77777777" w:rsidTr="000A161B">
        <w:trPr>
          <w:cantSplit/>
        </w:trPr>
        <w:tc>
          <w:tcPr>
            <w:tcW w:w="4144" w:type="dxa"/>
            <w:gridSpan w:val="2"/>
          </w:tcPr>
          <w:p w14:paraId="6C8538F7" w14:textId="77777777" w:rsidR="00791F9C" w:rsidRPr="003F28D6" w:rsidRDefault="00791F9C" w:rsidP="00791F9C">
            <w:pPr>
              <w:spacing w:line="240" w:lineRule="atLeast"/>
              <w:rPr>
                <w:rFonts w:cs="Times New Roman"/>
                <w:b/>
                <w:bCs/>
                <w:i/>
                <w:iCs/>
                <w:szCs w:val="22"/>
              </w:rPr>
            </w:pPr>
          </w:p>
        </w:tc>
        <w:tc>
          <w:tcPr>
            <w:tcW w:w="5317" w:type="dxa"/>
            <w:gridSpan w:val="7"/>
          </w:tcPr>
          <w:p w14:paraId="4DE7581C" w14:textId="77777777" w:rsidR="00791F9C" w:rsidRPr="003F28D6" w:rsidRDefault="00791F9C" w:rsidP="00791F9C">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791F9C" w:rsidRPr="003F28D6" w14:paraId="5B889E00" w14:textId="77777777" w:rsidTr="000A161B">
        <w:trPr>
          <w:cantSplit/>
        </w:trPr>
        <w:tc>
          <w:tcPr>
            <w:tcW w:w="4144" w:type="dxa"/>
            <w:gridSpan w:val="2"/>
          </w:tcPr>
          <w:p w14:paraId="19A5161B" w14:textId="77777777" w:rsidR="00791F9C" w:rsidRPr="00542A47" w:rsidRDefault="00791F9C" w:rsidP="00791F9C">
            <w:pPr>
              <w:spacing w:line="240" w:lineRule="atLeast"/>
              <w:rPr>
                <w:rFonts w:cs="Times New Roman"/>
                <w:b/>
                <w:bCs/>
                <w:i/>
                <w:iCs/>
                <w:szCs w:val="22"/>
              </w:rPr>
            </w:pPr>
            <w:r w:rsidRPr="00542A47">
              <w:rPr>
                <w:rFonts w:cs="Times New Roman"/>
                <w:b/>
                <w:bCs/>
                <w:i/>
                <w:iCs/>
                <w:szCs w:val="22"/>
              </w:rPr>
              <w:t>Trade accounts payable</w:t>
            </w:r>
          </w:p>
        </w:tc>
        <w:tc>
          <w:tcPr>
            <w:tcW w:w="5317" w:type="dxa"/>
            <w:gridSpan w:val="7"/>
          </w:tcPr>
          <w:p w14:paraId="6D4DC4ED" w14:textId="77777777" w:rsidR="00791F9C" w:rsidRPr="003F28D6" w:rsidRDefault="00791F9C" w:rsidP="00791F9C">
            <w:pPr>
              <w:pStyle w:val="acctfourfigures"/>
              <w:spacing w:line="240" w:lineRule="atLeast"/>
              <w:jc w:val="center"/>
              <w:rPr>
                <w:rFonts w:cs="Times New Roman"/>
                <w:i/>
                <w:iCs/>
              </w:rPr>
            </w:pPr>
          </w:p>
        </w:tc>
      </w:tr>
      <w:tr w:rsidR="00791F9C" w:rsidRPr="003F28D6" w14:paraId="7C09A98C" w14:textId="77777777" w:rsidTr="000A161B">
        <w:trPr>
          <w:cantSplit/>
        </w:trPr>
        <w:tc>
          <w:tcPr>
            <w:tcW w:w="4144" w:type="dxa"/>
            <w:gridSpan w:val="2"/>
          </w:tcPr>
          <w:p w14:paraId="2322410A" w14:textId="77777777" w:rsidR="00791F9C" w:rsidRPr="003F28D6" w:rsidRDefault="00791F9C" w:rsidP="00791F9C">
            <w:pPr>
              <w:spacing w:line="240" w:lineRule="atLeast"/>
              <w:rPr>
                <w:rFonts w:cs="Times New Roman"/>
                <w:szCs w:val="22"/>
              </w:rPr>
            </w:pPr>
            <w:r w:rsidRPr="003F28D6">
              <w:rPr>
                <w:rFonts w:cs="Times New Roman"/>
                <w:szCs w:val="22"/>
              </w:rPr>
              <w:t>Subsidiaries</w:t>
            </w:r>
          </w:p>
        </w:tc>
        <w:tc>
          <w:tcPr>
            <w:tcW w:w="1267" w:type="dxa"/>
          </w:tcPr>
          <w:p w14:paraId="7425EAB5" w14:textId="63AD6C1D" w:rsidR="00791F9C" w:rsidRPr="00A85C28" w:rsidRDefault="00A27B93" w:rsidP="00791F9C">
            <w:pPr>
              <w:pStyle w:val="acctfourfigures"/>
              <w:tabs>
                <w:tab w:val="clear" w:pos="765"/>
                <w:tab w:val="decimal" w:pos="767"/>
              </w:tabs>
              <w:spacing w:line="240" w:lineRule="atLeast"/>
              <w:rPr>
                <w:rFonts w:cs="Times New Roman"/>
                <w:b/>
                <w:bCs/>
                <w:szCs w:val="22"/>
              </w:rPr>
            </w:pPr>
            <w:r w:rsidRPr="00A85C28">
              <w:rPr>
                <w:rFonts w:cs="Times New Roman"/>
                <w:b/>
                <w:bCs/>
                <w:szCs w:val="22"/>
              </w:rPr>
              <w:t>-</w:t>
            </w:r>
          </w:p>
        </w:tc>
        <w:tc>
          <w:tcPr>
            <w:tcW w:w="180" w:type="dxa"/>
          </w:tcPr>
          <w:p w14:paraId="6DAA05EE" w14:textId="77777777" w:rsidR="00791F9C" w:rsidRPr="00A85C28" w:rsidRDefault="00791F9C" w:rsidP="00791F9C">
            <w:pPr>
              <w:pStyle w:val="acctfourfigures"/>
              <w:tabs>
                <w:tab w:val="clear" w:pos="765"/>
              </w:tabs>
              <w:spacing w:line="240" w:lineRule="atLeast"/>
              <w:jc w:val="center"/>
              <w:rPr>
                <w:rFonts w:cs="Times New Roman"/>
                <w:szCs w:val="22"/>
              </w:rPr>
            </w:pPr>
          </w:p>
        </w:tc>
        <w:tc>
          <w:tcPr>
            <w:tcW w:w="1159" w:type="dxa"/>
          </w:tcPr>
          <w:p w14:paraId="2EB2761F" w14:textId="77777777" w:rsidR="00791F9C" w:rsidRPr="00A85C28" w:rsidRDefault="00791F9C" w:rsidP="00791F9C">
            <w:pPr>
              <w:pStyle w:val="acctfourfigures"/>
              <w:tabs>
                <w:tab w:val="clear" w:pos="765"/>
                <w:tab w:val="decimal" w:pos="666"/>
              </w:tabs>
              <w:spacing w:line="240" w:lineRule="atLeast"/>
              <w:rPr>
                <w:rFonts w:cs="Times New Roman"/>
                <w:b/>
                <w:bCs/>
                <w:szCs w:val="22"/>
              </w:rPr>
            </w:pPr>
            <w:r w:rsidRPr="00A85C28">
              <w:rPr>
                <w:rFonts w:cs="Times New Roman"/>
                <w:b/>
                <w:bCs/>
                <w:szCs w:val="22"/>
              </w:rPr>
              <w:t>-</w:t>
            </w:r>
          </w:p>
        </w:tc>
        <w:tc>
          <w:tcPr>
            <w:tcW w:w="181" w:type="dxa"/>
          </w:tcPr>
          <w:p w14:paraId="0F6A4414" w14:textId="77777777" w:rsidR="00791F9C" w:rsidRPr="00A85C28" w:rsidRDefault="00791F9C" w:rsidP="00791F9C">
            <w:pPr>
              <w:pStyle w:val="NormalIndent"/>
              <w:jc w:val="center"/>
              <w:rPr>
                <w:rFonts w:ascii="Times New Roman" w:hAnsi="Times New Roman" w:cs="Times New Roman"/>
                <w:sz w:val="22"/>
                <w:szCs w:val="22"/>
              </w:rPr>
            </w:pPr>
          </w:p>
        </w:tc>
        <w:tc>
          <w:tcPr>
            <w:tcW w:w="1172" w:type="dxa"/>
          </w:tcPr>
          <w:p w14:paraId="7AC26B4F" w14:textId="14F25D2F" w:rsidR="00791F9C" w:rsidRPr="00A85C28" w:rsidRDefault="00A27B93" w:rsidP="00791F9C">
            <w:pPr>
              <w:pStyle w:val="acctfourfigures"/>
              <w:tabs>
                <w:tab w:val="clear" w:pos="765"/>
              </w:tabs>
              <w:spacing w:line="240" w:lineRule="atLeast"/>
              <w:jc w:val="right"/>
              <w:rPr>
                <w:rFonts w:cs="Times New Roman"/>
                <w:szCs w:val="22"/>
              </w:rPr>
            </w:pPr>
            <w:r w:rsidRPr="00A85C28">
              <w:rPr>
                <w:rFonts w:cs="Times New Roman"/>
                <w:szCs w:val="22"/>
              </w:rPr>
              <w:t>759</w:t>
            </w:r>
          </w:p>
        </w:tc>
        <w:tc>
          <w:tcPr>
            <w:tcW w:w="180" w:type="dxa"/>
          </w:tcPr>
          <w:p w14:paraId="0F9BB0CF" w14:textId="77777777" w:rsidR="00791F9C" w:rsidRPr="00A85C28" w:rsidRDefault="00791F9C" w:rsidP="00791F9C">
            <w:pPr>
              <w:pStyle w:val="acctfourfigures"/>
              <w:tabs>
                <w:tab w:val="clear" w:pos="765"/>
              </w:tabs>
              <w:spacing w:line="240" w:lineRule="atLeast"/>
              <w:jc w:val="right"/>
              <w:rPr>
                <w:rFonts w:cs="Times New Roman"/>
                <w:szCs w:val="22"/>
              </w:rPr>
            </w:pPr>
          </w:p>
        </w:tc>
        <w:tc>
          <w:tcPr>
            <w:tcW w:w="1178" w:type="dxa"/>
          </w:tcPr>
          <w:p w14:paraId="62DAB975" w14:textId="77777777" w:rsidR="00791F9C" w:rsidRPr="00A85C28" w:rsidRDefault="00791F9C" w:rsidP="00063E8C">
            <w:pPr>
              <w:pStyle w:val="acctfourfigures"/>
              <w:tabs>
                <w:tab w:val="clear" w:pos="765"/>
              </w:tabs>
              <w:spacing w:line="240" w:lineRule="atLeast"/>
              <w:ind w:right="7"/>
              <w:jc w:val="right"/>
              <w:rPr>
                <w:rFonts w:cs="Times New Roman"/>
                <w:szCs w:val="22"/>
              </w:rPr>
            </w:pPr>
            <w:r w:rsidRPr="00A85C28">
              <w:rPr>
                <w:rFonts w:cs="Times New Roman"/>
                <w:szCs w:val="22"/>
              </w:rPr>
              <w:t>659</w:t>
            </w:r>
          </w:p>
        </w:tc>
      </w:tr>
      <w:tr w:rsidR="00791F9C" w:rsidRPr="003F28D6" w14:paraId="60243F17" w14:textId="77777777" w:rsidTr="000A161B">
        <w:trPr>
          <w:cantSplit/>
        </w:trPr>
        <w:tc>
          <w:tcPr>
            <w:tcW w:w="4144" w:type="dxa"/>
            <w:gridSpan w:val="2"/>
          </w:tcPr>
          <w:p w14:paraId="19BA5D38" w14:textId="77777777" w:rsidR="00791F9C" w:rsidRPr="003F28D6" w:rsidRDefault="00791F9C" w:rsidP="00791F9C">
            <w:pPr>
              <w:spacing w:line="240" w:lineRule="atLeast"/>
              <w:rPr>
                <w:rFonts w:cs="Times New Roman"/>
                <w:szCs w:val="22"/>
              </w:rPr>
            </w:pPr>
            <w:r w:rsidRPr="006D69C3">
              <w:rPr>
                <w:rFonts w:cs="Times New Roman"/>
                <w:szCs w:val="22"/>
              </w:rPr>
              <w:t>Associate</w:t>
            </w:r>
          </w:p>
        </w:tc>
        <w:tc>
          <w:tcPr>
            <w:tcW w:w="1267" w:type="dxa"/>
          </w:tcPr>
          <w:p w14:paraId="1D96DC7A" w14:textId="167EC924" w:rsidR="00791F9C" w:rsidRPr="00A85C28" w:rsidRDefault="00A27B93" w:rsidP="00791F9C">
            <w:pPr>
              <w:pStyle w:val="acctfourfigures"/>
              <w:tabs>
                <w:tab w:val="clear" w:pos="765"/>
              </w:tabs>
              <w:spacing w:line="240" w:lineRule="atLeast"/>
              <w:jc w:val="right"/>
              <w:rPr>
                <w:rFonts w:cs="Times New Roman"/>
                <w:szCs w:val="22"/>
              </w:rPr>
            </w:pPr>
            <w:r w:rsidRPr="00A85C28">
              <w:rPr>
                <w:rFonts w:cs="Times New Roman"/>
                <w:szCs w:val="22"/>
              </w:rPr>
              <w:t>129</w:t>
            </w:r>
          </w:p>
        </w:tc>
        <w:tc>
          <w:tcPr>
            <w:tcW w:w="180" w:type="dxa"/>
          </w:tcPr>
          <w:p w14:paraId="3F94F176" w14:textId="77777777" w:rsidR="00791F9C" w:rsidRPr="00A85C28" w:rsidRDefault="00791F9C" w:rsidP="00791F9C">
            <w:pPr>
              <w:pStyle w:val="acctfourfigures"/>
              <w:tabs>
                <w:tab w:val="clear" w:pos="765"/>
              </w:tabs>
              <w:spacing w:line="240" w:lineRule="atLeast"/>
              <w:jc w:val="right"/>
              <w:rPr>
                <w:rFonts w:cs="Times New Roman"/>
                <w:szCs w:val="22"/>
              </w:rPr>
            </w:pPr>
          </w:p>
        </w:tc>
        <w:tc>
          <w:tcPr>
            <w:tcW w:w="1159" w:type="dxa"/>
          </w:tcPr>
          <w:p w14:paraId="50001E19" w14:textId="77777777" w:rsidR="00791F9C" w:rsidRPr="00A85C28" w:rsidRDefault="00791F9C" w:rsidP="00791F9C">
            <w:pPr>
              <w:pStyle w:val="acctfourfigures"/>
              <w:tabs>
                <w:tab w:val="clear" w:pos="765"/>
              </w:tabs>
              <w:spacing w:line="240" w:lineRule="atLeast"/>
              <w:jc w:val="right"/>
              <w:rPr>
                <w:rFonts w:cs="Times New Roman"/>
                <w:szCs w:val="22"/>
              </w:rPr>
            </w:pPr>
            <w:r w:rsidRPr="00A85C28">
              <w:rPr>
                <w:rFonts w:cs="Times New Roman"/>
                <w:szCs w:val="22"/>
              </w:rPr>
              <w:t>1,917</w:t>
            </w:r>
          </w:p>
        </w:tc>
        <w:tc>
          <w:tcPr>
            <w:tcW w:w="181" w:type="dxa"/>
          </w:tcPr>
          <w:p w14:paraId="2F8F83F1" w14:textId="77777777" w:rsidR="00791F9C" w:rsidRPr="00A85C28" w:rsidRDefault="00791F9C" w:rsidP="00791F9C">
            <w:pPr>
              <w:pStyle w:val="NormalIndent"/>
              <w:jc w:val="right"/>
              <w:rPr>
                <w:rFonts w:ascii="Times New Roman" w:hAnsi="Times New Roman" w:cs="Times New Roman"/>
                <w:sz w:val="22"/>
                <w:szCs w:val="22"/>
              </w:rPr>
            </w:pPr>
          </w:p>
        </w:tc>
        <w:tc>
          <w:tcPr>
            <w:tcW w:w="1172" w:type="dxa"/>
          </w:tcPr>
          <w:p w14:paraId="2FC58CBE" w14:textId="18F73037" w:rsidR="00791F9C" w:rsidRPr="00A85C28" w:rsidRDefault="00A27B93" w:rsidP="00791F9C">
            <w:pPr>
              <w:pStyle w:val="acctfourfigures"/>
              <w:tabs>
                <w:tab w:val="clear" w:pos="765"/>
              </w:tabs>
              <w:spacing w:line="240" w:lineRule="atLeast"/>
              <w:jc w:val="right"/>
              <w:rPr>
                <w:rFonts w:cs="Times New Roman"/>
                <w:szCs w:val="22"/>
              </w:rPr>
            </w:pPr>
            <w:r w:rsidRPr="00A85C28">
              <w:rPr>
                <w:rFonts w:cs="Times New Roman"/>
                <w:szCs w:val="22"/>
              </w:rPr>
              <w:t>5</w:t>
            </w:r>
          </w:p>
        </w:tc>
        <w:tc>
          <w:tcPr>
            <w:tcW w:w="180" w:type="dxa"/>
          </w:tcPr>
          <w:p w14:paraId="48B526D8" w14:textId="77777777" w:rsidR="00791F9C" w:rsidRPr="00A85C28" w:rsidRDefault="00791F9C" w:rsidP="00791F9C">
            <w:pPr>
              <w:pStyle w:val="acctfourfigures"/>
              <w:tabs>
                <w:tab w:val="clear" w:pos="765"/>
              </w:tabs>
              <w:spacing w:line="240" w:lineRule="atLeast"/>
              <w:jc w:val="center"/>
              <w:rPr>
                <w:rFonts w:cs="Times New Roman"/>
                <w:szCs w:val="22"/>
              </w:rPr>
            </w:pPr>
          </w:p>
        </w:tc>
        <w:tc>
          <w:tcPr>
            <w:tcW w:w="1178" w:type="dxa"/>
          </w:tcPr>
          <w:p w14:paraId="68A013CB" w14:textId="77777777" w:rsidR="00791F9C" w:rsidRPr="00A85C28" w:rsidRDefault="00791F9C" w:rsidP="00791F9C">
            <w:pPr>
              <w:pStyle w:val="acctfourfigures"/>
              <w:tabs>
                <w:tab w:val="clear" w:pos="765"/>
                <w:tab w:val="decimal" w:pos="559"/>
              </w:tabs>
              <w:spacing w:line="240" w:lineRule="atLeast"/>
              <w:rPr>
                <w:rFonts w:cs="Times New Roman"/>
                <w:b/>
                <w:bCs/>
                <w:szCs w:val="22"/>
              </w:rPr>
            </w:pPr>
            <w:r w:rsidRPr="00A85C28">
              <w:rPr>
                <w:rFonts w:cs="Times New Roman"/>
                <w:b/>
                <w:bCs/>
                <w:szCs w:val="22"/>
              </w:rPr>
              <w:t>-</w:t>
            </w:r>
          </w:p>
        </w:tc>
      </w:tr>
      <w:tr w:rsidR="00791F9C" w:rsidRPr="003F28D6" w14:paraId="04D3724A" w14:textId="77777777" w:rsidTr="000A161B">
        <w:trPr>
          <w:cantSplit/>
        </w:trPr>
        <w:tc>
          <w:tcPr>
            <w:tcW w:w="4144" w:type="dxa"/>
            <w:gridSpan w:val="2"/>
          </w:tcPr>
          <w:p w14:paraId="69954838" w14:textId="77777777" w:rsidR="00791F9C" w:rsidRPr="002D0F3D" w:rsidRDefault="00791F9C" w:rsidP="00791F9C">
            <w:pPr>
              <w:spacing w:line="240" w:lineRule="atLeast"/>
              <w:rPr>
                <w:szCs w:val="22"/>
              </w:rPr>
            </w:pPr>
            <w:r>
              <w:rPr>
                <w:szCs w:val="22"/>
              </w:rPr>
              <w:t>Other related parties</w:t>
            </w:r>
          </w:p>
        </w:tc>
        <w:tc>
          <w:tcPr>
            <w:tcW w:w="1267" w:type="dxa"/>
            <w:tcBorders>
              <w:bottom w:val="single" w:sz="4" w:space="0" w:color="auto"/>
            </w:tcBorders>
          </w:tcPr>
          <w:p w14:paraId="1F0077A5" w14:textId="5E01620E" w:rsidR="00791F9C" w:rsidRPr="00A85C28" w:rsidRDefault="00A27B93" w:rsidP="00791F9C">
            <w:pPr>
              <w:pStyle w:val="acctfourfigures"/>
              <w:tabs>
                <w:tab w:val="clear" w:pos="765"/>
                <w:tab w:val="decimal" w:pos="767"/>
              </w:tabs>
              <w:spacing w:line="240" w:lineRule="atLeast"/>
              <w:rPr>
                <w:rFonts w:cs="Times New Roman"/>
                <w:b/>
                <w:bCs/>
                <w:szCs w:val="22"/>
              </w:rPr>
            </w:pPr>
            <w:r w:rsidRPr="00A85C28">
              <w:rPr>
                <w:rFonts w:cs="Times New Roman"/>
                <w:b/>
                <w:bCs/>
                <w:szCs w:val="22"/>
              </w:rPr>
              <w:t>-</w:t>
            </w:r>
          </w:p>
        </w:tc>
        <w:tc>
          <w:tcPr>
            <w:tcW w:w="180" w:type="dxa"/>
          </w:tcPr>
          <w:p w14:paraId="6FFAAC9C" w14:textId="77777777" w:rsidR="00791F9C" w:rsidRPr="00A85C28" w:rsidRDefault="00791F9C" w:rsidP="00791F9C">
            <w:pPr>
              <w:pStyle w:val="acctfourfigures"/>
              <w:tabs>
                <w:tab w:val="clear" w:pos="765"/>
              </w:tabs>
              <w:spacing w:line="240" w:lineRule="atLeast"/>
              <w:jc w:val="right"/>
              <w:rPr>
                <w:rFonts w:cs="Times New Roman"/>
                <w:szCs w:val="22"/>
              </w:rPr>
            </w:pPr>
          </w:p>
        </w:tc>
        <w:tc>
          <w:tcPr>
            <w:tcW w:w="1159" w:type="dxa"/>
            <w:tcBorders>
              <w:bottom w:val="single" w:sz="4" w:space="0" w:color="auto"/>
            </w:tcBorders>
          </w:tcPr>
          <w:p w14:paraId="7EBCDB4C" w14:textId="77777777" w:rsidR="00791F9C" w:rsidRPr="00A85C28" w:rsidRDefault="00791F9C" w:rsidP="00791F9C">
            <w:pPr>
              <w:pStyle w:val="acctfourfigures"/>
              <w:tabs>
                <w:tab w:val="clear" w:pos="765"/>
              </w:tabs>
              <w:spacing w:line="240" w:lineRule="atLeast"/>
              <w:jc w:val="right"/>
              <w:rPr>
                <w:rFonts w:cs="Times New Roman"/>
                <w:szCs w:val="22"/>
                <w:lang w:val="en-US" w:bidi="th-TH"/>
              </w:rPr>
            </w:pPr>
            <w:r w:rsidRPr="00A85C28">
              <w:rPr>
                <w:rFonts w:cs="Times New Roman"/>
                <w:szCs w:val="22"/>
                <w:lang w:val="en-US" w:bidi="th-TH"/>
              </w:rPr>
              <w:t>180</w:t>
            </w:r>
          </w:p>
        </w:tc>
        <w:tc>
          <w:tcPr>
            <w:tcW w:w="181" w:type="dxa"/>
          </w:tcPr>
          <w:p w14:paraId="2E35F1EA" w14:textId="77777777" w:rsidR="00791F9C" w:rsidRPr="00A85C28" w:rsidRDefault="00791F9C" w:rsidP="00791F9C">
            <w:pPr>
              <w:pStyle w:val="NormalIndent"/>
              <w:jc w:val="center"/>
              <w:rPr>
                <w:rFonts w:ascii="Times New Roman" w:hAnsi="Times New Roman" w:cs="Times New Roman"/>
                <w:sz w:val="22"/>
                <w:szCs w:val="22"/>
              </w:rPr>
            </w:pPr>
          </w:p>
        </w:tc>
        <w:tc>
          <w:tcPr>
            <w:tcW w:w="1172" w:type="dxa"/>
            <w:tcBorders>
              <w:bottom w:val="single" w:sz="4" w:space="0" w:color="auto"/>
            </w:tcBorders>
          </w:tcPr>
          <w:p w14:paraId="668E68DC" w14:textId="761B9623" w:rsidR="00791F9C" w:rsidRPr="00A85C28" w:rsidRDefault="00A27B93" w:rsidP="00791F9C">
            <w:pPr>
              <w:pStyle w:val="acctfourfigures"/>
              <w:tabs>
                <w:tab w:val="clear" w:pos="765"/>
                <w:tab w:val="decimal" w:pos="666"/>
              </w:tabs>
              <w:spacing w:line="240" w:lineRule="atLeast"/>
              <w:rPr>
                <w:b/>
                <w:bCs/>
              </w:rPr>
            </w:pPr>
            <w:r w:rsidRPr="00A85C28">
              <w:rPr>
                <w:b/>
                <w:bCs/>
              </w:rPr>
              <w:t>-</w:t>
            </w:r>
          </w:p>
        </w:tc>
        <w:tc>
          <w:tcPr>
            <w:tcW w:w="180" w:type="dxa"/>
          </w:tcPr>
          <w:p w14:paraId="0059AB60" w14:textId="77777777" w:rsidR="00791F9C" w:rsidRPr="00A85C28" w:rsidRDefault="00791F9C" w:rsidP="00791F9C">
            <w:pPr>
              <w:pStyle w:val="acctfourfigures"/>
              <w:tabs>
                <w:tab w:val="clear" w:pos="765"/>
              </w:tabs>
              <w:spacing w:line="240" w:lineRule="atLeast"/>
              <w:jc w:val="center"/>
              <w:rPr>
                <w:rFonts w:cs="Times New Roman"/>
                <w:szCs w:val="22"/>
              </w:rPr>
            </w:pPr>
          </w:p>
        </w:tc>
        <w:tc>
          <w:tcPr>
            <w:tcW w:w="1178" w:type="dxa"/>
            <w:tcBorders>
              <w:bottom w:val="single" w:sz="4" w:space="0" w:color="auto"/>
            </w:tcBorders>
          </w:tcPr>
          <w:p w14:paraId="0B102120" w14:textId="77777777" w:rsidR="00791F9C" w:rsidRPr="00A85C28" w:rsidRDefault="00791F9C" w:rsidP="00791F9C">
            <w:pPr>
              <w:pStyle w:val="acctfourfigures"/>
              <w:tabs>
                <w:tab w:val="clear" w:pos="765"/>
                <w:tab w:val="decimal" w:pos="559"/>
              </w:tabs>
              <w:spacing w:line="240" w:lineRule="atLeast"/>
              <w:rPr>
                <w:b/>
                <w:bCs/>
              </w:rPr>
            </w:pPr>
            <w:r w:rsidRPr="00A85C28">
              <w:rPr>
                <w:b/>
                <w:bCs/>
              </w:rPr>
              <w:t>-</w:t>
            </w:r>
          </w:p>
        </w:tc>
      </w:tr>
      <w:tr w:rsidR="00791F9C" w:rsidRPr="003F28D6" w14:paraId="6CD1AFF9" w14:textId="77777777" w:rsidTr="000A161B">
        <w:trPr>
          <w:cantSplit/>
        </w:trPr>
        <w:tc>
          <w:tcPr>
            <w:tcW w:w="4144" w:type="dxa"/>
            <w:gridSpan w:val="2"/>
          </w:tcPr>
          <w:p w14:paraId="3ED44270" w14:textId="77777777" w:rsidR="00791F9C" w:rsidRPr="003F28D6" w:rsidRDefault="00791F9C" w:rsidP="00791F9C">
            <w:pPr>
              <w:spacing w:line="240" w:lineRule="atLeast"/>
              <w:rPr>
                <w:rFonts w:cs="Times New Roman"/>
                <w:szCs w:val="22"/>
              </w:rPr>
            </w:pPr>
            <w:r w:rsidRPr="006D69C3">
              <w:rPr>
                <w:rFonts w:cs="Times New Roman"/>
                <w:b/>
                <w:bCs/>
                <w:szCs w:val="22"/>
              </w:rPr>
              <w:t>Total</w:t>
            </w:r>
          </w:p>
        </w:tc>
        <w:tc>
          <w:tcPr>
            <w:tcW w:w="1267" w:type="dxa"/>
            <w:tcBorders>
              <w:top w:val="single" w:sz="4" w:space="0" w:color="auto"/>
              <w:bottom w:val="double" w:sz="4" w:space="0" w:color="auto"/>
            </w:tcBorders>
          </w:tcPr>
          <w:p w14:paraId="70058ACB" w14:textId="03D48D0B" w:rsidR="00791F9C" w:rsidRPr="004D5BA5" w:rsidRDefault="00A27B93" w:rsidP="00791F9C">
            <w:pPr>
              <w:pStyle w:val="acctfourfigures"/>
              <w:tabs>
                <w:tab w:val="clear" w:pos="765"/>
              </w:tabs>
              <w:spacing w:line="240" w:lineRule="atLeast"/>
              <w:jc w:val="right"/>
              <w:rPr>
                <w:rFonts w:cs="Times New Roman"/>
                <w:b/>
                <w:bCs/>
                <w:szCs w:val="22"/>
              </w:rPr>
            </w:pPr>
            <w:r>
              <w:rPr>
                <w:rFonts w:cs="Times New Roman"/>
                <w:b/>
                <w:bCs/>
                <w:szCs w:val="22"/>
              </w:rPr>
              <w:t>129</w:t>
            </w:r>
          </w:p>
        </w:tc>
        <w:tc>
          <w:tcPr>
            <w:tcW w:w="180" w:type="dxa"/>
          </w:tcPr>
          <w:p w14:paraId="1FAA8B54" w14:textId="77777777" w:rsidR="00791F9C" w:rsidRPr="004D5BA5" w:rsidRDefault="00791F9C" w:rsidP="00791F9C">
            <w:pPr>
              <w:pStyle w:val="acctfourfigures"/>
              <w:tabs>
                <w:tab w:val="clear" w:pos="765"/>
              </w:tabs>
              <w:spacing w:line="240" w:lineRule="atLeast"/>
              <w:jc w:val="right"/>
              <w:rPr>
                <w:rFonts w:cs="Times New Roman"/>
                <w:b/>
                <w:bCs/>
                <w:szCs w:val="22"/>
              </w:rPr>
            </w:pPr>
          </w:p>
        </w:tc>
        <w:tc>
          <w:tcPr>
            <w:tcW w:w="1159" w:type="dxa"/>
            <w:tcBorders>
              <w:top w:val="single" w:sz="4" w:space="0" w:color="auto"/>
              <w:bottom w:val="double" w:sz="4" w:space="0" w:color="auto"/>
            </w:tcBorders>
          </w:tcPr>
          <w:p w14:paraId="6CAFD979" w14:textId="77777777" w:rsidR="00791F9C" w:rsidRPr="004D5BA5" w:rsidRDefault="00791F9C" w:rsidP="00791F9C">
            <w:pPr>
              <w:pStyle w:val="acctfourfigures"/>
              <w:tabs>
                <w:tab w:val="clear" w:pos="765"/>
              </w:tabs>
              <w:spacing w:line="240" w:lineRule="atLeast"/>
              <w:jc w:val="right"/>
              <w:rPr>
                <w:rFonts w:cs="Times New Roman"/>
                <w:b/>
                <w:bCs/>
                <w:szCs w:val="22"/>
              </w:rPr>
            </w:pPr>
            <w:r>
              <w:rPr>
                <w:rFonts w:cs="Times New Roman"/>
                <w:b/>
                <w:bCs/>
                <w:szCs w:val="22"/>
              </w:rPr>
              <w:t>2,097</w:t>
            </w:r>
          </w:p>
        </w:tc>
        <w:tc>
          <w:tcPr>
            <w:tcW w:w="181" w:type="dxa"/>
          </w:tcPr>
          <w:p w14:paraId="3136ED7F" w14:textId="77777777" w:rsidR="00791F9C" w:rsidRPr="004D5BA5" w:rsidRDefault="00791F9C" w:rsidP="00791F9C">
            <w:pPr>
              <w:pStyle w:val="NormalIndent"/>
              <w:jc w:val="right"/>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2341E267" w14:textId="556286C3" w:rsidR="00791F9C" w:rsidRPr="004D5BA5" w:rsidRDefault="00A27B93" w:rsidP="00791F9C">
            <w:pPr>
              <w:pStyle w:val="acctfourfigures"/>
              <w:tabs>
                <w:tab w:val="clear" w:pos="765"/>
              </w:tabs>
              <w:spacing w:line="240" w:lineRule="atLeast"/>
              <w:jc w:val="right"/>
              <w:rPr>
                <w:rFonts w:cs="Times New Roman"/>
                <w:b/>
                <w:bCs/>
                <w:szCs w:val="22"/>
              </w:rPr>
            </w:pPr>
            <w:r>
              <w:rPr>
                <w:rFonts w:cs="Times New Roman"/>
                <w:b/>
                <w:bCs/>
                <w:szCs w:val="22"/>
              </w:rPr>
              <w:t>764</w:t>
            </w:r>
          </w:p>
        </w:tc>
        <w:tc>
          <w:tcPr>
            <w:tcW w:w="180" w:type="dxa"/>
          </w:tcPr>
          <w:p w14:paraId="319744EA" w14:textId="77777777" w:rsidR="00791F9C" w:rsidRPr="003F28D6" w:rsidRDefault="00791F9C" w:rsidP="00791F9C">
            <w:pPr>
              <w:pStyle w:val="acctfourfigures"/>
              <w:tabs>
                <w:tab w:val="clear" w:pos="765"/>
              </w:tabs>
              <w:spacing w:line="240" w:lineRule="atLeast"/>
              <w:jc w:val="right"/>
              <w:rPr>
                <w:rFonts w:cs="Times New Roman"/>
                <w:szCs w:val="22"/>
              </w:rPr>
            </w:pPr>
          </w:p>
        </w:tc>
        <w:tc>
          <w:tcPr>
            <w:tcW w:w="1178" w:type="dxa"/>
            <w:tcBorders>
              <w:top w:val="single" w:sz="4" w:space="0" w:color="auto"/>
              <w:bottom w:val="double" w:sz="4" w:space="0" w:color="auto"/>
            </w:tcBorders>
          </w:tcPr>
          <w:p w14:paraId="133B8107" w14:textId="77777777" w:rsidR="00791F9C" w:rsidRPr="00560F3B" w:rsidRDefault="00791F9C" w:rsidP="00791F9C">
            <w:pPr>
              <w:pStyle w:val="acctfourfigures"/>
              <w:tabs>
                <w:tab w:val="clear" w:pos="765"/>
              </w:tabs>
              <w:spacing w:line="240" w:lineRule="atLeast"/>
              <w:jc w:val="right"/>
              <w:rPr>
                <w:rFonts w:cs="Times New Roman"/>
                <w:b/>
                <w:bCs/>
                <w:szCs w:val="22"/>
              </w:rPr>
            </w:pPr>
            <w:r w:rsidRPr="00560F3B">
              <w:rPr>
                <w:rFonts w:cs="Times New Roman"/>
                <w:b/>
                <w:bCs/>
                <w:szCs w:val="22"/>
              </w:rPr>
              <w:t>659</w:t>
            </w:r>
          </w:p>
        </w:tc>
      </w:tr>
      <w:tr w:rsidR="00791F9C" w:rsidRPr="003F28D6" w14:paraId="20F2B952" w14:textId="77777777" w:rsidTr="000A161B">
        <w:trPr>
          <w:cantSplit/>
        </w:trPr>
        <w:tc>
          <w:tcPr>
            <w:tcW w:w="4144" w:type="dxa"/>
            <w:gridSpan w:val="2"/>
          </w:tcPr>
          <w:p w14:paraId="4358D9C5" w14:textId="77777777" w:rsidR="00791F9C" w:rsidRPr="003F28D6" w:rsidRDefault="00791F9C" w:rsidP="00791F9C">
            <w:pPr>
              <w:spacing w:line="240" w:lineRule="atLeast"/>
              <w:rPr>
                <w:rFonts w:cs="Times New Roman"/>
                <w:szCs w:val="22"/>
              </w:rPr>
            </w:pPr>
          </w:p>
        </w:tc>
        <w:tc>
          <w:tcPr>
            <w:tcW w:w="1267" w:type="dxa"/>
            <w:vAlign w:val="bottom"/>
          </w:tcPr>
          <w:p w14:paraId="42A72D36"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80" w:type="dxa"/>
            <w:vAlign w:val="bottom"/>
          </w:tcPr>
          <w:p w14:paraId="227E57DF"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59" w:type="dxa"/>
            <w:vAlign w:val="bottom"/>
          </w:tcPr>
          <w:p w14:paraId="63FDC506"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81" w:type="dxa"/>
            <w:vAlign w:val="center"/>
          </w:tcPr>
          <w:p w14:paraId="197C6E2B" w14:textId="77777777" w:rsidR="00791F9C" w:rsidRPr="003F28D6" w:rsidRDefault="00791F9C" w:rsidP="00791F9C">
            <w:pPr>
              <w:pStyle w:val="NormalIndent"/>
              <w:jc w:val="center"/>
              <w:rPr>
                <w:rFonts w:ascii="Times New Roman" w:hAnsi="Times New Roman" w:cs="Times New Roman"/>
                <w:bCs/>
                <w:sz w:val="22"/>
                <w:szCs w:val="22"/>
              </w:rPr>
            </w:pPr>
          </w:p>
        </w:tc>
        <w:tc>
          <w:tcPr>
            <w:tcW w:w="1172" w:type="dxa"/>
            <w:vAlign w:val="bottom"/>
          </w:tcPr>
          <w:p w14:paraId="559B2C2E"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80" w:type="dxa"/>
            <w:vAlign w:val="bottom"/>
          </w:tcPr>
          <w:p w14:paraId="3CFAC245"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78" w:type="dxa"/>
            <w:vAlign w:val="bottom"/>
          </w:tcPr>
          <w:p w14:paraId="7AFB9792" w14:textId="77777777" w:rsidR="00791F9C" w:rsidRPr="003F28D6" w:rsidRDefault="00791F9C" w:rsidP="00791F9C">
            <w:pPr>
              <w:pStyle w:val="acctfourfigures"/>
              <w:tabs>
                <w:tab w:val="clear" w:pos="765"/>
              </w:tabs>
              <w:spacing w:line="240" w:lineRule="atLeast"/>
              <w:jc w:val="center"/>
              <w:rPr>
                <w:rFonts w:cs="Times New Roman"/>
                <w:szCs w:val="22"/>
              </w:rPr>
            </w:pPr>
          </w:p>
        </w:tc>
      </w:tr>
      <w:tr w:rsidR="00791F9C" w:rsidRPr="003F28D6" w14:paraId="0116E86A" w14:textId="77777777" w:rsidTr="000A161B">
        <w:trPr>
          <w:cantSplit/>
        </w:trPr>
        <w:tc>
          <w:tcPr>
            <w:tcW w:w="4144" w:type="dxa"/>
            <w:gridSpan w:val="2"/>
          </w:tcPr>
          <w:p w14:paraId="1ABC4D3E" w14:textId="77777777" w:rsidR="00791F9C" w:rsidRDefault="00791F9C" w:rsidP="00791F9C">
            <w:pPr>
              <w:spacing w:line="240" w:lineRule="atLeast"/>
              <w:rPr>
                <w:rFonts w:cs="Times New Roman"/>
                <w:b/>
                <w:bCs/>
                <w:i/>
                <w:iCs/>
                <w:szCs w:val="22"/>
                <w:lang w:val="en-US"/>
              </w:rPr>
            </w:pPr>
            <w:r>
              <w:rPr>
                <w:rFonts w:cs="Times New Roman"/>
                <w:b/>
                <w:bCs/>
                <w:i/>
                <w:iCs/>
                <w:szCs w:val="22"/>
                <w:lang w:val="en-US"/>
              </w:rPr>
              <w:t>Other current payables</w:t>
            </w:r>
          </w:p>
        </w:tc>
        <w:tc>
          <w:tcPr>
            <w:tcW w:w="1267" w:type="dxa"/>
            <w:vAlign w:val="bottom"/>
          </w:tcPr>
          <w:p w14:paraId="44EBFDD1"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80" w:type="dxa"/>
            <w:vAlign w:val="bottom"/>
          </w:tcPr>
          <w:p w14:paraId="2C7520E8"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59" w:type="dxa"/>
            <w:vAlign w:val="bottom"/>
          </w:tcPr>
          <w:p w14:paraId="247C1FED"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81" w:type="dxa"/>
            <w:vAlign w:val="center"/>
          </w:tcPr>
          <w:p w14:paraId="48E1910D" w14:textId="77777777" w:rsidR="00791F9C" w:rsidRPr="003F28D6" w:rsidRDefault="00791F9C" w:rsidP="00791F9C">
            <w:pPr>
              <w:pStyle w:val="NormalIndent"/>
              <w:jc w:val="center"/>
              <w:rPr>
                <w:rFonts w:ascii="Times New Roman" w:hAnsi="Times New Roman" w:cs="Times New Roman"/>
                <w:bCs/>
                <w:sz w:val="22"/>
                <w:szCs w:val="22"/>
              </w:rPr>
            </w:pPr>
          </w:p>
        </w:tc>
        <w:tc>
          <w:tcPr>
            <w:tcW w:w="1172" w:type="dxa"/>
            <w:vAlign w:val="bottom"/>
          </w:tcPr>
          <w:p w14:paraId="10868448"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80" w:type="dxa"/>
            <w:vAlign w:val="bottom"/>
          </w:tcPr>
          <w:p w14:paraId="138D687E"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78" w:type="dxa"/>
            <w:vAlign w:val="bottom"/>
          </w:tcPr>
          <w:p w14:paraId="32EE754D" w14:textId="77777777" w:rsidR="00791F9C" w:rsidRPr="003F28D6" w:rsidRDefault="00791F9C" w:rsidP="00791F9C">
            <w:pPr>
              <w:pStyle w:val="acctfourfigures"/>
              <w:tabs>
                <w:tab w:val="clear" w:pos="765"/>
              </w:tabs>
              <w:spacing w:line="240" w:lineRule="atLeast"/>
              <w:jc w:val="center"/>
              <w:rPr>
                <w:rFonts w:cs="Times New Roman"/>
                <w:szCs w:val="22"/>
              </w:rPr>
            </w:pPr>
          </w:p>
        </w:tc>
      </w:tr>
      <w:tr w:rsidR="00791F9C" w:rsidRPr="003F28D6" w14:paraId="5D283C1D" w14:textId="77777777" w:rsidTr="000A161B">
        <w:trPr>
          <w:cantSplit/>
        </w:trPr>
        <w:tc>
          <w:tcPr>
            <w:tcW w:w="4144" w:type="dxa"/>
            <w:gridSpan w:val="2"/>
          </w:tcPr>
          <w:p w14:paraId="66DECB06" w14:textId="77777777" w:rsidR="00791F9C" w:rsidRPr="003F28D6" w:rsidRDefault="00791F9C" w:rsidP="00791F9C">
            <w:pPr>
              <w:spacing w:line="240" w:lineRule="atLeast"/>
              <w:rPr>
                <w:rFonts w:cs="Times New Roman"/>
                <w:szCs w:val="22"/>
              </w:rPr>
            </w:pPr>
            <w:r w:rsidRPr="003F28D6">
              <w:rPr>
                <w:rFonts w:cs="Times New Roman"/>
                <w:szCs w:val="22"/>
              </w:rPr>
              <w:t>Subsidiaries</w:t>
            </w:r>
          </w:p>
        </w:tc>
        <w:tc>
          <w:tcPr>
            <w:tcW w:w="1267" w:type="dxa"/>
          </w:tcPr>
          <w:p w14:paraId="0C1F9EF1" w14:textId="3FD8C7CC" w:rsidR="00791F9C" w:rsidRPr="00A85C28" w:rsidRDefault="00A27B93" w:rsidP="00791F9C">
            <w:pPr>
              <w:pStyle w:val="acctfourfigures"/>
              <w:tabs>
                <w:tab w:val="clear" w:pos="765"/>
                <w:tab w:val="decimal" w:pos="767"/>
              </w:tabs>
              <w:spacing w:line="240" w:lineRule="atLeast"/>
              <w:rPr>
                <w:rFonts w:cs="Times New Roman"/>
                <w:b/>
                <w:bCs/>
                <w:szCs w:val="22"/>
              </w:rPr>
            </w:pPr>
            <w:r w:rsidRPr="00A85C28">
              <w:rPr>
                <w:rFonts w:cs="Times New Roman"/>
                <w:b/>
                <w:bCs/>
                <w:szCs w:val="22"/>
              </w:rPr>
              <w:t>-</w:t>
            </w:r>
          </w:p>
        </w:tc>
        <w:tc>
          <w:tcPr>
            <w:tcW w:w="180" w:type="dxa"/>
          </w:tcPr>
          <w:p w14:paraId="342148DC" w14:textId="77777777" w:rsidR="00791F9C" w:rsidRPr="00A85C28" w:rsidRDefault="00791F9C" w:rsidP="00791F9C">
            <w:pPr>
              <w:pStyle w:val="acctfourfigures"/>
              <w:tabs>
                <w:tab w:val="clear" w:pos="765"/>
              </w:tabs>
              <w:spacing w:line="240" w:lineRule="atLeast"/>
              <w:jc w:val="center"/>
              <w:rPr>
                <w:rFonts w:cs="Times New Roman"/>
                <w:b/>
                <w:bCs/>
                <w:szCs w:val="22"/>
              </w:rPr>
            </w:pPr>
          </w:p>
        </w:tc>
        <w:tc>
          <w:tcPr>
            <w:tcW w:w="1159" w:type="dxa"/>
          </w:tcPr>
          <w:p w14:paraId="7BF4FA6F" w14:textId="77777777" w:rsidR="00791F9C" w:rsidRPr="00A85C28" w:rsidRDefault="00791F9C" w:rsidP="00791F9C">
            <w:pPr>
              <w:pStyle w:val="acctfourfigures"/>
              <w:tabs>
                <w:tab w:val="clear" w:pos="765"/>
                <w:tab w:val="decimal" w:pos="675"/>
              </w:tabs>
              <w:spacing w:line="240" w:lineRule="atLeast"/>
              <w:rPr>
                <w:rFonts w:cs="Times New Roman"/>
                <w:b/>
                <w:bCs/>
                <w:szCs w:val="22"/>
              </w:rPr>
            </w:pPr>
            <w:r w:rsidRPr="00A85C28">
              <w:rPr>
                <w:b/>
                <w:bCs/>
              </w:rPr>
              <w:t>-</w:t>
            </w:r>
          </w:p>
        </w:tc>
        <w:tc>
          <w:tcPr>
            <w:tcW w:w="181" w:type="dxa"/>
          </w:tcPr>
          <w:p w14:paraId="00385E5A" w14:textId="77777777" w:rsidR="00791F9C" w:rsidRPr="003F28D6" w:rsidRDefault="00791F9C" w:rsidP="00791F9C">
            <w:pPr>
              <w:pStyle w:val="NormalIndent"/>
              <w:jc w:val="center"/>
              <w:rPr>
                <w:rFonts w:ascii="Times New Roman" w:hAnsi="Times New Roman" w:cs="Times New Roman"/>
                <w:bCs/>
                <w:sz w:val="22"/>
                <w:szCs w:val="22"/>
              </w:rPr>
            </w:pPr>
          </w:p>
        </w:tc>
        <w:tc>
          <w:tcPr>
            <w:tcW w:w="1172" w:type="dxa"/>
          </w:tcPr>
          <w:p w14:paraId="0D885713" w14:textId="30A6E834" w:rsidR="00791F9C" w:rsidRPr="003F28D6" w:rsidRDefault="00A16DAF" w:rsidP="00791F9C">
            <w:pPr>
              <w:pStyle w:val="acctfourfigures"/>
              <w:tabs>
                <w:tab w:val="clear" w:pos="765"/>
                <w:tab w:val="decimal" w:pos="559"/>
              </w:tabs>
              <w:spacing w:line="240" w:lineRule="atLeast"/>
              <w:jc w:val="right"/>
              <w:rPr>
                <w:rFonts w:cs="Times New Roman"/>
                <w:szCs w:val="22"/>
              </w:rPr>
            </w:pPr>
            <w:r>
              <w:rPr>
                <w:rFonts w:cs="Times New Roman"/>
                <w:szCs w:val="22"/>
              </w:rPr>
              <w:t>1,1</w:t>
            </w:r>
            <w:r w:rsidR="00A27B93">
              <w:rPr>
                <w:rFonts w:cs="Times New Roman"/>
                <w:szCs w:val="22"/>
              </w:rPr>
              <w:t>64</w:t>
            </w:r>
          </w:p>
        </w:tc>
        <w:tc>
          <w:tcPr>
            <w:tcW w:w="180" w:type="dxa"/>
          </w:tcPr>
          <w:p w14:paraId="4281261B" w14:textId="77777777" w:rsidR="00791F9C" w:rsidRPr="003F28D6" w:rsidRDefault="00791F9C" w:rsidP="00791F9C">
            <w:pPr>
              <w:pStyle w:val="acctfourfigures"/>
              <w:tabs>
                <w:tab w:val="clear" w:pos="765"/>
              </w:tabs>
              <w:spacing w:line="240" w:lineRule="atLeast"/>
              <w:jc w:val="right"/>
              <w:rPr>
                <w:rFonts w:cs="Times New Roman"/>
                <w:szCs w:val="22"/>
              </w:rPr>
            </w:pPr>
          </w:p>
        </w:tc>
        <w:tc>
          <w:tcPr>
            <w:tcW w:w="1178" w:type="dxa"/>
          </w:tcPr>
          <w:p w14:paraId="6F9FB679" w14:textId="77777777" w:rsidR="00791F9C" w:rsidRPr="003F28D6" w:rsidRDefault="00791F9C" w:rsidP="00063E8C">
            <w:pPr>
              <w:pStyle w:val="acctfourfigures"/>
              <w:tabs>
                <w:tab w:val="clear" w:pos="765"/>
              </w:tabs>
              <w:spacing w:line="240" w:lineRule="atLeast"/>
              <w:ind w:right="17"/>
              <w:jc w:val="right"/>
              <w:rPr>
                <w:rFonts w:cs="Times New Roman"/>
                <w:szCs w:val="22"/>
              </w:rPr>
            </w:pPr>
            <w:r>
              <w:t>81</w:t>
            </w:r>
          </w:p>
        </w:tc>
      </w:tr>
      <w:tr w:rsidR="00791F9C" w:rsidRPr="003F28D6" w14:paraId="0BF37EEB" w14:textId="77777777" w:rsidTr="000A161B">
        <w:trPr>
          <w:cantSplit/>
        </w:trPr>
        <w:tc>
          <w:tcPr>
            <w:tcW w:w="4144" w:type="dxa"/>
            <w:gridSpan w:val="2"/>
          </w:tcPr>
          <w:p w14:paraId="6B96FD9F" w14:textId="77777777" w:rsidR="00791F9C" w:rsidRPr="003F28D6" w:rsidRDefault="00791F9C" w:rsidP="00791F9C">
            <w:pPr>
              <w:spacing w:line="240" w:lineRule="atLeast"/>
              <w:rPr>
                <w:rFonts w:cs="Times New Roman"/>
                <w:szCs w:val="22"/>
              </w:rPr>
            </w:pPr>
            <w:r w:rsidRPr="006D69C3">
              <w:rPr>
                <w:rFonts w:cs="Times New Roman"/>
                <w:szCs w:val="22"/>
              </w:rPr>
              <w:t>Associate</w:t>
            </w:r>
          </w:p>
        </w:tc>
        <w:tc>
          <w:tcPr>
            <w:tcW w:w="1267" w:type="dxa"/>
          </w:tcPr>
          <w:p w14:paraId="1A8CBBD8" w14:textId="048637F6" w:rsidR="00791F9C" w:rsidRDefault="00A9667B" w:rsidP="00A9667B">
            <w:pPr>
              <w:pStyle w:val="acctfourfigures"/>
              <w:tabs>
                <w:tab w:val="clear" w:pos="765"/>
              </w:tabs>
              <w:spacing w:line="240" w:lineRule="atLeast"/>
              <w:jc w:val="right"/>
              <w:rPr>
                <w:rFonts w:cs="Times New Roman"/>
                <w:szCs w:val="22"/>
              </w:rPr>
            </w:pPr>
            <w:r>
              <w:rPr>
                <w:rFonts w:cs="Times New Roman"/>
                <w:szCs w:val="22"/>
              </w:rPr>
              <w:t>178</w:t>
            </w:r>
          </w:p>
        </w:tc>
        <w:tc>
          <w:tcPr>
            <w:tcW w:w="180" w:type="dxa"/>
          </w:tcPr>
          <w:p w14:paraId="240F0358" w14:textId="77777777" w:rsidR="00791F9C" w:rsidRPr="003F28D6" w:rsidRDefault="00791F9C" w:rsidP="00791F9C">
            <w:pPr>
              <w:pStyle w:val="acctfourfigures"/>
              <w:tabs>
                <w:tab w:val="clear" w:pos="765"/>
              </w:tabs>
              <w:spacing w:line="240" w:lineRule="atLeast"/>
              <w:jc w:val="center"/>
              <w:rPr>
                <w:rFonts w:cs="Times New Roman"/>
                <w:szCs w:val="22"/>
              </w:rPr>
            </w:pPr>
          </w:p>
        </w:tc>
        <w:tc>
          <w:tcPr>
            <w:tcW w:w="1159" w:type="dxa"/>
          </w:tcPr>
          <w:p w14:paraId="6F001172" w14:textId="77777777" w:rsidR="00791F9C" w:rsidRPr="00B83ED5" w:rsidRDefault="00791F9C" w:rsidP="00791F9C">
            <w:pPr>
              <w:pStyle w:val="acctfourfigures"/>
              <w:tabs>
                <w:tab w:val="clear" w:pos="765"/>
                <w:tab w:val="decimal" w:pos="1002"/>
              </w:tabs>
              <w:spacing w:line="240" w:lineRule="atLeast"/>
            </w:pPr>
            <w:r>
              <w:t>334</w:t>
            </w:r>
          </w:p>
        </w:tc>
        <w:tc>
          <w:tcPr>
            <w:tcW w:w="181" w:type="dxa"/>
          </w:tcPr>
          <w:p w14:paraId="70AA3161" w14:textId="77777777" w:rsidR="00791F9C" w:rsidRPr="003F28D6" w:rsidRDefault="00791F9C" w:rsidP="00791F9C">
            <w:pPr>
              <w:pStyle w:val="NormalIndent"/>
              <w:jc w:val="center"/>
              <w:rPr>
                <w:rFonts w:ascii="Times New Roman" w:hAnsi="Times New Roman" w:cs="Times New Roman"/>
                <w:bCs/>
                <w:sz w:val="22"/>
                <w:szCs w:val="22"/>
              </w:rPr>
            </w:pPr>
          </w:p>
        </w:tc>
        <w:tc>
          <w:tcPr>
            <w:tcW w:w="1172" w:type="dxa"/>
          </w:tcPr>
          <w:p w14:paraId="4C3556E4" w14:textId="73A487E9" w:rsidR="00791F9C" w:rsidRPr="00A85C28" w:rsidRDefault="00A27B93" w:rsidP="00791F9C">
            <w:pPr>
              <w:pStyle w:val="acctfourfigures"/>
              <w:tabs>
                <w:tab w:val="clear" w:pos="765"/>
              </w:tabs>
              <w:spacing w:line="240" w:lineRule="atLeast"/>
              <w:ind w:left="-518" w:right="317"/>
              <w:jc w:val="right"/>
              <w:rPr>
                <w:rFonts w:cs="Times New Roman"/>
                <w:b/>
                <w:bCs/>
                <w:szCs w:val="22"/>
              </w:rPr>
            </w:pPr>
            <w:r w:rsidRPr="00A85C28">
              <w:rPr>
                <w:rFonts w:cs="Times New Roman"/>
                <w:b/>
                <w:bCs/>
                <w:szCs w:val="22"/>
              </w:rPr>
              <w:t>-</w:t>
            </w:r>
          </w:p>
        </w:tc>
        <w:tc>
          <w:tcPr>
            <w:tcW w:w="180" w:type="dxa"/>
          </w:tcPr>
          <w:p w14:paraId="35533E06" w14:textId="77777777" w:rsidR="00791F9C" w:rsidRPr="003F28D6" w:rsidRDefault="00791F9C" w:rsidP="00791F9C">
            <w:pPr>
              <w:pStyle w:val="acctfourfigures"/>
              <w:tabs>
                <w:tab w:val="clear" w:pos="765"/>
              </w:tabs>
              <w:spacing w:line="240" w:lineRule="atLeast"/>
              <w:jc w:val="right"/>
              <w:rPr>
                <w:rFonts w:cs="Times New Roman"/>
                <w:szCs w:val="22"/>
              </w:rPr>
            </w:pPr>
          </w:p>
        </w:tc>
        <w:tc>
          <w:tcPr>
            <w:tcW w:w="1178" w:type="dxa"/>
          </w:tcPr>
          <w:p w14:paraId="557F33CF" w14:textId="77777777" w:rsidR="00791F9C" w:rsidRDefault="00791F9C" w:rsidP="00791F9C">
            <w:pPr>
              <w:pStyle w:val="acctfourfigures"/>
              <w:tabs>
                <w:tab w:val="clear" w:pos="765"/>
              </w:tabs>
              <w:spacing w:line="240" w:lineRule="atLeast"/>
              <w:jc w:val="right"/>
            </w:pPr>
            <w:r>
              <w:t>5</w:t>
            </w:r>
          </w:p>
        </w:tc>
      </w:tr>
      <w:tr w:rsidR="00791F9C" w:rsidRPr="003F28D6" w14:paraId="1BCEAF4A" w14:textId="77777777" w:rsidTr="000A161B">
        <w:trPr>
          <w:cantSplit/>
        </w:trPr>
        <w:tc>
          <w:tcPr>
            <w:tcW w:w="4144" w:type="dxa"/>
            <w:gridSpan w:val="2"/>
          </w:tcPr>
          <w:p w14:paraId="1758B45F" w14:textId="77777777" w:rsidR="00791F9C" w:rsidRPr="003F28D6" w:rsidRDefault="00791F9C" w:rsidP="00791F9C">
            <w:pPr>
              <w:spacing w:line="240" w:lineRule="atLeast"/>
              <w:rPr>
                <w:rFonts w:cs="Times New Roman"/>
                <w:szCs w:val="22"/>
              </w:rPr>
            </w:pPr>
            <w:r w:rsidRPr="006D69C3">
              <w:rPr>
                <w:rFonts w:cs="Times New Roman"/>
                <w:b/>
                <w:bCs/>
                <w:szCs w:val="22"/>
              </w:rPr>
              <w:t>Total</w:t>
            </w:r>
          </w:p>
        </w:tc>
        <w:tc>
          <w:tcPr>
            <w:tcW w:w="1267" w:type="dxa"/>
            <w:tcBorders>
              <w:top w:val="single" w:sz="4" w:space="0" w:color="auto"/>
              <w:bottom w:val="double" w:sz="4" w:space="0" w:color="auto"/>
            </w:tcBorders>
          </w:tcPr>
          <w:p w14:paraId="410C606D" w14:textId="2F751AD4" w:rsidR="00791F9C" w:rsidRPr="00E84829" w:rsidRDefault="00A9667B" w:rsidP="00791F9C">
            <w:pPr>
              <w:pStyle w:val="acctfourfigures"/>
              <w:tabs>
                <w:tab w:val="clear" w:pos="765"/>
                <w:tab w:val="decimal" w:pos="1092"/>
              </w:tabs>
              <w:spacing w:line="240" w:lineRule="atLeast"/>
              <w:rPr>
                <w:rFonts w:cs="Times New Roman"/>
                <w:b/>
                <w:bCs/>
                <w:szCs w:val="22"/>
              </w:rPr>
            </w:pPr>
            <w:r>
              <w:rPr>
                <w:rFonts w:cs="Times New Roman"/>
                <w:b/>
                <w:bCs/>
                <w:szCs w:val="22"/>
              </w:rPr>
              <w:t>178</w:t>
            </w:r>
          </w:p>
        </w:tc>
        <w:tc>
          <w:tcPr>
            <w:tcW w:w="180" w:type="dxa"/>
          </w:tcPr>
          <w:p w14:paraId="12DC0D1E" w14:textId="77777777" w:rsidR="00791F9C" w:rsidRPr="00E84829" w:rsidRDefault="00791F9C" w:rsidP="00791F9C">
            <w:pPr>
              <w:pStyle w:val="acctfourfigures"/>
              <w:tabs>
                <w:tab w:val="clear" w:pos="765"/>
              </w:tabs>
              <w:spacing w:line="240" w:lineRule="atLeast"/>
              <w:jc w:val="center"/>
              <w:rPr>
                <w:rFonts w:cs="Times New Roman"/>
                <w:b/>
                <w:bCs/>
                <w:szCs w:val="22"/>
              </w:rPr>
            </w:pPr>
          </w:p>
        </w:tc>
        <w:tc>
          <w:tcPr>
            <w:tcW w:w="1159" w:type="dxa"/>
            <w:tcBorders>
              <w:top w:val="single" w:sz="4" w:space="0" w:color="auto"/>
              <w:bottom w:val="double" w:sz="4" w:space="0" w:color="auto"/>
            </w:tcBorders>
          </w:tcPr>
          <w:p w14:paraId="1EEFF15F" w14:textId="77777777" w:rsidR="00791F9C" w:rsidRPr="00E84829" w:rsidRDefault="00791F9C" w:rsidP="00791F9C">
            <w:pPr>
              <w:pStyle w:val="acctfourfigures"/>
              <w:tabs>
                <w:tab w:val="clear" w:pos="765"/>
                <w:tab w:val="decimal" w:pos="1002"/>
              </w:tabs>
              <w:spacing w:line="240" w:lineRule="atLeast"/>
              <w:rPr>
                <w:rFonts w:cs="Times New Roman"/>
                <w:b/>
                <w:bCs/>
                <w:szCs w:val="22"/>
              </w:rPr>
            </w:pPr>
            <w:r>
              <w:rPr>
                <w:b/>
                <w:bCs/>
              </w:rPr>
              <w:t>334</w:t>
            </w:r>
          </w:p>
        </w:tc>
        <w:tc>
          <w:tcPr>
            <w:tcW w:w="181" w:type="dxa"/>
          </w:tcPr>
          <w:p w14:paraId="760B8933" w14:textId="77777777" w:rsidR="00791F9C" w:rsidRPr="00E25171" w:rsidRDefault="00791F9C" w:rsidP="00791F9C">
            <w:pPr>
              <w:pStyle w:val="NormalIndent"/>
              <w:jc w:val="right"/>
              <w:rPr>
                <w:rFonts w:ascii="Times New Roman" w:hAnsi="Times New Roman"/>
                <w:b/>
                <w:bCs/>
                <w:sz w:val="22"/>
                <w:szCs w:val="20"/>
                <w:lang w:val="en-GB" w:bidi="ar-SA"/>
              </w:rPr>
            </w:pPr>
          </w:p>
        </w:tc>
        <w:tc>
          <w:tcPr>
            <w:tcW w:w="1172" w:type="dxa"/>
            <w:tcBorders>
              <w:top w:val="single" w:sz="4" w:space="0" w:color="auto"/>
              <w:bottom w:val="double" w:sz="4" w:space="0" w:color="auto"/>
            </w:tcBorders>
          </w:tcPr>
          <w:p w14:paraId="339B5281" w14:textId="2637E7DD" w:rsidR="00791F9C" w:rsidRPr="00C55637" w:rsidRDefault="00A16DAF" w:rsidP="00791F9C">
            <w:pPr>
              <w:pStyle w:val="acctfourfigures"/>
              <w:tabs>
                <w:tab w:val="clear" w:pos="765"/>
              </w:tabs>
              <w:spacing w:line="240" w:lineRule="atLeast"/>
              <w:jc w:val="right"/>
              <w:rPr>
                <w:b/>
                <w:bCs/>
              </w:rPr>
            </w:pPr>
            <w:r>
              <w:rPr>
                <w:b/>
                <w:bCs/>
              </w:rPr>
              <w:t>1,1</w:t>
            </w:r>
            <w:r w:rsidR="00A27B93">
              <w:rPr>
                <w:b/>
                <w:bCs/>
              </w:rPr>
              <w:t>64</w:t>
            </w:r>
          </w:p>
        </w:tc>
        <w:tc>
          <w:tcPr>
            <w:tcW w:w="180" w:type="dxa"/>
          </w:tcPr>
          <w:p w14:paraId="68B8E4C5" w14:textId="77777777" w:rsidR="00791F9C" w:rsidRPr="00E25171" w:rsidRDefault="00791F9C" w:rsidP="00791F9C">
            <w:pPr>
              <w:pStyle w:val="acctfourfigures"/>
              <w:tabs>
                <w:tab w:val="clear" w:pos="765"/>
              </w:tabs>
              <w:spacing w:line="240" w:lineRule="atLeast"/>
              <w:jc w:val="right"/>
              <w:rPr>
                <w:b/>
                <w:bCs/>
              </w:rPr>
            </w:pPr>
          </w:p>
        </w:tc>
        <w:tc>
          <w:tcPr>
            <w:tcW w:w="1178" w:type="dxa"/>
            <w:tcBorders>
              <w:top w:val="single" w:sz="4" w:space="0" w:color="auto"/>
              <w:bottom w:val="double" w:sz="4" w:space="0" w:color="auto"/>
            </w:tcBorders>
          </w:tcPr>
          <w:p w14:paraId="182D4577" w14:textId="77777777" w:rsidR="00791F9C" w:rsidRPr="00C55637" w:rsidRDefault="00791F9C" w:rsidP="00791F9C">
            <w:pPr>
              <w:pStyle w:val="acctfourfigures"/>
              <w:tabs>
                <w:tab w:val="clear" w:pos="765"/>
              </w:tabs>
              <w:spacing w:line="240" w:lineRule="atLeast"/>
              <w:jc w:val="right"/>
              <w:rPr>
                <w:rFonts w:cs="Times New Roman"/>
                <w:b/>
                <w:bCs/>
                <w:szCs w:val="22"/>
              </w:rPr>
            </w:pPr>
            <w:r>
              <w:rPr>
                <w:b/>
                <w:bCs/>
              </w:rPr>
              <w:t>86</w:t>
            </w:r>
          </w:p>
        </w:tc>
      </w:tr>
      <w:tr w:rsidR="00791F9C" w:rsidRPr="003F28D6" w14:paraId="359272A0" w14:textId="77777777" w:rsidTr="000A161B">
        <w:trPr>
          <w:cantSplit/>
        </w:trPr>
        <w:tc>
          <w:tcPr>
            <w:tcW w:w="4144" w:type="dxa"/>
            <w:gridSpan w:val="2"/>
            <w:shd w:val="clear" w:color="auto" w:fill="FFFFFF"/>
          </w:tcPr>
          <w:p w14:paraId="6327612E" w14:textId="77777777" w:rsidR="00791F9C" w:rsidRPr="003F28D6" w:rsidRDefault="00791F9C" w:rsidP="00791F9C">
            <w:pPr>
              <w:spacing w:line="240" w:lineRule="atLeast"/>
              <w:rPr>
                <w:rFonts w:cs="Times New Roman"/>
                <w:b/>
                <w:bCs/>
                <w:i/>
                <w:iCs/>
                <w:szCs w:val="22"/>
              </w:rPr>
            </w:pPr>
          </w:p>
        </w:tc>
        <w:tc>
          <w:tcPr>
            <w:tcW w:w="2606" w:type="dxa"/>
            <w:gridSpan w:val="3"/>
          </w:tcPr>
          <w:p w14:paraId="78C7FD7F" w14:textId="77777777" w:rsidR="00791F9C" w:rsidRPr="003F28D6" w:rsidRDefault="00791F9C" w:rsidP="00791F9C">
            <w:pPr>
              <w:pStyle w:val="acctmergecolhdg"/>
              <w:spacing w:line="240" w:lineRule="atLeast"/>
              <w:rPr>
                <w:rFonts w:cs="Times New Roman"/>
                <w:szCs w:val="22"/>
              </w:rPr>
            </w:pPr>
          </w:p>
        </w:tc>
        <w:tc>
          <w:tcPr>
            <w:tcW w:w="181" w:type="dxa"/>
          </w:tcPr>
          <w:p w14:paraId="2B54DE89" w14:textId="77777777" w:rsidR="00791F9C" w:rsidRPr="003F28D6" w:rsidRDefault="00791F9C" w:rsidP="00791F9C">
            <w:pPr>
              <w:pStyle w:val="acctmergecolhdg"/>
              <w:spacing w:line="240" w:lineRule="atLeast"/>
              <w:rPr>
                <w:rFonts w:cs="Times New Roman"/>
                <w:szCs w:val="22"/>
              </w:rPr>
            </w:pPr>
          </w:p>
        </w:tc>
        <w:tc>
          <w:tcPr>
            <w:tcW w:w="2530" w:type="dxa"/>
            <w:gridSpan w:val="3"/>
          </w:tcPr>
          <w:p w14:paraId="71E9E8BC" w14:textId="77777777" w:rsidR="00791F9C" w:rsidRPr="003F28D6" w:rsidRDefault="00791F9C" w:rsidP="00791F9C">
            <w:pPr>
              <w:pStyle w:val="acctmergecolhdg"/>
              <w:spacing w:line="240" w:lineRule="atLeast"/>
              <w:rPr>
                <w:rFonts w:cs="Times New Roman"/>
                <w:szCs w:val="22"/>
              </w:rPr>
            </w:pPr>
          </w:p>
        </w:tc>
      </w:tr>
      <w:tr w:rsidR="00791F9C" w:rsidRPr="00B37F12" w14:paraId="5CA680D0" w14:textId="77777777" w:rsidTr="000A161B">
        <w:tblPrEx>
          <w:tblCellMar>
            <w:left w:w="108" w:type="dxa"/>
            <w:right w:w="108" w:type="dxa"/>
          </w:tblCellMar>
        </w:tblPrEx>
        <w:trPr>
          <w:gridBefore w:val="1"/>
          <w:wBefore w:w="13" w:type="dxa"/>
        </w:trPr>
        <w:tc>
          <w:tcPr>
            <w:tcW w:w="4131" w:type="dxa"/>
          </w:tcPr>
          <w:p w14:paraId="4E44478E" w14:textId="77777777" w:rsidR="00791F9C" w:rsidRPr="00812DDA" w:rsidRDefault="00791F9C" w:rsidP="00791F9C">
            <w:pPr>
              <w:pStyle w:val="BodyText"/>
              <w:spacing w:after="0"/>
              <w:ind w:right="-138"/>
              <w:jc w:val="both"/>
              <w:rPr>
                <w:b/>
                <w:bCs/>
                <w:szCs w:val="22"/>
              </w:rPr>
            </w:pPr>
            <w:r w:rsidRPr="004279A0">
              <w:rPr>
                <w:rFonts w:cs="Times New Roman"/>
                <w:b/>
                <w:bCs/>
                <w:i/>
                <w:iCs/>
                <w:szCs w:val="22"/>
              </w:rPr>
              <w:t>Lease liabilities</w:t>
            </w:r>
          </w:p>
        </w:tc>
        <w:tc>
          <w:tcPr>
            <w:tcW w:w="5317" w:type="dxa"/>
            <w:gridSpan w:val="7"/>
          </w:tcPr>
          <w:p w14:paraId="2C79EDDA" w14:textId="77777777" w:rsidR="00791F9C" w:rsidRPr="00812DDA" w:rsidRDefault="00791F9C" w:rsidP="00791F9C">
            <w:pPr>
              <w:pStyle w:val="BodyText"/>
              <w:spacing w:after="0"/>
              <w:ind w:left="-108" w:right="-110"/>
              <w:jc w:val="center"/>
              <w:rPr>
                <w:i/>
                <w:iCs/>
                <w:szCs w:val="22"/>
              </w:rPr>
            </w:pPr>
          </w:p>
        </w:tc>
      </w:tr>
      <w:tr w:rsidR="00791F9C" w:rsidRPr="003F28D6" w14:paraId="12EEC48E" w14:textId="77777777" w:rsidTr="000A161B">
        <w:trPr>
          <w:cantSplit/>
        </w:trPr>
        <w:tc>
          <w:tcPr>
            <w:tcW w:w="4144" w:type="dxa"/>
            <w:gridSpan w:val="2"/>
          </w:tcPr>
          <w:p w14:paraId="7AA88360" w14:textId="77777777" w:rsidR="00791F9C" w:rsidRPr="003F28D6" w:rsidRDefault="00791F9C" w:rsidP="00791F9C">
            <w:pPr>
              <w:spacing w:line="240" w:lineRule="atLeast"/>
              <w:rPr>
                <w:rFonts w:cs="Times New Roman"/>
                <w:szCs w:val="22"/>
              </w:rPr>
            </w:pPr>
            <w:r w:rsidRPr="003F28D6">
              <w:rPr>
                <w:rFonts w:cs="Times New Roman"/>
                <w:szCs w:val="22"/>
              </w:rPr>
              <w:t>Subsidiar</w:t>
            </w:r>
            <w:r>
              <w:rPr>
                <w:rFonts w:cs="Times New Roman"/>
                <w:szCs w:val="22"/>
              </w:rPr>
              <w:t>y</w:t>
            </w:r>
          </w:p>
        </w:tc>
        <w:tc>
          <w:tcPr>
            <w:tcW w:w="1267" w:type="dxa"/>
          </w:tcPr>
          <w:p w14:paraId="2DC4F595" w14:textId="1C4471D3" w:rsidR="00791F9C" w:rsidRPr="00A85C28" w:rsidRDefault="00A27B93" w:rsidP="00791F9C">
            <w:pPr>
              <w:pStyle w:val="acctfourfigures"/>
              <w:tabs>
                <w:tab w:val="clear" w:pos="765"/>
                <w:tab w:val="decimal" w:pos="767"/>
              </w:tabs>
              <w:spacing w:line="240" w:lineRule="atLeast"/>
              <w:rPr>
                <w:rFonts w:cs="Times New Roman"/>
                <w:b/>
                <w:bCs/>
                <w:szCs w:val="22"/>
              </w:rPr>
            </w:pPr>
            <w:r w:rsidRPr="00A85C28">
              <w:rPr>
                <w:rFonts w:cs="Times New Roman"/>
                <w:b/>
                <w:bCs/>
                <w:szCs w:val="22"/>
              </w:rPr>
              <w:t>-</w:t>
            </w:r>
          </w:p>
        </w:tc>
        <w:tc>
          <w:tcPr>
            <w:tcW w:w="180" w:type="dxa"/>
          </w:tcPr>
          <w:p w14:paraId="780E2AC5" w14:textId="77777777" w:rsidR="00791F9C" w:rsidRPr="00A85C28" w:rsidRDefault="00791F9C" w:rsidP="00791F9C">
            <w:pPr>
              <w:pStyle w:val="acctfourfigures"/>
              <w:tabs>
                <w:tab w:val="clear" w:pos="765"/>
              </w:tabs>
              <w:spacing w:line="240" w:lineRule="atLeast"/>
              <w:jc w:val="center"/>
              <w:rPr>
                <w:rFonts w:cs="Times New Roman"/>
                <w:b/>
                <w:bCs/>
                <w:szCs w:val="22"/>
              </w:rPr>
            </w:pPr>
          </w:p>
        </w:tc>
        <w:tc>
          <w:tcPr>
            <w:tcW w:w="1159" w:type="dxa"/>
          </w:tcPr>
          <w:p w14:paraId="528BB902" w14:textId="77777777" w:rsidR="00791F9C" w:rsidRPr="00A85C28" w:rsidRDefault="00791F9C" w:rsidP="00791F9C">
            <w:pPr>
              <w:pStyle w:val="acctfourfigures"/>
              <w:tabs>
                <w:tab w:val="clear" w:pos="765"/>
                <w:tab w:val="decimal" w:pos="675"/>
              </w:tabs>
              <w:spacing w:line="240" w:lineRule="atLeast"/>
              <w:rPr>
                <w:rFonts w:cs="Times New Roman"/>
                <w:b/>
                <w:bCs/>
                <w:szCs w:val="22"/>
              </w:rPr>
            </w:pPr>
            <w:r w:rsidRPr="00A85C28">
              <w:rPr>
                <w:b/>
                <w:bCs/>
              </w:rPr>
              <w:t>-</w:t>
            </w:r>
          </w:p>
        </w:tc>
        <w:tc>
          <w:tcPr>
            <w:tcW w:w="181" w:type="dxa"/>
          </w:tcPr>
          <w:p w14:paraId="55455BDD" w14:textId="77777777" w:rsidR="00791F9C" w:rsidRPr="003F28D6" w:rsidRDefault="00791F9C" w:rsidP="00791F9C">
            <w:pPr>
              <w:pStyle w:val="NormalIndent"/>
              <w:jc w:val="center"/>
              <w:rPr>
                <w:rFonts w:ascii="Times New Roman" w:hAnsi="Times New Roman" w:cs="Times New Roman"/>
                <w:bCs/>
                <w:sz w:val="22"/>
                <w:szCs w:val="22"/>
              </w:rPr>
            </w:pPr>
          </w:p>
        </w:tc>
        <w:tc>
          <w:tcPr>
            <w:tcW w:w="1172" w:type="dxa"/>
          </w:tcPr>
          <w:p w14:paraId="60E21AD4" w14:textId="153B0640" w:rsidR="00791F9C" w:rsidRPr="00A16DAF" w:rsidRDefault="00A16DAF" w:rsidP="00791F9C">
            <w:pPr>
              <w:pStyle w:val="acctfourfigures"/>
              <w:tabs>
                <w:tab w:val="clear" w:pos="765"/>
              </w:tabs>
              <w:spacing w:line="240" w:lineRule="atLeast"/>
              <w:jc w:val="right"/>
              <w:rPr>
                <w:rFonts w:cs="Times New Roman"/>
                <w:szCs w:val="22"/>
              </w:rPr>
            </w:pPr>
            <w:r w:rsidRPr="00A16DAF">
              <w:rPr>
                <w:rFonts w:cs="Times New Roman"/>
                <w:szCs w:val="22"/>
              </w:rPr>
              <w:t>6,885</w:t>
            </w:r>
          </w:p>
        </w:tc>
        <w:tc>
          <w:tcPr>
            <w:tcW w:w="180" w:type="dxa"/>
          </w:tcPr>
          <w:p w14:paraId="5D2C2648" w14:textId="77777777" w:rsidR="00791F9C" w:rsidRPr="003F28D6" w:rsidRDefault="00791F9C" w:rsidP="00791F9C">
            <w:pPr>
              <w:pStyle w:val="acctfourfigures"/>
              <w:tabs>
                <w:tab w:val="clear" w:pos="765"/>
              </w:tabs>
              <w:spacing w:line="240" w:lineRule="atLeast"/>
              <w:jc w:val="right"/>
              <w:rPr>
                <w:rFonts w:cs="Times New Roman"/>
                <w:szCs w:val="22"/>
              </w:rPr>
            </w:pPr>
          </w:p>
        </w:tc>
        <w:tc>
          <w:tcPr>
            <w:tcW w:w="1178" w:type="dxa"/>
          </w:tcPr>
          <w:p w14:paraId="01C58E3F" w14:textId="77777777" w:rsidR="00791F9C" w:rsidRPr="001231B8" w:rsidRDefault="00791F9C" w:rsidP="00063E8C">
            <w:pPr>
              <w:pStyle w:val="acctfourfigures"/>
              <w:tabs>
                <w:tab w:val="clear" w:pos="765"/>
                <w:tab w:val="decimal" w:pos="1010"/>
              </w:tabs>
              <w:spacing w:line="240" w:lineRule="atLeast"/>
              <w:rPr>
                <w:rFonts w:cs="Times New Roman"/>
                <w:szCs w:val="22"/>
              </w:rPr>
            </w:pPr>
            <w:r>
              <w:rPr>
                <w:rFonts w:cs="Times New Roman"/>
                <w:szCs w:val="22"/>
              </w:rPr>
              <w:t>7,290</w:t>
            </w:r>
          </w:p>
        </w:tc>
      </w:tr>
      <w:tr w:rsidR="00791F9C" w:rsidRPr="00A03C56" w14:paraId="45E83ADF" w14:textId="77777777" w:rsidTr="000A161B">
        <w:trPr>
          <w:cantSplit/>
        </w:trPr>
        <w:tc>
          <w:tcPr>
            <w:tcW w:w="4144" w:type="dxa"/>
            <w:gridSpan w:val="2"/>
          </w:tcPr>
          <w:p w14:paraId="6CF741DE" w14:textId="77777777" w:rsidR="00791F9C" w:rsidRPr="003F28D6" w:rsidRDefault="00791F9C" w:rsidP="00791F9C">
            <w:pPr>
              <w:spacing w:line="240" w:lineRule="atLeast"/>
              <w:rPr>
                <w:rFonts w:cs="Times New Roman"/>
                <w:szCs w:val="22"/>
              </w:rPr>
            </w:pPr>
            <w:r w:rsidRPr="006D69C3">
              <w:rPr>
                <w:rFonts w:cs="Times New Roman"/>
                <w:b/>
                <w:bCs/>
                <w:szCs w:val="22"/>
              </w:rPr>
              <w:t>Total</w:t>
            </w:r>
          </w:p>
        </w:tc>
        <w:tc>
          <w:tcPr>
            <w:tcW w:w="1267" w:type="dxa"/>
            <w:tcBorders>
              <w:top w:val="single" w:sz="4" w:space="0" w:color="auto"/>
              <w:bottom w:val="double" w:sz="4" w:space="0" w:color="auto"/>
            </w:tcBorders>
          </w:tcPr>
          <w:p w14:paraId="64A6E106" w14:textId="08CF62A7" w:rsidR="00791F9C" w:rsidRPr="00A85C28" w:rsidRDefault="00A27B93" w:rsidP="00791F9C">
            <w:pPr>
              <w:pStyle w:val="acctfourfigures"/>
              <w:tabs>
                <w:tab w:val="clear" w:pos="765"/>
                <w:tab w:val="decimal" w:pos="767"/>
              </w:tabs>
              <w:spacing w:line="240" w:lineRule="atLeast"/>
              <w:rPr>
                <w:rFonts w:cs="Times New Roman"/>
                <w:szCs w:val="22"/>
              </w:rPr>
            </w:pPr>
            <w:r w:rsidRPr="00A85C28">
              <w:rPr>
                <w:rFonts w:cs="Times New Roman"/>
                <w:szCs w:val="22"/>
              </w:rPr>
              <w:t>-</w:t>
            </w:r>
          </w:p>
        </w:tc>
        <w:tc>
          <w:tcPr>
            <w:tcW w:w="180" w:type="dxa"/>
          </w:tcPr>
          <w:p w14:paraId="71139B49" w14:textId="77777777" w:rsidR="00791F9C" w:rsidRPr="00A85C28" w:rsidRDefault="00791F9C" w:rsidP="00791F9C">
            <w:pPr>
              <w:pStyle w:val="acctfourfigures"/>
              <w:tabs>
                <w:tab w:val="clear" w:pos="765"/>
              </w:tabs>
              <w:spacing w:line="240" w:lineRule="atLeast"/>
              <w:jc w:val="right"/>
              <w:rPr>
                <w:rFonts w:cs="Times New Roman"/>
                <w:szCs w:val="22"/>
              </w:rPr>
            </w:pPr>
          </w:p>
        </w:tc>
        <w:tc>
          <w:tcPr>
            <w:tcW w:w="1159" w:type="dxa"/>
            <w:tcBorders>
              <w:top w:val="single" w:sz="4" w:space="0" w:color="auto"/>
              <w:bottom w:val="double" w:sz="4" w:space="0" w:color="auto"/>
            </w:tcBorders>
          </w:tcPr>
          <w:p w14:paraId="1839463E" w14:textId="77777777" w:rsidR="00791F9C" w:rsidRPr="00A85C28" w:rsidRDefault="00791F9C" w:rsidP="00791F9C">
            <w:pPr>
              <w:pStyle w:val="acctfourfigures"/>
              <w:tabs>
                <w:tab w:val="clear" w:pos="765"/>
                <w:tab w:val="decimal" w:pos="675"/>
              </w:tabs>
              <w:spacing w:line="240" w:lineRule="atLeast"/>
              <w:rPr>
                <w:rFonts w:cs="Times New Roman"/>
                <w:szCs w:val="22"/>
              </w:rPr>
            </w:pPr>
            <w:r w:rsidRPr="00A85C28">
              <w:t>-</w:t>
            </w:r>
          </w:p>
        </w:tc>
        <w:tc>
          <w:tcPr>
            <w:tcW w:w="181" w:type="dxa"/>
          </w:tcPr>
          <w:p w14:paraId="684882C6" w14:textId="77777777" w:rsidR="00791F9C" w:rsidRPr="003F28D6" w:rsidRDefault="00791F9C" w:rsidP="00791F9C">
            <w:pPr>
              <w:pStyle w:val="NormalIndent"/>
              <w:jc w:val="right"/>
              <w:rPr>
                <w:rFonts w:ascii="Times New Roman" w:hAnsi="Times New Roman" w:cs="Times New Roman"/>
                <w:bCs/>
                <w:sz w:val="22"/>
                <w:szCs w:val="22"/>
              </w:rPr>
            </w:pPr>
          </w:p>
        </w:tc>
        <w:tc>
          <w:tcPr>
            <w:tcW w:w="1172" w:type="dxa"/>
            <w:tcBorders>
              <w:top w:val="single" w:sz="4" w:space="0" w:color="auto"/>
              <w:bottom w:val="double" w:sz="4" w:space="0" w:color="auto"/>
            </w:tcBorders>
          </w:tcPr>
          <w:p w14:paraId="40CDE65B" w14:textId="7B9A0E8E" w:rsidR="00791F9C" w:rsidRPr="00A16DAF" w:rsidRDefault="00A16DAF" w:rsidP="00791F9C">
            <w:pPr>
              <w:pStyle w:val="acctfourfigures"/>
              <w:tabs>
                <w:tab w:val="clear" w:pos="765"/>
              </w:tabs>
              <w:spacing w:line="240" w:lineRule="atLeast"/>
              <w:jc w:val="right"/>
              <w:rPr>
                <w:rFonts w:cs="Times New Roman"/>
                <w:b/>
                <w:bCs/>
                <w:szCs w:val="22"/>
              </w:rPr>
            </w:pPr>
            <w:r w:rsidRPr="00A16DAF">
              <w:rPr>
                <w:rFonts w:cs="Times New Roman"/>
                <w:b/>
                <w:bCs/>
                <w:szCs w:val="22"/>
              </w:rPr>
              <w:t>6,885</w:t>
            </w:r>
          </w:p>
        </w:tc>
        <w:tc>
          <w:tcPr>
            <w:tcW w:w="180" w:type="dxa"/>
          </w:tcPr>
          <w:p w14:paraId="360B17A3" w14:textId="77777777" w:rsidR="00791F9C" w:rsidRPr="00A03C56" w:rsidRDefault="00791F9C" w:rsidP="00791F9C">
            <w:pPr>
              <w:pStyle w:val="acctfourfigures"/>
              <w:tabs>
                <w:tab w:val="clear" w:pos="765"/>
              </w:tabs>
              <w:spacing w:line="240" w:lineRule="atLeast"/>
              <w:jc w:val="right"/>
              <w:rPr>
                <w:rFonts w:cs="Times New Roman"/>
                <w:b/>
                <w:bCs/>
                <w:szCs w:val="22"/>
              </w:rPr>
            </w:pPr>
          </w:p>
        </w:tc>
        <w:tc>
          <w:tcPr>
            <w:tcW w:w="1178" w:type="dxa"/>
            <w:tcBorders>
              <w:top w:val="single" w:sz="4" w:space="0" w:color="auto"/>
              <w:bottom w:val="double" w:sz="4" w:space="0" w:color="auto"/>
            </w:tcBorders>
          </w:tcPr>
          <w:p w14:paraId="6296953D" w14:textId="77777777" w:rsidR="00791F9C" w:rsidRPr="003B53CB" w:rsidRDefault="00791F9C" w:rsidP="00063E8C">
            <w:pPr>
              <w:pStyle w:val="acctfourfigures"/>
              <w:tabs>
                <w:tab w:val="clear" w:pos="765"/>
                <w:tab w:val="decimal" w:pos="1010"/>
              </w:tabs>
              <w:spacing w:line="240" w:lineRule="atLeast"/>
              <w:rPr>
                <w:rFonts w:cs="Times New Roman"/>
                <w:b/>
                <w:bCs/>
                <w:szCs w:val="22"/>
              </w:rPr>
            </w:pPr>
            <w:r>
              <w:rPr>
                <w:rFonts w:cs="Times New Roman"/>
                <w:b/>
                <w:bCs/>
                <w:szCs w:val="22"/>
              </w:rPr>
              <w:t>7,290</w:t>
            </w:r>
          </w:p>
        </w:tc>
      </w:tr>
    </w:tbl>
    <w:p w14:paraId="142DF4BC" w14:textId="42128B7E" w:rsidR="00063E8C" w:rsidRDefault="00063E8C" w:rsidP="00BA225C">
      <w:pPr>
        <w:spacing w:line="240" w:lineRule="atLeast"/>
        <w:ind w:left="540"/>
        <w:jc w:val="thaiDistribute"/>
        <w:rPr>
          <w:rFonts w:cs="Times New Roman"/>
          <w:b/>
          <w:bCs/>
          <w:i/>
          <w:iCs/>
          <w:szCs w:val="22"/>
          <w:lang w:val="en-US"/>
        </w:rPr>
      </w:pPr>
    </w:p>
    <w:tbl>
      <w:tblPr>
        <w:tblW w:w="9466" w:type="dxa"/>
        <w:tblInd w:w="529" w:type="dxa"/>
        <w:tblLayout w:type="fixed"/>
        <w:tblLook w:val="0000" w:firstRow="0" w:lastRow="0" w:firstColumn="0" w:lastColumn="0" w:noHBand="0" w:noVBand="0"/>
      </w:tblPr>
      <w:tblGrid>
        <w:gridCol w:w="4147"/>
        <w:gridCol w:w="1269"/>
        <w:gridCol w:w="243"/>
        <w:gridCol w:w="1096"/>
        <w:gridCol w:w="236"/>
        <w:gridCol w:w="1119"/>
        <w:gridCol w:w="258"/>
        <w:gridCol w:w="1098"/>
      </w:tblGrid>
      <w:tr w:rsidR="00791F9C" w:rsidRPr="00812DDA" w14:paraId="66DD267B" w14:textId="77777777" w:rsidTr="000A161B">
        <w:tc>
          <w:tcPr>
            <w:tcW w:w="4147" w:type="dxa"/>
          </w:tcPr>
          <w:p w14:paraId="4C67F15A" w14:textId="700A9A28" w:rsidR="00791F9C" w:rsidRPr="00812DDA" w:rsidRDefault="00791F9C" w:rsidP="00791F9C">
            <w:pPr>
              <w:pStyle w:val="BodyText"/>
              <w:spacing w:after="0"/>
              <w:ind w:right="-138"/>
              <w:jc w:val="both"/>
              <w:rPr>
                <w:b/>
                <w:bCs/>
                <w:szCs w:val="22"/>
              </w:rPr>
            </w:pPr>
            <w:r>
              <w:rPr>
                <w:rFonts w:cs="Times New Roman"/>
                <w:b/>
                <w:bCs/>
                <w:i/>
                <w:iCs/>
                <w:szCs w:val="22"/>
              </w:rPr>
              <w:t>C</w:t>
            </w:r>
            <w:r w:rsidRPr="00A61B27">
              <w:rPr>
                <w:rFonts w:cs="Times New Roman"/>
                <w:b/>
                <w:bCs/>
                <w:i/>
                <w:iCs/>
                <w:szCs w:val="22"/>
              </w:rPr>
              <w:t>ommitment</w:t>
            </w:r>
            <w:r>
              <w:rPr>
                <w:rFonts w:cs="Times New Roman"/>
                <w:b/>
                <w:bCs/>
                <w:i/>
                <w:iCs/>
                <w:szCs w:val="22"/>
              </w:rPr>
              <w:t>s – related parties</w:t>
            </w:r>
          </w:p>
        </w:tc>
        <w:tc>
          <w:tcPr>
            <w:tcW w:w="5314" w:type="dxa"/>
            <w:gridSpan w:val="7"/>
          </w:tcPr>
          <w:p w14:paraId="4AA2E94E" w14:textId="77777777" w:rsidR="00791F9C" w:rsidRPr="00812DDA" w:rsidRDefault="00791F9C" w:rsidP="00791F9C">
            <w:pPr>
              <w:pStyle w:val="BodyText"/>
              <w:spacing w:after="0"/>
              <w:ind w:left="-108" w:right="-110"/>
              <w:jc w:val="center"/>
              <w:rPr>
                <w:i/>
                <w:iCs/>
                <w:szCs w:val="22"/>
              </w:rPr>
            </w:pPr>
          </w:p>
        </w:tc>
      </w:tr>
      <w:tr w:rsidR="00791F9C" w:rsidRPr="00812DDA" w14:paraId="7071A4C0" w14:textId="77777777" w:rsidTr="000A161B">
        <w:tc>
          <w:tcPr>
            <w:tcW w:w="4147" w:type="dxa"/>
          </w:tcPr>
          <w:p w14:paraId="655663AD" w14:textId="77777777" w:rsidR="00791F9C" w:rsidRDefault="00791F9C" w:rsidP="00791F9C">
            <w:pPr>
              <w:pStyle w:val="BodyText"/>
              <w:spacing w:after="0"/>
              <w:ind w:right="-138"/>
              <w:jc w:val="both"/>
              <w:rPr>
                <w:rFonts w:cs="Times New Roman"/>
                <w:b/>
                <w:bCs/>
                <w:i/>
                <w:iCs/>
                <w:szCs w:val="22"/>
              </w:rPr>
            </w:pPr>
          </w:p>
        </w:tc>
        <w:tc>
          <w:tcPr>
            <w:tcW w:w="5314" w:type="dxa"/>
            <w:gridSpan w:val="7"/>
          </w:tcPr>
          <w:p w14:paraId="3E3ACA5A" w14:textId="77777777" w:rsidR="00791F9C" w:rsidRPr="00812DDA" w:rsidRDefault="00791F9C" w:rsidP="00791F9C">
            <w:pPr>
              <w:pStyle w:val="BodyText"/>
              <w:spacing w:after="0"/>
              <w:ind w:left="-108" w:right="-110"/>
              <w:jc w:val="center"/>
              <w:rPr>
                <w:i/>
                <w:iCs/>
                <w:szCs w:val="22"/>
              </w:rPr>
            </w:pPr>
          </w:p>
        </w:tc>
      </w:tr>
      <w:tr w:rsidR="00791F9C" w14:paraId="220269B1" w14:textId="77777777" w:rsidTr="000A161B">
        <w:tc>
          <w:tcPr>
            <w:tcW w:w="4147" w:type="dxa"/>
          </w:tcPr>
          <w:p w14:paraId="4D1A3205" w14:textId="77777777" w:rsidR="00791F9C" w:rsidRPr="0098176F" w:rsidRDefault="00791F9C" w:rsidP="00791F9C">
            <w:pPr>
              <w:pStyle w:val="BodyText"/>
              <w:spacing w:after="0"/>
              <w:ind w:right="-138"/>
              <w:jc w:val="both"/>
              <w:rPr>
                <w:b/>
                <w:bCs/>
                <w:lang w:val="en-US"/>
              </w:rPr>
            </w:pPr>
            <w:r w:rsidRPr="0098176F">
              <w:rPr>
                <w:b/>
                <w:bCs/>
                <w:i/>
                <w:iCs/>
                <w:szCs w:val="22"/>
              </w:rPr>
              <w:t>Commitment under service agreements</w:t>
            </w:r>
          </w:p>
        </w:tc>
        <w:tc>
          <w:tcPr>
            <w:tcW w:w="1269" w:type="dxa"/>
          </w:tcPr>
          <w:p w14:paraId="00FDD4E5" w14:textId="77777777" w:rsidR="00791F9C" w:rsidRPr="00B37F12" w:rsidRDefault="00791F9C" w:rsidP="00791F9C">
            <w:pPr>
              <w:pStyle w:val="acctfourfigures"/>
              <w:tabs>
                <w:tab w:val="clear" w:pos="765"/>
                <w:tab w:val="decimal" w:pos="702"/>
                <w:tab w:val="decimal" w:pos="957"/>
              </w:tabs>
              <w:spacing w:line="240" w:lineRule="atLeast"/>
              <w:jc w:val="both"/>
              <w:rPr>
                <w:szCs w:val="22"/>
              </w:rPr>
            </w:pPr>
          </w:p>
        </w:tc>
        <w:tc>
          <w:tcPr>
            <w:tcW w:w="243" w:type="dxa"/>
          </w:tcPr>
          <w:p w14:paraId="24DCF7F6" w14:textId="77777777" w:rsidR="00791F9C" w:rsidRPr="00B37F12" w:rsidRDefault="00791F9C" w:rsidP="00791F9C">
            <w:pPr>
              <w:pStyle w:val="acctfourfigures"/>
              <w:tabs>
                <w:tab w:val="clear" w:pos="765"/>
                <w:tab w:val="decimal" w:pos="957"/>
              </w:tabs>
              <w:spacing w:line="240" w:lineRule="atLeast"/>
              <w:ind w:left="-108" w:right="-110"/>
              <w:jc w:val="both"/>
              <w:rPr>
                <w:szCs w:val="22"/>
              </w:rPr>
            </w:pPr>
          </w:p>
        </w:tc>
        <w:tc>
          <w:tcPr>
            <w:tcW w:w="1096" w:type="dxa"/>
          </w:tcPr>
          <w:p w14:paraId="4C2156A2" w14:textId="77777777" w:rsidR="00791F9C" w:rsidRPr="00B37F12" w:rsidRDefault="00791F9C" w:rsidP="00791F9C">
            <w:pPr>
              <w:pStyle w:val="acctfourfigures"/>
              <w:tabs>
                <w:tab w:val="clear" w:pos="765"/>
                <w:tab w:val="decimal" w:pos="372"/>
                <w:tab w:val="decimal" w:pos="957"/>
              </w:tabs>
              <w:spacing w:line="240" w:lineRule="atLeast"/>
              <w:ind w:left="-76" w:right="-79"/>
              <w:jc w:val="center"/>
              <w:rPr>
                <w:szCs w:val="22"/>
              </w:rPr>
            </w:pPr>
          </w:p>
        </w:tc>
        <w:tc>
          <w:tcPr>
            <w:tcW w:w="236" w:type="dxa"/>
          </w:tcPr>
          <w:p w14:paraId="36056805" w14:textId="77777777" w:rsidR="00791F9C" w:rsidRPr="00B37F12" w:rsidRDefault="00791F9C" w:rsidP="00791F9C">
            <w:pPr>
              <w:pStyle w:val="acctfourfigures"/>
              <w:tabs>
                <w:tab w:val="clear" w:pos="765"/>
                <w:tab w:val="decimal" w:pos="957"/>
              </w:tabs>
              <w:spacing w:line="240" w:lineRule="atLeast"/>
              <w:ind w:left="-76" w:right="-79"/>
              <w:jc w:val="both"/>
              <w:rPr>
                <w:szCs w:val="22"/>
              </w:rPr>
            </w:pPr>
          </w:p>
        </w:tc>
        <w:tc>
          <w:tcPr>
            <w:tcW w:w="1119" w:type="dxa"/>
          </w:tcPr>
          <w:p w14:paraId="08745DD6" w14:textId="77777777" w:rsidR="00791F9C" w:rsidRPr="00B37F12" w:rsidRDefault="00791F9C" w:rsidP="00791F9C">
            <w:pPr>
              <w:pStyle w:val="acctfourfigures"/>
              <w:tabs>
                <w:tab w:val="clear" w:pos="765"/>
                <w:tab w:val="decimal" w:pos="612"/>
              </w:tabs>
              <w:spacing w:line="240" w:lineRule="atLeast"/>
              <w:ind w:left="-76" w:right="91"/>
              <w:jc w:val="right"/>
              <w:rPr>
                <w:szCs w:val="22"/>
              </w:rPr>
            </w:pPr>
          </w:p>
        </w:tc>
        <w:tc>
          <w:tcPr>
            <w:tcW w:w="258" w:type="dxa"/>
          </w:tcPr>
          <w:p w14:paraId="7340A24C" w14:textId="77777777" w:rsidR="00791F9C" w:rsidRPr="00B37F12" w:rsidRDefault="00791F9C" w:rsidP="00791F9C">
            <w:pPr>
              <w:pStyle w:val="acctfourfigures"/>
              <w:tabs>
                <w:tab w:val="clear" w:pos="765"/>
                <w:tab w:val="decimal" w:pos="957"/>
              </w:tabs>
              <w:spacing w:line="240" w:lineRule="atLeast"/>
              <w:ind w:left="-76" w:right="-79"/>
              <w:jc w:val="both"/>
              <w:rPr>
                <w:szCs w:val="22"/>
              </w:rPr>
            </w:pPr>
          </w:p>
        </w:tc>
        <w:tc>
          <w:tcPr>
            <w:tcW w:w="1098" w:type="dxa"/>
          </w:tcPr>
          <w:p w14:paraId="119F295C" w14:textId="77777777" w:rsidR="00791F9C" w:rsidRDefault="00791F9C" w:rsidP="00791F9C">
            <w:pPr>
              <w:pStyle w:val="acctfourfigures"/>
              <w:tabs>
                <w:tab w:val="clear" w:pos="765"/>
                <w:tab w:val="decimal" w:pos="521"/>
              </w:tabs>
              <w:spacing w:line="240" w:lineRule="atLeast"/>
              <w:ind w:left="-76" w:right="72"/>
              <w:jc w:val="right"/>
            </w:pPr>
          </w:p>
        </w:tc>
      </w:tr>
      <w:tr w:rsidR="00791F9C" w14:paraId="0A5C2D51" w14:textId="77777777" w:rsidTr="000A161B">
        <w:tc>
          <w:tcPr>
            <w:tcW w:w="4147" w:type="dxa"/>
          </w:tcPr>
          <w:p w14:paraId="519D78C7" w14:textId="77777777" w:rsidR="00791F9C" w:rsidRPr="0060615F" w:rsidRDefault="00791F9C" w:rsidP="00791F9C">
            <w:pPr>
              <w:pStyle w:val="BodyText"/>
              <w:spacing w:after="0"/>
              <w:ind w:right="-138"/>
              <w:jc w:val="both"/>
            </w:pPr>
            <w:r w:rsidRPr="00445CA9">
              <w:rPr>
                <w:szCs w:val="22"/>
                <w:lang w:val="en-US" w:bidi="th-TH"/>
              </w:rPr>
              <w:t>Within one year</w:t>
            </w:r>
          </w:p>
        </w:tc>
        <w:tc>
          <w:tcPr>
            <w:tcW w:w="1269" w:type="dxa"/>
            <w:tcBorders>
              <w:bottom w:val="double" w:sz="4" w:space="0" w:color="auto"/>
            </w:tcBorders>
          </w:tcPr>
          <w:p w14:paraId="212F3D17" w14:textId="4A5CFBD1" w:rsidR="00791F9C" w:rsidRPr="00B37F12" w:rsidRDefault="00CA28F7" w:rsidP="00791F9C">
            <w:pPr>
              <w:pStyle w:val="acctfourfigures"/>
              <w:tabs>
                <w:tab w:val="clear" w:pos="765"/>
                <w:tab w:val="decimal" w:pos="702"/>
              </w:tabs>
              <w:spacing w:line="240" w:lineRule="atLeast"/>
              <w:rPr>
                <w:szCs w:val="22"/>
              </w:rPr>
            </w:pPr>
            <w:r>
              <w:rPr>
                <w:szCs w:val="22"/>
              </w:rPr>
              <w:t>-</w:t>
            </w:r>
          </w:p>
        </w:tc>
        <w:tc>
          <w:tcPr>
            <w:tcW w:w="243" w:type="dxa"/>
          </w:tcPr>
          <w:p w14:paraId="2C476A2E" w14:textId="77777777" w:rsidR="00791F9C" w:rsidRPr="00B37F12" w:rsidRDefault="00791F9C" w:rsidP="00791F9C">
            <w:pPr>
              <w:pStyle w:val="acctfourfigures"/>
              <w:tabs>
                <w:tab w:val="clear" w:pos="765"/>
                <w:tab w:val="decimal" w:pos="957"/>
              </w:tabs>
              <w:spacing w:line="240" w:lineRule="atLeast"/>
              <w:ind w:left="-108" w:right="-110"/>
              <w:jc w:val="both"/>
              <w:rPr>
                <w:szCs w:val="22"/>
              </w:rPr>
            </w:pPr>
          </w:p>
        </w:tc>
        <w:tc>
          <w:tcPr>
            <w:tcW w:w="1096" w:type="dxa"/>
            <w:tcBorders>
              <w:bottom w:val="double" w:sz="4" w:space="0" w:color="auto"/>
            </w:tcBorders>
          </w:tcPr>
          <w:p w14:paraId="4AC143D9" w14:textId="77777777" w:rsidR="00791F9C" w:rsidRPr="00B37F12" w:rsidRDefault="00791F9C" w:rsidP="00791F9C">
            <w:pPr>
              <w:pStyle w:val="acctfourfigures"/>
              <w:tabs>
                <w:tab w:val="clear" w:pos="765"/>
                <w:tab w:val="decimal" w:pos="372"/>
              </w:tabs>
              <w:spacing w:line="240" w:lineRule="atLeast"/>
              <w:jc w:val="center"/>
              <w:rPr>
                <w:szCs w:val="22"/>
              </w:rPr>
            </w:pPr>
            <w:r>
              <w:rPr>
                <w:szCs w:val="22"/>
              </w:rPr>
              <w:t>-</w:t>
            </w:r>
          </w:p>
        </w:tc>
        <w:tc>
          <w:tcPr>
            <w:tcW w:w="236" w:type="dxa"/>
          </w:tcPr>
          <w:p w14:paraId="7354AD34" w14:textId="77777777" w:rsidR="00791F9C" w:rsidRPr="00B37F12" w:rsidRDefault="00791F9C" w:rsidP="00791F9C">
            <w:pPr>
              <w:pStyle w:val="acctfourfigures"/>
              <w:tabs>
                <w:tab w:val="clear" w:pos="765"/>
                <w:tab w:val="decimal" w:pos="957"/>
              </w:tabs>
              <w:spacing w:line="240" w:lineRule="atLeast"/>
              <w:ind w:left="-76" w:right="-79"/>
              <w:jc w:val="both"/>
              <w:rPr>
                <w:szCs w:val="22"/>
              </w:rPr>
            </w:pPr>
          </w:p>
        </w:tc>
        <w:tc>
          <w:tcPr>
            <w:tcW w:w="1119" w:type="dxa"/>
            <w:tcBorders>
              <w:bottom w:val="double" w:sz="4" w:space="0" w:color="auto"/>
            </w:tcBorders>
          </w:tcPr>
          <w:p w14:paraId="128587C6" w14:textId="20B15C9B" w:rsidR="00791F9C" w:rsidRPr="00B37F12" w:rsidRDefault="00CA28F7" w:rsidP="00791F9C">
            <w:pPr>
              <w:pStyle w:val="acctfourfigures"/>
              <w:tabs>
                <w:tab w:val="clear" w:pos="765"/>
                <w:tab w:val="decimal" w:pos="612"/>
              </w:tabs>
              <w:spacing w:line="240" w:lineRule="atLeast"/>
              <w:ind w:left="-76" w:right="91"/>
              <w:jc w:val="right"/>
              <w:rPr>
                <w:szCs w:val="22"/>
              </w:rPr>
            </w:pPr>
            <w:r>
              <w:rPr>
                <w:szCs w:val="22"/>
              </w:rPr>
              <w:t>4,860</w:t>
            </w:r>
          </w:p>
        </w:tc>
        <w:tc>
          <w:tcPr>
            <w:tcW w:w="258" w:type="dxa"/>
          </w:tcPr>
          <w:p w14:paraId="27B66F5A" w14:textId="77777777" w:rsidR="00791F9C" w:rsidRPr="00B37F12" w:rsidRDefault="00791F9C" w:rsidP="00791F9C">
            <w:pPr>
              <w:pStyle w:val="acctfourfigures"/>
              <w:tabs>
                <w:tab w:val="clear" w:pos="765"/>
                <w:tab w:val="decimal" w:pos="957"/>
              </w:tabs>
              <w:spacing w:line="240" w:lineRule="atLeast"/>
              <w:ind w:left="-76" w:right="-79"/>
              <w:jc w:val="both"/>
              <w:rPr>
                <w:szCs w:val="22"/>
              </w:rPr>
            </w:pPr>
          </w:p>
        </w:tc>
        <w:tc>
          <w:tcPr>
            <w:tcW w:w="1098" w:type="dxa"/>
            <w:tcBorders>
              <w:bottom w:val="double" w:sz="4" w:space="0" w:color="auto"/>
            </w:tcBorders>
          </w:tcPr>
          <w:p w14:paraId="1CDAA0EC" w14:textId="77777777" w:rsidR="00791F9C" w:rsidRDefault="00791F9C" w:rsidP="00791F9C">
            <w:pPr>
              <w:pStyle w:val="acctfourfigures"/>
              <w:tabs>
                <w:tab w:val="clear" w:pos="765"/>
                <w:tab w:val="decimal" w:pos="521"/>
              </w:tabs>
              <w:spacing w:line="240" w:lineRule="atLeast"/>
              <w:ind w:left="-76" w:right="72"/>
              <w:jc w:val="right"/>
            </w:pPr>
            <w:r>
              <w:t>1,620</w:t>
            </w:r>
          </w:p>
        </w:tc>
      </w:tr>
    </w:tbl>
    <w:p w14:paraId="0D433D04" w14:textId="77777777" w:rsidR="00BA225C" w:rsidRPr="005C509B" w:rsidRDefault="00BA225C" w:rsidP="00BA225C">
      <w:pPr>
        <w:spacing w:line="240" w:lineRule="auto"/>
        <w:rPr>
          <w:rFonts w:cs="Times New Roman"/>
          <w:b/>
          <w:bCs/>
          <w:i/>
          <w:iCs/>
          <w:sz w:val="18"/>
          <w:szCs w:val="18"/>
          <w:lang w:val="en-US"/>
        </w:rPr>
      </w:pPr>
    </w:p>
    <w:p w14:paraId="67888BF5" w14:textId="77777777" w:rsidR="00BA225C" w:rsidRDefault="00BA225C" w:rsidP="00BC2C26">
      <w:pPr>
        <w:spacing w:line="240" w:lineRule="atLeast"/>
        <w:ind w:left="630"/>
        <w:jc w:val="thaiDistribute"/>
        <w:rPr>
          <w:rFonts w:cs="Times New Roman"/>
          <w:b/>
          <w:bCs/>
          <w:i/>
          <w:iCs/>
          <w:szCs w:val="22"/>
          <w:lang w:val="en-US"/>
        </w:rPr>
      </w:pPr>
      <w:r w:rsidRPr="00E66746">
        <w:rPr>
          <w:rFonts w:cs="Times New Roman"/>
          <w:b/>
          <w:bCs/>
          <w:i/>
          <w:iCs/>
          <w:szCs w:val="22"/>
          <w:lang w:val="en-US"/>
        </w:rPr>
        <w:t>Significant agreements with related</w:t>
      </w:r>
      <w:r>
        <w:rPr>
          <w:rFonts w:cs="Times New Roman"/>
          <w:b/>
          <w:bCs/>
          <w:i/>
          <w:iCs/>
          <w:szCs w:val="22"/>
          <w:lang w:val="en-US"/>
        </w:rPr>
        <w:t xml:space="preserve"> </w:t>
      </w:r>
      <w:r w:rsidRPr="00E66746">
        <w:rPr>
          <w:rFonts w:cs="Times New Roman"/>
          <w:b/>
          <w:bCs/>
          <w:i/>
          <w:iCs/>
          <w:szCs w:val="22"/>
          <w:lang w:val="en-US"/>
        </w:rPr>
        <w:t>parties</w:t>
      </w:r>
      <w:r w:rsidRPr="00E66746">
        <w:rPr>
          <w:rFonts w:cs="Times New Roman"/>
          <w:b/>
          <w:bCs/>
          <w:i/>
          <w:iCs/>
          <w:szCs w:val="22"/>
          <w:lang w:val="en-US"/>
        </w:rPr>
        <w:tab/>
      </w:r>
    </w:p>
    <w:p w14:paraId="7C6E171C" w14:textId="77777777" w:rsidR="00BA225C" w:rsidRPr="003F28D6" w:rsidRDefault="00BA225C" w:rsidP="00BC2C26">
      <w:pPr>
        <w:spacing w:line="240" w:lineRule="atLeast"/>
        <w:ind w:left="630"/>
        <w:jc w:val="thaiDistribute"/>
        <w:rPr>
          <w:rFonts w:cs="Times New Roman"/>
          <w:sz w:val="20"/>
          <w:szCs w:val="18"/>
          <w:lang w:val="en-US"/>
        </w:rPr>
      </w:pP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p>
    <w:p w14:paraId="26797699" w14:textId="77777777" w:rsidR="00BA225C" w:rsidRPr="003A50D1" w:rsidRDefault="00BA225C" w:rsidP="00BC2C26">
      <w:pPr>
        <w:spacing w:line="240" w:lineRule="auto"/>
        <w:ind w:left="630"/>
        <w:jc w:val="thaiDistribute"/>
        <w:rPr>
          <w:spacing w:val="-4"/>
          <w:szCs w:val="22"/>
        </w:rPr>
      </w:pPr>
      <w:r>
        <w:rPr>
          <w:spacing w:val="-4"/>
          <w:szCs w:val="22"/>
          <w:lang w:val="en-US" w:bidi="th-TH"/>
        </w:rPr>
        <w:t>T</w:t>
      </w:r>
      <w:r w:rsidRPr="003A50D1">
        <w:rPr>
          <w:spacing w:val="-4"/>
          <w:szCs w:val="22"/>
        </w:rPr>
        <w:t>he Company had management assistance agreement</w:t>
      </w:r>
      <w:r>
        <w:rPr>
          <w:spacing w:val="-4"/>
          <w:szCs w:val="22"/>
          <w:lang w:bidi="th-TH"/>
        </w:rPr>
        <w:t>s</w:t>
      </w:r>
      <w:r w:rsidRPr="003A50D1">
        <w:rPr>
          <w:spacing w:val="-4"/>
          <w:szCs w:val="22"/>
        </w:rPr>
        <w:t xml:space="preserve"> with related parties. The agreements shall be in effect for a period of one year and shall be automatically renewable for additional periods of one</w:t>
      </w:r>
      <w:r w:rsidRPr="003A50D1">
        <w:rPr>
          <w:spacing w:val="-4"/>
          <w:szCs w:val="22"/>
          <w:cs/>
        </w:rPr>
        <w:t xml:space="preserve"> </w:t>
      </w:r>
      <w:r w:rsidRPr="003A50D1">
        <w:rPr>
          <w:spacing w:val="-4"/>
          <w:szCs w:val="22"/>
        </w:rPr>
        <w:t xml:space="preserve">year each unless either party gives written notice to the other of its intentional to terminate the agreements prior to the expiration date at least </w:t>
      </w:r>
      <w:r w:rsidRPr="002C6539">
        <w:rPr>
          <w:rFonts w:cs="Times New Roman"/>
          <w:spacing w:val="-4"/>
          <w:szCs w:val="22"/>
          <w:cs/>
        </w:rPr>
        <w:t>3</w:t>
      </w:r>
      <w:r w:rsidRPr="002C6539">
        <w:rPr>
          <w:spacing w:val="-4"/>
          <w:szCs w:val="22"/>
          <w:cs/>
        </w:rPr>
        <w:t xml:space="preserve"> </w:t>
      </w:r>
      <w:r w:rsidRPr="003A50D1">
        <w:rPr>
          <w:spacing w:val="-4"/>
          <w:szCs w:val="22"/>
        </w:rPr>
        <w:t>months.</w:t>
      </w:r>
    </w:p>
    <w:p w14:paraId="1CC794F0" w14:textId="77777777" w:rsidR="00BA225C" w:rsidRPr="005C509B" w:rsidRDefault="00BA225C" w:rsidP="00BC2C26">
      <w:pPr>
        <w:spacing w:line="240" w:lineRule="auto"/>
        <w:ind w:left="630"/>
        <w:jc w:val="thaiDistribute"/>
        <w:rPr>
          <w:spacing w:val="-4"/>
          <w:sz w:val="18"/>
          <w:szCs w:val="18"/>
        </w:rPr>
      </w:pPr>
    </w:p>
    <w:p w14:paraId="2FA98E5C" w14:textId="77777777" w:rsidR="00BA225C" w:rsidRPr="003A50D1" w:rsidRDefault="00BA225C" w:rsidP="00BC2C26">
      <w:pPr>
        <w:spacing w:line="240" w:lineRule="auto"/>
        <w:ind w:left="630"/>
        <w:jc w:val="thaiDistribute"/>
        <w:rPr>
          <w:spacing w:val="-4"/>
          <w:szCs w:val="22"/>
        </w:rPr>
      </w:pPr>
      <w:r>
        <w:rPr>
          <w:spacing w:val="-4"/>
          <w:szCs w:val="22"/>
        </w:rPr>
        <w:t>The</w:t>
      </w:r>
      <w:r w:rsidRPr="003A50D1">
        <w:rPr>
          <w:spacing w:val="-4"/>
          <w:szCs w:val="22"/>
        </w:rPr>
        <w:t xml:space="preserve"> Company had land rental agreement with a related party. The agreement shall be in effect for a period of three years, commencing from 1 August 2019 to 31 July 2022.</w:t>
      </w:r>
    </w:p>
    <w:p w14:paraId="16C72ABA" w14:textId="77777777" w:rsidR="00BA225C" w:rsidRPr="005C509B" w:rsidRDefault="00BA225C" w:rsidP="00BC2C26">
      <w:pPr>
        <w:spacing w:line="240" w:lineRule="atLeast"/>
        <w:ind w:left="630"/>
        <w:jc w:val="thaiDistribute"/>
        <w:rPr>
          <w:rFonts w:cs="Times New Roman"/>
          <w:b/>
          <w:bCs/>
          <w:i/>
          <w:iCs/>
          <w:sz w:val="18"/>
          <w:szCs w:val="18"/>
        </w:rPr>
      </w:pPr>
    </w:p>
    <w:p w14:paraId="706C2B1A" w14:textId="77777777" w:rsidR="000A161B" w:rsidRDefault="000A161B">
      <w:pPr>
        <w:spacing w:line="240" w:lineRule="auto"/>
        <w:rPr>
          <w:rFonts w:cs="Times New Roman"/>
          <w:b/>
          <w:bCs/>
          <w:i/>
          <w:iCs/>
          <w:szCs w:val="22"/>
          <w:lang w:val="en-US"/>
        </w:rPr>
      </w:pPr>
      <w:r>
        <w:rPr>
          <w:rFonts w:cs="Times New Roman"/>
          <w:b/>
          <w:bCs/>
          <w:i/>
          <w:iCs/>
          <w:szCs w:val="22"/>
          <w:lang w:val="en-US"/>
        </w:rPr>
        <w:br w:type="page"/>
      </w:r>
    </w:p>
    <w:p w14:paraId="71BEEA19" w14:textId="55C7E36A" w:rsidR="00BA225C" w:rsidRPr="00E55302" w:rsidRDefault="00BA225C" w:rsidP="00BC2C26">
      <w:pPr>
        <w:spacing w:line="240" w:lineRule="atLeast"/>
        <w:ind w:left="630"/>
        <w:jc w:val="thaiDistribute"/>
        <w:rPr>
          <w:rFonts w:cs="Times New Roman"/>
          <w:b/>
          <w:bCs/>
          <w:i/>
          <w:iCs/>
          <w:szCs w:val="22"/>
          <w:lang w:val="en-US"/>
        </w:rPr>
      </w:pPr>
      <w:r w:rsidRPr="00E55302">
        <w:rPr>
          <w:rFonts w:cs="Times New Roman"/>
          <w:b/>
          <w:bCs/>
          <w:i/>
          <w:iCs/>
          <w:szCs w:val="22"/>
          <w:lang w:val="en-US"/>
        </w:rPr>
        <w:lastRenderedPageBreak/>
        <w:t xml:space="preserve">Other </w:t>
      </w:r>
      <w:r>
        <w:rPr>
          <w:rFonts w:cs="Times New Roman"/>
          <w:b/>
          <w:bCs/>
          <w:i/>
          <w:iCs/>
          <w:szCs w:val="22"/>
          <w:lang w:val="en-US"/>
        </w:rPr>
        <w:t>c</w:t>
      </w:r>
      <w:r w:rsidRPr="00E55302">
        <w:rPr>
          <w:rFonts w:cs="Times New Roman"/>
          <w:b/>
          <w:bCs/>
          <w:i/>
          <w:iCs/>
          <w:szCs w:val="22"/>
          <w:lang w:val="en-US"/>
        </w:rPr>
        <w:t>ommitment</w:t>
      </w:r>
      <w:r>
        <w:rPr>
          <w:rFonts w:cs="Times New Roman"/>
          <w:b/>
          <w:bCs/>
          <w:i/>
          <w:iCs/>
          <w:szCs w:val="22"/>
          <w:lang w:val="en-US"/>
        </w:rPr>
        <w:t>s</w:t>
      </w:r>
    </w:p>
    <w:p w14:paraId="4427BAB1" w14:textId="77777777" w:rsidR="00BA225C" w:rsidRPr="005C509B" w:rsidRDefault="00BA225C" w:rsidP="00BC2C26">
      <w:pPr>
        <w:pStyle w:val="a"/>
        <w:tabs>
          <w:tab w:val="clear" w:pos="1080"/>
          <w:tab w:val="left" w:pos="540"/>
        </w:tabs>
        <w:spacing w:line="240" w:lineRule="atLeast"/>
        <w:ind w:left="630"/>
        <w:jc w:val="thaiDistribute"/>
        <w:rPr>
          <w:rFonts w:cs="Times New Roman"/>
          <w:b/>
          <w:bCs/>
          <w:spacing w:val="-2"/>
          <w:sz w:val="18"/>
          <w:szCs w:val="18"/>
          <w:lang w:val="en-US"/>
        </w:rPr>
      </w:pPr>
    </w:p>
    <w:p w14:paraId="4331EAA6" w14:textId="4F14606E" w:rsidR="00BA225C" w:rsidRDefault="00BA225C" w:rsidP="00BC2C26">
      <w:pPr>
        <w:spacing w:line="240" w:lineRule="auto"/>
        <w:ind w:left="630"/>
        <w:jc w:val="thaiDistribute"/>
        <w:rPr>
          <w:spacing w:val="-4"/>
          <w:szCs w:val="22"/>
        </w:rPr>
      </w:pPr>
      <w:r w:rsidRPr="003A50D1">
        <w:rPr>
          <w:spacing w:val="-4"/>
          <w:szCs w:val="22"/>
        </w:rPr>
        <w:t xml:space="preserve">As at </w:t>
      </w:r>
      <w:r w:rsidR="00CE2A61">
        <w:rPr>
          <w:spacing w:val="-4"/>
          <w:szCs w:val="22"/>
        </w:rPr>
        <w:t>30 June</w:t>
      </w:r>
      <w:r w:rsidRPr="003A50D1">
        <w:rPr>
          <w:spacing w:val="-4"/>
          <w:szCs w:val="22"/>
        </w:rPr>
        <w:t xml:space="preserve"> 20</w:t>
      </w:r>
      <w:r>
        <w:rPr>
          <w:spacing w:val="-4"/>
          <w:szCs w:val="22"/>
        </w:rPr>
        <w:t>2</w:t>
      </w:r>
      <w:r w:rsidR="008C450D">
        <w:rPr>
          <w:spacing w:val="-4"/>
          <w:szCs w:val="22"/>
        </w:rPr>
        <w:t>1</w:t>
      </w:r>
      <w:r>
        <w:rPr>
          <w:spacing w:val="-4"/>
          <w:szCs w:val="22"/>
        </w:rPr>
        <w:t xml:space="preserve"> </w:t>
      </w:r>
      <w:r w:rsidRPr="003A50D1">
        <w:rPr>
          <w:spacing w:val="-4"/>
          <w:szCs w:val="22"/>
        </w:rPr>
        <w:t>and 31 December 20</w:t>
      </w:r>
      <w:r w:rsidR="008C450D">
        <w:rPr>
          <w:spacing w:val="-4"/>
          <w:szCs w:val="22"/>
        </w:rPr>
        <w:t>20</w:t>
      </w:r>
      <w:r w:rsidRPr="003A50D1">
        <w:rPr>
          <w:spacing w:val="-4"/>
          <w:szCs w:val="22"/>
        </w:rPr>
        <w:t>, the Company has mortgaged the land and structure thereon of the Company and its subsidiaries as collateral against short-term and long-term borrowings from financial institutions. Hereby, the Company and subsidiaries have made the credit facilities counter-guarantee for each other without any guarantee fee.</w:t>
      </w:r>
    </w:p>
    <w:p w14:paraId="69750281" w14:textId="00BE7D3C" w:rsidR="008B65C3" w:rsidRDefault="008B65C3">
      <w:pPr>
        <w:spacing w:line="240" w:lineRule="auto"/>
        <w:rPr>
          <w:rFonts w:cs="Times New Roman"/>
          <w:b/>
          <w:sz w:val="24"/>
          <w:lang w:eastAsia="x-none"/>
        </w:rPr>
      </w:pPr>
      <w:bookmarkStart w:id="0" w:name="_Hlk8493376"/>
    </w:p>
    <w:p w14:paraId="052169A3" w14:textId="48C9314C" w:rsidR="00BA225C" w:rsidRPr="001E6F53" w:rsidRDefault="00B97E63" w:rsidP="00BA225C">
      <w:pPr>
        <w:pStyle w:val="Heading1"/>
        <w:numPr>
          <w:ilvl w:val="0"/>
          <w:numId w:val="3"/>
        </w:numPr>
        <w:tabs>
          <w:tab w:val="num" w:pos="540"/>
        </w:tabs>
        <w:spacing w:before="0" w:after="0" w:line="240" w:lineRule="atLeast"/>
        <w:ind w:left="540" w:right="180" w:hanging="540"/>
        <w:rPr>
          <w:rFonts w:cs="Times New Roman"/>
        </w:rPr>
      </w:pPr>
      <w:r>
        <w:rPr>
          <w:rFonts w:cs="Times New Roman"/>
        </w:rPr>
        <w:t>Trade accounts receivable</w:t>
      </w:r>
    </w:p>
    <w:p w14:paraId="188A142B" w14:textId="4C246310" w:rsidR="00E4699F" w:rsidRDefault="00E4699F">
      <w:pPr>
        <w:spacing w:line="240" w:lineRule="auto"/>
        <w:rPr>
          <w:rFonts w:cs="Times New Roman"/>
          <w:b/>
          <w:bCs/>
          <w:i/>
          <w:iCs/>
          <w:szCs w:val="22"/>
          <w:lang w:val="en-US"/>
        </w:rPr>
      </w:pPr>
    </w:p>
    <w:bookmarkEnd w:id="0"/>
    <w:tbl>
      <w:tblPr>
        <w:tblW w:w="9107" w:type="dxa"/>
        <w:tblInd w:w="451" w:type="dxa"/>
        <w:tblLayout w:type="fixed"/>
        <w:tblCellMar>
          <w:left w:w="79" w:type="dxa"/>
          <w:right w:w="79" w:type="dxa"/>
        </w:tblCellMar>
        <w:tblLook w:val="0000" w:firstRow="0" w:lastRow="0" w:firstColumn="0" w:lastColumn="0" w:noHBand="0" w:noVBand="0"/>
      </w:tblPr>
      <w:tblGrid>
        <w:gridCol w:w="3779"/>
        <w:gridCol w:w="1170"/>
        <w:gridCol w:w="180"/>
        <w:gridCol w:w="1260"/>
        <w:gridCol w:w="178"/>
        <w:gridCol w:w="1137"/>
        <w:gridCol w:w="180"/>
        <w:gridCol w:w="1223"/>
      </w:tblGrid>
      <w:tr w:rsidR="00BE372B" w:rsidRPr="004C2288" w14:paraId="40D57AA1" w14:textId="77777777" w:rsidTr="007340F5">
        <w:trPr>
          <w:cantSplit/>
          <w:tblHeader/>
        </w:trPr>
        <w:tc>
          <w:tcPr>
            <w:tcW w:w="3779" w:type="dxa"/>
            <w:shd w:val="clear" w:color="auto" w:fill="auto"/>
            <w:vAlign w:val="bottom"/>
          </w:tcPr>
          <w:p w14:paraId="10C68E1D" w14:textId="6BD12874" w:rsidR="00BE372B" w:rsidRPr="004C2288" w:rsidRDefault="00BE372B" w:rsidP="00F412AD">
            <w:pPr>
              <w:pStyle w:val="acctfourfigures"/>
              <w:shd w:val="clear" w:color="auto" w:fill="FFFFFF"/>
              <w:tabs>
                <w:tab w:val="clear" w:pos="765"/>
              </w:tabs>
              <w:spacing w:line="240" w:lineRule="auto"/>
              <w:rPr>
                <w:b/>
                <w:bCs/>
                <w:i/>
                <w:iCs/>
                <w:szCs w:val="22"/>
              </w:rPr>
            </w:pPr>
          </w:p>
        </w:tc>
        <w:tc>
          <w:tcPr>
            <w:tcW w:w="2610" w:type="dxa"/>
            <w:gridSpan w:val="3"/>
            <w:vAlign w:val="bottom"/>
          </w:tcPr>
          <w:p w14:paraId="2C4698A5" w14:textId="77777777" w:rsidR="00BE372B" w:rsidRPr="004C2288" w:rsidRDefault="00BE372B" w:rsidP="00F412AD">
            <w:pPr>
              <w:pStyle w:val="acctmergecolhdg"/>
              <w:spacing w:line="240" w:lineRule="auto"/>
              <w:ind w:left="-83" w:firstLine="4"/>
              <w:rPr>
                <w:szCs w:val="22"/>
              </w:rPr>
            </w:pPr>
            <w:r w:rsidRPr="004C2288">
              <w:rPr>
                <w:szCs w:val="22"/>
              </w:rPr>
              <w:t xml:space="preserve">Consolidated </w:t>
            </w:r>
          </w:p>
          <w:p w14:paraId="2B5ACEEE" w14:textId="02D73335" w:rsidR="00BE372B" w:rsidRPr="004C2288" w:rsidRDefault="00BE372B" w:rsidP="00F412AD">
            <w:pPr>
              <w:pStyle w:val="acctmergecolhdg"/>
              <w:spacing w:line="240" w:lineRule="auto"/>
              <w:ind w:left="-83" w:firstLine="4"/>
              <w:rPr>
                <w:b w:val="0"/>
                <w:bCs/>
                <w:szCs w:val="22"/>
              </w:rPr>
            </w:pPr>
            <w:r w:rsidRPr="004C2288">
              <w:rPr>
                <w:szCs w:val="22"/>
              </w:rPr>
              <w:t>financial statements</w:t>
            </w:r>
          </w:p>
        </w:tc>
        <w:tc>
          <w:tcPr>
            <w:tcW w:w="178" w:type="dxa"/>
          </w:tcPr>
          <w:p w14:paraId="55C143E5" w14:textId="77777777" w:rsidR="00BE372B" w:rsidRPr="004C2288" w:rsidRDefault="00BE372B" w:rsidP="00F412AD">
            <w:pPr>
              <w:pStyle w:val="acctmergecolhdg"/>
              <w:spacing w:line="240" w:lineRule="auto"/>
              <w:ind w:left="-83" w:right="-79" w:firstLine="4"/>
              <w:rPr>
                <w:b w:val="0"/>
                <w:bCs/>
                <w:szCs w:val="22"/>
              </w:rPr>
            </w:pPr>
          </w:p>
        </w:tc>
        <w:tc>
          <w:tcPr>
            <w:tcW w:w="2540" w:type="dxa"/>
            <w:gridSpan w:val="3"/>
            <w:vAlign w:val="bottom"/>
          </w:tcPr>
          <w:p w14:paraId="7256944F" w14:textId="77777777" w:rsidR="00BE372B" w:rsidRPr="004C2288" w:rsidRDefault="00BE372B" w:rsidP="00F412AD">
            <w:pPr>
              <w:pStyle w:val="acctmergecolhdg"/>
              <w:spacing w:line="240" w:lineRule="auto"/>
              <w:ind w:left="-83" w:right="-79" w:firstLine="4"/>
              <w:rPr>
                <w:szCs w:val="22"/>
              </w:rPr>
            </w:pPr>
            <w:r w:rsidRPr="004C2288">
              <w:rPr>
                <w:szCs w:val="22"/>
              </w:rPr>
              <w:t xml:space="preserve">Separate </w:t>
            </w:r>
          </w:p>
          <w:p w14:paraId="7E849F05" w14:textId="5867D723" w:rsidR="00BE372B" w:rsidRPr="004C2288" w:rsidRDefault="00BE372B" w:rsidP="00F412AD">
            <w:pPr>
              <w:pStyle w:val="acctmergecolhdg"/>
              <w:spacing w:line="240" w:lineRule="auto"/>
              <w:ind w:left="-83" w:right="-79" w:firstLine="4"/>
              <w:rPr>
                <w:b w:val="0"/>
                <w:bCs/>
                <w:szCs w:val="22"/>
              </w:rPr>
            </w:pPr>
            <w:r w:rsidRPr="004C2288">
              <w:rPr>
                <w:szCs w:val="22"/>
              </w:rPr>
              <w:t>financial statements</w:t>
            </w:r>
          </w:p>
        </w:tc>
      </w:tr>
      <w:tr w:rsidR="00BE372B" w:rsidRPr="004C2288" w14:paraId="47AD4478" w14:textId="77777777" w:rsidTr="007340F5">
        <w:trPr>
          <w:cantSplit/>
          <w:tblHeader/>
        </w:trPr>
        <w:tc>
          <w:tcPr>
            <w:tcW w:w="3779" w:type="dxa"/>
            <w:shd w:val="clear" w:color="auto" w:fill="auto"/>
            <w:vAlign w:val="bottom"/>
          </w:tcPr>
          <w:p w14:paraId="58CE370C" w14:textId="5209CC72" w:rsidR="00BE372B" w:rsidRPr="004C2288" w:rsidRDefault="00BE372B" w:rsidP="00F412AD">
            <w:pPr>
              <w:pStyle w:val="acctfourfigures"/>
              <w:tabs>
                <w:tab w:val="clear" w:pos="765"/>
              </w:tabs>
              <w:spacing w:line="240" w:lineRule="auto"/>
              <w:ind w:left="188" w:hanging="174"/>
              <w:rPr>
                <w:b/>
                <w:bCs/>
                <w:color w:val="0000FF"/>
                <w:szCs w:val="22"/>
                <w:lang w:val="en-US"/>
              </w:rPr>
            </w:pPr>
          </w:p>
        </w:tc>
        <w:tc>
          <w:tcPr>
            <w:tcW w:w="1170" w:type="dxa"/>
            <w:vAlign w:val="bottom"/>
          </w:tcPr>
          <w:p w14:paraId="7A22A8EA" w14:textId="12D7B98F" w:rsidR="00BE372B" w:rsidRPr="004C2288" w:rsidRDefault="00CE2A61" w:rsidP="00F412AD">
            <w:pPr>
              <w:pStyle w:val="acctmergecolhdg"/>
              <w:spacing w:line="240" w:lineRule="auto"/>
              <w:ind w:left="-83" w:right="-79" w:firstLine="4"/>
              <w:rPr>
                <w:b w:val="0"/>
                <w:bCs/>
                <w:szCs w:val="22"/>
              </w:rPr>
            </w:pPr>
            <w:r>
              <w:rPr>
                <w:b w:val="0"/>
                <w:bCs/>
                <w:szCs w:val="22"/>
              </w:rPr>
              <w:t>30 June</w:t>
            </w:r>
          </w:p>
          <w:p w14:paraId="1EB705E2" w14:textId="77777777" w:rsidR="00BE372B" w:rsidRPr="004C2288" w:rsidRDefault="00BE372B" w:rsidP="00F412AD">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6E695FBA" w14:textId="77777777" w:rsidR="00BE372B" w:rsidRPr="004C2288" w:rsidRDefault="00BE372B" w:rsidP="00F412AD">
            <w:pPr>
              <w:pStyle w:val="acctmergecolhdg"/>
              <w:spacing w:line="240" w:lineRule="auto"/>
              <w:ind w:left="-83" w:firstLine="4"/>
              <w:rPr>
                <w:b w:val="0"/>
                <w:bCs/>
                <w:szCs w:val="22"/>
              </w:rPr>
            </w:pPr>
          </w:p>
        </w:tc>
        <w:tc>
          <w:tcPr>
            <w:tcW w:w="1260" w:type="dxa"/>
            <w:vAlign w:val="bottom"/>
          </w:tcPr>
          <w:p w14:paraId="5B8A5E5A" w14:textId="77777777" w:rsidR="00BE372B" w:rsidRPr="004C2288" w:rsidRDefault="00BE372B" w:rsidP="00F412AD">
            <w:pPr>
              <w:pStyle w:val="acctmergecolhdg"/>
              <w:spacing w:line="240" w:lineRule="auto"/>
              <w:ind w:left="-83" w:firstLine="4"/>
              <w:rPr>
                <w:b w:val="0"/>
                <w:bCs/>
                <w:szCs w:val="22"/>
              </w:rPr>
            </w:pPr>
            <w:r w:rsidRPr="004C2288">
              <w:rPr>
                <w:b w:val="0"/>
                <w:bCs/>
                <w:szCs w:val="22"/>
              </w:rPr>
              <w:t>31 December 2020</w:t>
            </w:r>
          </w:p>
        </w:tc>
        <w:tc>
          <w:tcPr>
            <w:tcW w:w="178" w:type="dxa"/>
          </w:tcPr>
          <w:p w14:paraId="66527F3B" w14:textId="77777777" w:rsidR="00BE372B" w:rsidRPr="004C2288" w:rsidRDefault="00BE372B" w:rsidP="00F412AD">
            <w:pPr>
              <w:pStyle w:val="acctmergecolhdg"/>
              <w:spacing w:line="240" w:lineRule="auto"/>
              <w:ind w:left="-83" w:right="-79" w:firstLine="4"/>
              <w:rPr>
                <w:b w:val="0"/>
                <w:bCs/>
                <w:szCs w:val="22"/>
              </w:rPr>
            </w:pPr>
          </w:p>
        </w:tc>
        <w:tc>
          <w:tcPr>
            <w:tcW w:w="1137" w:type="dxa"/>
            <w:vAlign w:val="bottom"/>
          </w:tcPr>
          <w:p w14:paraId="05E7E0CA" w14:textId="1F8C0C2F" w:rsidR="00BE372B" w:rsidRPr="004C2288" w:rsidRDefault="00CE2A61" w:rsidP="00F412AD">
            <w:pPr>
              <w:pStyle w:val="acctmergecolhdg"/>
              <w:spacing w:line="240" w:lineRule="auto"/>
              <w:ind w:left="-83" w:right="-79" w:firstLine="4"/>
              <w:rPr>
                <w:b w:val="0"/>
                <w:bCs/>
                <w:szCs w:val="22"/>
              </w:rPr>
            </w:pPr>
            <w:r>
              <w:rPr>
                <w:b w:val="0"/>
                <w:bCs/>
                <w:szCs w:val="22"/>
              </w:rPr>
              <w:t>30 June</w:t>
            </w:r>
            <w:r w:rsidR="00BE372B" w:rsidRPr="004C2288">
              <w:rPr>
                <w:b w:val="0"/>
                <w:bCs/>
                <w:szCs w:val="22"/>
              </w:rPr>
              <w:t xml:space="preserve"> </w:t>
            </w:r>
          </w:p>
          <w:p w14:paraId="2BA75D81" w14:textId="77777777" w:rsidR="00BE372B" w:rsidRPr="004C2288" w:rsidRDefault="00BE372B" w:rsidP="00F412AD">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4EBAF993" w14:textId="77777777" w:rsidR="00BE372B" w:rsidRPr="004C2288" w:rsidRDefault="00BE372B" w:rsidP="00F412AD">
            <w:pPr>
              <w:pStyle w:val="acctmergecolhdg"/>
              <w:spacing w:line="240" w:lineRule="auto"/>
              <w:rPr>
                <w:b w:val="0"/>
                <w:bCs/>
                <w:szCs w:val="22"/>
              </w:rPr>
            </w:pPr>
          </w:p>
        </w:tc>
        <w:tc>
          <w:tcPr>
            <w:tcW w:w="1223" w:type="dxa"/>
            <w:vAlign w:val="bottom"/>
          </w:tcPr>
          <w:p w14:paraId="760562D4" w14:textId="77777777" w:rsidR="00BE372B" w:rsidRPr="004C2288" w:rsidRDefault="00BE372B" w:rsidP="00F412AD">
            <w:pPr>
              <w:pStyle w:val="acctmergecolhdg"/>
              <w:spacing w:line="240" w:lineRule="auto"/>
              <w:ind w:left="-83" w:right="-79" w:firstLine="4"/>
              <w:rPr>
                <w:b w:val="0"/>
                <w:bCs/>
                <w:szCs w:val="22"/>
              </w:rPr>
            </w:pPr>
            <w:r w:rsidRPr="004C2288">
              <w:rPr>
                <w:b w:val="0"/>
                <w:bCs/>
                <w:szCs w:val="22"/>
              </w:rPr>
              <w:t>31 December 2020</w:t>
            </w:r>
          </w:p>
        </w:tc>
      </w:tr>
      <w:tr w:rsidR="00BE372B" w:rsidRPr="004C2288" w14:paraId="0D3CD317" w14:textId="77777777" w:rsidTr="005E1539">
        <w:trPr>
          <w:cantSplit/>
          <w:tblHeader/>
        </w:trPr>
        <w:tc>
          <w:tcPr>
            <w:tcW w:w="3779" w:type="dxa"/>
            <w:shd w:val="clear" w:color="auto" w:fill="auto"/>
            <w:vAlign w:val="bottom"/>
          </w:tcPr>
          <w:p w14:paraId="5D288755" w14:textId="77777777" w:rsidR="00BE372B" w:rsidRPr="004C2288" w:rsidRDefault="00BE372B" w:rsidP="00F412AD">
            <w:pPr>
              <w:pStyle w:val="acctfourfigures"/>
              <w:tabs>
                <w:tab w:val="clear" w:pos="765"/>
              </w:tabs>
              <w:spacing w:line="240" w:lineRule="auto"/>
              <w:ind w:left="188" w:hanging="174"/>
              <w:rPr>
                <w:b/>
                <w:bCs/>
                <w:i/>
                <w:iCs/>
                <w:szCs w:val="22"/>
              </w:rPr>
            </w:pPr>
          </w:p>
        </w:tc>
        <w:tc>
          <w:tcPr>
            <w:tcW w:w="5328" w:type="dxa"/>
            <w:gridSpan w:val="7"/>
            <w:vAlign w:val="bottom"/>
          </w:tcPr>
          <w:p w14:paraId="76DCBC9D" w14:textId="76DCF8FB" w:rsidR="00BE372B" w:rsidRPr="004C2288" w:rsidRDefault="00BE372B" w:rsidP="00F412AD">
            <w:pPr>
              <w:pStyle w:val="acctmergecolhdg"/>
              <w:spacing w:line="240" w:lineRule="auto"/>
              <w:ind w:left="-83" w:right="-79" w:firstLine="4"/>
              <w:rPr>
                <w:b w:val="0"/>
                <w:bCs/>
                <w:i/>
                <w:iCs/>
                <w:szCs w:val="22"/>
              </w:rPr>
            </w:pPr>
            <w:r w:rsidRPr="004C2288">
              <w:rPr>
                <w:b w:val="0"/>
                <w:bCs/>
                <w:i/>
                <w:iCs/>
                <w:szCs w:val="22"/>
              </w:rPr>
              <w:t xml:space="preserve">(in </w:t>
            </w:r>
            <w:r w:rsidR="00E42191">
              <w:rPr>
                <w:b w:val="0"/>
                <w:bCs/>
                <w:i/>
                <w:iCs/>
                <w:szCs w:val="22"/>
              </w:rPr>
              <w:t>thousand</w:t>
            </w:r>
            <w:r w:rsidRPr="004C2288">
              <w:rPr>
                <w:b w:val="0"/>
                <w:bCs/>
                <w:i/>
                <w:iCs/>
                <w:szCs w:val="22"/>
              </w:rPr>
              <w:t xml:space="preserve"> Baht)</w:t>
            </w:r>
          </w:p>
        </w:tc>
      </w:tr>
      <w:tr w:rsidR="005C509B" w:rsidRPr="004C2288" w14:paraId="3683AD0C" w14:textId="77777777" w:rsidTr="005E1539">
        <w:trPr>
          <w:cantSplit/>
        </w:trPr>
        <w:tc>
          <w:tcPr>
            <w:tcW w:w="3779" w:type="dxa"/>
          </w:tcPr>
          <w:p w14:paraId="717ADD2A" w14:textId="7F47152D" w:rsidR="005C509B" w:rsidRPr="004C2288" w:rsidRDefault="005C509B" w:rsidP="005C509B">
            <w:pPr>
              <w:spacing w:line="240" w:lineRule="exact"/>
              <w:rPr>
                <w:szCs w:val="22"/>
              </w:rPr>
            </w:pPr>
            <w:r>
              <w:rPr>
                <w:szCs w:val="22"/>
              </w:rPr>
              <w:t>Accrued income</w:t>
            </w:r>
          </w:p>
        </w:tc>
        <w:tc>
          <w:tcPr>
            <w:tcW w:w="1170" w:type="dxa"/>
          </w:tcPr>
          <w:p w14:paraId="11837CDC" w14:textId="3ED020C2" w:rsidR="005C509B" w:rsidRPr="004C2288" w:rsidRDefault="00FC59EA" w:rsidP="005C509B">
            <w:pPr>
              <w:pStyle w:val="acctfourfigures"/>
              <w:tabs>
                <w:tab w:val="clear" w:pos="765"/>
                <w:tab w:val="decimal" w:pos="465"/>
              </w:tabs>
              <w:spacing w:line="240" w:lineRule="exact"/>
              <w:ind w:left="-83" w:right="11" w:firstLine="4"/>
              <w:jc w:val="right"/>
              <w:rPr>
                <w:szCs w:val="22"/>
              </w:rPr>
            </w:pPr>
            <w:r>
              <w:rPr>
                <w:szCs w:val="22"/>
              </w:rPr>
              <w:t>21,424</w:t>
            </w:r>
          </w:p>
        </w:tc>
        <w:tc>
          <w:tcPr>
            <w:tcW w:w="180" w:type="dxa"/>
          </w:tcPr>
          <w:p w14:paraId="7C59CD46" w14:textId="77777777" w:rsidR="005C509B" w:rsidRPr="004C2288" w:rsidRDefault="005C509B" w:rsidP="005C509B">
            <w:pPr>
              <w:pStyle w:val="acctfourfigures"/>
              <w:tabs>
                <w:tab w:val="clear" w:pos="765"/>
                <w:tab w:val="decimal" w:pos="731"/>
              </w:tabs>
              <w:spacing w:line="240" w:lineRule="exact"/>
              <w:ind w:left="-83" w:right="11" w:firstLine="4"/>
              <w:rPr>
                <w:szCs w:val="22"/>
              </w:rPr>
            </w:pPr>
          </w:p>
        </w:tc>
        <w:tc>
          <w:tcPr>
            <w:tcW w:w="1260" w:type="dxa"/>
          </w:tcPr>
          <w:p w14:paraId="1C24EFF7" w14:textId="3D783CB2" w:rsidR="005C509B" w:rsidRPr="004C2288" w:rsidRDefault="005C509B" w:rsidP="005C509B">
            <w:pPr>
              <w:pStyle w:val="acctfourfigures"/>
              <w:tabs>
                <w:tab w:val="clear" w:pos="765"/>
                <w:tab w:val="decimal" w:pos="730"/>
              </w:tabs>
              <w:spacing w:line="240" w:lineRule="exact"/>
              <w:ind w:left="-83" w:right="359" w:firstLine="4"/>
              <w:jc w:val="right"/>
              <w:rPr>
                <w:szCs w:val="22"/>
              </w:rPr>
            </w:pPr>
            <w:r w:rsidRPr="0036220C">
              <w:t>-</w:t>
            </w:r>
          </w:p>
        </w:tc>
        <w:tc>
          <w:tcPr>
            <w:tcW w:w="178" w:type="dxa"/>
          </w:tcPr>
          <w:p w14:paraId="5016A22F" w14:textId="77777777" w:rsidR="005C509B" w:rsidRPr="004C2288" w:rsidRDefault="005C509B" w:rsidP="005C509B">
            <w:pPr>
              <w:pStyle w:val="acctfourfigures"/>
              <w:tabs>
                <w:tab w:val="clear" w:pos="765"/>
                <w:tab w:val="decimal" w:pos="731"/>
              </w:tabs>
              <w:spacing w:line="240" w:lineRule="exact"/>
              <w:ind w:left="-79" w:right="-72"/>
              <w:rPr>
                <w:szCs w:val="22"/>
              </w:rPr>
            </w:pPr>
          </w:p>
        </w:tc>
        <w:tc>
          <w:tcPr>
            <w:tcW w:w="1137" w:type="dxa"/>
          </w:tcPr>
          <w:p w14:paraId="0F58BB8B" w14:textId="51857B75" w:rsidR="005C509B" w:rsidRPr="004C2288" w:rsidRDefault="00FC59EA" w:rsidP="005C509B">
            <w:pPr>
              <w:pStyle w:val="acctfourfigures"/>
              <w:tabs>
                <w:tab w:val="clear" w:pos="765"/>
                <w:tab w:val="decimal" w:pos="730"/>
              </w:tabs>
              <w:spacing w:line="240" w:lineRule="exact"/>
              <w:ind w:left="-83" w:right="359" w:firstLine="4"/>
              <w:jc w:val="right"/>
              <w:rPr>
                <w:szCs w:val="22"/>
              </w:rPr>
            </w:pPr>
            <w:r>
              <w:rPr>
                <w:szCs w:val="22"/>
              </w:rPr>
              <w:t>-</w:t>
            </w:r>
          </w:p>
        </w:tc>
        <w:tc>
          <w:tcPr>
            <w:tcW w:w="180" w:type="dxa"/>
          </w:tcPr>
          <w:p w14:paraId="5A1F8E80" w14:textId="77777777" w:rsidR="005C509B" w:rsidRPr="004C2288" w:rsidRDefault="005C509B" w:rsidP="005C509B">
            <w:pPr>
              <w:pStyle w:val="acctfourfigures"/>
              <w:spacing w:line="240" w:lineRule="exact"/>
              <w:rPr>
                <w:szCs w:val="22"/>
              </w:rPr>
            </w:pPr>
          </w:p>
        </w:tc>
        <w:tc>
          <w:tcPr>
            <w:tcW w:w="1223" w:type="dxa"/>
          </w:tcPr>
          <w:p w14:paraId="07AA9786" w14:textId="23CABCC0" w:rsidR="005C509B" w:rsidRPr="004C2288" w:rsidRDefault="005C509B" w:rsidP="005C509B">
            <w:pPr>
              <w:pStyle w:val="acctfourfigures"/>
              <w:tabs>
                <w:tab w:val="clear" w:pos="765"/>
                <w:tab w:val="decimal" w:pos="731"/>
              </w:tabs>
              <w:spacing w:line="240" w:lineRule="exact"/>
              <w:ind w:left="-83" w:right="359" w:firstLine="4"/>
              <w:jc w:val="right"/>
              <w:rPr>
                <w:szCs w:val="22"/>
              </w:rPr>
            </w:pPr>
            <w:r w:rsidRPr="0036220C">
              <w:t>-</w:t>
            </w:r>
          </w:p>
        </w:tc>
      </w:tr>
      <w:tr w:rsidR="005C509B" w:rsidRPr="004C2288" w14:paraId="5150A52D" w14:textId="77777777" w:rsidTr="005E1539">
        <w:trPr>
          <w:cantSplit/>
        </w:trPr>
        <w:tc>
          <w:tcPr>
            <w:tcW w:w="3779" w:type="dxa"/>
          </w:tcPr>
          <w:p w14:paraId="3657B22C" w14:textId="1C9694AA" w:rsidR="005C509B" w:rsidRPr="004C2288" w:rsidRDefault="005C509B" w:rsidP="005C509B">
            <w:pPr>
              <w:spacing w:line="240" w:lineRule="exact"/>
              <w:rPr>
                <w:szCs w:val="22"/>
              </w:rPr>
            </w:pPr>
            <w:r w:rsidRPr="004C2288">
              <w:rPr>
                <w:szCs w:val="22"/>
              </w:rPr>
              <w:t>Within credit terms</w:t>
            </w:r>
          </w:p>
        </w:tc>
        <w:tc>
          <w:tcPr>
            <w:tcW w:w="1170" w:type="dxa"/>
          </w:tcPr>
          <w:p w14:paraId="5D5B1F45" w14:textId="1E3CCFE3" w:rsidR="005C509B" w:rsidRPr="00901FE5" w:rsidRDefault="000F0CBA" w:rsidP="005C509B">
            <w:pPr>
              <w:pStyle w:val="acctfourfigures"/>
              <w:tabs>
                <w:tab w:val="clear" w:pos="765"/>
                <w:tab w:val="decimal" w:pos="465"/>
              </w:tabs>
              <w:spacing w:line="240" w:lineRule="exact"/>
              <w:ind w:left="-83" w:right="11" w:firstLine="4"/>
              <w:jc w:val="right"/>
              <w:rPr>
                <w:szCs w:val="22"/>
                <w:lang w:val="en-US" w:bidi="th-TH"/>
              </w:rPr>
            </w:pPr>
            <w:r>
              <w:rPr>
                <w:szCs w:val="22"/>
                <w:lang w:val="en-US" w:bidi="th-TH"/>
              </w:rPr>
              <w:t>260,298</w:t>
            </w:r>
          </w:p>
        </w:tc>
        <w:tc>
          <w:tcPr>
            <w:tcW w:w="180" w:type="dxa"/>
          </w:tcPr>
          <w:p w14:paraId="0BCB7961" w14:textId="77777777" w:rsidR="005C509B" w:rsidRPr="004C2288" w:rsidRDefault="005C509B" w:rsidP="005C509B">
            <w:pPr>
              <w:pStyle w:val="acctfourfigures"/>
              <w:tabs>
                <w:tab w:val="clear" w:pos="765"/>
                <w:tab w:val="decimal" w:pos="731"/>
              </w:tabs>
              <w:spacing w:line="240" w:lineRule="exact"/>
              <w:ind w:left="-83" w:right="11" w:firstLine="4"/>
              <w:rPr>
                <w:szCs w:val="22"/>
              </w:rPr>
            </w:pPr>
          </w:p>
        </w:tc>
        <w:tc>
          <w:tcPr>
            <w:tcW w:w="1260" w:type="dxa"/>
          </w:tcPr>
          <w:p w14:paraId="17FC3384" w14:textId="2BAD61A5" w:rsidR="005C509B" w:rsidRDefault="005C509B" w:rsidP="005C509B">
            <w:pPr>
              <w:pStyle w:val="acctfourfigures"/>
              <w:tabs>
                <w:tab w:val="clear" w:pos="765"/>
                <w:tab w:val="decimal" w:pos="731"/>
              </w:tabs>
              <w:spacing w:line="240" w:lineRule="exact"/>
              <w:ind w:left="-83" w:right="11" w:firstLine="4"/>
              <w:jc w:val="right"/>
              <w:rPr>
                <w:szCs w:val="22"/>
              </w:rPr>
            </w:pPr>
            <w:r>
              <w:rPr>
                <w:szCs w:val="22"/>
              </w:rPr>
              <w:t>211,491</w:t>
            </w:r>
          </w:p>
        </w:tc>
        <w:tc>
          <w:tcPr>
            <w:tcW w:w="178" w:type="dxa"/>
          </w:tcPr>
          <w:p w14:paraId="4151080C" w14:textId="77777777" w:rsidR="005C509B" w:rsidRPr="004C2288" w:rsidRDefault="005C509B" w:rsidP="005C509B">
            <w:pPr>
              <w:pStyle w:val="acctfourfigures"/>
              <w:tabs>
                <w:tab w:val="clear" w:pos="765"/>
                <w:tab w:val="decimal" w:pos="731"/>
              </w:tabs>
              <w:spacing w:line="240" w:lineRule="exact"/>
              <w:ind w:left="-79" w:right="-72"/>
              <w:rPr>
                <w:szCs w:val="22"/>
              </w:rPr>
            </w:pPr>
          </w:p>
        </w:tc>
        <w:tc>
          <w:tcPr>
            <w:tcW w:w="1137" w:type="dxa"/>
          </w:tcPr>
          <w:p w14:paraId="5CAE9DEF" w14:textId="68B7A967" w:rsidR="005C509B" w:rsidRDefault="00FC59EA" w:rsidP="005C509B">
            <w:pPr>
              <w:pStyle w:val="acctfourfigures"/>
              <w:tabs>
                <w:tab w:val="clear" w:pos="765"/>
                <w:tab w:val="decimal" w:pos="701"/>
              </w:tabs>
              <w:spacing w:line="240" w:lineRule="exact"/>
              <w:ind w:left="-79" w:right="66"/>
              <w:jc w:val="right"/>
              <w:rPr>
                <w:szCs w:val="22"/>
              </w:rPr>
            </w:pPr>
            <w:r>
              <w:rPr>
                <w:szCs w:val="22"/>
              </w:rPr>
              <w:t>23,797</w:t>
            </w:r>
          </w:p>
        </w:tc>
        <w:tc>
          <w:tcPr>
            <w:tcW w:w="180" w:type="dxa"/>
          </w:tcPr>
          <w:p w14:paraId="31EDB10B" w14:textId="77777777" w:rsidR="005C509B" w:rsidRPr="004C2288" w:rsidRDefault="005C509B" w:rsidP="005C509B">
            <w:pPr>
              <w:pStyle w:val="acctfourfigures"/>
              <w:spacing w:line="240" w:lineRule="exact"/>
              <w:rPr>
                <w:szCs w:val="22"/>
              </w:rPr>
            </w:pPr>
          </w:p>
        </w:tc>
        <w:tc>
          <w:tcPr>
            <w:tcW w:w="1223" w:type="dxa"/>
          </w:tcPr>
          <w:p w14:paraId="06ADB6F6" w14:textId="324549AA" w:rsidR="005C509B" w:rsidRDefault="005C509B" w:rsidP="005C509B">
            <w:pPr>
              <w:pStyle w:val="acctfourfigures"/>
              <w:tabs>
                <w:tab w:val="clear" w:pos="765"/>
                <w:tab w:val="decimal" w:pos="731"/>
              </w:tabs>
              <w:spacing w:line="240" w:lineRule="exact"/>
              <w:ind w:right="11"/>
              <w:jc w:val="right"/>
              <w:rPr>
                <w:szCs w:val="22"/>
              </w:rPr>
            </w:pPr>
            <w:r>
              <w:rPr>
                <w:szCs w:val="22"/>
              </w:rPr>
              <w:t>23,312</w:t>
            </w:r>
          </w:p>
        </w:tc>
      </w:tr>
      <w:tr w:rsidR="00BE372B" w:rsidRPr="004C2288" w14:paraId="3666EE1E" w14:textId="77777777" w:rsidTr="007340F5">
        <w:trPr>
          <w:cantSplit/>
        </w:trPr>
        <w:tc>
          <w:tcPr>
            <w:tcW w:w="3779" w:type="dxa"/>
          </w:tcPr>
          <w:p w14:paraId="74927621" w14:textId="77777777" w:rsidR="00BE372B" w:rsidRPr="004C2288" w:rsidRDefault="00BE372B" w:rsidP="00F412AD">
            <w:pPr>
              <w:spacing w:line="240" w:lineRule="exact"/>
              <w:rPr>
                <w:szCs w:val="22"/>
              </w:rPr>
            </w:pPr>
            <w:r w:rsidRPr="004C2288">
              <w:rPr>
                <w:szCs w:val="22"/>
              </w:rPr>
              <w:t>Overdue:</w:t>
            </w:r>
          </w:p>
        </w:tc>
        <w:tc>
          <w:tcPr>
            <w:tcW w:w="1170" w:type="dxa"/>
          </w:tcPr>
          <w:p w14:paraId="31CAC8D9" w14:textId="77777777" w:rsidR="00BE372B" w:rsidRPr="004C2288" w:rsidRDefault="00BE372B" w:rsidP="00F412AD">
            <w:pPr>
              <w:pStyle w:val="acctfourfigures"/>
              <w:tabs>
                <w:tab w:val="clear" w:pos="765"/>
                <w:tab w:val="decimal" w:pos="465"/>
              </w:tabs>
              <w:spacing w:line="240" w:lineRule="exact"/>
              <w:ind w:left="-83" w:right="11" w:firstLine="4"/>
              <w:jc w:val="right"/>
              <w:rPr>
                <w:szCs w:val="22"/>
              </w:rPr>
            </w:pPr>
          </w:p>
        </w:tc>
        <w:tc>
          <w:tcPr>
            <w:tcW w:w="180" w:type="dxa"/>
          </w:tcPr>
          <w:p w14:paraId="4B880639"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Pr>
          <w:p w14:paraId="3C6386EF" w14:textId="77777777" w:rsidR="00BE372B" w:rsidRPr="004C2288" w:rsidRDefault="00BE372B" w:rsidP="00F412AD">
            <w:pPr>
              <w:pStyle w:val="acctfourfigures"/>
              <w:tabs>
                <w:tab w:val="clear" w:pos="765"/>
                <w:tab w:val="decimal" w:pos="731"/>
              </w:tabs>
              <w:spacing w:line="240" w:lineRule="exact"/>
              <w:ind w:left="-83" w:right="11" w:firstLine="4"/>
              <w:jc w:val="right"/>
              <w:rPr>
                <w:szCs w:val="22"/>
              </w:rPr>
            </w:pPr>
          </w:p>
        </w:tc>
        <w:tc>
          <w:tcPr>
            <w:tcW w:w="178" w:type="dxa"/>
          </w:tcPr>
          <w:p w14:paraId="513C4A93"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Pr>
          <w:p w14:paraId="1105DBBF" w14:textId="77777777" w:rsidR="00BE372B" w:rsidRPr="004C2288" w:rsidRDefault="00BE372B" w:rsidP="00F412AD">
            <w:pPr>
              <w:pStyle w:val="acctfourfigures"/>
              <w:tabs>
                <w:tab w:val="clear" w:pos="765"/>
                <w:tab w:val="decimal" w:pos="701"/>
              </w:tabs>
              <w:spacing w:line="240" w:lineRule="exact"/>
              <w:ind w:left="-79" w:right="66"/>
              <w:jc w:val="right"/>
              <w:rPr>
                <w:szCs w:val="22"/>
              </w:rPr>
            </w:pPr>
          </w:p>
        </w:tc>
        <w:tc>
          <w:tcPr>
            <w:tcW w:w="180" w:type="dxa"/>
          </w:tcPr>
          <w:p w14:paraId="28CBE8E8" w14:textId="77777777" w:rsidR="00BE372B" w:rsidRPr="004C2288" w:rsidRDefault="00BE372B" w:rsidP="00F412AD">
            <w:pPr>
              <w:pStyle w:val="acctfourfigures"/>
              <w:spacing w:line="240" w:lineRule="exact"/>
              <w:rPr>
                <w:szCs w:val="22"/>
              </w:rPr>
            </w:pPr>
          </w:p>
        </w:tc>
        <w:tc>
          <w:tcPr>
            <w:tcW w:w="1223" w:type="dxa"/>
          </w:tcPr>
          <w:p w14:paraId="31B2E0CD" w14:textId="77777777" w:rsidR="00BE372B" w:rsidRPr="004C2288" w:rsidRDefault="00BE372B" w:rsidP="00F412AD">
            <w:pPr>
              <w:pStyle w:val="acctfourfigures"/>
              <w:tabs>
                <w:tab w:val="clear" w:pos="765"/>
                <w:tab w:val="decimal" w:pos="731"/>
              </w:tabs>
              <w:spacing w:line="240" w:lineRule="exact"/>
              <w:ind w:right="11"/>
              <w:jc w:val="right"/>
              <w:rPr>
                <w:szCs w:val="22"/>
              </w:rPr>
            </w:pPr>
          </w:p>
        </w:tc>
      </w:tr>
      <w:tr w:rsidR="00BE372B" w:rsidRPr="004C2288" w14:paraId="03EDD7BD" w14:textId="77777777" w:rsidTr="007340F5">
        <w:trPr>
          <w:cantSplit/>
        </w:trPr>
        <w:tc>
          <w:tcPr>
            <w:tcW w:w="3779" w:type="dxa"/>
          </w:tcPr>
          <w:p w14:paraId="25C9BFFA" w14:textId="77777777" w:rsidR="00BE372B" w:rsidRPr="004C2288" w:rsidRDefault="00BE372B" w:rsidP="00F412AD">
            <w:pPr>
              <w:spacing w:line="240" w:lineRule="exact"/>
              <w:ind w:left="104"/>
              <w:rPr>
                <w:szCs w:val="22"/>
              </w:rPr>
            </w:pPr>
            <w:r w:rsidRPr="004C2288">
              <w:rPr>
                <w:szCs w:val="22"/>
              </w:rPr>
              <w:t>1-30 days</w:t>
            </w:r>
          </w:p>
        </w:tc>
        <w:tc>
          <w:tcPr>
            <w:tcW w:w="1170" w:type="dxa"/>
          </w:tcPr>
          <w:p w14:paraId="47D6B3CF" w14:textId="047D43D0" w:rsidR="00BE372B" w:rsidRPr="004C2288" w:rsidRDefault="00EB4220" w:rsidP="00F412AD">
            <w:pPr>
              <w:pStyle w:val="acctfourfigures"/>
              <w:tabs>
                <w:tab w:val="clear" w:pos="765"/>
                <w:tab w:val="decimal" w:pos="465"/>
              </w:tabs>
              <w:spacing w:line="240" w:lineRule="exact"/>
              <w:ind w:left="-83" w:right="11" w:firstLine="4"/>
              <w:jc w:val="right"/>
              <w:rPr>
                <w:szCs w:val="22"/>
              </w:rPr>
            </w:pPr>
            <w:r>
              <w:rPr>
                <w:szCs w:val="22"/>
              </w:rPr>
              <w:t>55,787</w:t>
            </w:r>
          </w:p>
        </w:tc>
        <w:tc>
          <w:tcPr>
            <w:tcW w:w="180" w:type="dxa"/>
          </w:tcPr>
          <w:p w14:paraId="12BCEBD0"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Pr>
          <w:p w14:paraId="74AF3558" w14:textId="7DABA1A5" w:rsidR="00BE372B" w:rsidRPr="004C2288" w:rsidRDefault="001D410A" w:rsidP="00F412AD">
            <w:pPr>
              <w:pStyle w:val="acctfourfigures"/>
              <w:tabs>
                <w:tab w:val="clear" w:pos="765"/>
                <w:tab w:val="decimal" w:pos="731"/>
              </w:tabs>
              <w:spacing w:line="240" w:lineRule="exact"/>
              <w:ind w:left="-83" w:right="11" w:firstLine="4"/>
              <w:jc w:val="right"/>
              <w:rPr>
                <w:szCs w:val="22"/>
              </w:rPr>
            </w:pPr>
            <w:r>
              <w:rPr>
                <w:szCs w:val="22"/>
              </w:rPr>
              <w:t>72,493</w:t>
            </w:r>
          </w:p>
        </w:tc>
        <w:tc>
          <w:tcPr>
            <w:tcW w:w="178" w:type="dxa"/>
          </w:tcPr>
          <w:p w14:paraId="009E6650"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Pr>
          <w:p w14:paraId="57C7A98F" w14:textId="100255AD" w:rsidR="00BE372B" w:rsidRPr="004C2288" w:rsidRDefault="00FC59EA" w:rsidP="00F412AD">
            <w:pPr>
              <w:pStyle w:val="acctfourfigures"/>
              <w:tabs>
                <w:tab w:val="clear" w:pos="765"/>
                <w:tab w:val="decimal" w:pos="701"/>
              </w:tabs>
              <w:spacing w:line="240" w:lineRule="exact"/>
              <w:ind w:left="-79" w:right="66"/>
              <w:jc w:val="right"/>
              <w:rPr>
                <w:szCs w:val="22"/>
              </w:rPr>
            </w:pPr>
            <w:r>
              <w:rPr>
                <w:szCs w:val="22"/>
              </w:rPr>
              <w:t>2,572</w:t>
            </w:r>
          </w:p>
        </w:tc>
        <w:tc>
          <w:tcPr>
            <w:tcW w:w="180" w:type="dxa"/>
          </w:tcPr>
          <w:p w14:paraId="21C0AA05" w14:textId="77777777" w:rsidR="00BE372B" w:rsidRPr="004C2288" w:rsidRDefault="00BE372B" w:rsidP="00F412AD">
            <w:pPr>
              <w:pStyle w:val="acctfourfigures"/>
              <w:spacing w:line="240" w:lineRule="exact"/>
              <w:rPr>
                <w:szCs w:val="22"/>
              </w:rPr>
            </w:pPr>
          </w:p>
        </w:tc>
        <w:tc>
          <w:tcPr>
            <w:tcW w:w="1223" w:type="dxa"/>
          </w:tcPr>
          <w:p w14:paraId="7747434D" w14:textId="4521F0D2" w:rsidR="00BE372B" w:rsidRPr="004C2288" w:rsidRDefault="00D01538" w:rsidP="00F412AD">
            <w:pPr>
              <w:pStyle w:val="acctfourfigures"/>
              <w:tabs>
                <w:tab w:val="clear" w:pos="765"/>
                <w:tab w:val="decimal" w:pos="731"/>
              </w:tabs>
              <w:spacing w:line="240" w:lineRule="exact"/>
              <w:ind w:right="11"/>
              <w:jc w:val="right"/>
              <w:rPr>
                <w:szCs w:val="22"/>
              </w:rPr>
            </w:pPr>
            <w:r>
              <w:rPr>
                <w:szCs w:val="22"/>
              </w:rPr>
              <w:t>4,277</w:t>
            </w:r>
          </w:p>
        </w:tc>
      </w:tr>
      <w:tr w:rsidR="00BE372B" w:rsidRPr="004C2288" w14:paraId="5CD5418B" w14:textId="77777777" w:rsidTr="007340F5">
        <w:trPr>
          <w:cantSplit/>
        </w:trPr>
        <w:tc>
          <w:tcPr>
            <w:tcW w:w="3779" w:type="dxa"/>
          </w:tcPr>
          <w:p w14:paraId="567A1D63" w14:textId="77777777" w:rsidR="00BE372B" w:rsidRPr="004C2288" w:rsidRDefault="00BE372B" w:rsidP="00F412AD">
            <w:pPr>
              <w:spacing w:line="240" w:lineRule="exact"/>
              <w:ind w:left="104"/>
              <w:rPr>
                <w:szCs w:val="22"/>
              </w:rPr>
            </w:pPr>
            <w:r w:rsidRPr="004C2288">
              <w:rPr>
                <w:szCs w:val="22"/>
              </w:rPr>
              <w:t>31-60 days</w:t>
            </w:r>
          </w:p>
        </w:tc>
        <w:tc>
          <w:tcPr>
            <w:tcW w:w="1170" w:type="dxa"/>
          </w:tcPr>
          <w:p w14:paraId="25C653DB" w14:textId="3B472C13" w:rsidR="00BE372B" w:rsidRPr="004C2288" w:rsidRDefault="00EB4220" w:rsidP="00F412AD">
            <w:pPr>
              <w:pStyle w:val="acctfourfigures"/>
              <w:tabs>
                <w:tab w:val="clear" w:pos="765"/>
                <w:tab w:val="decimal" w:pos="465"/>
              </w:tabs>
              <w:spacing w:line="240" w:lineRule="exact"/>
              <w:ind w:left="-83" w:right="11" w:firstLine="4"/>
              <w:jc w:val="right"/>
              <w:rPr>
                <w:szCs w:val="22"/>
              </w:rPr>
            </w:pPr>
            <w:r>
              <w:rPr>
                <w:szCs w:val="22"/>
              </w:rPr>
              <w:t>45,491</w:t>
            </w:r>
          </w:p>
        </w:tc>
        <w:tc>
          <w:tcPr>
            <w:tcW w:w="180" w:type="dxa"/>
          </w:tcPr>
          <w:p w14:paraId="448BB9D2"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Pr>
          <w:p w14:paraId="3F648F25" w14:textId="5240AA2F" w:rsidR="00BE372B" w:rsidRPr="004C2288" w:rsidRDefault="00565568" w:rsidP="00F412AD">
            <w:pPr>
              <w:pStyle w:val="acctfourfigures"/>
              <w:tabs>
                <w:tab w:val="clear" w:pos="765"/>
                <w:tab w:val="decimal" w:pos="731"/>
              </w:tabs>
              <w:spacing w:line="240" w:lineRule="exact"/>
              <w:ind w:left="-83" w:right="11" w:firstLine="4"/>
              <w:jc w:val="right"/>
              <w:rPr>
                <w:szCs w:val="22"/>
              </w:rPr>
            </w:pPr>
            <w:r>
              <w:rPr>
                <w:szCs w:val="22"/>
              </w:rPr>
              <w:t>21,043</w:t>
            </w:r>
          </w:p>
        </w:tc>
        <w:tc>
          <w:tcPr>
            <w:tcW w:w="178" w:type="dxa"/>
          </w:tcPr>
          <w:p w14:paraId="0FD460D3"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Pr>
          <w:p w14:paraId="61934515" w14:textId="26E4EB3B" w:rsidR="00BE372B" w:rsidRPr="004C2288" w:rsidRDefault="00FC59EA" w:rsidP="00F412AD">
            <w:pPr>
              <w:pStyle w:val="acctfourfigures"/>
              <w:tabs>
                <w:tab w:val="clear" w:pos="765"/>
                <w:tab w:val="decimal" w:pos="701"/>
              </w:tabs>
              <w:spacing w:line="240" w:lineRule="exact"/>
              <w:ind w:left="-79" w:right="66"/>
              <w:jc w:val="right"/>
              <w:rPr>
                <w:szCs w:val="22"/>
              </w:rPr>
            </w:pPr>
            <w:r>
              <w:rPr>
                <w:szCs w:val="22"/>
              </w:rPr>
              <w:t>1,058</w:t>
            </w:r>
          </w:p>
        </w:tc>
        <w:tc>
          <w:tcPr>
            <w:tcW w:w="180" w:type="dxa"/>
          </w:tcPr>
          <w:p w14:paraId="69CE2CF0" w14:textId="77777777" w:rsidR="00BE372B" w:rsidRPr="004C2288" w:rsidRDefault="00BE372B" w:rsidP="00F412AD">
            <w:pPr>
              <w:pStyle w:val="acctfourfigures"/>
              <w:spacing w:line="240" w:lineRule="exact"/>
              <w:rPr>
                <w:szCs w:val="22"/>
              </w:rPr>
            </w:pPr>
          </w:p>
        </w:tc>
        <w:tc>
          <w:tcPr>
            <w:tcW w:w="1223" w:type="dxa"/>
          </w:tcPr>
          <w:p w14:paraId="259EEC20" w14:textId="2689016C" w:rsidR="00BE372B" w:rsidRPr="004C2288" w:rsidRDefault="00502670" w:rsidP="00F412AD">
            <w:pPr>
              <w:pStyle w:val="acctfourfigures"/>
              <w:tabs>
                <w:tab w:val="clear" w:pos="765"/>
                <w:tab w:val="decimal" w:pos="731"/>
              </w:tabs>
              <w:spacing w:line="240" w:lineRule="exact"/>
              <w:ind w:right="11"/>
              <w:jc w:val="right"/>
              <w:rPr>
                <w:szCs w:val="22"/>
              </w:rPr>
            </w:pPr>
            <w:r>
              <w:rPr>
                <w:szCs w:val="22"/>
              </w:rPr>
              <w:t>1,262</w:t>
            </w:r>
          </w:p>
        </w:tc>
      </w:tr>
      <w:tr w:rsidR="00BE372B" w:rsidRPr="004C2288" w14:paraId="4BDD1169" w14:textId="77777777" w:rsidTr="007340F5">
        <w:trPr>
          <w:cantSplit/>
        </w:trPr>
        <w:tc>
          <w:tcPr>
            <w:tcW w:w="3779" w:type="dxa"/>
          </w:tcPr>
          <w:p w14:paraId="7C405AFE" w14:textId="77777777" w:rsidR="00BE372B" w:rsidRPr="004C2288" w:rsidRDefault="00BE372B" w:rsidP="00F412AD">
            <w:pPr>
              <w:spacing w:line="240" w:lineRule="exact"/>
              <w:ind w:left="104" w:right="-79"/>
              <w:rPr>
                <w:szCs w:val="22"/>
              </w:rPr>
            </w:pPr>
            <w:r w:rsidRPr="004C2288">
              <w:rPr>
                <w:szCs w:val="22"/>
              </w:rPr>
              <w:t>61-90 days</w:t>
            </w:r>
          </w:p>
        </w:tc>
        <w:tc>
          <w:tcPr>
            <w:tcW w:w="1170" w:type="dxa"/>
          </w:tcPr>
          <w:p w14:paraId="4BEFB8E2" w14:textId="55D4CBCC" w:rsidR="00BE372B" w:rsidRPr="004C2288" w:rsidRDefault="00EB4220" w:rsidP="00F412AD">
            <w:pPr>
              <w:pStyle w:val="acctfourfigures"/>
              <w:tabs>
                <w:tab w:val="clear" w:pos="765"/>
                <w:tab w:val="decimal" w:pos="465"/>
              </w:tabs>
              <w:spacing w:line="240" w:lineRule="exact"/>
              <w:ind w:left="-83" w:right="11" w:firstLine="4"/>
              <w:jc w:val="right"/>
              <w:rPr>
                <w:szCs w:val="22"/>
              </w:rPr>
            </w:pPr>
            <w:r>
              <w:rPr>
                <w:szCs w:val="22"/>
              </w:rPr>
              <w:t>32,240</w:t>
            </w:r>
          </w:p>
        </w:tc>
        <w:tc>
          <w:tcPr>
            <w:tcW w:w="180" w:type="dxa"/>
          </w:tcPr>
          <w:p w14:paraId="4694A49F"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Pr>
          <w:p w14:paraId="4F7C3E87" w14:textId="44557B8A" w:rsidR="00BE372B" w:rsidRPr="004C2288" w:rsidRDefault="003A3FF2" w:rsidP="00F412AD">
            <w:pPr>
              <w:pStyle w:val="acctfourfigures"/>
              <w:tabs>
                <w:tab w:val="clear" w:pos="765"/>
                <w:tab w:val="decimal" w:pos="731"/>
              </w:tabs>
              <w:spacing w:line="240" w:lineRule="exact"/>
              <w:ind w:left="-83" w:right="11" w:firstLine="4"/>
              <w:jc w:val="right"/>
              <w:rPr>
                <w:szCs w:val="22"/>
              </w:rPr>
            </w:pPr>
            <w:r>
              <w:rPr>
                <w:szCs w:val="22"/>
              </w:rPr>
              <w:t>8,742</w:t>
            </w:r>
          </w:p>
        </w:tc>
        <w:tc>
          <w:tcPr>
            <w:tcW w:w="178" w:type="dxa"/>
          </w:tcPr>
          <w:p w14:paraId="6C77A7EB"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Pr>
          <w:p w14:paraId="4571CB45" w14:textId="336E1476" w:rsidR="00BE372B" w:rsidRPr="004C2288" w:rsidRDefault="00FC59EA" w:rsidP="00F412AD">
            <w:pPr>
              <w:pStyle w:val="acctfourfigures"/>
              <w:tabs>
                <w:tab w:val="clear" w:pos="765"/>
                <w:tab w:val="decimal" w:pos="701"/>
              </w:tabs>
              <w:spacing w:line="240" w:lineRule="exact"/>
              <w:ind w:left="-79" w:right="66"/>
              <w:jc w:val="right"/>
              <w:rPr>
                <w:szCs w:val="22"/>
              </w:rPr>
            </w:pPr>
            <w:r>
              <w:rPr>
                <w:szCs w:val="22"/>
              </w:rPr>
              <w:t>928</w:t>
            </w:r>
          </w:p>
        </w:tc>
        <w:tc>
          <w:tcPr>
            <w:tcW w:w="180" w:type="dxa"/>
          </w:tcPr>
          <w:p w14:paraId="398FFB4C" w14:textId="77777777" w:rsidR="00BE372B" w:rsidRPr="004C2288" w:rsidRDefault="00BE372B" w:rsidP="00F412AD">
            <w:pPr>
              <w:pStyle w:val="acctfourfigures"/>
              <w:spacing w:line="240" w:lineRule="exact"/>
              <w:rPr>
                <w:szCs w:val="22"/>
              </w:rPr>
            </w:pPr>
          </w:p>
        </w:tc>
        <w:tc>
          <w:tcPr>
            <w:tcW w:w="1223" w:type="dxa"/>
          </w:tcPr>
          <w:p w14:paraId="63A8554B" w14:textId="2DEF9DA9" w:rsidR="00BE372B" w:rsidRPr="004C2288" w:rsidRDefault="00561864" w:rsidP="00F412AD">
            <w:pPr>
              <w:pStyle w:val="acctfourfigures"/>
              <w:tabs>
                <w:tab w:val="clear" w:pos="765"/>
                <w:tab w:val="decimal" w:pos="731"/>
              </w:tabs>
              <w:spacing w:line="240" w:lineRule="exact"/>
              <w:ind w:right="11"/>
              <w:jc w:val="right"/>
              <w:rPr>
                <w:szCs w:val="22"/>
              </w:rPr>
            </w:pPr>
            <w:r>
              <w:rPr>
                <w:szCs w:val="22"/>
              </w:rPr>
              <w:t>651</w:t>
            </w:r>
          </w:p>
        </w:tc>
      </w:tr>
      <w:tr w:rsidR="00BE372B" w:rsidRPr="004C2288" w14:paraId="5F0B4069" w14:textId="77777777" w:rsidTr="007340F5">
        <w:trPr>
          <w:cantSplit/>
        </w:trPr>
        <w:tc>
          <w:tcPr>
            <w:tcW w:w="3779" w:type="dxa"/>
          </w:tcPr>
          <w:p w14:paraId="7AF1C9F3" w14:textId="77777777" w:rsidR="00BE372B" w:rsidRPr="004C2288" w:rsidRDefault="00BE372B" w:rsidP="00F412AD">
            <w:pPr>
              <w:spacing w:line="240" w:lineRule="exact"/>
              <w:ind w:left="104"/>
              <w:rPr>
                <w:szCs w:val="22"/>
              </w:rPr>
            </w:pPr>
            <w:r w:rsidRPr="004C2288">
              <w:rPr>
                <w:szCs w:val="22"/>
              </w:rPr>
              <w:t xml:space="preserve">More than 90 days </w:t>
            </w:r>
          </w:p>
        </w:tc>
        <w:tc>
          <w:tcPr>
            <w:tcW w:w="1170" w:type="dxa"/>
            <w:tcBorders>
              <w:bottom w:val="single" w:sz="4" w:space="0" w:color="auto"/>
            </w:tcBorders>
          </w:tcPr>
          <w:p w14:paraId="28DD6331" w14:textId="06CC0732" w:rsidR="00BE372B" w:rsidRPr="004C2288" w:rsidRDefault="001270BC" w:rsidP="00F412AD">
            <w:pPr>
              <w:pStyle w:val="acctfourfigures"/>
              <w:tabs>
                <w:tab w:val="clear" w:pos="765"/>
                <w:tab w:val="decimal" w:pos="465"/>
              </w:tabs>
              <w:spacing w:line="240" w:lineRule="exact"/>
              <w:ind w:left="-83" w:right="11" w:firstLine="4"/>
              <w:jc w:val="right"/>
              <w:rPr>
                <w:szCs w:val="22"/>
              </w:rPr>
            </w:pPr>
            <w:r>
              <w:rPr>
                <w:szCs w:val="22"/>
              </w:rPr>
              <w:t>25,390</w:t>
            </w:r>
          </w:p>
        </w:tc>
        <w:tc>
          <w:tcPr>
            <w:tcW w:w="180" w:type="dxa"/>
          </w:tcPr>
          <w:p w14:paraId="503328A4"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55AAED40" w14:textId="421A6EF9" w:rsidR="00BE372B" w:rsidRPr="004C2288" w:rsidRDefault="003A3FF2" w:rsidP="00F412AD">
            <w:pPr>
              <w:pStyle w:val="acctfourfigures"/>
              <w:tabs>
                <w:tab w:val="clear" w:pos="765"/>
                <w:tab w:val="decimal" w:pos="731"/>
              </w:tabs>
              <w:spacing w:line="240" w:lineRule="exact"/>
              <w:ind w:left="-83" w:right="11" w:firstLine="4"/>
              <w:jc w:val="right"/>
              <w:rPr>
                <w:szCs w:val="22"/>
              </w:rPr>
            </w:pPr>
            <w:r>
              <w:rPr>
                <w:szCs w:val="22"/>
              </w:rPr>
              <w:t>14,690</w:t>
            </w:r>
          </w:p>
        </w:tc>
        <w:tc>
          <w:tcPr>
            <w:tcW w:w="178" w:type="dxa"/>
          </w:tcPr>
          <w:p w14:paraId="195C89A4"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0E1926CE" w14:textId="3AE9280E" w:rsidR="00BE372B" w:rsidRPr="004C2288" w:rsidRDefault="00FC59EA" w:rsidP="00F412AD">
            <w:pPr>
              <w:pStyle w:val="acctfourfigures"/>
              <w:tabs>
                <w:tab w:val="clear" w:pos="765"/>
                <w:tab w:val="decimal" w:pos="701"/>
              </w:tabs>
              <w:spacing w:line="240" w:lineRule="exact"/>
              <w:ind w:left="-79" w:right="66"/>
              <w:jc w:val="right"/>
              <w:rPr>
                <w:szCs w:val="22"/>
              </w:rPr>
            </w:pPr>
            <w:r>
              <w:rPr>
                <w:szCs w:val="22"/>
              </w:rPr>
              <w:t>441</w:t>
            </w:r>
          </w:p>
        </w:tc>
        <w:tc>
          <w:tcPr>
            <w:tcW w:w="180" w:type="dxa"/>
          </w:tcPr>
          <w:p w14:paraId="75F27896" w14:textId="77777777" w:rsidR="00BE372B" w:rsidRPr="004C2288" w:rsidRDefault="00BE372B" w:rsidP="00F412AD">
            <w:pPr>
              <w:pStyle w:val="acctfourfigures"/>
              <w:spacing w:line="240" w:lineRule="exact"/>
              <w:rPr>
                <w:szCs w:val="22"/>
              </w:rPr>
            </w:pPr>
          </w:p>
        </w:tc>
        <w:tc>
          <w:tcPr>
            <w:tcW w:w="1223" w:type="dxa"/>
            <w:tcBorders>
              <w:bottom w:val="single" w:sz="4" w:space="0" w:color="auto"/>
            </w:tcBorders>
          </w:tcPr>
          <w:p w14:paraId="720904D4" w14:textId="791C8098" w:rsidR="00BE372B" w:rsidRPr="004C2288" w:rsidRDefault="00AF68F4" w:rsidP="00F412AD">
            <w:pPr>
              <w:pStyle w:val="acctfourfigures"/>
              <w:tabs>
                <w:tab w:val="clear" w:pos="765"/>
                <w:tab w:val="decimal" w:pos="731"/>
              </w:tabs>
              <w:spacing w:line="240" w:lineRule="exact"/>
              <w:ind w:right="11"/>
              <w:jc w:val="right"/>
              <w:rPr>
                <w:szCs w:val="22"/>
              </w:rPr>
            </w:pPr>
            <w:r>
              <w:rPr>
                <w:szCs w:val="22"/>
              </w:rPr>
              <w:t>481</w:t>
            </w:r>
          </w:p>
        </w:tc>
      </w:tr>
      <w:tr w:rsidR="00BE372B" w:rsidRPr="004C2288" w14:paraId="22C41875" w14:textId="77777777" w:rsidTr="007340F5">
        <w:trPr>
          <w:cantSplit/>
        </w:trPr>
        <w:tc>
          <w:tcPr>
            <w:tcW w:w="3779" w:type="dxa"/>
          </w:tcPr>
          <w:p w14:paraId="4DB2DEAD" w14:textId="77777777" w:rsidR="00BE372B" w:rsidRPr="004C2288" w:rsidRDefault="00BE372B" w:rsidP="00F412AD">
            <w:pPr>
              <w:spacing w:line="240" w:lineRule="exact"/>
              <w:rPr>
                <w:b/>
                <w:bCs/>
                <w:szCs w:val="22"/>
              </w:rPr>
            </w:pPr>
            <w:r w:rsidRPr="004C2288">
              <w:rPr>
                <w:b/>
                <w:bCs/>
                <w:szCs w:val="22"/>
              </w:rPr>
              <w:t>Total</w:t>
            </w:r>
          </w:p>
        </w:tc>
        <w:tc>
          <w:tcPr>
            <w:tcW w:w="1170" w:type="dxa"/>
            <w:tcBorders>
              <w:top w:val="single" w:sz="4" w:space="0" w:color="auto"/>
            </w:tcBorders>
          </w:tcPr>
          <w:p w14:paraId="62156737" w14:textId="55F0859C" w:rsidR="00BE372B" w:rsidRPr="004C2288" w:rsidRDefault="00243A0F" w:rsidP="00F412AD">
            <w:pPr>
              <w:pStyle w:val="acctfourfigures"/>
              <w:tabs>
                <w:tab w:val="clear" w:pos="765"/>
                <w:tab w:val="decimal" w:pos="465"/>
              </w:tabs>
              <w:spacing w:line="240" w:lineRule="exact"/>
              <w:ind w:left="-83" w:right="11" w:firstLine="4"/>
              <w:jc w:val="right"/>
              <w:rPr>
                <w:b/>
                <w:bCs/>
                <w:szCs w:val="22"/>
              </w:rPr>
            </w:pPr>
            <w:r>
              <w:rPr>
                <w:b/>
                <w:bCs/>
                <w:szCs w:val="22"/>
              </w:rPr>
              <w:t>440,630</w:t>
            </w:r>
          </w:p>
        </w:tc>
        <w:tc>
          <w:tcPr>
            <w:tcW w:w="180" w:type="dxa"/>
          </w:tcPr>
          <w:p w14:paraId="6A25970C" w14:textId="77777777" w:rsidR="00BE372B" w:rsidRPr="004C2288" w:rsidRDefault="00BE372B" w:rsidP="00F412AD">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3F20A10B" w14:textId="561EAE96" w:rsidR="00BE372B" w:rsidRPr="004C2288" w:rsidRDefault="003A3FF2" w:rsidP="00F412AD">
            <w:pPr>
              <w:pStyle w:val="acctfourfigures"/>
              <w:tabs>
                <w:tab w:val="clear" w:pos="765"/>
                <w:tab w:val="decimal" w:pos="731"/>
              </w:tabs>
              <w:spacing w:line="240" w:lineRule="exact"/>
              <w:ind w:left="-83" w:right="11" w:firstLine="4"/>
              <w:jc w:val="right"/>
              <w:rPr>
                <w:b/>
                <w:bCs/>
                <w:szCs w:val="22"/>
              </w:rPr>
            </w:pPr>
            <w:r>
              <w:rPr>
                <w:b/>
                <w:bCs/>
                <w:szCs w:val="22"/>
              </w:rPr>
              <w:t>328,459</w:t>
            </w:r>
          </w:p>
        </w:tc>
        <w:tc>
          <w:tcPr>
            <w:tcW w:w="178" w:type="dxa"/>
          </w:tcPr>
          <w:p w14:paraId="61CEFC3C" w14:textId="77777777" w:rsidR="00BE372B" w:rsidRPr="004C2288" w:rsidRDefault="00BE372B" w:rsidP="00F412AD">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5CAF7072" w14:textId="5A595FDA" w:rsidR="00BE372B" w:rsidRPr="004C2288" w:rsidRDefault="00FC59EA" w:rsidP="00F412AD">
            <w:pPr>
              <w:pStyle w:val="acctfourfigures"/>
              <w:tabs>
                <w:tab w:val="clear" w:pos="765"/>
                <w:tab w:val="decimal" w:pos="701"/>
              </w:tabs>
              <w:spacing w:line="240" w:lineRule="exact"/>
              <w:ind w:left="-79" w:right="66"/>
              <w:jc w:val="right"/>
              <w:rPr>
                <w:b/>
                <w:bCs/>
                <w:szCs w:val="22"/>
              </w:rPr>
            </w:pPr>
            <w:r>
              <w:rPr>
                <w:b/>
                <w:bCs/>
                <w:szCs w:val="22"/>
              </w:rPr>
              <w:t>28,796</w:t>
            </w:r>
          </w:p>
        </w:tc>
        <w:tc>
          <w:tcPr>
            <w:tcW w:w="180" w:type="dxa"/>
          </w:tcPr>
          <w:p w14:paraId="5179BFC5" w14:textId="77777777" w:rsidR="00BE372B" w:rsidRPr="004C2288" w:rsidRDefault="00BE372B" w:rsidP="00F412AD">
            <w:pPr>
              <w:pStyle w:val="acctfourfigures"/>
              <w:spacing w:line="240" w:lineRule="exact"/>
              <w:rPr>
                <w:b/>
                <w:bCs/>
                <w:szCs w:val="22"/>
              </w:rPr>
            </w:pPr>
          </w:p>
        </w:tc>
        <w:tc>
          <w:tcPr>
            <w:tcW w:w="1223" w:type="dxa"/>
            <w:tcBorders>
              <w:top w:val="single" w:sz="4" w:space="0" w:color="auto"/>
            </w:tcBorders>
          </w:tcPr>
          <w:p w14:paraId="46BEDA28" w14:textId="17328CD1" w:rsidR="00BE372B" w:rsidRPr="004C2288" w:rsidRDefault="00AF68F4" w:rsidP="008F209D">
            <w:pPr>
              <w:pStyle w:val="acctfourfigures"/>
              <w:tabs>
                <w:tab w:val="clear" w:pos="765"/>
              </w:tabs>
              <w:spacing w:line="240" w:lineRule="exact"/>
              <w:ind w:left="-79" w:right="35"/>
              <w:jc w:val="right"/>
              <w:rPr>
                <w:b/>
                <w:bCs/>
                <w:szCs w:val="22"/>
              </w:rPr>
            </w:pPr>
            <w:r>
              <w:rPr>
                <w:b/>
                <w:bCs/>
                <w:szCs w:val="22"/>
              </w:rPr>
              <w:t>29,983</w:t>
            </w:r>
          </w:p>
        </w:tc>
      </w:tr>
      <w:tr w:rsidR="00BE372B" w:rsidRPr="004C2288" w14:paraId="43BEF671" w14:textId="77777777" w:rsidTr="007340F5">
        <w:trPr>
          <w:cantSplit/>
        </w:trPr>
        <w:tc>
          <w:tcPr>
            <w:tcW w:w="3779" w:type="dxa"/>
          </w:tcPr>
          <w:p w14:paraId="57EB17DF" w14:textId="77777777" w:rsidR="00BE372B" w:rsidRPr="004C2288" w:rsidRDefault="00BE372B" w:rsidP="00F412AD">
            <w:pPr>
              <w:spacing w:line="240" w:lineRule="exact"/>
              <w:rPr>
                <w:szCs w:val="22"/>
                <w:lang w:bidi="th-TH"/>
              </w:rPr>
            </w:pPr>
            <w:r w:rsidRPr="004C2288">
              <w:rPr>
                <w:i/>
                <w:iCs/>
                <w:szCs w:val="22"/>
              </w:rPr>
              <w:t>Less</w:t>
            </w:r>
            <w:r w:rsidRPr="004C2288">
              <w:rPr>
                <w:szCs w:val="22"/>
              </w:rPr>
              <w:t xml:space="preserve"> allowance for</w:t>
            </w:r>
            <w:r w:rsidRPr="004C2288">
              <w:rPr>
                <w:szCs w:val="22"/>
                <w:cs/>
                <w:lang w:bidi="th-TH"/>
              </w:rPr>
              <w:t xml:space="preserve"> </w:t>
            </w:r>
            <w:r w:rsidRPr="004C2288">
              <w:rPr>
                <w:szCs w:val="22"/>
              </w:rPr>
              <w:t>expected credit loss</w:t>
            </w:r>
          </w:p>
        </w:tc>
        <w:tc>
          <w:tcPr>
            <w:tcW w:w="1170" w:type="dxa"/>
            <w:tcBorders>
              <w:bottom w:val="single" w:sz="4" w:space="0" w:color="auto"/>
            </w:tcBorders>
          </w:tcPr>
          <w:p w14:paraId="70FF97E8" w14:textId="300DF53B" w:rsidR="00BE372B" w:rsidRPr="006A1909" w:rsidRDefault="00243A0F" w:rsidP="00D337F0">
            <w:pPr>
              <w:pStyle w:val="acctfourfigures"/>
              <w:tabs>
                <w:tab w:val="clear" w:pos="765"/>
                <w:tab w:val="decimal" w:pos="465"/>
              </w:tabs>
              <w:spacing w:line="240" w:lineRule="exact"/>
              <w:ind w:left="-83" w:right="-62" w:firstLine="4"/>
              <w:jc w:val="right"/>
              <w:rPr>
                <w:szCs w:val="22"/>
              </w:rPr>
            </w:pPr>
            <w:r>
              <w:rPr>
                <w:szCs w:val="22"/>
              </w:rPr>
              <w:t>(8,130)</w:t>
            </w:r>
          </w:p>
        </w:tc>
        <w:tc>
          <w:tcPr>
            <w:tcW w:w="180" w:type="dxa"/>
          </w:tcPr>
          <w:p w14:paraId="18738D94" w14:textId="77777777" w:rsidR="00BE372B" w:rsidRPr="006A1909" w:rsidRDefault="00BE372B" w:rsidP="00F412AD">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240B28A1" w14:textId="603F206A" w:rsidR="00BE372B" w:rsidRPr="006A1909" w:rsidRDefault="003A3FF2" w:rsidP="00B92D37">
            <w:pPr>
              <w:pStyle w:val="acctfourfigures"/>
              <w:tabs>
                <w:tab w:val="clear" w:pos="765"/>
                <w:tab w:val="decimal" w:pos="465"/>
              </w:tabs>
              <w:spacing w:line="240" w:lineRule="exact"/>
              <w:ind w:left="-83" w:right="-62" w:firstLine="4"/>
              <w:jc w:val="right"/>
              <w:rPr>
                <w:szCs w:val="22"/>
              </w:rPr>
            </w:pPr>
            <w:r w:rsidRPr="006A1909">
              <w:rPr>
                <w:szCs w:val="22"/>
              </w:rPr>
              <w:t>(8,168)</w:t>
            </w:r>
          </w:p>
        </w:tc>
        <w:tc>
          <w:tcPr>
            <w:tcW w:w="178" w:type="dxa"/>
          </w:tcPr>
          <w:p w14:paraId="5B22755D" w14:textId="77777777" w:rsidR="00BE372B" w:rsidRPr="006A1909" w:rsidRDefault="00BE372B" w:rsidP="00F412AD">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53FD588F" w14:textId="4872C315" w:rsidR="00BE372B" w:rsidRPr="006A1909" w:rsidRDefault="00FC59EA" w:rsidP="00582BE6">
            <w:pPr>
              <w:pStyle w:val="acctfourfigures"/>
              <w:tabs>
                <w:tab w:val="clear" w:pos="765"/>
              </w:tabs>
              <w:spacing w:line="240" w:lineRule="exact"/>
              <w:ind w:left="-79" w:right="9"/>
              <w:jc w:val="right"/>
              <w:rPr>
                <w:szCs w:val="22"/>
              </w:rPr>
            </w:pPr>
            <w:r>
              <w:rPr>
                <w:szCs w:val="22"/>
              </w:rPr>
              <w:t>(173)</w:t>
            </w:r>
          </w:p>
        </w:tc>
        <w:tc>
          <w:tcPr>
            <w:tcW w:w="180" w:type="dxa"/>
          </w:tcPr>
          <w:p w14:paraId="393B55BE" w14:textId="77777777" w:rsidR="00BE372B" w:rsidRPr="006A1909" w:rsidRDefault="00BE372B" w:rsidP="00F412AD">
            <w:pPr>
              <w:pStyle w:val="acctfourfigures"/>
              <w:spacing w:line="240" w:lineRule="exact"/>
              <w:rPr>
                <w:szCs w:val="22"/>
              </w:rPr>
            </w:pPr>
          </w:p>
        </w:tc>
        <w:tc>
          <w:tcPr>
            <w:tcW w:w="1223" w:type="dxa"/>
            <w:tcBorders>
              <w:bottom w:val="single" w:sz="4" w:space="0" w:color="auto"/>
            </w:tcBorders>
          </w:tcPr>
          <w:p w14:paraId="3455342A" w14:textId="241D4AA8" w:rsidR="00BE372B" w:rsidRPr="006A1909" w:rsidRDefault="00B8228D" w:rsidP="00C32B24">
            <w:pPr>
              <w:pStyle w:val="acctfourfigures"/>
              <w:tabs>
                <w:tab w:val="clear" w:pos="765"/>
              </w:tabs>
              <w:spacing w:line="240" w:lineRule="exact"/>
              <w:ind w:left="-79" w:right="-46"/>
              <w:jc w:val="right"/>
              <w:rPr>
                <w:szCs w:val="22"/>
              </w:rPr>
            </w:pPr>
            <w:r w:rsidRPr="006A1909">
              <w:rPr>
                <w:szCs w:val="22"/>
              </w:rPr>
              <w:t>(202)</w:t>
            </w:r>
          </w:p>
        </w:tc>
      </w:tr>
      <w:tr w:rsidR="00BE372B" w:rsidRPr="004C2288" w14:paraId="16D89B61" w14:textId="77777777" w:rsidTr="007340F5">
        <w:trPr>
          <w:cantSplit/>
        </w:trPr>
        <w:tc>
          <w:tcPr>
            <w:tcW w:w="3779" w:type="dxa"/>
          </w:tcPr>
          <w:p w14:paraId="100115F6" w14:textId="77777777" w:rsidR="00BE372B" w:rsidRPr="004C2288" w:rsidRDefault="00BE372B" w:rsidP="00F412AD">
            <w:pPr>
              <w:spacing w:line="240" w:lineRule="exact"/>
              <w:rPr>
                <w:b/>
                <w:bCs/>
                <w:szCs w:val="22"/>
              </w:rPr>
            </w:pPr>
            <w:r w:rsidRPr="004C2288">
              <w:rPr>
                <w:b/>
                <w:bCs/>
                <w:szCs w:val="22"/>
              </w:rPr>
              <w:t>Net</w:t>
            </w:r>
          </w:p>
        </w:tc>
        <w:tc>
          <w:tcPr>
            <w:tcW w:w="1170" w:type="dxa"/>
            <w:tcBorders>
              <w:top w:val="single" w:sz="4" w:space="0" w:color="auto"/>
              <w:bottom w:val="double" w:sz="4" w:space="0" w:color="auto"/>
            </w:tcBorders>
          </w:tcPr>
          <w:p w14:paraId="14B427BB" w14:textId="6E41AA8D" w:rsidR="00BE372B" w:rsidRPr="004C2288" w:rsidRDefault="00243A0F" w:rsidP="00F412AD">
            <w:pPr>
              <w:pStyle w:val="acctfourfigures"/>
              <w:tabs>
                <w:tab w:val="clear" w:pos="765"/>
                <w:tab w:val="decimal" w:pos="465"/>
              </w:tabs>
              <w:spacing w:line="240" w:lineRule="exact"/>
              <w:ind w:left="-83" w:right="11" w:firstLine="4"/>
              <w:jc w:val="right"/>
              <w:rPr>
                <w:b/>
                <w:bCs/>
                <w:szCs w:val="22"/>
              </w:rPr>
            </w:pPr>
            <w:r>
              <w:rPr>
                <w:b/>
                <w:bCs/>
                <w:szCs w:val="22"/>
              </w:rPr>
              <w:t>432,500</w:t>
            </w:r>
          </w:p>
        </w:tc>
        <w:tc>
          <w:tcPr>
            <w:tcW w:w="180" w:type="dxa"/>
          </w:tcPr>
          <w:p w14:paraId="5E64EE99" w14:textId="77777777" w:rsidR="00BE372B" w:rsidRPr="004C2288" w:rsidRDefault="00BE372B" w:rsidP="00F412AD">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6122503A" w14:textId="4E959563" w:rsidR="00BE372B" w:rsidRPr="004C2288" w:rsidRDefault="003A3FF2" w:rsidP="00F412AD">
            <w:pPr>
              <w:pStyle w:val="acctfourfigures"/>
              <w:tabs>
                <w:tab w:val="clear" w:pos="765"/>
                <w:tab w:val="decimal" w:pos="731"/>
              </w:tabs>
              <w:spacing w:line="240" w:lineRule="exact"/>
              <w:ind w:left="-83" w:right="11" w:firstLine="4"/>
              <w:jc w:val="right"/>
              <w:rPr>
                <w:b/>
                <w:bCs/>
                <w:szCs w:val="22"/>
              </w:rPr>
            </w:pPr>
            <w:r>
              <w:rPr>
                <w:b/>
                <w:bCs/>
                <w:szCs w:val="22"/>
              </w:rPr>
              <w:t>32</w:t>
            </w:r>
            <w:r w:rsidR="00D11D28">
              <w:rPr>
                <w:b/>
                <w:bCs/>
                <w:szCs w:val="22"/>
              </w:rPr>
              <w:t>0</w:t>
            </w:r>
            <w:r>
              <w:rPr>
                <w:b/>
                <w:bCs/>
                <w:szCs w:val="22"/>
              </w:rPr>
              <w:t>,291</w:t>
            </w:r>
          </w:p>
        </w:tc>
        <w:tc>
          <w:tcPr>
            <w:tcW w:w="178" w:type="dxa"/>
          </w:tcPr>
          <w:p w14:paraId="7C6CA971" w14:textId="77777777" w:rsidR="00BE372B" w:rsidRPr="004C2288" w:rsidRDefault="00BE372B" w:rsidP="00F412AD">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6FAD5539" w14:textId="2D33473B" w:rsidR="00BE372B" w:rsidRPr="004C2288" w:rsidRDefault="00FC59EA" w:rsidP="00F412AD">
            <w:pPr>
              <w:pStyle w:val="acctfourfigures"/>
              <w:tabs>
                <w:tab w:val="clear" w:pos="765"/>
                <w:tab w:val="decimal" w:pos="701"/>
              </w:tabs>
              <w:spacing w:line="240" w:lineRule="exact"/>
              <w:ind w:left="-79" w:right="66"/>
              <w:jc w:val="right"/>
              <w:rPr>
                <w:b/>
                <w:bCs/>
                <w:szCs w:val="22"/>
              </w:rPr>
            </w:pPr>
            <w:r>
              <w:rPr>
                <w:b/>
                <w:bCs/>
                <w:szCs w:val="22"/>
              </w:rPr>
              <w:t>28,623</w:t>
            </w:r>
          </w:p>
        </w:tc>
        <w:tc>
          <w:tcPr>
            <w:tcW w:w="180" w:type="dxa"/>
          </w:tcPr>
          <w:p w14:paraId="67AB719A" w14:textId="77777777" w:rsidR="00BE372B" w:rsidRPr="004C2288" w:rsidRDefault="00BE372B" w:rsidP="00F412AD">
            <w:pPr>
              <w:pStyle w:val="acctfourfigures"/>
              <w:spacing w:line="240" w:lineRule="exact"/>
              <w:rPr>
                <w:b/>
                <w:bCs/>
                <w:szCs w:val="22"/>
              </w:rPr>
            </w:pPr>
          </w:p>
        </w:tc>
        <w:tc>
          <w:tcPr>
            <w:tcW w:w="1223" w:type="dxa"/>
            <w:tcBorders>
              <w:top w:val="single" w:sz="4" w:space="0" w:color="auto"/>
              <w:bottom w:val="double" w:sz="4" w:space="0" w:color="auto"/>
            </w:tcBorders>
          </w:tcPr>
          <w:p w14:paraId="37321190" w14:textId="10556D0E" w:rsidR="00BE372B" w:rsidRPr="004C2288" w:rsidRDefault="008F209D" w:rsidP="00C32B24">
            <w:pPr>
              <w:pStyle w:val="acctfourfigures"/>
              <w:tabs>
                <w:tab w:val="clear" w:pos="765"/>
              </w:tabs>
              <w:spacing w:line="240" w:lineRule="exact"/>
              <w:ind w:left="-79" w:right="17"/>
              <w:jc w:val="right"/>
              <w:rPr>
                <w:b/>
                <w:bCs/>
                <w:szCs w:val="22"/>
              </w:rPr>
            </w:pPr>
            <w:r>
              <w:rPr>
                <w:b/>
                <w:bCs/>
                <w:szCs w:val="22"/>
              </w:rPr>
              <w:t>29,781</w:t>
            </w:r>
          </w:p>
        </w:tc>
      </w:tr>
    </w:tbl>
    <w:p w14:paraId="2A30D1F5" w14:textId="7A146261" w:rsidR="001F3771" w:rsidRPr="005C509B" w:rsidRDefault="001F3771" w:rsidP="00272DEE">
      <w:pPr>
        <w:spacing w:line="240" w:lineRule="auto"/>
        <w:ind w:left="540"/>
        <w:jc w:val="thaiDistribute"/>
        <w:rPr>
          <w:spacing w:val="-4"/>
          <w:szCs w:val="22"/>
        </w:rPr>
      </w:pPr>
    </w:p>
    <w:tbl>
      <w:tblPr>
        <w:tblW w:w="9116" w:type="dxa"/>
        <w:tblInd w:w="451" w:type="dxa"/>
        <w:tblLayout w:type="fixed"/>
        <w:tblCellMar>
          <w:left w:w="79" w:type="dxa"/>
          <w:right w:w="79" w:type="dxa"/>
        </w:tblCellMar>
        <w:tblLook w:val="0000" w:firstRow="0" w:lastRow="0" w:firstColumn="0" w:lastColumn="0" w:noHBand="0" w:noVBand="0"/>
      </w:tblPr>
      <w:tblGrid>
        <w:gridCol w:w="3779"/>
        <w:gridCol w:w="1170"/>
        <w:gridCol w:w="180"/>
        <w:gridCol w:w="1269"/>
        <w:gridCol w:w="178"/>
        <w:gridCol w:w="1137"/>
        <w:gridCol w:w="180"/>
        <w:gridCol w:w="1223"/>
      </w:tblGrid>
      <w:tr w:rsidR="00BE372B" w:rsidRPr="004C2288" w14:paraId="6035472E" w14:textId="77777777" w:rsidTr="00EA0CC3">
        <w:trPr>
          <w:cantSplit/>
          <w:tblHeader/>
        </w:trPr>
        <w:tc>
          <w:tcPr>
            <w:tcW w:w="3779" w:type="dxa"/>
            <w:shd w:val="clear" w:color="auto" w:fill="auto"/>
            <w:vAlign w:val="bottom"/>
          </w:tcPr>
          <w:p w14:paraId="5363E7B0" w14:textId="1BF82699" w:rsidR="00BE372B" w:rsidRPr="004C2288" w:rsidRDefault="00BE372B" w:rsidP="00F412AD">
            <w:pPr>
              <w:pStyle w:val="acctfourfigures"/>
              <w:shd w:val="clear" w:color="auto" w:fill="FFFFFF"/>
              <w:tabs>
                <w:tab w:val="clear" w:pos="765"/>
              </w:tabs>
              <w:spacing w:line="240" w:lineRule="auto"/>
              <w:rPr>
                <w:b/>
                <w:bCs/>
                <w:i/>
                <w:iCs/>
                <w:szCs w:val="22"/>
              </w:rPr>
            </w:pPr>
            <w:r w:rsidRPr="004C2288">
              <w:rPr>
                <w:b/>
                <w:bCs/>
                <w:i/>
                <w:iCs/>
                <w:szCs w:val="22"/>
              </w:rPr>
              <w:t>Expected credit loss</w:t>
            </w:r>
          </w:p>
        </w:tc>
        <w:tc>
          <w:tcPr>
            <w:tcW w:w="2619" w:type="dxa"/>
            <w:gridSpan w:val="3"/>
            <w:vAlign w:val="bottom"/>
          </w:tcPr>
          <w:p w14:paraId="62F208E3" w14:textId="14A2E3BE" w:rsidR="00BE372B" w:rsidRPr="004C2288" w:rsidRDefault="00BE372B" w:rsidP="00E42191">
            <w:pPr>
              <w:pStyle w:val="acctmergecolhdg"/>
              <w:spacing w:line="240" w:lineRule="auto"/>
              <w:ind w:left="105" w:firstLine="4"/>
              <w:rPr>
                <w:b w:val="0"/>
                <w:bCs/>
                <w:szCs w:val="22"/>
              </w:rPr>
            </w:pPr>
            <w:r w:rsidRPr="004C2288">
              <w:rPr>
                <w:szCs w:val="22"/>
              </w:rPr>
              <w:t>Consolidated</w:t>
            </w:r>
          </w:p>
        </w:tc>
        <w:tc>
          <w:tcPr>
            <w:tcW w:w="178" w:type="dxa"/>
          </w:tcPr>
          <w:p w14:paraId="7A4BE851" w14:textId="77777777" w:rsidR="00BE372B" w:rsidRPr="004C2288" w:rsidRDefault="00BE372B" w:rsidP="00F412AD">
            <w:pPr>
              <w:pStyle w:val="acctmergecolhdg"/>
              <w:spacing w:line="240" w:lineRule="auto"/>
              <w:ind w:left="105" w:right="-79" w:firstLine="4"/>
              <w:rPr>
                <w:b w:val="0"/>
                <w:bCs/>
                <w:szCs w:val="22"/>
              </w:rPr>
            </w:pPr>
          </w:p>
        </w:tc>
        <w:tc>
          <w:tcPr>
            <w:tcW w:w="2540" w:type="dxa"/>
            <w:gridSpan w:val="3"/>
            <w:vAlign w:val="bottom"/>
          </w:tcPr>
          <w:p w14:paraId="57CCA07A" w14:textId="54B4F94F" w:rsidR="00BE372B" w:rsidRPr="004C2288" w:rsidRDefault="00BE372B" w:rsidP="00E42191">
            <w:pPr>
              <w:pStyle w:val="acctmergecolhdg"/>
              <w:spacing w:line="240" w:lineRule="auto"/>
              <w:ind w:left="105" w:right="-79" w:firstLine="4"/>
              <w:rPr>
                <w:b w:val="0"/>
                <w:bCs/>
                <w:szCs w:val="22"/>
              </w:rPr>
            </w:pPr>
            <w:r w:rsidRPr="004C2288">
              <w:rPr>
                <w:szCs w:val="22"/>
              </w:rPr>
              <w:t>Separate</w:t>
            </w:r>
          </w:p>
        </w:tc>
      </w:tr>
      <w:tr w:rsidR="00E42191" w:rsidRPr="004C2288" w14:paraId="5097A198" w14:textId="77777777" w:rsidTr="00EA0CC3">
        <w:trPr>
          <w:cantSplit/>
          <w:tblHeader/>
        </w:trPr>
        <w:tc>
          <w:tcPr>
            <w:tcW w:w="3779" w:type="dxa"/>
            <w:shd w:val="clear" w:color="auto" w:fill="auto"/>
            <w:vAlign w:val="bottom"/>
          </w:tcPr>
          <w:p w14:paraId="2435829F" w14:textId="35503106" w:rsidR="00E42191" w:rsidRPr="004C2288" w:rsidRDefault="00E42191" w:rsidP="00F412AD">
            <w:pPr>
              <w:pStyle w:val="acctfourfigures"/>
              <w:shd w:val="clear" w:color="auto" w:fill="FFFFFF"/>
              <w:tabs>
                <w:tab w:val="clear" w:pos="765"/>
              </w:tabs>
              <w:spacing w:line="240" w:lineRule="auto"/>
              <w:rPr>
                <w:b/>
                <w:bCs/>
                <w:i/>
                <w:iCs/>
                <w:szCs w:val="22"/>
              </w:rPr>
            </w:pPr>
            <w:r w:rsidRPr="004C2288">
              <w:rPr>
                <w:b/>
                <w:bCs/>
                <w:i/>
                <w:iCs/>
                <w:szCs w:val="22"/>
              </w:rPr>
              <w:t xml:space="preserve">For the </w:t>
            </w:r>
            <w:r w:rsidR="00063E8C">
              <w:rPr>
                <w:b/>
                <w:bCs/>
                <w:i/>
                <w:iCs/>
                <w:szCs w:val="22"/>
              </w:rPr>
              <w:t>six</w:t>
            </w:r>
            <w:r w:rsidRPr="004C2288">
              <w:rPr>
                <w:b/>
                <w:bCs/>
                <w:i/>
                <w:iCs/>
                <w:szCs w:val="22"/>
              </w:rPr>
              <w:t>-month period ended</w:t>
            </w:r>
          </w:p>
        </w:tc>
        <w:tc>
          <w:tcPr>
            <w:tcW w:w="2619" w:type="dxa"/>
            <w:gridSpan w:val="3"/>
            <w:vAlign w:val="bottom"/>
          </w:tcPr>
          <w:p w14:paraId="33E0CAAE" w14:textId="35991B0E" w:rsidR="00E42191" w:rsidRPr="004C2288" w:rsidRDefault="00E42191" w:rsidP="00F412AD">
            <w:pPr>
              <w:pStyle w:val="acctmergecolhdg"/>
              <w:spacing w:line="240" w:lineRule="auto"/>
              <w:ind w:left="105" w:firstLine="4"/>
              <w:rPr>
                <w:szCs w:val="22"/>
              </w:rPr>
            </w:pPr>
            <w:r w:rsidRPr="004C2288">
              <w:rPr>
                <w:szCs w:val="22"/>
              </w:rPr>
              <w:t>financial statements</w:t>
            </w:r>
          </w:p>
        </w:tc>
        <w:tc>
          <w:tcPr>
            <w:tcW w:w="178" w:type="dxa"/>
          </w:tcPr>
          <w:p w14:paraId="51CC4E0A" w14:textId="77777777" w:rsidR="00E42191" w:rsidRPr="004C2288" w:rsidRDefault="00E42191" w:rsidP="00F412AD">
            <w:pPr>
              <w:pStyle w:val="acctmergecolhdg"/>
              <w:spacing w:line="240" w:lineRule="auto"/>
              <w:ind w:left="105" w:right="-79" w:firstLine="4"/>
              <w:rPr>
                <w:b w:val="0"/>
                <w:bCs/>
                <w:szCs w:val="22"/>
              </w:rPr>
            </w:pPr>
          </w:p>
        </w:tc>
        <w:tc>
          <w:tcPr>
            <w:tcW w:w="2540" w:type="dxa"/>
            <w:gridSpan w:val="3"/>
            <w:vAlign w:val="bottom"/>
          </w:tcPr>
          <w:p w14:paraId="25DAA924" w14:textId="4DAFA663" w:rsidR="00E42191" w:rsidRPr="004C2288" w:rsidRDefault="00E42191" w:rsidP="00F412AD">
            <w:pPr>
              <w:pStyle w:val="acctmergecolhdg"/>
              <w:spacing w:line="240" w:lineRule="auto"/>
              <w:ind w:left="105" w:right="-79" w:firstLine="4"/>
              <w:rPr>
                <w:szCs w:val="22"/>
              </w:rPr>
            </w:pPr>
            <w:r w:rsidRPr="004C2288">
              <w:rPr>
                <w:szCs w:val="22"/>
              </w:rPr>
              <w:t>financial statements</w:t>
            </w:r>
          </w:p>
        </w:tc>
      </w:tr>
      <w:tr w:rsidR="00E42191" w:rsidRPr="004C2288" w14:paraId="359B71B1" w14:textId="77777777" w:rsidTr="00EA0CC3">
        <w:trPr>
          <w:cantSplit/>
          <w:tblHeader/>
        </w:trPr>
        <w:tc>
          <w:tcPr>
            <w:tcW w:w="3779" w:type="dxa"/>
            <w:shd w:val="clear" w:color="auto" w:fill="auto"/>
            <w:vAlign w:val="bottom"/>
          </w:tcPr>
          <w:p w14:paraId="56801730" w14:textId="7E2DDB10" w:rsidR="00E42191" w:rsidRPr="004C2288" w:rsidRDefault="00CE2A61" w:rsidP="00E42191">
            <w:pPr>
              <w:pStyle w:val="acctfourfigures"/>
              <w:shd w:val="clear" w:color="auto" w:fill="FFFFFF"/>
              <w:tabs>
                <w:tab w:val="clear" w:pos="765"/>
              </w:tabs>
              <w:spacing w:line="240" w:lineRule="auto"/>
              <w:rPr>
                <w:b/>
                <w:bCs/>
                <w:i/>
                <w:iCs/>
                <w:szCs w:val="22"/>
              </w:rPr>
            </w:pPr>
            <w:r>
              <w:rPr>
                <w:b/>
                <w:bCs/>
                <w:i/>
                <w:iCs/>
                <w:szCs w:val="22"/>
              </w:rPr>
              <w:t>30 June</w:t>
            </w:r>
          </w:p>
        </w:tc>
        <w:tc>
          <w:tcPr>
            <w:tcW w:w="1170" w:type="dxa"/>
            <w:vAlign w:val="bottom"/>
          </w:tcPr>
          <w:p w14:paraId="0B0668D4" w14:textId="3B74CCDA" w:rsidR="00E42191" w:rsidRPr="004C2288" w:rsidRDefault="00E42191" w:rsidP="00E42191">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0FF03F12" w14:textId="77777777" w:rsidR="00E42191" w:rsidRPr="004C2288" w:rsidRDefault="00E42191" w:rsidP="00E42191">
            <w:pPr>
              <w:pStyle w:val="acctmergecolhdg"/>
              <w:spacing w:line="240" w:lineRule="auto"/>
              <w:ind w:left="-83" w:firstLine="4"/>
              <w:rPr>
                <w:b w:val="0"/>
                <w:bCs/>
                <w:szCs w:val="22"/>
              </w:rPr>
            </w:pPr>
          </w:p>
        </w:tc>
        <w:tc>
          <w:tcPr>
            <w:tcW w:w="1269" w:type="dxa"/>
            <w:vAlign w:val="bottom"/>
          </w:tcPr>
          <w:p w14:paraId="0EB055E8" w14:textId="0AE3ADC7" w:rsidR="00E42191" w:rsidRPr="004C2288" w:rsidRDefault="00E42191" w:rsidP="00E42191">
            <w:pPr>
              <w:pStyle w:val="acctmergecolhdg"/>
              <w:spacing w:line="240" w:lineRule="auto"/>
              <w:ind w:left="-83" w:firstLine="4"/>
              <w:rPr>
                <w:b w:val="0"/>
                <w:bCs/>
                <w:szCs w:val="22"/>
              </w:rPr>
            </w:pPr>
            <w:r w:rsidRPr="004C2288">
              <w:rPr>
                <w:b w:val="0"/>
                <w:bCs/>
                <w:szCs w:val="22"/>
              </w:rPr>
              <w:t>2020</w:t>
            </w:r>
          </w:p>
        </w:tc>
        <w:tc>
          <w:tcPr>
            <w:tcW w:w="178" w:type="dxa"/>
            <w:vAlign w:val="bottom"/>
          </w:tcPr>
          <w:p w14:paraId="1DDC59E2" w14:textId="77777777" w:rsidR="00E42191" w:rsidRPr="004C2288" w:rsidRDefault="00E42191" w:rsidP="00E42191">
            <w:pPr>
              <w:pStyle w:val="acctmergecolhdg"/>
              <w:spacing w:line="240" w:lineRule="auto"/>
              <w:ind w:left="-83" w:right="-79" w:firstLine="4"/>
              <w:rPr>
                <w:b w:val="0"/>
                <w:bCs/>
                <w:szCs w:val="22"/>
              </w:rPr>
            </w:pPr>
          </w:p>
        </w:tc>
        <w:tc>
          <w:tcPr>
            <w:tcW w:w="1137" w:type="dxa"/>
            <w:vAlign w:val="bottom"/>
          </w:tcPr>
          <w:p w14:paraId="2970FA36" w14:textId="5B8E51F4" w:rsidR="00E42191" w:rsidRPr="004C2288" w:rsidRDefault="00E42191" w:rsidP="00E42191">
            <w:pPr>
              <w:pStyle w:val="acctmergecolhdg"/>
              <w:spacing w:line="240" w:lineRule="auto"/>
              <w:ind w:left="-83" w:right="-79" w:firstLine="4"/>
              <w:rPr>
                <w:b w:val="0"/>
                <w:bCs/>
                <w:szCs w:val="22"/>
              </w:rPr>
            </w:pPr>
            <w:r w:rsidRPr="004C2288">
              <w:rPr>
                <w:b w:val="0"/>
                <w:bCs/>
                <w:szCs w:val="22"/>
              </w:rPr>
              <w:t>2021</w:t>
            </w:r>
          </w:p>
        </w:tc>
        <w:tc>
          <w:tcPr>
            <w:tcW w:w="180" w:type="dxa"/>
            <w:vAlign w:val="bottom"/>
          </w:tcPr>
          <w:p w14:paraId="6E3BAB8D" w14:textId="77777777" w:rsidR="00E42191" w:rsidRPr="004C2288" w:rsidRDefault="00E42191" w:rsidP="00E42191">
            <w:pPr>
              <w:pStyle w:val="acctmergecolhdg"/>
              <w:spacing w:line="240" w:lineRule="auto"/>
              <w:rPr>
                <w:b w:val="0"/>
                <w:bCs/>
                <w:szCs w:val="22"/>
              </w:rPr>
            </w:pPr>
          </w:p>
        </w:tc>
        <w:tc>
          <w:tcPr>
            <w:tcW w:w="1223" w:type="dxa"/>
            <w:vAlign w:val="bottom"/>
          </w:tcPr>
          <w:p w14:paraId="02313A6F" w14:textId="7DEAF359" w:rsidR="00E42191" w:rsidRPr="004C2288" w:rsidRDefault="00E42191" w:rsidP="00E42191">
            <w:pPr>
              <w:pStyle w:val="acctmergecolhdg"/>
              <w:spacing w:line="240" w:lineRule="auto"/>
              <w:ind w:left="-83" w:right="-79" w:firstLine="4"/>
              <w:rPr>
                <w:b w:val="0"/>
                <w:bCs/>
                <w:szCs w:val="22"/>
              </w:rPr>
            </w:pPr>
            <w:r w:rsidRPr="004C2288">
              <w:rPr>
                <w:b w:val="0"/>
                <w:bCs/>
                <w:szCs w:val="22"/>
              </w:rPr>
              <w:t>2020</w:t>
            </w:r>
          </w:p>
        </w:tc>
      </w:tr>
      <w:tr w:rsidR="00BE372B" w:rsidRPr="004C2288" w14:paraId="789B7F27" w14:textId="77777777" w:rsidTr="00E42191">
        <w:trPr>
          <w:cantSplit/>
          <w:tblHeader/>
        </w:trPr>
        <w:tc>
          <w:tcPr>
            <w:tcW w:w="3779" w:type="dxa"/>
            <w:shd w:val="clear" w:color="auto" w:fill="auto"/>
            <w:vAlign w:val="bottom"/>
          </w:tcPr>
          <w:p w14:paraId="3A1663CE" w14:textId="34CC782F" w:rsidR="00BE372B" w:rsidRPr="004C2288" w:rsidRDefault="00BE372B" w:rsidP="00F412AD">
            <w:pPr>
              <w:pStyle w:val="acctfourfigures"/>
              <w:tabs>
                <w:tab w:val="clear" w:pos="765"/>
              </w:tabs>
              <w:spacing w:line="240" w:lineRule="auto"/>
              <w:ind w:left="188" w:hanging="174"/>
              <w:rPr>
                <w:b/>
                <w:bCs/>
                <w:i/>
                <w:iCs/>
                <w:szCs w:val="22"/>
              </w:rPr>
            </w:pPr>
          </w:p>
        </w:tc>
        <w:tc>
          <w:tcPr>
            <w:tcW w:w="5337" w:type="dxa"/>
            <w:gridSpan w:val="7"/>
            <w:vAlign w:val="bottom"/>
          </w:tcPr>
          <w:p w14:paraId="07FFBA52" w14:textId="69C26029" w:rsidR="00BE372B" w:rsidRPr="004C2288" w:rsidRDefault="00BE372B" w:rsidP="00F412AD">
            <w:pPr>
              <w:pStyle w:val="acctmergecolhdg"/>
              <w:spacing w:line="240" w:lineRule="auto"/>
              <w:ind w:left="-83" w:right="-79" w:firstLine="4"/>
              <w:rPr>
                <w:b w:val="0"/>
                <w:bCs/>
                <w:i/>
                <w:iCs/>
                <w:szCs w:val="22"/>
              </w:rPr>
            </w:pPr>
            <w:r w:rsidRPr="004C2288">
              <w:rPr>
                <w:b w:val="0"/>
                <w:bCs/>
                <w:i/>
                <w:iCs/>
                <w:szCs w:val="22"/>
              </w:rPr>
              <w:t xml:space="preserve">(in </w:t>
            </w:r>
            <w:r w:rsidR="00E42191">
              <w:rPr>
                <w:b w:val="0"/>
                <w:bCs/>
                <w:i/>
                <w:iCs/>
                <w:szCs w:val="22"/>
              </w:rPr>
              <w:t>thousand</w:t>
            </w:r>
            <w:r w:rsidRPr="004C2288">
              <w:rPr>
                <w:b w:val="0"/>
                <w:bCs/>
                <w:i/>
                <w:iCs/>
                <w:szCs w:val="22"/>
              </w:rPr>
              <w:t xml:space="preserve"> Baht)</w:t>
            </w:r>
          </w:p>
        </w:tc>
      </w:tr>
      <w:tr w:rsidR="00BE372B" w:rsidRPr="004C2288" w14:paraId="2838C9B4" w14:textId="77777777" w:rsidTr="00213D79">
        <w:trPr>
          <w:cantSplit/>
        </w:trPr>
        <w:tc>
          <w:tcPr>
            <w:tcW w:w="3779" w:type="dxa"/>
          </w:tcPr>
          <w:p w14:paraId="0069F12F" w14:textId="7C975A7F" w:rsidR="00BE372B" w:rsidRPr="0083592A" w:rsidRDefault="00BE372B" w:rsidP="0083592A">
            <w:pPr>
              <w:spacing w:line="240" w:lineRule="exact"/>
              <w:contextualSpacing/>
              <w:rPr>
                <w:rFonts w:cs="Times New Roman"/>
              </w:rPr>
            </w:pPr>
            <w:r w:rsidRPr="0083592A">
              <w:rPr>
                <w:rFonts w:cs="Times New Roman"/>
              </w:rPr>
              <w:t>Additions</w:t>
            </w:r>
            <w:r w:rsidR="00502D01">
              <w:rPr>
                <w:rFonts w:cs="Times New Roman"/>
              </w:rPr>
              <w:t xml:space="preserve"> (reversal)</w:t>
            </w:r>
          </w:p>
        </w:tc>
        <w:tc>
          <w:tcPr>
            <w:tcW w:w="1170" w:type="dxa"/>
            <w:tcBorders>
              <w:bottom w:val="double" w:sz="4" w:space="0" w:color="auto"/>
            </w:tcBorders>
          </w:tcPr>
          <w:p w14:paraId="7B564ED8" w14:textId="153E14CD" w:rsidR="00BE372B" w:rsidRPr="004C2288" w:rsidRDefault="005C3AA0" w:rsidP="00F412AD">
            <w:pPr>
              <w:pStyle w:val="acctfourfigures"/>
              <w:tabs>
                <w:tab w:val="clear" w:pos="765"/>
                <w:tab w:val="decimal" w:pos="465"/>
              </w:tabs>
              <w:spacing w:line="240" w:lineRule="exact"/>
              <w:ind w:left="-83" w:right="101" w:firstLine="4"/>
              <w:jc w:val="right"/>
              <w:rPr>
                <w:szCs w:val="22"/>
              </w:rPr>
            </w:pPr>
            <w:r>
              <w:rPr>
                <w:szCs w:val="22"/>
              </w:rPr>
              <w:t>(38)</w:t>
            </w:r>
          </w:p>
        </w:tc>
        <w:tc>
          <w:tcPr>
            <w:tcW w:w="180" w:type="dxa"/>
          </w:tcPr>
          <w:p w14:paraId="391BAC35" w14:textId="77777777" w:rsidR="00BE372B" w:rsidRPr="004C2288" w:rsidRDefault="00BE372B" w:rsidP="00F412AD">
            <w:pPr>
              <w:pStyle w:val="acctfourfigures"/>
              <w:tabs>
                <w:tab w:val="clear" w:pos="765"/>
                <w:tab w:val="decimal" w:pos="731"/>
              </w:tabs>
              <w:spacing w:line="240" w:lineRule="exact"/>
              <w:ind w:left="-83" w:right="11" w:firstLine="4"/>
              <w:rPr>
                <w:szCs w:val="22"/>
              </w:rPr>
            </w:pPr>
          </w:p>
        </w:tc>
        <w:tc>
          <w:tcPr>
            <w:tcW w:w="1269" w:type="dxa"/>
            <w:tcBorders>
              <w:bottom w:val="double" w:sz="4" w:space="0" w:color="auto"/>
            </w:tcBorders>
          </w:tcPr>
          <w:p w14:paraId="75AA3927" w14:textId="0DB8AE85" w:rsidR="00BE372B" w:rsidRPr="004C2288" w:rsidRDefault="008E792C" w:rsidP="00F412AD">
            <w:pPr>
              <w:pStyle w:val="acctfourfigures"/>
              <w:tabs>
                <w:tab w:val="clear" w:pos="765"/>
                <w:tab w:val="decimal" w:pos="731"/>
              </w:tabs>
              <w:spacing w:line="240" w:lineRule="exact"/>
              <w:ind w:left="-83" w:right="82" w:firstLine="4"/>
              <w:jc w:val="right"/>
              <w:rPr>
                <w:szCs w:val="22"/>
              </w:rPr>
            </w:pPr>
            <w:r w:rsidRPr="004C2288">
              <w:rPr>
                <w:szCs w:val="22"/>
              </w:rPr>
              <w:t>1,</w:t>
            </w:r>
            <w:r w:rsidR="00063E8C">
              <w:rPr>
                <w:szCs w:val="22"/>
              </w:rPr>
              <w:t>531</w:t>
            </w:r>
          </w:p>
        </w:tc>
        <w:tc>
          <w:tcPr>
            <w:tcW w:w="178" w:type="dxa"/>
          </w:tcPr>
          <w:p w14:paraId="1E5F8D73" w14:textId="77777777" w:rsidR="00BE372B" w:rsidRPr="004C2288" w:rsidRDefault="00BE372B" w:rsidP="00F412AD">
            <w:pPr>
              <w:pStyle w:val="acctfourfigures"/>
              <w:tabs>
                <w:tab w:val="clear" w:pos="765"/>
                <w:tab w:val="decimal" w:pos="731"/>
              </w:tabs>
              <w:spacing w:line="240" w:lineRule="exact"/>
              <w:ind w:left="-79" w:right="-72"/>
              <w:rPr>
                <w:szCs w:val="22"/>
              </w:rPr>
            </w:pPr>
          </w:p>
        </w:tc>
        <w:tc>
          <w:tcPr>
            <w:tcW w:w="1137" w:type="dxa"/>
            <w:tcBorders>
              <w:bottom w:val="double" w:sz="4" w:space="0" w:color="auto"/>
            </w:tcBorders>
          </w:tcPr>
          <w:p w14:paraId="52C2270E" w14:textId="07A5FB50" w:rsidR="00BE372B" w:rsidRPr="004C2288" w:rsidRDefault="005C3AA0" w:rsidP="00F412AD">
            <w:pPr>
              <w:pStyle w:val="acctfourfigures"/>
              <w:tabs>
                <w:tab w:val="clear" w:pos="765"/>
                <w:tab w:val="decimal" w:pos="701"/>
              </w:tabs>
              <w:spacing w:line="240" w:lineRule="exact"/>
              <w:ind w:left="-79" w:right="138"/>
              <w:jc w:val="right"/>
              <w:rPr>
                <w:szCs w:val="22"/>
              </w:rPr>
            </w:pPr>
            <w:r>
              <w:rPr>
                <w:szCs w:val="22"/>
              </w:rPr>
              <w:t>(29)</w:t>
            </w:r>
          </w:p>
        </w:tc>
        <w:tc>
          <w:tcPr>
            <w:tcW w:w="180" w:type="dxa"/>
          </w:tcPr>
          <w:p w14:paraId="7D61195A" w14:textId="77777777" w:rsidR="00BE372B" w:rsidRPr="004C2288" w:rsidRDefault="00BE372B" w:rsidP="00F412AD">
            <w:pPr>
              <w:pStyle w:val="acctfourfigures"/>
              <w:spacing w:line="240" w:lineRule="exact"/>
              <w:rPr>
                <w:szCs w:val="22"/>
              </w:rPr>
            </w:pPr>
          </w:p>
        </w:tc>
        <w:tc>
          <w:tcPr>
            <w:tcW w:w="1223" w:type="dxa"/>
            <w:tcBorders>
              <w:bottom w:val="double" w:sz="4" w:space="0" w:color="auto"/>
            </w:tcBorders>
          </w:tcPr>
          <w:p w14:paraId="111686A9" w14:textId="3395F8E8" w:rsidR="00BE372B" w:rsidRPr="004C2288" w:rsidRDefault="008E792C" w:rsidP="00F412AD">
            <w:pPr>
              <w:pStyle w:val="acctfourfigures"/>
              <w:tabs>
                <w:tab w:val="clear" w:pos="765"/>
                <w:tab w:val="decimal" w:pos="731"/>
              </w:tabs>
              <w:spacing w:line="240" w:lineRule="exact"/>
              <w:ind w:right="104"/>
              <w:jc w:val="right"/>
              <w:rPr>
                <w:szCs w:val="22"/>
              </w:rPr>
            </w:pPr>
            <w:r w:rsidRPr="004C2288">
              <w:rPr>
                <w:szCs w:val="22"/>
              </w:rPr>
              <w:t>1</w:t>
            </w:r>
            <w:r w:rsidR="00063E8C">
              <w:rPr>
                <w:szCs w:val="22"/>
              </w:rPr>
              <w:t>84</w:t>
            </w:r>
          </w:p>
        </w:tc>
      </w:tr>
    </w:tbl>
    <w:p w14:paraId="2DF37FDE" w14:textId="77777777" w:rsidR="0074503F" w:rsidRPr="003F28D6" w:rsidRDefault="0074503F" w:rsidP="0074503F">
      <w:pPr>
        <w:pStyle w:val="BodyText"/>
        <w:spacing w:after="0"/>
        <w:rPr>
          <w:sz w:val="2"/>
          <w:szCs w:val="2"/>
        </w:rPr>
      </w:pPr>
    </w:p>
    <w:p w14:paraId="717D35A5" w14:textId="0DB59BC7" w:rsidR="00791F9C" w:rsidRPr="00E74E43" w:rsidRDefault="00791F9C" w:rsidP="00E74E43">
      <w:pPr>
        <w:pStyle w:val="BodyText"/>
        <w:shd w:val="clear" w:color="auto" w:fill="FFFFFF"/>
        <w:spacing w:after="0" w:line="120" w:lineRule="atLeast"/>
        <w:ind w:left="540" w:right="-243"/>
        <w:jc w:val="thaiDistribute"/>
        <w:rPr>
          <w:lang w:val="en-GB" w:eastAsia="x-none" w:bidi="th-TH"/>
        </w:rPr>
        <w:sectPr w:rsidR="00791F9C" w:rsidRPr="00E74E43" w:rsidSect="00213D79">
          <w:headerReference w:type="default" r:id="rId8"/>
          <w:footerReference w:type="even" r:id="rId9"/>
          <w:footerReference w:type="default" r:id="rId10"/>
          <w:pgSz w:w="11907" w:h="16840" w:code="9"/>
          <w:pgMar w:top="692" w:right="1151" w:bottom="578" w:left="1151" w:header="720" w:footer="720" w:gutter="0"/>
          <w:pgNumType w:start="15"/>
          <w:cols w:space="720"/>
          <w:docGrid w:linePitch="299"/>
        </w:sectPr>
      </w:pPr>
    </w:p>
    <w:p w14:paraId="6B7FFE83" w14:textId="77777777" w:rsidR="00122FF8" w:rsidRPr="00784AF4" w:rsidRDefault="00122FF8" w:rsidP="00BF6311">
      <w:pPr>
        <w:pStyle w:val="block"/>
        <w:numPr>
          <w:ilvl w:val="0"/>
          <w:numId w:val="3"/>
        </w:numPr>
        <w:tabs>
          <w:tab w:val="clear" w:pos="790"/>
          <w:tab w:val="left" w:pos="810"/>
        </w:tabs>
        <w:spacing w:after="0" w:line="240" w:lineRule="atLeast"/>
        <w:ind w:left="540" w:firstLine="0"/>
        <w:jc w:val="both"/>
        <w:rPr>
          <w:rFonts w:cs="Times New Roman"/>
          <w:lang w:val="en-GB" w:bidi="th-TH"/>
        </w:rPr>
      </w:pPr>
      <w:r w:rsidRPr="00784AF4">
        <w:rPr>
          <w:b/>
          <w:bCs/>
          <w:sz w:val="24"/>
          <w:szCs w:val="24"/>
        </w:rPr>
        <w:lastRenderedPageBreak/>
        <w:t xml:space="preserve">Investments in </w:t>
      </w:r>
      <w:r>
        <w:rPr>
          <w:b/>
          <w:bCs/>
          <w:sz w:val="24"/>
          <w:szCs w:val="24"/>
        </w:rPr>
        <w:t xml:space="preserve">an </w:t>
      </w:r>
      <w:r w:rsidRPr="00784AF4">
        <w:rPr>
          <w:b/>
          <w:bCs/>
          <w:sz w:val="24"/>
          <w:szCs w:val="24"/>
        </w:rPr>
        <w:t xml:space="preserve">associate and joint ventures </w:t>
      </w:r>
    </w:p>
    <w:p w14:paraId="2853E64C" w14:textId="77777777" w:rsidR="00122FF8" w:rsidRPr="00BB27A5" w:rsidRDefault="00122FF8" w:rsidP="00285467">
      <w:pPr>
        <w:pStyle w:val="acctmergecolhdg"/>
        <w:spacing w:line="240" w:lineRule="atLeast"/>
        <w:ind w:left="585" w:hanging="225"/>
        <w:jc w:val="thaiDistribute"/>
        <w:rPr>
          <w:b w:val="0"/>
          <w:bCs/>
          <w:sz w:val="14"/>
          <w:szCs w:val="14"/>
        </w:rPr>
      </w:pPr>
    </w:p>
    <w:tbl>
      <w:tblPr>
        <w:tblW w:w="14760" w:type="dxa"/>
        <w:tblInd w:w="720" w:type="dxa"/>
        <w:tblLayout w:type="fixed"/>
        <w:tblLook w:val="01E0" w:firstRow="1" w:lastRow="1" w:firstColumn="1" w:lastColumn="1" w:noHBand="0" w:noVBand="0"/>
      </w:tblPr>
      <w:tblGrid>
        <w:gridCol w:w="1330"/>
        <w:gridCol w:w="1506"/>
        <w:gridCol w:w="891"/>
        <w:gridCol w:w="698"/>
        <w:gridCol w:w="275"/>
        <w:gridCol w:w="720"/>
        <w:gridCol w:w="239"/>
        <w:gridCol w:w="630"/>
        <w:gridCol w:w="236"/>
        <w:gridCol w:w="620"/>
        <w:gridCol w:w="270"/>
        <w:gridCol w:w="8"/>
        <w:gridCol w:w="630"/>
        <w:gridCol w:w="270"/>
        <w:gridCol w:w="627"/>
        <w:gridCol w:w="278"/>
        <w:gridCol w:w="722"/>
        <w:gridCol w:w="270"/>
        <w:gridCol w:w="725"/>
        <w:gridCol w:w="270"/>
        <w:gridCol w:w="720"/>
        <w:gridCol w:w="270"/>
        <w:gridCol w:w="740"/>
        <w:gridCol w:w="270"/>
        <w:gridCol w:w="630"/>
        <w:gridCol w:w="270"/>
        <w:gridCol w:w="645"/>
      </w:tblGrid>
      <w:tr w:rsidR="00403650" w:rsidRPr="00C22EFE" w14:paraId="7CE0F715" w14:textId="77777777" w:rsidTr="00520AC8">
        <w:tc>
          <w:tcPr>
            <w:tcW w:w="1330" w:type="dxa"/>
          </w:tcPr>
          <w:p w14:paraId="69888066" w14:textId="77777777" w:rsidR="00403650" w:rsidRPr="00C22EFE" w:rsidRDefault="00403650" w:rsidP="00913B90">
            <w:pPr>
              <w:ind w:right="-108"/>
              <w:jc w:val="both"/>
              <w:rPr>
                <w:sz w:val="15"/>
                <w:szCs w:val="15"/>
              </w:rPr>
            </w:pPr>
          </w:p>
        </w:tc>
        <w:tc>
          <w:tcPr>
            <w:tcW w:w="1506" w:type="dxa"/>
          </w:tcPr>
          <w:p w14:paraId="34B2B541" w14:textId="77777777" w:rsidR="00403650" w:rsidRPr="00C22EFE" w:rsidRDefault="00403650" w:rsidP="00913B90">
            <w:pPr>
              <w:ind w:left="-108" w:right="-108"/>
              <w:jc w:val="center"/>
              <w:rPr>
                <w:sz w:val="15"/>
                <w:szCs w:val="15"/>
              </w:rPr>
            </w:pPr>
          </w:p>
        </w:tc>
        <w:tc>
          <w:tcPr>
            <w:tcW w:w="891" w:type="dxa"/>
          </w:tcPr>
          <w:p w14:paraId="46E03D2E" w14:textId="77777777" w:rsidR="00403650" w:rsidRPr="00C22EFE" w:rsidRDefault="00403650" w:rsidP="00913B90">
            <w:pPr>
              <w:ind w:left="-108" w:right="-108"/>
              <w:jc w:val="center"/>
              <w:rPr>
                <w:sz w:val="15"/>
                <w:szCs w:val="15"/>
              </w:rPr>
            </w:pPr>
          </w:p>
        </w:tc>
        <w:tc>
          <w:tcPr>
            <w:tcW w:w="1693" w:type="dxa"/>
            <w:gridSpan w:val="3"/>
            <w:vAlign w:val="bottom"/>
          </w:tcPr>
          <w:p w14:paraId="2397DAE4" w14:textId="77777777" w:rsidR="00403650" w:rsidRPr="00C22EFE" w:rsidRDefault="00403650">
            <w:pPr>
              <w:ind w:left="-108" w:right="-108"/>
              <w:jc w:val="center"/>
              <w:rPr>
                <w:sz w:val="15"/>
                <w:szCs w:val="15"/>
              </w:rPr>
            </w:pPr>
          </w:p>
        </w:tc>
        <w:tc>
          <w:tcPr>
            <w:tcW w:w="239" w:type="dxa"/>
            <w:vAlign w:val="bottom"/>
          </w:tcPr>
          <w:p w14:paraId="13B513C1" w14:textId="77777777" w:rsidR="00403650" w:rsidRPr="00C22EFE" w:rsidRDefault="00403650">
            <w:pPr>
              <w:ind w:left="-108" w:right="-108"/>
              <w:jc w:val="center"/>
              <w:rPr>
                <w:sz w:val="15"/>
                <w:szCs w:val="15"/>
              </w:rPr>
            </w:pPr>
          </w:p>
        </w:tc>
        <w:tc>
          <w:tcPr>
            <w:tcW w:w="9101" w:type="dxa"/>
            <w:gridSpan w:val="20"/>
            <w:vAlign w:val="bottom"/>
          </w:tcPr>
          <w:p w14:paraId="24C38C10" w14:textId="77777777" w:rsidR="00403650" w:rsidRPr="00A503AE" w:rsidRDefault="00403650" w:rsidP="00A503AE">
            <w:pPr>
              <w:pStyle w:val="acctmergecolhdg"/>
              <w:spacing w:line="240" w:lineRule="atLeast"/>
              <w:ind w:left="-97" w:right="-88"/>
              <w:rPr>
                <w:sz w:val="15"/>
                <w:szCs w:val="15"/>
              </w:rPr>
            </w:pPr>
            <w:r w:rsidRPr="00A503AE">
              <w:rPr>
                <w:sz w:val="20"/>
              </w:rPr>
              <w:t>Consolidated financial statements</w:t>
            </w:r>
            <w:r w:rsidR="00A503AE" w:rsidRPr="00A503AE">
              <w:rPr>
                <w:sz w:val="20"/>
              </w:rPr>
              <w:t>/ Separate financial statements</w:t>
            </w:r>
          </w:p>
        </w:tc>
      </w:tr>
      <w:tr w:rsidR="00285467" w:rsidRPr="00C22EFE" w14:paraId="5DB52A79" w14:textId="77777777" w:rsidTr="00520AC8">
        <w:tc>
          <w:tcPr>
            <w:tcW w:w="1330" w:type="dxa"/>
          </w:tcPr>
          <w:p w14:paraId="5D73E673" w14:textId="77777777" w:rsidR="00285467" w:rsidRPr="00C22EFE" w:rsidRDefault="00285467" w:rsidP="00606CCB">
            <w:pPr>
              <w:ind w:right="-108"/>
              <w:jc w:val="both"/>
              <w:rPr>
                <w:sz w:val="15"/>
                <w:szCs w:val="15"/>
              </w:rPr>
            </w:pPr>
          </w:p>
        </w:tc>
        <w:tc>
          <w:tcPr>
            <w:tcW w:w="1506" w:type="dxa"/>
            <w:vAlign w:val="bottom"/>
          </w:tcPr>
          <w:p w14:paraId="425CB380" w14:textId="77777777" w:rsidR="00285467" w:rsidRPr="008E5EA0" w:rsidRDefault="00285467" w:rsidP="00285467">
            <w:pPr>
              <w:ind w:left="-108" w:right="-108"/>
              <w:jc w:val="center"/>
              <w:rPr>
                <w:sz w:val="16"/>
                <w:szCs w:val="16"/>
              </w:rPr>
            </w:pPr>
            <w:r w:rsidRPr="008E5EA0">
              <w:rPr>
                <w:sz w:val="16"/>
                <w:szCs w:val="16"/>
              </w:rPr>
              <w:t>Type of business</w:t>
            </w:r>
          </w:p>
        </w:tc>
        <w:tc>
          <w:tcPr>
            <w:tcW w:w="891" w:type="dxa"/>
            <w:vAlign w:val="bottom"/>
          </w:tcPr>
          <w:p w14:paraId="795F1AA6" w14:textId="77777777" w:rsidR="008E5EA0" w:rsidRDefault="00285467" w:rsidP="00285467">
            <w:pPr>
              <w:ind w:left="-108" w:right="-108"/>
              <w:jc w:val="center"/>
              <w:rPr>
                <w:sz w:val="16"/>
                <w:szCs w:val="16"/>
              </w:rPr>
            </w:pPr>
            <w:r w:rsidRPr="008E5EA0">
              <w:rPr>
                <w:sz w:val="16"/>
                <w:szCs w:val="16"/>
              </w:rPr>
              <w:t>Country</w:t>
            </w:r>
          </w:p>
          <w:p w14:paraId="508E5AC0" w14:textId="77777777" w:rsidR="00285467" w:rsidRPr="008E5EA0" w:rsidRDefault="00285467" w:rsidP="00285467">
            <w:pPr>
              <w:ind w:left="-108" w:right="-108"/>
              <w:jc w:val="center"/>
              <w:rPr>
                <w:sz w:val="16"/>
                <w:szCs w:val="16"/>
              </w:rPr>
            </w:pPr>
            <w:r w:rsidRPr="008E5EA0">
              <w:rPr>
                <w:sz w:val="16"/>
                <w:szCs w:val="16"/>
              </w:rPr>
              <w:t xml:space="preserve"> of incorporation</w:t>
            </w:r>
          </w:p>
        </w:tc>
        <w:tc>
          <w:tcPr>
            <w:tcW w:w="1693" w:type="dxa"/>
            <w:gridSpan w:val="3"/>
            <w:vAlign w:val="bottom"/>
          </w:tcPr>
          <w:p w14:paraId="003C48C0" w14:textId="77777777" w:rsidR="00285467" w:rsidRPr="008E5EA0" w:rsidRDefault="00285467" w:rsidP="00606CCB">
            <w:pPr>
              <w:ind w:left="-108" w:right="-108"/>
              <w:jc w:val="center"/>
              <w:rPr>
                <w:sz w:val="16"/>
                <w:szCs w:val="16"/>
              </w:rPr>
            </w:pPr>
            <w:r w:rsidRPr="008E5EA0">
              <w:rPr>
                <w:sz w:val="16"/>
                <w:szCs w:val="16"/>
              </w:rPr>
              <w:t>Ownership interest</w:t>
            </w:r>
          </w:p>
        </w:tc>
        <w:tc>
          <w:tcPr>
            <w:tcW w:w="239" w:type="dxa"/>
            <w:vAlign w:val="bottom"/>
          </w:tcPr>
          <w:p w14:paraId="23BFAECA" w14:textId="77777777" w:rsidR="00285467" w:rsidRPr="008E5EA0" w:rsidRDefault="00285467" w:rsidP="00606CCB">
            <w:pPr>
              <w:ind w:left="-108" w:right="-108"/>
              <w:jc w:val="center"/>
              <w:rPr>
                <w:sz w:val="16"/>
                <w:szCs w:val="16"/>
              </w:rPr>
            </w:pPr>
          </w:p>
        </w:tc>
        <w:tc>
          <w:tcPr>
            <w:tcW w:w="1486" w:type="dxa"/>
            <w:gridSpan w:val="3"/>
            <w:vAlign w:val="bottom"/>
          </w:tcPr>
          <w:p w14:paraId="0BA14857" w14:textId="77777777" w:rsidR="00285467" w:rsidRPr="008E5EA0" w:rsidRDefault="00285467" w:rsidP="00606CCB">
            <w:pPr>
              <w:ind w:left="-108" w:right="-108"/>
              <w:jc w:val="center"/>
              <w:rPr>
                <w:sz w:val="16"/>
                <w:szCs w:val="16"/>
              </w:rPr>
            </w:pPr>
            <w:r w:rsidRPr="008E5EA0">
              <w:rPr>
                <w:sz w:val="16"/>
                <w:szCs w:val="16"/>
              </w:rPr>
              <w:t>Paid-up capital</w:t>
            </w:r>
          </w:p>
        </w:tc>
        <w:tc>
          <w:tcPr>
            <w:tcW w:w="270" w:type="dxa"/>
          </w:tcPr>
          <w:p w14:paraId="4560E202" w14:textId="77777777" w:rsidR="00285467" w:rsidRPr="008E5EA0" w:rsidRDefault="00285467" w:rsidP="00606CCB">
            <w:pPr>
              <w:ind w:left="-108" w:right="-108"/>
              <w:jc w:val="center"/>
              <w:rPr>
                <w:sz w:val="16"/>
                <w:szCs w:val="16"/>
              </w:rPr>
            </w:pPr>
          </w:p>
        </w:tc>
        <w:tc>
          <w:tcPr>
            <w:tcW w:w="1535" w:type="dxa"/>
            <w:gridSpan w:val="4"/>
            <w:vAlign w:val="bottom"/>
          </w:tcPr>
          <w:p w14:paraId="30CB4D9B" w14:textId="77777777" w:rsidR="00285467" w:rsidRPr="008E5EA0" w:rsidRDefault="00285467" w:rsidP="00606CCB">
            <w:pPr>
              <w:ind w:left="-108" w:right="-108"/>
              <w:jc w:val="center"/>
              <w:rPr>
                <w:sz w:val="16"/>
                <w:szCs w:val="16"/>
              </w:rPr>
            </w:pPr>
            <w:r w:rsidRPr="008E5EA0">
              <w:rPr>
                <w:sz w:val="16"/>
                <w:szCs w:val="16"/>
              </w:rPr>
              <w:t>Cost</w:t>
            </w:r>
          </w:p>
        </w:tc>
        <w:tc>
          <w:tcPr>
            <w:tcW w:w="278" w:type="dxa"/>
            <w:vAlign w:val="bottom"/>
          </w:tcPr>
          <w:p w14:paraId="026CF5D9" w14:textId="77777777" w:rsidR="00285467" w:rsidRPr="008E5EA0" w:rsidRDefault="00285467" w:rsidP="00606CCB">
            <w:pPr>
              <w:ind w:left="-108"/>
              <w:jc w:val="center"/>
              <w:rPr>
                <w:sz w:val="16"/>
                <w:szCs w:val="16"/>
              </w:rPr>
            </w:pPr>
          </w:p>
        </w:tc>
        <w:tc>
          <w:tcPr>
            <w:tcW w:w="1717" w:type="dxa"/>
            <w:gridSpan w:val="3"/>
            <w:vAlign w:val="bottom"/>
          </w:tcPr>
          <w:p w14:paraId="292044B3" w14:textId="6BC5712B" w:rsidR="00285467" w:rsidRPr="008E5EA0" w:rsidRDefault="00285467" w:rsidP="00606CCB">
            <w:pPr>
              <w:ind w:left="-108" w:right="-108"/>
              <w:jc w:val="center"/>
              <w:rPr>
                <w:sz w:val="16"/>
                <w:szCs w:val="16"/>
              </w:rPr>
            </w:pPr>
            <w:r w:rsidRPr="008E5EA0">
              <w:rPr>
                <w:sz w:val="16"/>
                <w:szCs w:val="16"/>
              </w:rPr>
              <w:t>Equity</w:t>
            </w:r>
          </w:p>
        </w:tc>
        <w:tc>
          <w:tcPr>
            <w:tcW w:w="270" w:type="dxa"/>
            <w:vAlign w:val="bottom"/>
          </w:tcPr>
          <w:p w14:paraId="55F849B7" w14:textId="77777777" w:rsidR="00285467" w:rsidRPr="008E5EA0" w:rsidRDefault="00285467" w:rsidP="00606CCB">
            <w:pPr>
              <w:ind w:left="-108"/>
              <w:jc w:val="center"/>
              <w:rPr>
                <w:sz w:val="16"/>
                <w:szCs w:val="16"/>
              </w:rPr>
            </w:pPr>
          </w:p>
        </w:tc>
        <w:tc>
          <w:tcPr>
            <w:tcW w:w="1730" w:type="dxa"/>
            <w:gridSpan w:val="3"/>
            <w:vAlign w:val="bottom"/>
          </w:tcPr>
          <w:p w14:paraId="3130D549" w14:textId="77777777" w:rsidR="00285467" w:rsidRPr="008E5EA0" w:rsidRDefault="00285467" w:rsidP="00285467">
            <w:pPr>
              <w:ind w:left="-109" w:right="-108"/>
              <w:jc w:val="center"/>
              <w:rPr>
                <w:sz w:val="16"/>
                <w:szCs w:val="16"/>
              </w:rPr>
            </w:pPr>
            <w:r w:rsidRPr="008E5EA0">
              <w:rPr>
                <w:sz w:val="16"/>
                <w:szCs w:val="16"/>
              </w:rPr>
              <w:t>Fair value of</w:t>
            </w:r>
          </w:p>
          <w:p w14:paraId="39732943" w14:textId="77777777" w:rsidR="00285467" w:rsidRPr="008E5EA0" w:rsidRDefault="00285467" w:rsidP="00285467">
            <w:pPr>
              <w:ind w:left="-109" w:right="-108"/>
              <w:jc w:val="center"/>
              <w:rPr>
                <w:sz w:val="16"/>
                <w:szCs w:val="16"/>
              </w:rPr>
            </w:pPr>
            <w:r w:rsidRPr="008E5EA0">
              <w:rPr>
                <w:sz w:val="16"/>
                <w:szCs w:val="16"/>
              </w:rPr>
              <w:t>listed securities</w:t>
            </w:r>
          </w:p>
        </w:tc>
        <w:tc>
          <w:tcPr>
            <w:tcW w:w="270" w:type="dxa"/>
          </w:tcPr>
          <w:p w14:paraId="1202BDB8" w14:textId="77777777" w:rsidR="00285467" w:rsidRPr="008E5EA0" w:rsidRDefault="00285467" w:rsidP="00606CCB">
            <w:pPr>
              <w:ind w:left="-108"/>
              <w:jc w:val="center"/>
              <w:rPr>
                <w:sz w:val="16"/>
                <w:szCs w:val="16"/>
              </w:rPr>
            </w:pPr>
          </w:p>
        </w:tc>
        <w:tc>
          <w:tcPr>
            <w:tcW w:w="1545" w:type="dxa"/>
            <w:gridSpan w:val="3"/>
          </w:tcPr>
          <w:p w14:paraId="0E34EF2C" w14:textId="77777777" w:rsidR="00285467" w:rsidRPr="008E5EA0" w:rsidRDefault="00285467" w:rsidP="00606CCB">
            <w:pPr>
              <w:ind w:left="-108" w:right="-108"/>
              <w:jc w:val="center"/>
              <w:rPr>
                <w:sz w:val="16"/>
                <w:szCs w:val="16"/>
              </w:rPr>
            </w:pPr>
            <w:r w:rsidRPr="008E5EA0">
              <w:rPr>
                <w:sz w:val="16"/>
                <w:szCs w:val="16"/>
              </w:rPr>
              <w:t xml:space="preserve">Dividend income </w:t>
            </w:r>
          </w:p>
          <w:p w14:paraId="1FC82EB9" w14:textId="46AA20E1" w:rsidR="00285467" w:rsidRPr="008E5EA0" w:rsidRDefault="00285467" w:rsidP="00606CCB">
            <w:pPr>
              <w:ind w:left="-108" w:right="-108"/>
              <w:jc w:val="center"/>
              <w:rPr>
                <w:sz w:val="16"/>
                <w:szCs w:val="16"/>
              </w:rPr>
            </w:pPr>
            <w:r w:rsidRPr="008E5EA0">
              <w:rPr>
                <w:sz w:val="16"/>
                <w:szCs w:val="16"/>
              </w:rPr>
              <w:t xml:space="preserve">for the </w:t>
            </w:r>
            <w:r w:rsidR="00692C17">
              <w:rPr>
                <w:sz w:val="16"/>
                <w:szCs w:val="16"/>
                <w:lang w:val="en-US" w:bidi="th-TH"/>
              </w:rPr>
              <w:t>six</w:t>
            </w:r>
            <w:r w:rsidRPr="008E5EA0">
              <w:rPr>
                <w:sz w:val="16"/>
                <w:szCs w:val="16"/>
              </w:rPr>
              <w:t>-month periods ended</w:t>
            </w:r>
          </w:p>
        </w:tc>
      </w:tr>
      <w:tr w:rsidR="00791F9C" w:rsidRPr="00C22EFE" w14:paraId="76536AE2" w14:textId="77777777" w:rsidTr="00520AC8">
        <w:tc>
          <w:tcPr>
            <w:tcW w:w="1330" w:type="dxa"/>
          </w:tcPr>
          <w:p w14:paraId="0A2B57CD" w14:textId="77777777" w:rsidR="00791F9C" w:rsidRPr="00C22EFE" w:rsidRDefault="00791F9C" w:rsidP="00791F9C">
            <w:pPr>
              <w:ind w:right="-108"/>
              <w:jc w:val="both"/>
              <w:rPr>
                <w:sz w:val="15"/>
                <w:szCs w:val="15"/>
              </w:rPr>
            </w:pPr>
          </w:p>
        </w:tc>
        <w:tc>
          <w:tcPr>
            <w:tcW w:w="1506" w:type="dxa"/>
          </w:tcPr>
          <w:p w14:paraId="3BD3FFE8" w14:textId="77777777" w:rsidR="00791F9C" w:rsidRDefault="00791F9C" w:rsidP="00791F9C">
            <w:pPr>
              <w:ind w:left="-108" w:right="-108"/>
              <w:jc w:val="center"/>
              <w:rPr>
                <w:sz w:val="15"/>
                <w:szCs w:val="15"/>
              </w:rPr>
            </w:pPr>
          </w:p>
          <w:p w14:paraId="4F0D361B" w14:textId="77777777" w:rsidR="00791F9C" w:rsidRPr="00C22EFE" w:rsidRDefault="00791F9C" w:rsidP="00791F9C">
            <w:pPr>
              <w:ind w:left="-108" w:right="-108"/>
              <w:jc w:val="center"/>
              <w:rPr>
                <w:sz w:val="15"/>
                <w:szCs w:val="15"/>
              </w:rPr>
            </w:pPr>
          </w:p>
        </w:tc>
        <w:tc>
          <w:tcPr>
            <w:tcW w:w="891" w:type="dxa"/>
          </w:tcPr>
          <w:p w14:paraId="48E186F2" w14:textId="77777777" w:rsidR="00791F9C" w:rsidRDefault="00791F9C" w:rsidP="00791F9C">
            <w:pPr>
              <w:ind w:left="-108" w:right="-108"/>
              <w:jc w:val="center"/>
              <w:rPr>
                <w:sz w:val="15"/>
                <w:szCs w:val="15"/>
              </w:rPr>
            </w:pPr>
          </w:p>
          <w:p w14:paraId="0F02C34A" w14:textId="77777777" w:rsidR="00791F9C" w:rsidRPr="00C22EFE" w:rsidRDefault="00791F9C" w:rsidP="00791F9C">
            <w:pPr>
              <w:ind w:left="-108" w:right="-108"/>
              <w:jc w:val="center"/>
              <w:rPr>
                <w:sz w:val="15"/>
                <w:szCs w:val="15"/>
              </w:rPr>
            </w:pPr>
          </w:p>
        </w:tc>
        <w:tc>
          <w:tcPr>
            <w:tcW w:w="698" w:type="dxa"/>
          </w:tcPr>
          <w:p w14:paraId="641EE123" w14:textId="77777777" w:rsidR="00791F9C" w:rsidRDefault="00791F9C" w:rsidP="00791F9C">
            <w:pPr>
              <w:ind w:left="-108" w:right="-106"/>
              <w:jc w:val="center"/>
              <w:rPr>
                <w:sz w:val="15"/>
                <w:szCs w:val="15"/>
              </w:rPr>
            </w:pPr>
            <w:r>
              <w:rPr>
                <w:sz w:val="15"/>
                <w:szCs w:val="15"/>
              </w:rPr>
              <w:t>30</w:t>
            </w:r>
          </w:p>
          <w:p w14:paraId="4C5E46C3" w14:textId="07BE5C48" w:rsidR="00791F9C" w:rsidRDefault="00791F9C" w:rsidP="00791F9C">
            <w:pPr>
              <w:ind w:left="-108" w:right="-106"/>
              <w:jc w:val="center"/>
              <w:rPr>
                <w:sz w:val="15"/>
                <w:szCs w:val="15"/>
              </w:rPr>
            </w:pPr>
            <w:r>
              <w:rPr>
                <w:sz w:val="15"/>
                <w:szCs w:val="15"/>
              </w:rPr>
              <w:t>June</w:t>
            </w:r>
          </w:p>
        </w:tc>
        <w:tc>
          <w:tcPr>
            <w:tcW w:w="275" w:type="dxa"/>
          </w:tcPr>
          <w:p w14:paraId="57CD9775" w14:textId="77777777" w:rsidR="00791F9C" w:rsidRDefault="00791F9C" w:rsidP="00791F9C">
            <w:pPr>
              <w:ind w:left="-108" w:right="-108"/>
              <w:jc w:val="center"/>
              <w:rPr>
                <w:sz w:val="15"/>
                <w:szCs w:val="15"/>
              </w:rPr>
            </w:pPr>
          </w:p>
        </w:tc>
        <w:tc>
          <w:tcPr>
            <w:tcW w:w="720" w:type="dxa"/>
          </w:tcPr>
          <w:p w14:paraId="05383D92" w14:textId="77777777" w:rsidR="00791F9C" w:rsidRDefault="00791F9C" w:rsidP="00791F9C">
            <w:pPr>
              <w:ind w:left="-108" w:right="-108"/>
              <w:jc w:val="center"/>
              <w:rPr>
                <w:sz w:val="15"/>
                <w:szCs w:val="15"/>
              </w:rPr>
            </w:pPr>
            <w:r>
              <w:rPr>
                <w:sz w:val="15"/>
                <w:szCs w:val="15"/>
              </w:rPr>
              <w:t>31</w:t>
            </w:r>
          </w:p>
          <w:p w14:paraId="599ECA40" w14:textId="77777777" w:rsidR="00791F9C" w:rsidRDefault="00791F9C" w:rsidP="00791F9C">
            <w:pPr>
              <w:ind w:left="-108" w:right="-108"/>
              <w:jc w:val="center"/>
              <w:rPr>
                <w:sz w:val="15"/>
                <w:szCs w:val="15"/>
              </w:rPr>
            </w:pPr>
            <w:r>
              <w:rPr>
                <w:sz w:val="15"/>
                <w:szCs w:val="15"/>
              </w:rPr>
              <w:t>December</w:t>
            </w:r>
          </w:p>
        </w:tc>
        <w:tc>
          <w:tcPr>
            <w:tcW w:w="239" w:type="dxa"/>
          </w:tcPr>
          <w:p w14:paraId="3BC1ECA4" w14:textId="77777777" w:rsidR="00791F9C" w:rsidRDefault="00791F9C" w:rsidP="00791F9C">
            <w:pPr>
              <w:ind w:left="-108" w:right="-108"/>
              <w:jc w:val="center"/>
              <w:rPr>
                <w:sz w:val="15"/>
                <w:szCs w:val="15"/>
              </w:rPr>
            </w:pPr>
          </w:p>
        </w:tc>
        <w:tc>
          <w:tcPr>
            <w:tcW w:w="630" w:type="dxa"/>
          </w:tcPr>
          <w:p w14:paraId="06BC7826" w14:textId="77777777" w:rsidR="00791F9C" w:rsidRDefault="00791F9C" w:rsidP="00791F9C">
            <w:pPr>
              <w:ind w:left="-108" w:right="-106"/>
              <w:jc w:val="center"/>
              <w:rPr>
                <w:sz w:val="15"/>
                <w:szCs w:val="15"/>
              </w:rPr>
            </w:pPr>
            <w:r>
              <w:rPr>
                <w:sz w:val="15"/>
                <w:szCs w:val="15"/>
              </w:rPr>
              <w:t>30</w:t>
            </w:r>
          </w:p>
          <w:p w14:paraId="2ECF51A6" w14:textId="0759EEAC" w:rsidR="00791F9C" w:rsidRDefault="00791F9C" w:rsidP="00791F9C">
            <w:pPr>
              <w:ind w:left="-108" w:right="-108"/>
              <w:jc w:val="center"/>
              <w:rPr>
                <w:sz w:val="15"/>
                <w:szCs w:val="15"/>
              </w:rPr>
            </w:pPr>
            <w:r>
              <w:rPr>
                <w:sz w:val="15"/>
                <w:szCs w:val="15"/>
              </w:rPr>
              <w:t>June</w:t>
            </w:r>
          </w:p>
        </w:tc>
        <w:tc>
          <w:tcPr>
            <w:tcW w:w="236" w:type="dxa"/>
          </w:tcPr>
          <w:p w14:paraId="627C2831" w14:textId="77777777" w:rsidR="00791F9C" w:rsidRDefault="00791F9C" w:rsidP="00791F9C">
            <w:pPr>
              <w:ind w:left="-108" w:right="-108"/>
              <w:jc w:val="center"/>
              <w:rPr>
                <w:sz w:val="15"/>
                <w:szCs w:val="15"/>
              </w:rPr>
            </w:pPr>
          </w:p>
        </w:tc>
        <w:tc>
          <w:tcPr>
            <w:tcW w:w="620" w:type="dxa"/>
          </w:tcPr>
          <w:p w14:paraId="501EC64D" w14:textId="77777777" w:rsidR="00791F9C" w:rsidRDefault="00791F9C" w:rsidP="00791F9C">
            <w:pPr>
              <w:ind w:left="-108" w:right="-108"/>
              <w:jc w:val="center"/>
              <w:rPr>
                <w:sz w:val="15"/>
                <w:szCs w:val="15"/>
              </w:rPr>
            </w:pPr>
            <w:r>
              <w:rPr>
                <w:sz w:val="15"/>
                <w:szCs w:val="15"/>
              </w:rPr>
              <w:t>31</w:t>
            </w:r>
          </w:p>
          <w:p w14:paraId="47AA6465" w14:textId="77777777" w:rsidR="00791F9C" w:rsidRDefault="00791F9C" w:rsidP="00791F9C">
            <w:pPr>
              <w:ind w:left="-108" w:right="-108"/>
              <w:jc w:val="center"/>
              <w:rPr>
                <w:sz w:val="15"/>
                <w:szCs w:val="15"/>
              </w:rPr>
            </w:pPr>
            <w:r>
              <w:rPr>
                <w:sz w:val="15"/>
                <w:szCs w:val="15"/>
              </w:rPr>
              <w:t>December</w:t>
            </w:r>
          </w:p>
        </w:tc>
        <w:tc>
          <w:tcPr>
            <w:tcW w:w="278" w:type="dxa"/>
            <w:gridSpan w:val="2"/>
          </w:tcPr>
          <w:p w14:paraId="6EDA4A29" w14:textId="77777777" w:rsidR="00791F9C" w:rsidRDefault="00791F9C" w:rsidP="00791F9C">
            <w:pPr>
              <w:ind w:left="-108" w:right="-108"/>
              <w:jc w:val="center"/>
              <w:rPr>
                <w:sz w:val="15"/>
                <w:szCs w:val="15"/>
              </w:rPr>
            </w:pPr>
          </w:p>
        </w:tc>
        <w:tc>
          <w:tcPr>
            <w:tcW w:w="630" w:type="dxa"/>
          </w:tcPr>
          <w:p w14:paraId="2547500D" w14:textId="77777777" w:rsidR="00791F9C" w:rsidRDefault="00791F9C" w:rsidP="00791F9C">
            <w:pPr>
              <w:ind w:left="-108" w:right="-106"/>
              <w:jc w:val="center"/>
              <w:rPr>
                <w:sz w:val="15"/>
                <w:szCs w:val="15"/>
              </w:rPr>
            </w:pPr>
            <w:r>
              <w:rPr>
                <w:sz w:val="15"/>
                <w:szCs w:val="15"/>
              </w:rPr>
              <w:t>30</w:t>
            </w:r>
          </w:p>
          <w:p w14:paraId="2CC90706" w14:textId="3BD6C483" w:rsidR="00791F9C" w:rsidRDefault="00791F9C" w:rsidP="00791F9C">
            <w:pPr>
              <w:ind w:left="-108" w:right="-108"/>
              <w:jc w:val="center"/>
              <w:rPr>
                <w:sz w:val="15"/>
                <w:szCs w:val="15"/>
              </w:rPr>
            </w:pPr>
            <w:r>
              <w:rPr>
                <w:sz w:val="15"/>
                <w:szCs w:val="15"/>
              </w:rPr>
              <w:t>June</w:t>
            </w:r>
          </w:p>
        </w:tc>
        <w:tc>
          <w:tcPr>
            <w:tcW w:w="270" w:type="dxa"/>
          </w:tcPr>
          <w:p w14:paraId="371F4CE5" w14:textId="77777777" w:rsidR="00791F9C" w:rsidRPr="00C22EFE" w:rsidRDefault="00791F9C" w:rsidP="00791F9C">
            <w:pPr>
              <w:ind w:left="-108" w:right="-108"/>
              <w:jc w:val="center"/>
              <w:rPr>
                <w:sz w:val="15"/>
                <w:szCs w:val="15"/>
              </w:rPr>
            </w:pPr>
          </w:p>
        </w:tc>
        <w:tc>
          <w:tcPr>
            <w:tcW w:w="627" w:type="dxa"/>
          </w:tcPr>
          <w:p w14:paraId="46D5AD41" w14:textId="77777777" w:rsidR="00791F9C" w:rsidRDefault="00791F9C" w:rsidP="00791F9C">
            <w:pPr>
              <w:ind w:left="-108" w:right="-108"/>
              <w:jc w:val="center"/>
              <w:rPr>
                <w:sz w:val="15"/>
                <w:szCs w:val="15"/>
              </w:rPr>
            </w:pPr>
            <w:r>
              <w:rPr>
                <w:sz w:val="15"/>
                <w:szCs w:val="15"/>
              </w:rPr>
              <w:t>31</w:t>
            </w:r>
          </w:p>
          <w:p w14:paraId="0E647C12" w14:textId="77777777" w:rsidR="00791F9C" w:rsidRDefault="00791F9C" w:rsidP="00791F9C">
            <w:pPr>
              <w:ind w:left="-108" w:right="-108"/>
              <w:jc w:val="center"/>
              <w:rPr>
                <w:sz w:val="15"/>
                <w:szCs w:val="15"/>
              </w:rPr>
            </w:pPr>
            <w:r>
              <w:rPr>
                <w:sz w:val="15"/>
                <w:szCs w:val="15"/>
              </w:rPr>
              <w:t>December</w:t>
            </w:r>
          </w:p>
        </w:tc>
        <w:tc>
          <w:tcPr>
            <w:tcW w:w="278" w:type="dxa"/>
          </w:tcPr>
          <w:p w14:paraId="3FF86FC4" w14:textId="77777777" w:rsidR="00791F9C" w:rsidRPr="00C22EFE" w:rsidRDefault="00791F9C" w:rsidP="00791F9C">
            <w:pPr>
              <w:ind w:left="-108" w:right="-232"/>
              <w:jc w:val="center"/>
              <w:rPr>
                <w:sz w:val="15"/>
                <w:szCs w:val="15"/>
              </w:rPr>
            </w:pPr>
          </w:p>
        </w:tc>
        <w:tc>
          <w:tcPr>
            <w:tcW w:w="722" w:type="dxa"/>
          </w:tcPr>
          <w:p w14:paraId="18CEA0CE" w14:textId="77777777" w:rsidR="00791F9C" w:rsidRDefault="00791F9C" w:rsidP="00791F9C">
            <w:pPr>
              <w:ind w:left="-108" w:right="-106"/>
              <w:jc w:val="center"/>
              <w:rPr>
                <w:sz w:val="15"/>
                <w:szCs w:val="15"/>
              </w:rPr>
            </w:pPr>
            <w:r>
              <w:rPr>
                <w:sz w:val="15"/>
                <w:szCs w:val="15"/>
              </w:rPr>
              <w:t>30</w:t>
            </w:r>
          </w:p>
          <w:p w14:paraId="34CE9D4C" w14:textId="49FBC0C6" w:rsidR="00791F9C" w:rsidRDefault="00791F9C" w:rsidP="00791F9C">
            <w:pPr>
              <w:ind w:left="-108" w:right="-108"/>
              <w:jc w:val="center"/>
              <w:rPr>
                <w:sz w:val="15"/>
                <w:szCs w:val="15"/>
              </w:rPr>
            </w:pPr>
            <w:r>
              <w:rPr>
                <w:sz w:val="15"/>
                <w:szCs w:val="15"/>
              </w:rPr>
              <w:t>June</w:t>
            </w:r>
          </w:p>
        </w:tc>
        <w:tc>
          <w:tcPr>
            <w:tcW w:w="270" w:type="dxa"/>
          </w:tcPr>
          <w:p w14:paraId="75752F98" w14:textId="77777777" w:rsidR="00791F9C" w:rsidRPr="00C22EFE" w:rsidRDefault="00791F9C" w:rsidP="00791F9C">
            <w:pPr>
              <w:ind w:left="-108" w:right="-108"/>
              <w:jc w:val="center"/>
              <w:rPr>
                <w:sz w:val="15"/>
                <w:szCs w:val="15"/>
              </w:rPr>
            </w:pPr>
          </w:p>
        </w:tc>
        <w:tc>
          <w:tcPr>
            <w:tcW w:w="725" w:type="dxa"/>
          </w:tcPr>
          <w:p w14:paraId="2BAFC2E5" w14:textId="77777777" w:rsidR="00791F9C" w:rsidRDefault="00791F9C" w:rsidP="00791F9C">
            <w:pPr>
              <w:ind w:left="-108" w:right="-108"/>
              <w:jc w:val="center"/>
              <w:rPr>
                <w:sz w:val="15"/>
                <w:szCs w:val="15"/>
              </w:rPr>
            </w:pPr>
            <w:r>
              <w:rPr>
                <w:sz w:val="15"/>
                <w:szCs w:val="15"/>
              </w:rPr>
              <w:t>31</w:t>
            </w:r>
          </w:p>
          <w:p w14:paraId="10D49B98" w14:textId="77777777" w:rsidR="00791F9C" w:rsidRDefault="00791F9C" w:rsidP="00791F9C">
            <w:pPr>
              <w:ind w:left="-108" w:right="-108"/>
              <w:jc w:val="center"/>
              <w:rPr>
                <w:sz w:val="15"/>
                <w:szCs w:val="15"/>
              </w:rPr>
            </w:pPr>
            <w:r>
              <w:rPr>
                <w:sz w:val="15"/>
                <w:szCs w:val="15"/>
              </w:rPr>
              <w:t>December</w:t>
            </w:r>
          </w:p>
        </w:tc>
        <w:tc>
          <w:tcPr>
            <w:tcW w:w="270" w:type="dxa"/>
          </w:tcPr>
          <w:p w14:paraId="4761C5DF" w14:textId="77777777" w:rsidR="00791F9C" w:rsidRPr="00C22EFE" w:rsidRDefault="00791F9C" w:rsidP="00791F9C">
            <w:pPr>
              <w:ind w:left="-108"/>
              <w:jc w:val="center"/>
              <w:rPr>
                <w:sz w:val="15"/>
                <w:szCs w:val="15"/>
              </w:rPr>
            </w:pPr>
          </w:p>
        </w:tc>
        <w:tc>
          <w:tcPr>
            <w:tcW w:w="720" w:type="dxa"/>
          </w:tcPr>
          <w:p w14:paraId="02C3B9C3" w14:textId="77777777" w:rsidR="00791F9C" w:rsidRDefault="00791F9C" w:rsidP="00791F9C">
            <w:pPr>
              <w:ind w:left="-108" w:right="-106"/>
              <w:jc w:val="center"/>
              <w:rPr>
                <w:sz w:val="15"/>
                <w:szCs w:val="15"/>
              </w:rPr>
            </w:pPr>
            <w:r>
              <w:rPr>
                <w:sz w:val="15"/>
                <w:szCs w:val="15"/>
              </w:rPr>
              <w:t>30</w:t>
            </w:r>
          </w:p>
          <w:p w14:paraId="114B3B36" w14:textId="29BA2C55" w:rsidR="00791F9C" w:rsidRDefault="00791F9C" w:rsidP="00791F9C">
            <w:pPr>
              <w:ind w:left="-108" w:right="-108"/>
              <w:jc w:val="center"/>
              <w:rPr>
                <w:sz w:val="15"/>
                <w:szCs w:val="15"/>
              </w:rPr>
            </w:pPr>
            <w:r>
              <w:rPr>
                <w:sz w:val="15"/>
                <w:szCs w:val="15"/>
              </w:rPr>
              <w:t>June</w:t>
            </w:r>
          </w:p>
        </w:tc>
        <w:tc>
          <w:tcPr>
            <w:tcW w:w="270" w:type="dxa"/>
          </w:tcPr>
          <w:p w14:paraId="0E2B41BD" w14:textId="77777777" w:rsidR="00791F9C" w:rsidRPr="00C22EFE" w:rsidRDefault="00791F9C" w:rsidP="00791F9C">
            <w:pPr>
              <w:ind w:left="-108" w:right="-108"/>
              <w:jc w:val="center"/>
              <w:rPr>
                <w:sz w:val="15"/>
                <w:szCs w:val="15"/>
              </w:rPr>
            </w:pPr>
          </w:p>
        </w:tc>
        <w:tc>
          <w:tcPr>
            <w:tcW w:w="740" w:type="dxa"/>
          </w:tcPr>
          <w:p w14:paraId="2C85AF33" w14:textId="77777777" w:rsidR="00791F9C" w:rsidRDefault="00791F9C" w:rsidP="00791F9C">
            <w:pPr>
              <w:ind w:left="-108" w:right="-108"/>
              <w:jc w:val="center"/>
              <w:rPr>
                <w:sz w:val="15"/>
                <w:szCs w:val="15"/>
              </w:rPr>
            </w:pPr>
            <w:r>
              <w:rPr>
                <w:sz w:val="15"/>
                <w:szCs w:val="15"/>
              </w:rPr>
              <w:t>31</w:t>
            </w:r>
          </w:p>
          <w:p w14:paraId="1F9F1291" w14:textId="77777777" w:rsidR="00791F9C" w:rsidRDefault="00791F9C" w:rsidP="00791F9C">
            <w:pPr>
              <w:ind w:left="-108" w:right="-108"/>
              <w:jc w:val="center"/>
              <w:rPr>
                <w:sz w:val="15"/>
                <w:szCs w:val="15"/>
              </w:rPr>
            </w:pPr>
            <w:r>
              <w:rPr>
                <w:sz w:val="15"/>
                <w:szCs w:val="15"/>
              </w:rPr>
              <w:t>December</w:t>
            </w:r>
          </w:p>
        </w:tc>
        <w:tc>
          <w:tcPr>
            <w:tcW w:w="270" w:type="dxa"/>
          </w:tcPr>
          <w:p w14:paraId="349812C1" w14:textId="77777777" w:rsidR="00791F9C" w:rsidRPr="00C22EFE" w:rsidRDefault="00791F9C" w:rsidP="00791F9C">
            <w:pPr>
              <w:ind w:left="-108"/>
              <w:jc w:val="center"/>
              <w:rPr>
                <w:sz w:val="15"/>
                <w:szCs w:val="15"/>
              </w:rPr>
            </w:pPr>
          </w:p>
        </w:tc>
        <w:tc>
          <w:tcPr>
            <w:tcW w:w="630" w:type="dxa"/>
          </w:tcPr>
          <w:p w14:paraId="74F3B624" w14:textId="77777777" w:rsidR="00791F9C" w:rsidRDefault="00791F9C" w:rsidP="00791F9C">
            <w:pPr>
              <w:ind w:left="-108" w:right="-106"/>
              <w:jc w:val="center"/>
              <w:rPr>
                <w:sz w:val="15"/>
                <w:szCs w:val="15"/>
              </w:rPr>
            </w:pPr>
            <w:r>
              <w:rPr>
                <w:sz w:val="15"/>
                <w:szCs w:val="15"/>
              </w:rPr>
              <w:t>30</w:t>
            </w:r>
          </w:p>
          <w:p w14:paraId="271905AF" w14:textId="449F7019" w:rsidR="00791F9C" w:rsidRDefault="00791F9C" w:rsidP="00791F9C">
            <w:pPr>
              <w:ind w:left="-108" w:right="-108"/>
              <w:jc w:val="center"/>
              <w:rPr>
                <w:sz w:val="15"/>
                <w:szCs w:val="15"/>
              </w:rPr>
            </w:pPr>
            <w:r>
              <w:rPr>
                <w:sz w:val="15"/>
                <w:szCs w:val="15"/>
              </w:rPr>
              <w:t>June</w:t>
            </w:r>
          </w:p>
        </w:tc>
        <w:tc>
          <w:tcPr>
            <w:tcW w:w="270" w:type="dxa"/>
          </w:tcPr>
          <w:p w14:paraId="05FBC459" w14:textId="77777777" w:rsidR="00791F9C" w:rsidRPr="00C22EFE" w:rsidRDefault="00791F9C" w:rsidP="00791F9C">
            <w:pPr>
              <w:ind w:left="-108" w:right="-108"/>
              <w:jc w:val="center"/>
              <w:rPr>
                <w:sz w:val="15"/>
                <w:szCs w:val="15"/>
              </w:rPr>
            </w:pPr>
          </w:p>
        </w:tc>
        <w:tc>
          <w:tcPr>
            <w:tcW w:w="645" w:type="dxa"/>
          </w:tcPr>
          <w:p w14:paraId="421F8CA3" w14:textId="77777777" w:rsidR="00791F9C" w:rsidRDefault="00791F9C" w:rsidP="00791F9C">
            <w:pPr>
              <w:ind w:left="-108" w:right="-106"/>
              <w:jc w:val="center"/>
              <w:rPr>
                <w:sz w:val="15"/>
                <w:szCs w:val="15"/>
              </w:rPr>
            </w:pPr>
            <w:r>
              <w:rPr>
                <w:sz w:val="15"/>
                <w:szCs w:val="15"/>
              </w:rPr>
              <w:t>30</w:t>
            </w:r>
          </w:p>
          <w:p w14:paraId="1F9A1CE6" w14:textId="4F631A79" w:rsidR="00791F9C" w:rsidRDefault="00791F9C" w:rsidP="00791F9C">
            <w:pPr>
              <w:ind w:left="-108" w:right="-108"/>
              <w:jc w:val="center"/>
              <w:rPr>
                <w:sz w:val="15"/>
                <w:szCs w:val="15"/>
              </w:rPr>
            </w:pPr>
            <w:r>
              <w:rPr>
                <w:sz w:val="15"/>
                <w:szCs w:val="15"/>
              </w:rPr>
              <w:t>June</w:t>
            </w:r>
          </w:p>
        </w:tc>
      </w:tr>
      <w:tr w:rsidR="00791F9C" w:rsidRPr="00C22EFE" w14:paraId="7F386D24" w14:textId="77777777" w:rsidTr="00520AC8">
        <w:tc>
          <w:tcPr>
            <w:tcW w:w="1330" w:type="dxa"/>
          </w:tcPr>
          <w:p w14:paraId="79385D4E" w14:textId="77777777" w:rsidR="00791F9C" w:rsidRPr="00C22EFE" w:rsidRDefault="00791F9C" w:rsidP="00791F9C">
            <w:pPr>
              <w:ind w:right="-108"/>
              <w:jc w:val="both"/>
              <w:rPr>
                <w:sz w:val="15"/>
                <w:szCs w:val="15"/>
              </w:rPr>
            </w:pPr>
          </w:p>
        </w:tc>
        <w:tc>
          <w:tcPr>
            <w:tcW w:w="1506" w:type="dxa"/>
          </w:tcPr>
          <w:p w14:paraId="02606743" w14:textId="77777777" w:rsidR="00791F9C" w:rsidRPr="00C22EFE" w:rsidRDefault="00791F9C" w:rsidP="00791F9C">
            <w:pPr>
              <w:ind w:left="-108" w:right="-108"/>
              <w:jc w:val="center"/>
              <w:rPr>
                <w:sz w:val="15"/>
                <w:szCs w:val="15"/>
              </w:rPr>
            </w:pPr>
          </w:p>
        </w:tc>
        <w:tc>
          <w:tcPr>
            <w:tcW w:w="891" w:type="dxa"/>
          </w:tcPr>
          <w:p w14:paraId="4766146F" w14:textId="77777777" w:rsidR="00791F9C" w:rsidRPr="00C22EFE" w:rsidRDefault="00791F9C" w:rsidP="00791F9C">
            <w:pPr>
              <w:ind w:left="-108" w:right="-108"/>
              <w:jc w:val="center"/>
              <w:rPr>
                <w:sz w:val="15"/>
                <w:szCs w:val="15"/>
              </w:rPr>
            </w:pPr>
          </w:p>
        </w:tc>
        <w:tc>
          <w:tcPr>
            <w:tcW w:w="698" w:type="dxa"/>
          </w:tcPr>
          <w:p w14:paraId="322ACEC7" w14:textId="638CE7AA" w:rsidR="00791F9C" w:rsidRPr="00C22EFE" w:rsidRDefault="00791F9C" w:rsidP="00791F9C">
            <w:pPr>
              <w:ind w:left="-108" w:right="-106"/>
              <w:jc w:val="center"/>
              <w:rPr>
                <w:sz w:val="15"/>
                <w:szCs w:val="15"/>
              </w:rPr>
            </w:pPr>
            <w:r>
              <w:rPr>
                <w:sz w:val="15"/>
                <w:szCs w:val="15"/>
              </w:rPr>
              <w:t>2021</w:t>
            </w:r>
          </w:p>
        </w:tc>
        <w:tc>
          <w:tcPr>
            <w:tcW w:w="275" w:type="dxa"/>
          </w:tcPr>
          <w:p w14:paraId="2F4B7AB7" w14:textId="77777777" w:rsidR="00791F9C" w:rsidRDefault="00791F9C" w:rsidP="00791F9C">
            <w:pPr>
              <w:ind w:left="-108" w:right="-108"/>
              <w:jc w:val="center"/>
              <w:rPr>
                <w:sz w:val="15"/>
                <w:szCs w:val="15"/>
              </w:rPr>
            </w:pPr>
          </w:p>
        </w:tc>
        <w:tc>
          <w:tcPr>
            <w:tcW w:w="720" w:type="dxa"/>
          </w:tcPr>
          <w:p w14:paraId="7DAF90D3" w14:textId="65E67E48" w:rsidR="00791F9C" w:rsidRPr="00C22EFE" w:rsidRDefault="00791F9C" w:rsidP="00791F9C">
            <w:pPr>
              <w:ind w:left="-108" w:right="-108"/>
              <w:jc w:val="center"/>
              <w:rPr>
                <w:sz w:val="15"/>
                <w:szCs w:val="15"/>
              </w:rPr>
            </w:pPr>
            <w:r>
              <w:rPr>
                <w:sz w:val="15"/>
                <w:szCs w:val="15"/>
              </w:rPr>
              <w:t>2020</w:t>
            </w:r>
          </w:p>
        </w:tc>
        <w:tc>
          <w:tcPr>
            <w:tcW w:w="239" w:type="dxa"/>
          </w:tcPr>
          <w:p w14:paraId="5353E065" w14:textId="77777777" w:rsidR="00791F9C" w:rsidRDefault="00791F9C" w:rsidP="00791F9C">
            <w:pPr>
              <w:ind w:left="-108" w:right="-108"/>
              <w:jc w:val="center"/>
              <w:rPr>
                <w:sz w:val="15"/>
                <w:szCs w:val="15"/>
              </w:rPr>
            </w:pPr>
          </w:p>
        </w:tc>
        <w:tc>
          <w:tcPr>
            <w:tcW w:w="630" w:type="dxa"/>
          </w:tcPr>
          <w:p w14:paraId="53D45257" w14:textId="2918F256" w:rsidR="00791F9C" w:rsidRPr="00C22EFE" w:rsidRDefault="00791F9C" w:rsidP="00791F9C">
            <w:pPr>
              <w:ind w:left="-108" w:right="-106"/>
              <w:jc w:val="center"/>
              <w:rPr>
                <w:sz w:val="15"/>
                <w:szCs w:val="15"/>
              </w:rPr>
            </w:pPr>
            <w:r>
              <w:rPr>
                <w:sz w:val="15"/>
                <w:szCs w:val="15"/>
              </w:rPr>
              <w:t>2021</w:t>
            </w:r>
          </w:p>
        </w:tc>
        <w:tc>
          <w:tcPr>
            <w:tcW w:w="236" w:type="dxa"/>
          </w:tcPr>
          <w:p w14:paraId="1367B0AB" w14:textId="77777777" w:rsidR="00791F9C" w:rsidRDefault="00791F9C" w:rsidP="00791F9C">
            <w:pPr>
              <w:ind w:left="-108" w:right="-108"/>
              <w:jc w:val="center"/>
              <w:rPr>
                <w:sz w:val="15"/>
                <w:szCs w:val="15"/>
              </w:rPr>
            </w:pPr>
          </w:p>
        </w:tc>
        <w:tc>
          <w:tcPr>
            <w:tcW w:w="620" w:type="dxa"/>
          </w:tcPr>
          <w:p w14:paraId="0BF15A87" w14:textId="2B09876B" w:rsidR="00791F9C" w:rsidRPr="00C22EFE" w:rsidRDefault="00791F9C" w:rsidP="00791F9C">
            <w:pPr>
              <w:ind w:left="-108" w:right="-108"/>
              <w:jc w:val="center"/>
              <w:rPr>
                <w:sz w:val="15"/>
                <w:szCs w:val="15"/>
              </w:rPr>
            </w:pPr>
            <w:r>
              <w:rPr>
                <w:sz w:val="15"/>
                <w:szCs w:val="15"/>
              </w:rPr>
              <w:t>2020</w:t>
            </w:r>
          </w:p>
        </w:tc>
        <w:tc>
          <w:tcPr>
            <w:tcW w:w="278" w:type="dxa"/>
            <w:gridSpan w:val="2"/>
          </w:tcPr>
          <w:p w14:paraId="452AAEAE" w14:textId="77777777" w:rsidR="00791F9C" w:rsidRDefault="00791F9C" w:rsidP="00791F9C">
            <w:pPr>
              <w:ind w:left="-108" w:right="-108"/>
              <w:jc w:val="center"/>
              <w:rPr>
                <w:sz w:val="15"/>
                <w:szCs w:val="15"/>
              </w:rPr>
            </w:pPr>
          </w:p>
        </w:tc>
        <w:tc>
          <w:tcPr>
            <w:tcW w:w="630" w:type="dxa"/>
          </w:tcPr>
          <w:p w14:paraId="117C278C" w14:textId="4AA00D8E" w:rsidR="00791F9C" w:rsidRPr="00C22EFE" w:rsidRDefault="00791F9C" w:rsidP="00791F9C">
            <w:pPr>
              <w:ind w:left="-108" w:right="-106"/>
              <w:jc w:val="center"/>
              <w:rPr>
                <w:sz w:val="15"/>
                <w:szCs w:val="15"/>
              </w:rPr>
            </w:pPr>
            <w:r>
              <w:rPr>
                <w:sz w:val="15"/>
                <w:szCs w:val="15"/>
              </w:rPr>
              <w:t>2021</w:t>
            </w:r>
          </w:p>
        </w:tc>
        <w:tc>
          <w:tcPr>
            <w:tcW w:w="270" w:type="dxa"/>
          </w:tcPr>
          <w:p w14:paraId="6305F3A2" w14:textId="77777777" w:rsidR="00791F9C" w:rsidRDefault="00791F9C" w:rsidP="00791F9C">
            <w:pPr>
              <w:ind w:left="-108" w:right="-108"/>
              <w:jc w:val="center"/>
              <w:rPr>
                <w:sz w:val="15"/>
                <w:szCs w:val="15"/>
              </w:rPr>
            </w:pPr>
          </w:p>
        </w:tc>
        <w:tc>
          <w:tcPr>
            <w:tcW w:w="627" w:type="dxa"/>
          </w:tcPr>
          <w:p w14:paraId="76607C85" w14:textId="21E9171B" w:rsidR="00791F9C" w:rsidRPr="00C22EFE" w:rsidRDefault="00791F9C" w:rsidP="00791F9C">
            <w:pPr>
              <w:ind w:left="-108" w:right="-108"/>
              <w:jc w:val="center"/>
              <w:rPr>
                <w:sz w:val="15"/>
                <w:szCs w:val="15"/>
              </w:rPr>
            </w:pPr>
            <w:r>
              <w:rPr>
                <w:sz w:val="15"/>
                <w:szCs w:val="15"/>
              </w:rPr>
              <w:t>2020</w:t>
            </w:r>
          </w:p>
        </w:tc>
        <w:tc>
          <w:tcPr>
            <w:tcW w:w="278" w:type="dxa"/>
          </w:tcPr>
          <w:p w14:paraId="6E95DF04" w14:textId="77777777" w:rsidR="00791F9C" w:rsidRPr="00C22EFE" w:rsidRDefault="00791F9C" w:rsidP="00791F9C">
            <w:pPr>
              <w:ind w:left="-108"/>
              <w:jc w:val="center"/>
              <w:rPr>
                <w:sz w:val="15"/>
                <w:szCs w:val="15"/>
              </w:rPr>
            </w:pPr>
          </w:p>
        </w:tc>
        <w:tc>
          <w:tcPr>
            <w:tcW w:w="722" w:type="dxa"/>
          </w:tcPr>
          <w:p w14:paraId="0699A174" w14:textId="07B288B5" w:rsidR="00791F9C" w:rsidRPr="00C22EFE" w:rsidRDefault="00791F9C" w:rsidP="00791F9C">
            <w:pPr>
              <w:ind w:left="-108" w:right="-106"/>
              <w:jc w:val="center"/>
              <w:rPr>
                <w:sz w:val="15"/>
                <w:szCs w:val="15"/>
              </w:rPr>
            </w:pPr>
            <w:r>
              <w:rPr>
                <w:sz w:val="15"/>
                <w:szCs w:val="15"/>
              </w:rPr>
              <w:t>2021</w:t>
            </w:r>
          </w:p>
        </w:tc>
        <w:tc>
          <w:tcPr>
            <w:tcW w:w="270" w:type="dxa"/>
          </w:tcPr>
          <w:p w14:paraId="4ED3A280" w14:textId="77777777" w:rsidR="00791F9C" w:rsidRDefault="00791F9C" w:rsidP="00791F9C">
            <w:pPr>
              <w:ind w:left="-108" w:right="-108"/>
              <w:jc w:val="center"/>
              <w:rPr>
                <w:sz w:val="15"/>
                <w:szCs w:val="15"/>
              </w:rPr>
            </w:pPr>
          </w:p>
        </w:tc>
        <w:tc>
          <w:tcPr>
            <w:tcW w:w="725" w:type="dxa"/>
          </w:tcPr>
          <w:p w14:paraId="280DEDA8" w14:textId="66D75A8D" w:rsidR="00791F9C" w:rsidRPr="00C22EFE" w:rsidRDefault="00791F9C" w:rsidP="00791F9C">
            <w:pPr>
              <w:ind w:left="-108" w:right="-108"/>
              <w:jc w:val="center"/>
              <w:rPr>
                <w:sz w:val="15"/>
                <w:szCs w:val="15"/>
              </w:rPr>
            </w:pPr>
            <w:r>
              <w:rPr>
                <w:sz w:val="15"/>
                <w:szCs w:val="15"/>
              </w:rPr>
              <w:t>2020</w:t>
            </w:r>
          </w:p>
        </w:tc>
        <w:tc>
          <w:tcPr>
            <w:tcW w:w="270" w:type="dxa"/>
          </w:tcPr>
          <w:p w14:paraId="396301C0" w14:textId="77777777" w:rsidR="00791F9C" w:rsidRPr="00C22EFE" w:rsidRDefault="00791F9C" w:rsidP="00791F9C">
            <w:pPr>
              <w:ind w:left="-108"/>
              <w:jc w:val="center"/>
              <w:rPr>
                <w:sz w:val="15"/>
                <w:szCs w:val="15"/>
              </w:rPr>
            </w:pPr>
          </w:p>
        </w:tc>
        <w:tc>
          <w:tcPr>
            <w:tcW w:w="720" w:type="dxa"/>
          </w:tcPr>
          <w:p w14:paraId="2646F3AD" w14:textId="0BE3F4AD" w:rsidR="00791F9C" w:rsidRPr="00C22EFE" w:rsidRDefault="00791F9C" w:rsidP="00791F9C">
            <w:pPr>
              <w:ind w:left="-108" w:right="-106"/>
              <w:jc w:val="center"/>
              <w:rPr>
                <w:sz w:val="15"/>
                <w:szCs w:val="15"/>
              </w:rPr>
            </w:pPr>
            <w:r>
              <w:rPr>
                <w:sz w:val="15"/>
                <w:szCs w:val="15"/>
              </w:rPr>
              <w:t>2021</w:t>
            </w:r>
          </w:p>
        </w:tc>
        <w:tc>
          <w:tcPr>
            <w:tcW w:w="270" w:type="dxa"/>
          </w:tcPr>
          <w:p w14:paraId="0AFEEDEC" w14:textId="77777777" w:rsidR="00791F9C" w:rsidRDefault="00791F9C" w:rsidP="00791F9C">
            <w:pPr>
              <w:ind w:left="-108" w:right="-108"/>
              <w:jc w:val="center"/>
              <w:rPr>
                <w:sz w:val="15"/>
                <w:szCs w:val="15"/>
              </w:rPr>
            </w:pPr>
          </w:p>
        </w:tc>
        <w:tc>
          <w:tcPr>
            <w:tcW w:w="740" w:type="dxa"/>
          </w:tcPr>
          <w:p w14:paraId="70FA2171" w14:textId="1BAFDDD6" w:rsidR="00791F9C" w:rsidRPr="00C22EFE" w:rsidRDefault="00791F9C" w:rsidP="00791F9C">
            <w:pPr>
              <w:ind w:left="-108" w:right="-108"/>
              <w:jc w:val="center"/>
              <w:rPr>
                <w:sz w:val="15"/>
                <w:szCs w:val="15"/>
              </w:rPr>
            </w:pPr>
            <w:r>
              <w:rPr>
                <w:sz w:val="15"/>
                <w:szCs w:val="15"/>
              </w:rPr>
              <w:t>2020</w:t>
            </w:r>
          </w:p>
        </w:tc>
        <w:tc>
          <w:tcPr>
            <w:tcW w:w="270" w:type="dxa"/>
          </w:tcPr>
          <w:p w14:paraId="46E1DA6C" w14:textId="77777777" w:rsidR="00791F9C" w:rsidRPr="00C22EFE" w:rsidRDefault="00791F9C" w:rsidP="00791F9C">
            <w:pPr>
              <w:ind w:left="-108"/>
              <w:jc w:val="center"/>
              <w:rPr>
                <w:sz w:val="15"/>
                <w:szCs w:val="15"/>
              </w:rPr>
            </w:pPr>
          </w:p>
        </w:tc>
        <w:tc>
          <w:tcPr>
            <w:tcW w:w="630" w:type="dxa"/>
          </w:tcPr>
          <w:p w14:paraId="61852A23" w14:textId="1A29DA19" w:rsidR="00791F9C" w:rsidRPr="00C22EFE" w:rsidRDefault="00791F9C" w:rsidP="00791F9C">
            <w:pPr>
              <w:ind w:left="-108" w:right="-106"/>
              <w:jc w:val="center"/>
              <w:rPr>
                <w:sz w:val="15"/>
                <w:szCs w:val="15"/>
              </w:rPr>
            </w:pPr>
            <w:r>
              <w:rPr>
                <w:sz w:val="15"/>
                <w:szCs w:val="15"/>
              </w:rPr>
              <w:t>2021</w:t>
            </w:r>
          </w:p>
        </w:tc>
        <w:tc>
          <w:tcPr>
            <w:tcW w:w="270" w:type="dxa"/>
          </w:tcPr>
          <w:p w14:paraId="4CAE76CD" w14:textId="77777777" w:rsidR="00791F9C" w:rsidRDefault="00791F9C" w:rsidP="00791F9C">
            <w:pPr>
              <w:ind w:left="-108" w:right="-108"/>
              <w:jc w:val="center"/>
              <w:rPr>
                <w:sz w:val="15"/>
                <w:szCs w:val="15"/>
              </w:rPr>
            </w:pPr>
          </w:p>
        </w:tc>
        <w:tc>
          <w:tcPr>
            <w:tcW w:w="645" w:type="dxa"/>
          </w:tcPr>
          <w:p w14:paraId="5C107A80" w14:textId="3DA120CF" w:rsidR="00791F9C" w:rsidRPr="00C22EFE" w:rsidRDefault="00791F9C" w:rsidP="00791F9C">
            <w:pPr>
              <w:ind w:left="-108" w:right="-108"/>
              <w:jc w:val="center"/>
              <w:rPr>
                <w:sz w:val="15"/>
                <w:szCs w:val="15"/>
              </w:rPr>
            </w:pPr>
            <w:r>
              <w:rPr>
                <w:sz w:val="15"/>
                <w:szCs w:val="15"/>
              </w:rPr>
              <w:t>2020</w:t>
            </w:r>
          </w:p>
        </w:tc>
      </w:tr>
      <w:tr w:rsidR="00791F9C" w:rsidRPr="00C22EFE" w14:paraId="28B53E26" w14:textId="77777777" w:rsidTr="00520AC8">
        <w:trPr>
          <w:trHeight w:val="127"/>
        </w:trPr>
        <w:tc>
          <w:tcPr>
            <w:tcW w:w="1330" w:type="dxa"/>
          </w:tcPr>
          <w:p w14:paraId="32C00CD1" w14:textId="77777777" w:rsidR="00791F9C" w:rsidRPr="00C22EFE" w:rsidRDefault="00791F9C" w:rsidP="00791F9C">
            <w:pPr>
              <w:ind w:right="-108"/>
              <w:jc w:val="both"/>
              <w:rPr>
                <w:b/>
                <w:bCs/>
                <w:i/>
                <w:iCs/>
                <w:sz w:val="15"/>
                <w:szCs w:val="15"/>
              </w:rPr>
            </w:pPr>
          </w:p>
        </w:tc>
        <w:tc>
          <w:tcPr>
            <w:tcW w:w="1506" w:type="dxa"/>
          </w:tcPr>
          <w:p w14:paraId="0CB888D1" w14:textId="77777777" w:rsidR="00791F9C" w:rsidRPr="00C22EFE" w:rsidRDefault="00791F9C" w:rsidP="00791F9C">
            <w:pPr>
              <w:ind w:left="-108"/>
              <w:jc w:val="center"/>
              <w:rPr>
                <w:i/>
                <w:iCs/>
                <w:sz w:val="15"/>
                <w:szCs w:val="15"/>
              </w:rPr>
            </w:pPr>
          </w:p>
        </w:tc>
        <w:tc>
          <w:tcPr>
            <w:tcW w:w="891" w:type="dxa"/>
          </w:tcPr>
          <w:p w14:paraId="1E657A11" w14:textId="77777777" w:rsidR="00791F9C" w:rsidRPr="00C22EFE" w:rsidRDefault="00791F9C" w:rsidP="00791F9C">
            <w:pPr>
              <w:ind w:left="-108"/>
              <w:jc w:val="center"/>
              <w:rPr>
                <w:i/>
                <w:iCs/>
                <w:sz w:val="15"/>
                <w:szCs w:val="15"/>
              </w:rPr>
            </w:pPr>
          </w:p>
        </w:tc>
        <w:tc>
          <w:tcPr>
            <w:tcW w:w="1693" w:type="dxa"/>
            <w:gridSpan w:val="3"/>
          </w:tcPr>
          <w:p w14:paraId="3608A43C" w14:textId="77777777" w:rsidR="00791F9C" w:rsidRPr="00C22EFE" w:rsidRDefault="00791F9C" w:rsidP="00791F9C">
            <w:pPr>
              <w:ind w:left="-108" w:right="-108"/>
              <w:jc w:val="center"/>
              <w:rPr>
                <w:sz w:val="15"/>
                <w:szCs w:val="15"/>
              </w:rPr>
            </w:pPr>
            <w:r w:rsidRPr="00C22EFE">
              <w:rPr>
                <w:i/>
                <w:iCs/>
                <w:sz w:val="15"/>
                <w:szCs w:val="15"/>
              </w:rPr>
              <w:t>(%)</w:t>
            </w:r>
          </w:p>
        </w:tc>
        <w:tc>
          <w:tcPr>
            <w:tcW w:w="239" w:type="dxa"/>
          </w:tcPr>
          <w:p w14:paraId="04916545" w14:textId="77777777" w:rsidR="00791F9C" w:rsidRPr="00C22EFE" w:rsidRDefault="00791F9C" w:rsidP="00791F9C">
            <w:pPr>
              <w:tabs>
                <w:tab w:val="decimal" w:pos="612"/>
              </w:tabs>
              <w:ind w:left="-108"/>
              <w:jc w:val="center"/>
              <w:rPr>
                <w:i/>
                <w:iCs/>
                <w:sz w:val="15"/>
                <w:szCs w:val="15"/>
              </w:rPr>
            </w:pPr>
          </w:p>
        </w:tc>
        <w:tc>
          <w:tcPr>
            <w:tcW w:w="9101" w:type="dxa"/>
            <w:gridSpan w:val="20"/>
          </w:tcPr>
          <w:p w14:paraId="58E6C8E1" w14:textId="77777777" w:rsidR="00791F9C" w:rsidRPr="00C22EFE" w:rsidRDefault="00791F9C" w:rsidP="00791F9C">
            <w:pPr>
              <w:tabs>
                <w:tab w:val="decimal" w:pos="612"/>
              </w:tabs>
              <w:ind w:left="-108"/>
              <w:jc w:val="center"/>
              <w:rPr>
                <w:sz w:val="15"/>
                <w:szCs w:val="15"/>
              </w:rPr>
            </w:pPr>
            <w:r w:rsidRPr="00C22EFE">
              <w:rPr>
                <w:i/>
                <w:iCs/>
                <w:sz w:val="15"/>
                <w:szCs w:val="15"/>
              </w:rPr>
              <w:t>(in thousand Baht)</w:t>
            </w:r>
          </w:p>
        </w:tc>
      </w:tr>
      <w:tr w:rsidR="00791F9C" w:rsidRPr="00C22EFE" w14:paraId="78D7F043" w14:textId="77777777" w:rsidTr="00520AC8">
        <w:tc>
          <w:tcPr>
            <w:tcW w:w="1330" w:type="dxa"/>
          </w:tcPr>
          <w:p w14:paraId="4C1E0C8C" w14:textId="77777777" w:rsidR="00791F9C" w:rsidRPr="00C22EFE" w:rsidRDefault="00791F9C" w:rsidP="00791F9C">
            <w:pPr>
              <w:tabs>
                <w:tab w:val="left" w:pos="540"/>
              </w:tabs>
              <w:ind w:right="-108"/>
              <w:jc w:val="both"/>
              <w:rPr>
                <w:b/>
                <w:bCs/>
                <w:i/>
                <w:iCs/>
                <w:sz w:val="15"/>
                <w:szCs w:val="15"/>
              </w:rPr>
            </w:pPr>
            <w:r w:rsidRPr="00232E60">
              <w:rPr>
                <w:b/>
                <w:bCs/>
                <w:i/>
                <w:iCs/>
                <w:sz w:val="15"/>
                <w:szCs w:val="15"/>
              </w:rPr>
              <w:t>Associate</w:t>
            </w:r>
          </w:p>
        </w:tc>
        <w:tc>
          <w:tcPr>
            <w:tcW w:w="1506" w:type="dxa"/>
          </w:tcPr>
          <w:p w14:paraId="37D44169" w14:textId="77777777" w:rsidR="00791F9C" w:rsidRPr="00C22EFE" w:rsidRDefault="00791F9C" w:rsidP="00791F9C">
            <w:pPr>
              <w:tabs>
                <w:tab w:val="decimal" w:pos="612"/>
              </w:tabs>
              <w:ind w:left="-108"/>
              <w:jc w:val="center"/>
              <w:rPr>
                <w:sz w:val="15"/>
                <w:szCs w:val="15"/>
              </w:rPr>
            </w:pPr>
          </w:p>
        </w:tc>
        <w:tc>
          <w:tcPr>
            <w:tcW w:w="891" w:type="dxa"/>
          </w:tcPr>
          <w:p w14:paraId="64DE17DC" w14:textId="77777777" w:rsidR="00791F9C" w:rsidRPr="00C22EFE" w:rsidRDefault="00791F9C" w:rsidP="00791F9C">
            <w:pPr>
              <w:tabs>
                <w:tab w:val="decimal" w:pos="612"/>
              </w:tabs>
              <w:ind w:left="-108"/>
              <w:jc w:val="both"/>
              <w:rPr>
                <w:sz w:val="15"/>
                <w:szCs w:val="15"/>
              </w:rPr>
            </w:pPr>
          </w:p>
        </w:tc>
        <w:tc>
          <w:tcPr>
            <w:tcW w:w="698" w:type="dxa"/>
          </w:tcPr>
          <w:p w14:paraId="37462E09" w14:textId="77777777" w:rsidR="00791F9C" w:rsidRPr="00C22EFE" w:rsidRDefault="00791F9C" w:rsidP="00791F9C">
            <w:pPr>
              <w:tabs>
                <w:tab w:val="decimal" w:pos="612"/>
              </w:tabs>
              <w:ind w:left="-108" w:right="-106"/>
              <w:jc w:val="both"/>
              <w:rPr>
                <w:sz w:val="15"/>
                <w:szCs w:val="15"/>
              </w:rPr>
            </w:pPr>
          </w:p>
        </w:tc>
        <w:tc>
          <w:tcPr>
            <w:tcW w:w="275" w:type="dxa"/>
          </w:tcPr>
          <w:p w14:paraId="1A60E451" w14:textId="77777777" w:rsidR="00791F9C" w:rsidRPr="00C22EFE" w:rsidRDefault="00791F9C" w:rsidP="00791F9C">
            <w:pPr>
              <w:tabs>
                <w:tab w:val="decimal" w:pos="612"/>
              </w:tabs>
              <w:ind w:left="-108" w:right="-108"/>
              <w:jc w:val="both"/>
              <w:rPr>
                <w:sz w:val="15"/>
                <w:szCs w:val="15"/>
              </w:rPr>
            </w:pPr>
          </w:p>
        </w:tc>
        <w:tc>
          <w:tcPr>
            <w:tcW w:w="720" w:type="dxa"/>
          </w:tcPr>
          <w:p w14:paraId="1223B120" w14:textId="77777777" w:rsidR="00791F9C" w:rsidRPr="00C22EFE" w:rsidRDefault="00791F9C" w:rsidP="00791F9C">
            <w:pPr>
              <w:tabs>
                <w:tab w:val="decimal" w:pos="612"/>
              </w:tabs>
              <w:ind w:left="-108"/>
              <w:jc w:val="both"/>
              <w:rPr>
                <w:sz w:val="15"/>
                <w:szCs w:val="15"/>
              </w:rPr>
            </w:pPr>
          </w:p>
        </w:tc>
        <w:tc>
          <w:tcPr>
            <w:tcW w:w="239" w:type="dxa"/>
          </w:tcPr>
          <w:p w14:paraId="7E4EC6DA" w14:textId="77777777" w:rsidR="00791F9C" w:rsidRPr="00C22EFE" w:rsidRDefault="00791F9C" w:rsidP="00791F9C">
            <w:pPr>
              <w:tabs>
                <w:tab w:val="decimal" w:pos="612"/>
              </w:tabs>
              <w:ind w:left="-108"/>
              <w:jc w:val="both"/>
              <w:rPr>
                <w:sz w:val="15"/>
                <w:szCs w:val="15"/>
              </w:rPr>
            </w:pPr>
          </w:p>
        </w:tc>
        <w:tc>
          <w:tcPr>
            <w:tcW w:w="630" w:type="dxa"/>
          </w:tcPr>
          <w:p w14:paraId="2F2F9C2C" w14:textId="77777777" w:rsidR="00791F9C" w:rsidRPr="00C22EFE" w:rsidRDefault="00791F9C" w:rsidP="00791F9C">
            <w:pPr>
              <w:tabs>
                <w:tab w:val="decimal" w:pos="612"/>
              </w:tabs>
              <w:ind w:left="-108"/>
              <w:jc w:val="both"/>
              <w:rPr>
                <w:sz w:val="15"/>
                <w:szCs w:val="15"/>
              </w:rPr>
            </w:pPr>
          </w:p>
        </w:tc>
        <w:tc>
          <w:tcPr>
            <w:tcW w:w="236" w:type="dxa"/>
          </w:tcPr>
          <w:p w14:paraId="50870AF1" w14:textId="77777777" w:rsidR="00791F9C" w:rsidRPr="00C22EFE" w:rsidRDefault="00791F9C" w:rsidP="00791F9C">
            <w:pPr>
              <w:tabs>
                <w:tab w:val="decimal" w:pos="432"/>
              </w:tabs>
              <w:ind w:left="-108"/>
              <w:jc w:val="both"/>
              <w:rPr>
                <w:sz w:val="15"/>
                <w:szCs w:val="15"/>
              </w:rPr>
            </w:pPr>
          </w:p>
        </w:tc>
        <w:tc>
          <w:tcPr>
            <w:tcW w:w="620" w:type="dxa"/>
          </w:tcPr>
          <w:p w14:paraId="67BB99EA" w14:textId="77777777" w:rsidR="00791F9C" w:rsidRPr="00C22EFE" w:rsidRDefault="00791F9C" w:rsidP="00791F9C">
            <w:pPr>
              <w:tabs>
                <w:tab w:val="decimal" w:pos="432"/>
              </w:tabs>
              <w:ind w:left="-108"/>
              <w:jc w:val="both"/>
              <w:rPr>
                <w:sz w:val="15"/>
                <w:szCs w:val="15"/>
              </w:rPr>
            </w:pPr>
          </w:p>
        </w:tc>
        <w:tc>
          <w:tcPr>
            <w:tcW w:w="278" w:type="dxa"/>
            <w:gridSpan w:val="2"/>
          </w:tcPr>
          <w:p w14:paraId="230C8219" w14:textId="77777777" w:rsidR="00791F9C" w:rsidRPr="00C22EFE" w:rsidRDefault="00791F9C" w:rsidP="00791F9C">
            <w:pPr>
              <w:tabs>
                <w:tab w:val="decimal" w:pos="612"/>
              </w:tabs>
              <w:ind w:left="-108"/>
              <w:jc w:val="both"/>
              <w:rPr>
                <w:sz w:val="15"/>
                <w:szCs w:val="15"/>
              </w:rPr>
            </w:pPr>
          </w:p>
        </w:tc>
        <w:tc>
          <w:tcPr>
            <w:tcW w:w="630" w:type="dxa"/>
          </w:tcPr>
          <w:p w14:paraId="31E7B5A0" w14:textId="77777777" w:rsidR="00791F9C" w:rsidRPr="00C22EFE" w:rsidRDefault="00791F9C" w:rsidP="00791F9C">
            <w:pPr>
              <w:tabs>
                <w:tab w:val="decimal" w:pos="612"/>
              </w:tabs>
              <w:ind w:left="-108"/>
              <w:jc w:val="both"/>
              <w:rPr>
                <w:sz w:val="15"/>
                <w:szCs w:val="15"/>
              </w:rPr>
            </w:pPr>
          </w:p>
        </w:tc>
        <w:tc>
          <w:tcPr>
            <w:tcW w:w="270" w:type="dxa"/>
          </w:tcPr>
          <w:p w14:paraId="212F8BFA" w14:textId="77777777" w:rsidR="00791F9C" w:rsidRPr="00C22EFE" w:rsidRDefault="00791F9C" w:rsidP="00791F9C">
            <w:pPr>
              <w:tabs>
                <w:tab w:val="decimal" w:pos="612"/>
              </w:tabs>
              <w:ind w:left="-108"/>
              <w:jc w:val="both"/>
              <w:rPr>
                <w:sz w:val="15"/>
                <w:szCs w:val="15"/>
              </w:rPr>
            </w:pPr>
          </w:p>
        </w:tc>
        <w:tc>
          <w:tcPr>
            <w:tcW w:w="627" w:type="dxa"/>
          </w:tcPr>
          <w:p w14:paraId="3819A8EC" w14:textId="77777777" w:rsidR="00791F9C" w:rsidRPr="00C22EFE" w:rsidRDefault="00791F9C" w:rsidP="00791F9C">
            <w:pPr>
              <w:tabs>
                <w:tab w:val="decimal" w:pos="612"/>
              </w:tabs>
              <w:ind w:left="-108"/>
              <w:jc w:val="both"/>
              <w:rPr>
                <w:sz w:val="15"/>
                <w:szCs w:val="15"/>
              </w:rPr>
            </w:pPr>
          </w:p>
        </w:tc>
        <w:tc>
          <w:tcPr>
            <w:tcW w:w="278" w:type="dxa"/>
          </w:tcPr>
          <w:p w14:paraId="4B723AED" w14:textId="77777777" w:rsidR="00791F9C" w:rsidRPr="00C22EFE" w:rsidRDefault="00791F9C" w:rsidP="00791F9C">
            <w:pPr>
              <w:tabs>
                <w:tab w:val="decimal" w:pos="612"/>
              </w:tabs>
              <w:ind w:left="-108"/>
              <w:jc w:val="both"/>
              <w:rPr>
                <w:sz w:val="15"/>
                <w:szCs w:val="15"/>
              </w:rPr>
            </w:pPr>
          </w:p>
        </w:tc>
        <w:tc>
          <w:tcPr>
            <w:tcW w:w="722" w:type="dxa"/>
          </w:tcPr>
          <w:p w14:paraId="784B8417" w14:textId="77777777" w:rsidR="00791F9C" w:rsidRPr="00C22EFE" w:rsidRDefault="00791F9C" w:rsidP="00791F9C">
            <w:pPr>
              <w:tabs>
                <w:tab w:val="decimal" w:pos="612"/>
              </w:tabs>
              <w:ind w:left="-108"/>
              <w:jc w:val="both"/>
              <w:rPr>
                <w:sz w:val="15"/>
                <w:szCs w:val="15"/>
              </w:rPr>
            </w:pPr>
          </w:p>
        </w:tc>
        <w:tc>
          <w:tcPr>
            <w:tcW w:w="270" w:type="dxa"/>
          </w:tcPr>
          <w:p w14:paraId="04175913" w14:textId="77777777" w:rsidR="00791F9C" w:rsidRPr="00C22EFE" w:rsidRDefault="00791F9C" w:rsidP="00791F9C">
            <w:pPr>
              <w:tabs>
                <w:tab w:val="decimal" w:pos="612"/>
              </w:tabs>
              <w:ind w:left="-108"/>
              <w:jc w:val="both"/>
              <w:rPr>
                <w:sz w:val="15"/>
                <w:szCs w:val="15"/>
              </w:rPr>
            </w:pPr>
          </w:p>
        </w:tc>
        <w:tc>
          <w:tcPr>
            <w:tcW w:w="725" w:type="dxa"/>
          </w:tcPr>
          <w:p w14:paraId="0EC0E4FA" w14:textId="77777777" w:rsidR="00791F9C" w:rsidRPr="00C22EFE" w:rsidRDefault="00791F9C" w:rsidP="00791F9C">
            <w:pPr>
              <w:tabs>
                <w:tab w:val="decimal" w:pos="612"/>
              </w:tabs>
              <w:ind w:left="-108"/>
              <w:jc w:val="both"/>
              <w:rPr>
                <w:sz w:val="15"/>
                <w:szCs w:val="15"/>
              </w:rPr>
            </w:pPr>
          </w:p>
        </w:tc>
        <w:tc>
          <w:tcPr>
            <w:tcW w:w="270" w:type="dxa"/>
          </w:tcPr>
          <w:p w14:paraId="191D11B5" w14:textId="77777777" w:rsidR="00791F9C" w:rsidRPr="00C22EFE" w:rsidRDefault="00791F9C" w:rsidP="00791F9C">
            <w:pPr>
              <w:tabs>
                <w:tab w:val="decimal" w:pos="612"/>
              </w:tabs>
              <w:ind w:left="-108"/>
              <w:jc w:val="both"/>
              <w:rPr>
                <w:sz w:val="15"/>
                <w:szCs w:val="15"/>
              </w:rPr>
            </w:pPr>
          </w:p>
        </w:tc>
        <w:tc>
          <w:tcPr>
            <w:tcW w:w="720" w:type="dxa"/>
          </w:tcPr>
          <w:p w14:paraId="0B3CF9CA" w14:textId="77777777" w:rsidR="00791F9C" w:rsidRPr="00C22EFE" w:rsidRDefault="00791F9C" w:rsidP="00791F9C">
            <w:pPr>
              <w:tabs>
                <w:tab w:val="decimal" w:pos="612"/>
              </w:tabs>
              <w:ind w:left="-108"/>
              <w:jc w:val="both"/>
              <w:rPr>
                <w:sz w:val="15"/>
                <w:szCs w:val="15"/>
              </w:rPr>
            </w:pPr>
          </w:p>
        </w:tc>
        <w:tc>
          <w:tcPr>
            <w:tcW w:w="270" w:type="dxa"/>
          </w:tcPr>
          <w:p w14:paraId="3D47743A" w14:textId="77777777" w:rsidR="00791F9C" w:rsidRPr="00C22EFE" w:rsidRDefault="00791F9C" w:rsidP="00791F9C">
            <w:pPr>
              <w:tabs>
                <w:tab w:val="decimal" w:pos="612"/>
              </w:tabs>
              <w:ind w:left="-108"/>
              <w:jc w:val="both"/>
              <w:rPr>
                <w:sz w:val="15"/>
                <w:szCs w:val="15"/>
              </w:rPr>
            </w:pPr>
          </w:p>
        </w:tc>
        <w:tc>
          <w:tcPr>
            <w:tcW w:w="740" w:type="dxa"/>
          </w:tcPr>
          <w:p w14:paraId="7942B799" w14:textId="77777777" w:rsidR="00791F9C" w:rsidRPr="00C22EFE" w:rsidRDefault="00791F9C" w:rsidP="00791F9C">
            <w:pPr>
              <w:tabs>
                <w:tab w:val="decimal" w:pos="612"/>
              </w:tabs>
              <w:ind w:left="-108"/>
              <w:jc w:val="both"/>
              <w:rPr>
                <w:sz w:val="15"/>
                <w:szCs w:val="15"/>
              </w:rPr>
            </w:pPr>
          </w:p>
        </w:tc>
        <w:tc>
          <w:tcPr>
            <w:tcW w:w="270" w:type="dxa"/>
          </w:tcPr>
          <w:p w14:paraId="0F8A6351" w14:textId="77777777" w:rsidR="00791F9C" w:rsidRPr="00C22EFE" w:rsidRDefault="00791F9C" w:rsidP="00791F9C">
            <w:pPr>
              <w:tabs>
                <w:tab w:val="decimal" w:pos="612"/>
              </w:tabs>
              <w:ind w:left="-108"/>
              <w:jc w:val="both"/>
              <w:rPr>
                <w:sz w:val="15"/>
                <w:szCs w:val="15"/>
              </w:rPr>
            </w:pPr>
          </w:p>
        </w:tc>
        <w:tc>
          <w:tcPr>
            <w:tcW w:w="630" w:type="dxa"/>
          </w:tcPr>
          <w:p w14:paraId="4B10E248" w14:textId="77777777" w:rsidR="00791F9C" w:rsidRPr="00C22EFE" w:rsidRDefault="00791F9C" w:rsidP="00791F9C">
            <w:pPr>
              <w:tabs>
                <w:tab w:val="decimal" w:pos="612"/>
              </w:tabs>
              <w:ind w:left="-108"/>
              <w:jc w:val="both"/>
              <w:rPr>
                <w:sz w:val="15"/>
                <w:szCs w:val="15"/>
              </w:rPr>
            </w:pPr>
          </w:p>
        </w:tc>
        <w:tc>
          <w:tcPr>
            <w:tcW w:w="270" w:type="dxa"/>
          </w:tcPr>
          <w:p w14:paraId="61C5C569" w14:textId="77777777" w:rsidR="00791F9C" w:rsidRPr="00C22EFE" w:rsidRDefault="00791F9C" w:rsidP="00791F9C">
            <w:pPr>
              <w:tabs>
                <w:tab w:val="decimal" w:pos="612"/>
              </w:tabs>
              <w:ind w:left="-108"/>
              <w:jc w:val="both"/>
              <w:rPr>
                <w:sz w:val="15"/>
                <w:szCs w:val="15"/>
              </w:rPr>
            </w:pPr>
          </w:p>
        </w:tc>
        <w:tc>
          <w:tcPr>
            <w:tcW w:w="645" w:type="dxa"/>
          </w:tcPr>
          <w:p w14:paraId="7B334481" w14:textId="77777777" w:rsidR="00791F9C" w:rsidRPr="00C22EFE" w:rsidRDefault="00791F9C" w:rsidP="00791F9C">
            <w:pPr>
              <w:tabs>
                <w:tab w:val="decimal" w:pos="612"/>
              </w:tabs>
              <w:ind w:left="-108"/>
              <w:jc w:val="both"/>
              <w:rPr>
                <w:sz w:val="15"/>
                <w:szCs w:val="15"/>
              </w:rPr>
            </w:pPr>
          </w:p>
        </w:tc>
      </w:tr>
      <w:tr w:rsidR="00791F9C" w:rsidRPr="00C22EFE" w14:paraId="3839AF85" w14:textId="77777777" w:rsidTr="00520AC8">
        <w:tc>
          <w:tcPr>
            <w:tcW w:w="1330" w:type="dxa"/>
          </w:tcPr>
          <w:p w14:paraId="0F292DA8" w14:textId="77777777" w:rsidR="00791F9C" w:rsidRPr="008E5EA0" w:rsidRDefault="00791F9C" w:rsidP="00791F9C">
            <w:pPr>
              <w:tabs>
                <w:tab w:val="left" w:pos="397"/>
              </w:tabs>
              <w:ind w:left="-53" w:right="-108" w:firstLine="53"/>
              <w:rPr>
                <w:sz w:val="16"/>
                <w:szCs w:val="16"/>
              </w:rPr>
            </w:pPr>
            <w:proofErr w:type="spellStart"/>
            <w:r w:rsidRPr="008E5EA0">
              <w:rPr>
                <w:sz w:val="16"/>
                <w:szCs w:val="16"/>
              </w:rPr>
              <w:t>Synnex</w:t>
            </w:r>
            <w:proofErr w:type="spellEnd"/>
            <w:r w:rsidRPr="008E5EA0">
              <w:rPr>
                <w:sz w:val="16"/>
                <w:szCs w:val="16"/>
              </w:rPr>
              <w:t xml:space="preserve"> (Thailand)</w:t>
            </w:r>
          </w:p>
          <w:p w14:paraId="39C94E7D" w14:textId="77777777" w:rsidR="00791F9C" w:rsidRPr="008E5EA0" w:rsidRDefault="00791F9C" w:rsidP="00791F9C">
            <w:pPr>
              <w:tabs>
                <w:tab w:val="left" w:pos="540"/>
              </w:tabs>
              <w:ind w:right="-108"/>
              <w:rPr>
                <w:b/>
                <w:bCs/>
                <w:i/>
                <w:iCs/>
                <w:sz w:val="16"/>
                <w:szCs w:val="16"/>
              </w:rPr>
            </w:pPr>
            <w:r w:rsidRPr="008E5EA0">
              <w:rPr>
                <w:sz w:val="16"/>
                <w:szCs w:val="16"/>
              </w:rPr>
              <w:t xml:space="preserve">   PCL.</w:t>
            </w:r>
          </w:p>
        </w:tc>
        <w:tc>
          <w:tcPr>
            <w:tcW w:w="1506" w:type="dxa"/>
            <w:vAlign w:val="bottom"/>
          </w:tcPr>
          <w:p w14:paraId="7AD4DDAF" w14:textId="77777777" w:rsidR="00791F9C" w:rsidRPr="008E5EA0" w:rsidRDefault="00791F9C" w:rsidP="00791F9C">
            <w:pPr>
              <w:tabs>
                <w:tab w:val="left" w:pos="147"/>
                <w:tab w:val="decimal" w:pos="612"/>
              </w:tabs>
              <w:ind w:left="-108"/>
              <w:rPr>
                <w:sz w:val="16"/>
                <w:szCs w:val="16"/>
              </w:rPr>
            </w:pPr>
            <w:r>
              <w:rPr>
                <w:sz w:val="16"/>
                <w:szCs w:val="16"/>
              </w:rPr>
              <w:t xml:space="preserve"> </w:t>
            </w:r>
            <w:r w:rsidRPr="008E5EA0">
              <w:rPr>
                <w:sz w:val="16"/>
                <w:szCs w:val="16"/>
              </w:rPr>
              <w:t>Import and distribute</w:t>
            </w:r>
          </w:p>
          <w:p w14:paraId="53497F54" w14:textId="77777777" w:rsidR="00791F9C" w:rsidRPr="008E5EA0" w:rsidRDefault="00791F9C" w:rsidP="00791F9C">
            <w:pPr>
              <w:tabs>
                <w:tab w:val="left" w:pos="147"/>
                <w:tab w:val="decimal" w:pos="612"/>
              </w:tabs>
              <w:ind w:left="-108"/>
              <w:rPr>
                <w:sz w:val="16"/>
                <w:szCs w:val="16"/>
              </w:rPr>
            </w:pPr>
            <w:r w:rsidRPr="008E5EA0">
              <w:rPr>
                <w:sz w:val="16"/>
                <w:szCs w:val="16"/>
              </w:rPr>
              <w:t xml:space="preserve">   of computer</w:t>
            </w:r>
          </w:p>
          <w:p w14:paraId="45A6A3FD" w14:textId="77777777" w:rsidR="00791F9C" w:rsidRPr="008E5EA0" w:rsidRDefault="00791F9C" w:rsidP="00791F9C">
            <w:pPr>
              <w:tabs>
                <w:tab w:val="left" w:pos="147"/>
                <w:tab w:val="decimal" w:pos="612"/>
              </w:tabs>
              <w:ind w:left="-108"/>
              <w:rPr>
                <w:sz w:val="16"/>
                <w:szCs w:val="16"/>
              </w:rPr>
            </w:pPr>
            <w:r w:rsidRPr="008E5EA0">
              <w:rPr>
                <w:sz w:val="16"/>
                <w:szCs w:val="16"/>
              </w:rPr>
              <w:t xml:space="preserve">   equipment</w:t>
            </w:r>
          </w:p>
        </w:tc>
        <w:tc>
          <w:tcPr>
            <w:tcW w:w="891" w:type="dxa"/>
            <w:vAlign w:val="bottom"/>
          </w:tcPr>
          <w:p w14:paraId="24EDFF06" w14:textId="77777777" w:rsidR="00791F9C" w:rsidRPr="008E5EA0" w:rsidRDefault="00791F9C" w:rsidP="00791F9C">
            <w:pPr>
              <w:tabs>
                <w:tab w:val="decimal" w:pos="612"/>
              </w:tabs>
              <w:ind w:left="-108"/>
              <w:rPr>
                <w:sz w:val="16"/>
                <w:szCs w:val="16"/>
              </w:rPr>
            </w:pPr>
            <w:r w:rsidRPr="008E5EA0">
              <w:rPr>
                <w:sz w:val="16"/>
                <w:szCs w:val="16"/>
              </w:rPr>
              <w:t>Thailand</w:t>
            </w:r>
          </w:p>
        </w:tc>
        <w:tc>
          <w:tcPr>
            <w:tcW w:w="698" w:type="dxa"/>
            <w:vAlign w:val="bottom"/>
          </w:tcPr>
          <w:p w14:paraId="595D420D" w14:textId="6D560FDA" w:rsidR="00791F9C" w:rsidRPr="008E5EA0" w:rsidRDefault="00A67D20" w:rsidP="00791F9C">
            <w:pPr>
              <w:tabs>
                <w:tab w:val="decimal" w:pos="270"/>
              </w:tabs>
              <w:ind w:left="-108" w:right="-106"/>
              <w:rPr>
                <w:sz w:val="16"/>
                <w:szCs w:val="16"/>
              </w:rPr>
            </w:pPr>
            <w:r>
              <w:rPr>
                <w:sz w:val="16"/>
                <w:szCs w:val="16"/>
              </w:rPr>
              <w:t>38.51</w:t>
            </w:r>
          </w:p>
        </w:tc>
        <w:tc>
          <w:tcPr>
            <w:tcW w:w="275" w:type="dxa"/>
            <w:vAlign w:val="bottom"/>
          </w:tcPr>
          <w:p w14:paraId="69BBC164" w14:textId="77777777" w:rsidR="00791F9C" w:rsidRPr="008E5EA0" w:rsidRDefault="00791F9C" w:rsidP="00791F9C">
            <w:pPr>
              <w:tabs>
                <w:tab w:val="decimal" w:pos="270"/>
              </w:tabs>
              <w:ind w:left="-108" w:right="-106"/>
              <w:rPr>
                <w:sz w:val="16"/>
                <w:szCs w:val="16"/>
              </w:rPr>
            </w:pPr>
          </w:p>
        </w:tc>
        <w:tc>
          <w:tcPr>
            <w:tcW w:w="720" w:type="dxa"/>
            <w:vAlign w:val="bottom"/>
          </w:tcPr>
          <w:p w14:paraId="62F6FCE8" w14:textId="77777777" w:rsidR="00791F9C" w:rsidRPr="008E5EA0" w:rsidRDefault="00791F9C" w:rsidP="00791F9C">
            <w:pPr>
              <w:tabs>
                <w:tab w:val="decimal" w:pos="270"/>
              </w:tabs>
              <w:ind w:left="-108" w:right="-106"/>
              <w:rPr>
                <w:sz w:val="16"/>
                <w:szCs w:val="16"/>
              </w:rPr>
            </w:pPr>
            <w:r w:rsidRPr="008E5EA0">
              <w:rPr>
                <w:rFonts w:cs="Times New Roman"/>
                <w:sz w:val="16"/>
                <w:szCs w:val="16"/>
                <w:rtl/>
                <w:cs/>
              </w:rPr>
              <w:t>38.51</w:t>
            </w:r>
          </w:p>
        </w:tc>
        <w:tc>
          <w:tcPr>
            <w:tcW w:w="239" w:type="dxa"/>
          </w:tcPr>
          <w:p w14:paraId="3851397B" w14:textId="77777777" w:rsidR="00791F9C" w:rsidRPr="008E5EA0" w:rsidRDefault="00791F9C" w:rsidP="00791F9C">
            <w:pPr>
              <w:tabs>
                <w:tab w:val="decimal" w:pos="612"/>
              </w:tabs>
              <w:ind w:left="-108"/>
              <w:jc w:val="both"/>
              <w:rPr>
                <w:sz w:val="16"/>
                <w:szCs w:val="16"/>
              </w:rPr>
            </w:pPr>
          </w:p>
        </w:tc>
        <w:tc>
          <w:tcPr>
            <w:tcW w:w="630" w:type="dxa"/>
            <w:vAlign w:val="bottom"/>
          </w:tcPr>
          <w:p w14:paraId="1F16FE6D" w14:textId="1A33CD08" w:rsidR="00791F9C" w:rsidRPr="008E5EA0" w:rsidRDefault="00A67D20" w:rsidP="00791F9C">
            <w:pPr>
              <w:tabs>
                <w:tab w:val="decimal" w:pos="612"/>
              </w:tabs>
              <w:ind w:left="-108" w:right="-78"/>
              <w:jc w:val="right"/>
              <w:rPr>
                <w:sz w:val="16"/>
                <w:szCs w:val="16"/>
              </w:rPr>
            </w:pPr>
            <w:r>
              <w:rPr>
                <w:sz w:val="16"/>
                <w:szCs w:val="16"/>
              </w:rPr>
              <w:t>847,361</w:t>
            </w:r>
          </w:p>
        </w:tc>
        <w:tc>
          <w:tcPr>
            <w:tcW w:w="236" w:type="dxa"/>
            <w:vAlign w:val="bottom"/>
          </w:tcPr>
          <w:p w14:paraId="502B4DCD" w14:textId="77777777" w:rsidR="00791F9C" w:rsidRPr="008E5EA0" w:rsidRDefault="00791F9C" w:rsidP="00791F9C">
            <w:pPr>
              <w:tabs>
                <w:tab w:val="decimal" w:pos="432"/>
              </w:tabs>
              <w:ind w:left="-108" w:right="-78"/>
              <w:jc w:val="right"/>
              <w:rPr>
                <w:sz w:val="16"/>
                <w:szCs w:val="16"/>
              </w:rPr>
            </w:pPr>
          </w:p>
        </w:tc>
        <w:tc>
          <w:tcPr>
            <w:tcW w:w="620" w:type="dxa"/>
            <w:vAlign w:val="bottom"/>
          </w:tcPr>
          <w:p w14:paraId="28547FC6" w14:textId="77777777" w:rsidR="00791F9C" w:rsidRPr="008E5EA0" w:rsidRDefault="00791F9C" w:rsidP="00791F9C">
            <w:pPr>
              <w:tabs>
                <w:tab w:val="decimal" w:pos="432"/>
              </w:tabs>
              <w:ind w:left="-108" w:right="-78"/>
              <w:jc w:val="right"/>
              <w:rPr>
                <w:sz w:val="16"/>
                <w:szCs w:val="16"/>
              </w:rPr>
            </w:pPr>
            <w:r>
              <w:rPr>
                <w:rFonts w:cs="Times New Roman" w:hint="cs"/>
                <w:sz w:val="16"/>
                <w:szCs w:val="16"/>
                <w:rtl/>
              </w:rPr>
              <w:t>847,361</w:t>
            </w:r>
          </w:p>
        </w:tc>
        <w:tc>
          <w:tcPr>
            <w:tcW w:w="278" w:type="dxa"/>
            <w:gridSpan w:val="2"/>
            <w:vAlign w:val="bottom"/>
          </w:tcPr>
          <w:p w14:paraId="4CB6A1A6" w14:textId="77777777" w:rsidR="00791F9C" w:rsidRPr="008E5EA0" w:rsidRDefault="00791F9C" w:rsidP="00791F9C">
            <w:pPr>
              <w:tabs>
                <w:tab w:val="decimal" w:pos="612"/>
              </w:tabs>
              <w:ind w:left="-108" w:right="-78"/>
              <w:jc w:val="right"/>
              <w:rPr>
                <w:sz w:val="16"/>
                <w:szCs w:val="16"/>
              </w:rPr>
            </w:pPr>
          </w:p>
        </w:tc>
        <w:tc>
          <w:tcPr>
            <w:tcW w:w="630" w:type="dxa"/>
            <w:tcBorders>
              <w:bottom w:val="double" w:sz="4" w:space="0" w:color="auto"/>
            </w:tcBorders>
            <w:vAlign w:val="bottom"/>
          </w:tcPr>
          <w:p w14:paraId="15644B87" w14:textId="084C310B" w:rsidR="00791F9C" w:rsidRPr="008E5EA0" w:rsidRDefault="00A67D20" w:rsidP="00791F9C">
            <w:pPr>
              <w:tabs>
                <w:tab w:val="decimal" w:pos="612"/>
              </w:tabs>
              <w:ind w:left="-108" w:right="-78"/>
              <w:jc w:val="right"/>
              <w:rPr>
                <w:sz w:val="16"/>
                <w:szCs w:val="16"/>
              </w:rPr>
            </w:pPr>
            <w:r>
              <w:rPr>
                <w:sz w:val="16"/>
                <w:szCs w:val="16"/>
              </w:rPr>
              <w:t>298,518</w:t>
            </w:r>
          </w:p>
        </w:tc>
        <w:tc>
          <w:tcPr>
            <w:tcW w:w="270" w:type="dxa"/>
            <w:vAlign w:val="bottom"/>
          </w:tcPr>
          <w:p w14:paraId="43B234F0" w14:textId="77777777" w:rsidR="00791F9C" w:rsidRPr="008E5EA0" w:rsidRDefault="00791F9C" w:rsidP="00791F9C">
            <w:pPr>
              <w:tabs>
                <w:tab w:val="decimal" w:pos="612"/>
              </w:tabs>
              <w:ind w:left="-108" w:right="-78"/>
              <w:jc w:val="right"/>
              <w:rPr>
                <w:sz w:val="16"/>
                <w:szCs w:val="16"/>
              </w:rPr>
            </w:pPr>
          </w:p>
        </w:tc>
        <w:tc>
          <w:tcPr>
            <w:tcW w:w="627" w:type="dxa"/>
            <w:tcBorders>
              <w:bottom w:val="double" w:sz="4" w:space="0" w:color="auto"/>
            </w:tcBorders>
            <w:vAlign w:val="bottom"/>
          </w:tcPr>
          <w:p w14:paraId="26A5AC30" w14:textId="77777777" w:rsidR="00791F9C" w:rsidRPr="008E5EA0" w:rsidRDefault="00791F9C" w:rsidP="00791F9C">
            <w:pPr>
              <w:tabs>
                <w:tab w:val="decimal" w:pos="612"/>
              </w:tabs>
              <w:ind w:left="-108" w:right="-78"/>
              <w:jc w:val="right"/>
              <w:rPr>
                <w:sz w:val="16"/>
                <w:szCs w:val="16"/>
              </w:rPr>
            </w:pPr>
            <w:r w:rsidRPr="008E5EA0">
              <w:rPr>
                <w:rFonts w:cs="Times New Roman"/>
                <w:sz w:val="16"/>
                <w:szCs w:val="16"/>
              </w:rPr>
              <w:t>298,518</w:t>
            </w:r>
          </w:p>
        </w:tc>
        <w:tc>
          <w:tcPr>
            <w:tcW w:w="278" w:type="dxa"/>
            <w:vAlign w:val="bottom"/>
          </w:tcPr>
          <w:p w14:paraId="3CCB6E7A" w14:textId="77777777" w:rsidR="00791F9C" w:rsidRPr="008E5EA0" w:rsidRDefault="00791F9C" w:rsidP="00791F9C">
            <w:pPr>
              <w:tabs>
                <w:tab w:val="decimal" w:pos="612"/>
              </w:tabs>
              <w:ind w:left="-108" w:right="-78"/>
              <w:jc w:val="right"/>
              <w:rPr>
                <w:sz w:val="16"/>
                <w:szCs w:val="16"/>
              </w:rPr>
            </w:pPr>
          </w:p>
        </w:tc>
        <w:tc>
          <w:tcPr>
            <w:tcW w:w="722" w:type="dxa"/>
            <w:tcBorders>
              <w:bottom w:val="double" w:sz="4" w:space="0" w:color="auto"/>
            </w:tcBorders>
            <w:vAlign w:val="bottom"/>
          </w:tcPr>
          <w:p w14:paraId="635A0B45" w14:textId="73BE705F" w:rsidR="00791F9C" w:rsidRPr="008E5EA0" w:rsidRDefault="003C6965" w:rsidP="00791F9C">
            <w:pPr>
              <w:tabs>
                <w:tab w:val="decimal" w:pos="612"/>
              </w:tabs>
              <w:ind w:left="-108" w:right="-78"/>
              <w:jc w:val="right"/>
              <w:rPr>
                <w:sz w:val="16"/>
                <w:szCs w:val="16"/>
              </w:rPr>
            </w:pPr>
            <w:r>
              <w:rPr>
                <w:sz w:val="16"/>
                <w:szCs w:val="16"/>
              </w:rPr>
              <w:t>1,382,766</w:t>
            </w:r>
          </w:p>
        </w:tc>
        <w:tc>
          <w:tcPr>
            <w:tcW w:w="270" w:type="dxa"/>
            <w:vAlign w:val="bottom"/>
          </w:tcPr>
          <w:p w14:paraId="106F44D0" w14:textId="77777777" w:rsidR="00791F9C" w:rsidRPr="008E5EA0" w:rsidRDefault="00791F9C" w:rsidP="00791F9C">
            <w:pPr>
              <w:tabs>
                <w:tab w:val="decimal" w:pos="612"/>
              </w:tabs>
              <w:ind w:left="-108" w:right="-78"/>
              <w:jc w:val="right"/>
              <w:rPr>
                <w:sz w:val="16"/>
                <w:szCs w:val="16"/>
              </w:rPr>
            </w:pPr>
          </w:p>
        </w:tc>
        <w:tc>
          <w:tcPr>
            <w:tcW w:w="725" w:type="dxa"/>
            <w:tcBorders>
              <w:bottom w:val="double" w:sz="4" w:space="0" w:color="auto"/>
            </w:tcBorders>
            <w:vAlign w:val="bottom"/>
          </w:tcPr>
          <w:p w14:paraId="17AFA4E0" w14:textId="495140C3" w:rsidR="00791F9C" w:rsidRPr="008E5EA0" w:rsidRDefault="00791F9C" w:rsidP="00791F9C">
            <w:pPr>
              <w:tabs>
                <w:tab w:val="decimal" w:pos="612"/>
              </w:tabs>
              <w:ind w:left="-108" w:right="-78"/>
              <w:jc w:val="right"/>
              <w:rPr>
                <w:sz w:val="16"/>
                <w:szCs w:val="16"/>
              </w:rPr>
            </w:pPr>
            <w:r>
              <w:rPr>
                <w:sz w:val="16"/>
                <w:szCs w:val="16"/>
              </w:rPr>
              <w:t>1,336,266</w:t>
            </w:r>
          </w:p>
        </w:tc>
        <w:tc>
          <w:tcPr>
            <w:tcW w:w="270" w:type="dxa"/>
            <w:vAlign w:val="bottom"/>
          </w:tcPr>
          <w:p w14:paraId="4854D986" w14:textId="77777777" w:rsidR="00791F9C" w:rsidRPr="008E5EA0" w:rsidRDefault="00791F9C" w:rsidP="00791F9C">
            <w:pPr>
              <w:tabs>
                <w:tab w:val="decimal" w:pos="612"/>
              </w:tabs>
              <w:ind w:left="-108" w:right="-78"/>
              <w:jc w:val="right"/>
              <w:rPr>
                <w:sz w:val="16"/>
                <w:szCs w:val="16"/>
              </w:rPr>
            </w:pPr>
          </w:p>
        </w:tc>
        <w:tc>
          <w:tcPr>
            <w:tcW w:w="720" w:type="dxa"/>
            <w:tcBorders>
              <w:bottom w:val="double" w:sz="4" w:space="0" w:color="auto"/>
            </w:tcBorders>
            <w:vAlign w:val="bottom"/>
          </w:tcPr>
          <w:p w14:paraId="7A29D3B3" w14:textId="6EFD51BC" w:rsidR="00791F9C" w:rsidRPr="008E5EA0" w:rsidRDefault="003C6965" w:rsidP="00791F9C">
            <w:pPr>
              <w:tabs>
                <w:tab w:val="decimal" w:pos="612"/>
              </w:tabs>
              <w:ind w:left="-108" w:right="-78"/>
              <w:jc w:val="right"/>
              <w:rPr>
                <w:sz w:val="16"/>
                <w:szCs w:val="16"/>
              </w:rPr>
            </w:pPr>
            <w:r>
              <w:rPr>
                <w:sz w:val="16"/>
                <w:szCs w:val="16"/>
              </w:rPr>
              <w:t>8,566,842</w:t>
            </w:r>
          </w:p>
        </w:tc>
        <w:tc>
          <w:tcPr>
            <w:tcW w:w="270" w:type="dxa"/>
            <w:vAlign w:val="bottom"/>
          </w:tcPr>
          <w:p w14:paraId="31AB7B0E" w14:textId="77777777" w:rsidR="00791F9C" w:rsidRPr="008E5EA0" w:rsidRDefault="00791F9C" w:rsidP="00791F9C">
            <w:pPr>
              <w:tabs>
                <w:tab w:val="decimal" w:pos="612"/>
              </w:tabs>
              <w:ind w:left="-108" w:right="-78"/>
              <w:jc w:val="right"/>
              <w:rPr>
                <w:sz w:val="16"/>
                <w:szCs w:val="16"/>
              </w:rPr>
            </w:pPr>
          </w:p>
        </w:tc>
        <w:tc>
          <w:tcPr>
            <w:tcW w:w="740" w:type="dxa"/>
            <w:tcBorders>
              <w:bottom w:val="double" w:sz="4" w:space="0" w:color="auto"/>
            </w:tcBorders>
            <w:vAlign w:val="bottom"/>
          </w:tcPr>
          <w:p w14:paraId="1A9C99D6" w14:textId="532C64AF" w:rsidR="00791F9C" w:rsidRPr="008E5EA0" w:rsidRDefault="00791F9C" w:rsidP="00791F9C">
            <w:pPr>
              <w:tabs>
                <w:tab w:val="decimal" w:pos="612"/>
              </w:tabs>
              <w:ind w:left="-108" w:right="-78"/>
              <w:jc w:val="right"/>
              <w:rPr>
                <w:sz w:val="16"/>
                <w:szCs w:val="16"/>
              </w:rPr>
            </w:pPr>
            <w:r>
              <w:rPr>
                <w:rFonts w:cs="Times New Roman"/>
                <w:sz w:val="16"/>
                <w:szCs w:val="16"/>
              </w:rPr>
              <w:t>4,895,338</w:t>
            </w:r>
          </w:p>
        </w:tc>
        <w:tc>
          <w:tcPr>
            <w:tcW w:w="270" w:type="dxa"/>
          </w:tcPr>
          <w:p w14:paraId="04C660BE" w14:textId="77777777" w:rsidR="00791F9C" w:rsidRPr="008E5EA0" w:rsidRDefault="00791F9C" w:rsidP="00791F9C">
            <w:pPr>
              <w:tabs>
                <w:tab w:val="decimal" w:pos="612"/>
              </w:tabs>
              <w:ind w:left="-108"/>
              <w:jc w:val="both"/>
              <w:rPr>
                <w:sz w:val="16"/>
                <w:szCs w:val="16"/>
              </w:rPr>
            </w:pPr>
          </w:p>
        </w:tc>
        <w:tc>
          <w:tcPr>
            <w:tcW w:w="630" w:type="dxa"/>
            <w:tcBorders>
              <w:bottom w:val="double" w:sz="4" w:space="0" w:color="auto"/>
            </w:tcBorders>
            <w:vAlign w:val="bottom"/>
          </w:tcPr>
          <w:p w14:paraId="4979FCC4" w14:textId="6F0512AF" w:rsidR="00791F9C" w:rsidRPr="008E5EA0" w:rsidRDefault="0047045A" w:rsidP="0047045A">
            <w:pPr>
              <w:ind w:left="-108" w:right="-303"/>
              <w:rPr>
                <w:sz w:val="16"/>
                <w:szCs w:val="16"/>
              </w:rPr>
            </w:pPr>
            <w:r>
              <w:rPr>
                <w:sz w:val="16"/>
                <w:szCs w:val="16"/>
              </w:rPr>
              <w:t>130,542</w:t>
            </w:r>
          </w:p>
        </w:tc>
        <w:tc>
          <w:tcPr>
            <w:tcW w:w="270" w:type="dxa"/>
            <w:vAlign w:val="bottom"/>
          </w:tcPr>
          <w:p w14:paraId="67E2B754" w14:textId="77777777" w:rsidR="00791F9C" w:rsidRPr="008E5EA0" w:rsidRDefault="00791F9C" w:rsidP="00791F9C">
            <w:pPr>
              <w:tabs>
                <w:tab w:val="decimal" w:pos="612"/>
              </w:tabs>
              <w:ind w:left="-108"/>
              <w:rPr>
                <w:sz w:val="16"/>
                <w:szCs w:val="16"/>
              </w:rPr>
            </w:pPr>
          </w:p>
        </w:tc>
        <w:tc>
          <w:tcPr>
            <w:tcW w:w="645" w:type="dxa"/>
            <w:tcBorders>
              <w:bottom w:val="double" w:sz="4" w:space="0" w:color="auto"/>
            </w:tcBorders>
            <w:vAlign w:val="bottom"/>
          </w:tcPr>
          <w:p w14:paraId="7FA00055" w14:textId="717C3084" w:rsidR="00791F9C" w:rsidRPr="008E5EA0" w:rsidRDefault="005D3908" w:rsidP="00791F9C">
            <w:pPr>
              <w:tabs>
                <w:tab w:val="decimal" w:pos="214"/>
              </w:tabs>
              <w:ind w:left="-108"/>
              <w:rPr>
                <w:sz w:val="16"/>
                <w:szCs w:val="16"/>
              </w:rPr>
            </w:pPr>
            <w:r>
              <w:rPr>
                <w:sz w:val="16"/>
                <w:szCs w:val="16"/>
              </w:rPr>
              <w:t>104,434</w:t>
            </w:r>
          </w:p>
        </w:tc>
      </w:tr>
    </w:tbl>
    <w:p w14:paraId="180F57DD" w14:textId="77777777" w:rsidR="00FE083A" w:rsidRPr="00BB27A5" w:rsidRDefault="00FE083A" w:rsidP="00FE083A">
      <w:pPr>
        <w:spacing w:line="240" w:lineRule="auto"/>
        <w:jc w:val="both"/>
        <w:rPr>
          <w:sz w:val="14"/>
          <w:szCs w:val="14"/>
        </w:rPr>
      </w:pPr>
    </w:p>
    <w:p w14:paraId="2EB96EDE" w14:textId="7A13C79A" w:rsidR="001A54B3" w:rsidRDefault="00FE083A" w:rsidP="00AF3D07">
      <w:pPr>
        <w:pStyle w:val="acctmergecolhdg"/>
        <w:spacing w:line="240" w:lineRule="atLeast"/>
        <w:ind w:left="810"/>
        <w:jc w:val="thaiDistribute"/>
      </w:pPr>
      <w:r w:rsidRPr="00AF3D07">
        <w:rPr>
          <w:b w:val="0"/>
          <w:bCs/>
        </w:rPr>
        <w:t xml:space="preserve">As at </w:t>
      </w:r>
      <w:r w:rsidR="00CE2A61">
        <w:rPr>
          <w:b w:val="0"/>
          <w:bCs/>
        </w:rPr>
        <w:t>30 June</w:t>
      </w:r>
      <w:r w:rsidRPr="00AF3D07">
        <w:rPr>
          <w:b w:val="0"/>
          <w:bCs/>
        </w:rPr>
        <w:t xml:space="preserve"> 20</w:t>
      </w:r>
      <w:r w:rsidR="00581098" w:rsidRPr="00AF3D07">
        <w:rPr>
          <w:b w:val="0"/>
          <w:bCs/>
        </w:rPr>
        <w:t>2</w:t>
      </w:r>
      <w:r w:rsidR="006A06CF" w:rsidRPr="00AF3D07">
        <w:rPr>
          <w:b w:val="0"/>
          <w:bCs/>
        </w:rPr>
        <w:t>1</w:t>
      </w:r>
      <w:r w:rsidRPr="00AF3D07">
        <w:rPr>
          <w:b w:val="0"/>
          <w:bCs/>
        </w:rPr>
        <w:t xml:space="preserve"> and 31 December 20</w:t>
      </w:r>
      <w:r w:rsidR="008F51EC" w:rsidRPr="00AF3D07">
        <w:rPr>
          <w:b w:val="0"/>
          <w:bCs/>
        </w:rPr>
        <w:t>20</w:t>
      </w:r>
      <w:r w:rsidRPr="00AF3D07">
        <w:rPr>
          <w:b w:val="0"/>
          <w:bCs/>
        </w:rPr>
        <w:t xml:space="preserve">, the Company has placed the ordinary shares of </w:t>
      </w:r>
      <w:proofErr w:type="spellStart"/>
      <w:r w:rsidRPr="00AF3D07">
        <w:rPr>
          <w:b w:val="0"/>
          <w:bCs/>
        </w:rPr>
        <w:t>Synnex</w:t>
      </w:r>
      <w:proofErr w:type="spellEnd"/>
      <w:r w:rsidRPr="00AF3D07">
        <w:rPr>
          <w:b w:val="0"/>
          <w:bCs/>
        </w:rPr>
        <w:t xml:space="preserve"> (Thailand) Public Company Limited in amount of </w:t>
      </w:r>
      <w:r w:rsidR="00354710">
        <w:rPr>
          <w:b w:val="0"/>
          <w:bCs/>
        </w:rPr>
        <w:t>30.58</w:t>
      </w:r>
      <w:r w:rsidR="00226A91" w:rsidRPr="00AF3D07">
        <w:rPr>
          <w:b w:val="0"/>
          <w:bCs/>
        </w:rPr>
        <w:t xml:space="preserve"> million shares and </w:t>
      </w:r>
      <w:r w:rsidR="00F6661A" w:rsidRPr="00AF3D07">
        <w:rPr>
          <w:b w:val="0"/>
          <w:bCs/>
        </w:rPr>
        <w:t>106</w:t>
      </w:r>
      <w:r w:rsidRPr="00AF3D07">
        <w:rPr>
          <w:b w:val="0"/>
          <w:bCs/>
        </w:rPr>
        <w:t>.</w:t>
      </w:r>
      <w:r w:rsidR="00F6661A" w:rsidRPr="00AF3D07">
        <w:rPr>
          <w:b w:val="0"/>
          <w:bCs/>
        </w:rPr>
        <w:t>06</w:t>
      </w:r>
      <w:r w:rsidRPr="00AF3D07">
        <w:rPr>
          <w:b w:val="0"/>
          <w:bCs/>
        </w:rPr>
        <w:t xml:space="preserve"> million shares</w:t>
      </w:r>
      <w:r w:rsidR="00411439" w:rsidRPr="00AF3D07">
        <w:rPr>
          <w:b w:val="0"/>
          <w:bCs/>
        </w:rPr>
        <w:t>, respectively</w:t>
      </w:r>
      <w:r w:rsidRPr="00AF3D07">
        <w:rPr>
          <w:b w:val="0"/>
          <w:bCs/>
        </w:rPr>
        <w:t xml:space="preserve"> as collateral against credit facilities obtained from the financial institutions.</w:t>
      </w:r>
      <w:r>
        <w:t xml:space="preserve"> </w:t>
      </w:r>
    </w:p>
    <w:p w14:paraId="24B4B7AB" w14:textId="77777777" w:rsidR="001A54B3" w:rsidRDefault="001A54B3">
      <w:pPr>
        <w:spacing w:line="240" w:lineRule="auto"/>
        <w:rPr>
          <w:b/>
        </w:rPr>
      </w:pPr>
      <w:r>
        <w:br w:type="page"/>
      </w:r>
    </w:p>
    <w:p w14:paraId="0C990EDE" w14:textId="77777777" w:rsidR="0066623F" w:rsidRDefault="0066623F" w:rsidP="00AF3D07">
      <w:pPr>
        <w:pStyle w:val="acctmergecolhdg"/>
        <w:spacing w:line="240" w:lineRule="atLeast"/>
        <w:ind w:left="810"/>
        <w:jc w:val="thaiDistribute"/>
      </w:pPr>
    </w:p>
    <w:p w14:paraId="3E8B7A76" w14:textId="77777777" w:rsidR="005D66B4" w:rsidRPr="00BB27A5" w:rsidRDefault="005D66B4" w:rsidP="00FE083A">
      <w:pPr>
        <w:spacing w:line="240" w:lineRule="auto"/>
        <w:ind w:left="562"/>
        <w:jc w:val="both"/>
        <w:rPr>
          <w:sz w:val="14"/>
          <w:szCs w:val="14"/>
        </w:rPr>
      </w:pPr>
    </w:p>
    <w:tbl>
      <w:tblPr>
        <w:tblW w:w="14572" w:type="dxa"/>
        <w:tblInd w:w="720" w:type="dxa"/>
        <w:tblLayout w:type="fixed"/>
        <w:tblLook w:val="01E0" w:firstRow="1" w:lastRow="1" w:firstColumn="1" w:lastColumn="1" w:noHBand="0" w:noVBand="0"/>
      </w:tblPr>
      <w:tblGrid>
        <w:gridCol w:w="2070"/>
        <w:gridCol w:w="1440"/>
        <w:gridCol w:w="990"/>
        <w:gridCol w:w="710"/>
        <w:gridCol w:w="730"/>
        <w:gridCol w:w="240"/>
        <w:gridCol w:w="840"/>
        <w:gridCol w:w="891"/>
        <w:gridCol w:w="243"/>
        <w:gridCol w:w="844"/>
        <w:gridCol w:w="270"/>
        <w:gridCol w:w="810"/>
        <w:gridCol w:w="236"/>
        <w:gridCol w:w="844"/>
        <w:gridCol w:w="270"/>
        <w:gridCol w:w="958"/>
        <w:gridCol w:w="270"/>
        <w:gridCol w:w="836"/>
        <w:gridCol w:w="270"/>
        <w:gridCol w:w="810"/>
      </w:tblGrid>
      <w:tr w:rsidR="00403650" w:rsidRPr="00240011" w14:paraId="5D8D5979" w14:textId="77777777" w:rsidTr="00BB27A5">
        <w:tc>
          <w:tcPr>
            <w:tcW w:w="2070" w:type="dxa"/>
          </w:tcPr>
          <w:p w14:paraId="07E5CE1F" w14:textId="77777777" w:rsidR="00403650" w:rsidRPr="00240011" w:rsidRDefault="00403650" w:rsidP="00913B90">
            <w:pPr>
              <w:ind w:right="-108"/>
              <w:jc w:val="both"/>
              <w:rPr>
                <w:rFonts w:cs="Times New Roman"/>
                <w:sz w:val="15"/>
                <w:szCs w:val="15"/>
              </w:rPr>
            </w:pPr>
          </w:p>
        </w:tc>
        <w:tc>
          <w:tcPr>
            <w:tcW w:w="1440" w:type="dxa"/>
          </w:tcPr>
          <w:p w14:paraId="16213928" w14:textId="77777777" w:rsidR="00403650" w:rsidRPr="00240011" w:rsidRDefault="00403650" w:rsidP="00913B90">
            <w:pPr>
              <w:ind w:left="-108" w:right="-108"/>
              <w:jc w:val="center"/>
              <w:rPr>
                <w:rFonts w:cs="Times New Roman"/>
                <w:sz w:val="15"/>
                <w:szCs w:val="15"/>
              </w:rPr>
            </w:pPr>
          </w:p>
        </w:tc>
        <w:tc>
          <w:tcPr>
            <w:tcW w:w="990" w:type="dxa"/>
          </w:tcPr>
          <w:p w14:paraId="139A685C" w14:textId="77777777" w:rsidR="00403650" w:rsidRPr="00240011" w:rsidRDefault="00403650" w:rsidP="00913B90">
            <w:pPr>
              <w:ind w:left="-108" w:right="-108"/>
              <w:jc w:val="center"/>
              <w:rPr>
                <w:rFonts w:cs="Times New Roman"/>
                <w:sz w:val="15"/>
                <w:szCs w:val="15"/>
              </w:rPr>
            </w:pPr>
          </w:p>
        </w:tc>
        <w:tc>
          <w:tcPr>
            <w:tcW w:w="10072" w:type="dxa"/>
            <w:gridSpan w:val="17"/>
            <w:vAlign w:val="bottom"/>
          </w:tcPr>
          <w:p w14:paraId="25A24713" w14:textId="77777777" w:rsidR="00403650" w:rsidRPr="00240011" w:rsidRDefault="00403650" w:rsidP="00913B90">
            <w:pPr>
              <w:ind w:left="-108" w:right="-108"/>
              <w:jc w:val="center"/>
              <w:rPr>
                <w:rFonts w:cs="Times New Roman"/>
                <w:sz w:val="15"/>
                <w:szCs w:val="15"/>
              </w:rPr>
            </w:pPr>
            <w:r w:rsidRPr="00240011">
              <w:rPr>
                <w:rFonts w:cs="Times New Roman"/>
                <w:b/>
                <w:bCs/>
                <w:sz w:val="20"/>
              </w:rPr>
              <w:t>Consolidated financial statements</w:t>
            </w:r>
          </w:p>
        </w:tc>
      </w:tr>
      <w:tr w:rsidR="00403650" w:rsidRPr="00240011" w14:paraId="6B0A8812" w14:textId="77777777" w:rsidTr="00BB27A5">
        <w:tc>
          <w:tcPr>
            <w:tcW w:w="2070" w:type="dxa"/>
          </w:tcPr>
          <w:p w14:paraId="12AE724B" w14:textId="77777777" w:rsidR="00403650" w:rsidRPr="002D4F8E" w:rsidRDefault="00403650" w:rsidP="00606CCB">
            <w:pPr>
              <w:ind w:right="-108"/>
              <w:jc w:val="both"/>
              <w:rPr>
                <w:rFonts w:cs="Times New Roman"/>
                <w:sz w:val="16"/>
                <w:szCs w:val="16"/>
              </w:rPr>
            </w:pPr>
          </w:p>
        </w:tc>
        <w:tc>
          <w:tcPr>
            <w:tcW w:w="1440" w:type="dxa"/>
            <w:vAlign w:val="bottom"/>
          </w:tcPr>
          <w:p w14:paraId="496359F9" w14:textId="77777777" w:rsidR="00403650" w:rsidRPr="002D4F8E" w:rsidRDefault="00403650" w:rsidP="00403650">
            <w:pPr>
              <w:ind w:left="-108" w:right="-108"/>
              <w:jc w:val="center"/>
              <w:rPr>
                <w:rFonts w:cs="Times New Roman"/>
                <w:sz w:val="16"/>
                <w:szCs w:val="16"/>
              </w:rPr>
            </w:pPr>
            <w:r w:rsidRPr="002D4F8E">
              <w:rPr>
                <w:rFonts w:cs="Times New Roman"/>
                <w:sz w:val="16"/>
                <w:szCs w:val="16"/>
              </w:rPr>
              <w:t>Type of business</w:t>
            </w:r>
          </w:p>
        </w:tc>
        <w:tc>
          <w:tcPr>
            <w:tcW w:w="990" w:type="dxa"/>
            <w:vAlign w:val="bottom"/>
          </w:tcPr>
          <w:p w14:paraId="037F7E2D" w14:textId="77777777" w:rsidR="008148CA" w:rsidRPr="002D4F8E" w:rsidRDefault="00403650" w:rsidP="00403650">
            <w:pPr>
              <w:ind w:left="-108" w:right="-108"/>
              <w:jc w:val="center"/>
              <w:rPr>
                <w:rFonts w:cs="Times New Roman"/>
                <w:sz w:val="16"/>
                <w:szCs w:val="16"/>
              </w:rPr>
            </w:pPr>
            <w:r w:rsidRPr="002D4F8E">
              <w:rPr>
                <w:rFonts w:cs="Times New Roman"/>
                <w:sz w:val="16"/>
                <w:szCs w:val="16"/>
              </w:rPr>
              <w:t>Country</w:t>
            </w:r>
          </w:p>
          <w:p w14:paraId="4D183A38" w14:textId="77777777" w:rsidR="00403650" w:rsidRPr="002D4F8E" w:rsidRDefault="00403650" w:rsidP="00403650">
            <w:pPr>
              <w:ind w:left="-108" w:right="-108"/>
              <w:jc w:val="center"/>
              <w:rPr>
                <w:rFonts w:cs="Times New Roman"/>
                <w:sz w:val="16"/>
                <w:szCs w:val="16"/>
              </w:rPr>
            </w:pPr>
            <w:r w:rsidRPr="002D4F8E">
              <w:rPr>
                <w:rFonts w:cs="Times New Roman"/>
                <w:sz w:val="16"/>
                <w:szCs w:val="16"/>
              </w:rPr>
              <w:t xml:space="preserve"> of incorporation</w:t>
            </w:r>
          </w:p>
        </w:tc>
        <w:tc>
          <w:tcPr>
            <w:tcW w:w="1440" w:type="dxa"/>
            <w:gridSpan w:val="2"/>
            <w:vAlign w:val="bottom"/>
          </w:tcPr>
          <w:p w14:paraId="357E6730"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Ownership interest</w:t>
            </w:r>
          </w:p>
        </w:tc>
        <w:tc>
          <w:tcPr>
            <w:tcW w:w="240" w:type="dxa"/>
          </w:tcPr>
          <w:p w14:paraId="4D49650B" w14:textId="77777777" w:rsidR="00403650" w:rsidRPr="002D4F8E" w:rsidRDefault="00403650" w:rsidP="00606CCB">
            <w:pPr>
              <w:ind w:left="-108" w:right="-108"/>
              <w:jc w:val="center"/>
              <w:rPr>
                <w:rFonts w:cs="Times New Roman"/>
                <w:sz w:val="16"/>
                <w:szCs w:val="16"/>
              </w:rPr>
            </w:pPr>
          </w:p>
        </w:tc>
        <w:tc>
          <w:tcPr>
            <w:tcW w:w="1731" w:type="dxa"/>
            <w:gridSpan w:val="2"/>
            <w:vAlign w:val="bottom"/>
          </w:tcPr>
          <w:p w14:paraId="13B63136"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Paid-up capital</w:t>
            </w:r>
          </w:p>
        </w:tc>
        <w:tc>
          <w:tcPr>
            <w:tcW w:w="243" w:type="dxa"/>
          </w:tcPr>
          <w:p w14:paraId="4F8AB2C4" w14:textId="77777777" w:rsidR="00403650" w:rsidRPr="002D4F8E" w:rsidRDefault="00403650" w:rsidP="00606CCB">
            <w:pPr>
              <w:ind w:left="-108" w:right="-108"/>
              <w:jc w:val="center"/>
              <w:rPr>
                <w:rFonts w:cs="Times New Roman"/>
                <w:sz w:val="16"/>
                <w:szCs w:val="16"/>
              </w:rPr>
            </w:pPr>
          </w:p>
        </w:tc>
        <w:tc>
          <w:tcPr>
            <w:tcW w:w="1924" w:type="dxa"/>
            <w:gridSpan w:val="3"/>
            <w:vAlign w:val="bottom"/>
          </w:tcPr>
          <w:p w14:paraId="16F8F45A"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Cost</w:t>
            </w:r>
          </w:p>
        </w:tc>
        <w:tc>
          <w:tcPr>
            <w:tcW w:w="236" w:type="dxa"/>
            <w:vAlign w:val="bottom"/>
          </w:tcPr>
          <w:p w14:paraId="67C2F0CB" w14:textId="77777777" w:rsidR="00403650" w:rsidRPr="002D4F8E" w:rsidRDefault="00403650" w:rsidP="00606CCB">
            <w:pPr>
              <w:ind w:left="-108"/>
              <w:jc w:val="center"/>
              <w:rPr>
                <w:rFonts w:cs="Times New Roman"/>
                <w:sz w:val="16"/>
                <w:szCs w:val="16"/>
              </w:rPr>
            </w:pPr>
          </w:p>
        </w:tc>
        <w:tc>
          <w:tcPr>
            <w:tcW w:w="2072" w:type="dxa"/>
            <w:gridSpan w:val="3"/>
            <w:vAlign w:val="bottom"/>
          </w:tcPr>
          <w:p w14:paraId="3C9C7C41" w14:textId="4B303827" w:rsidR="00403650" w:rsidRPr="002D4F8E" w:rsidRDefault="00403650" w:rsidP="00606CCB">
            <w:pPr>
              <w:ind w:left="-108" w:right="-108"/>
              <w:jc w:val="center"/>
              <w:rPr>
                <w:rFonts w:cs="Times New Roman"/>
                <w:sz w:val="16"/>
                <w:szCs w:val="16"/>
              </w:rPr>
            </w:pPr>
            <w:r w:rsidRPr="002D4F8E">
              <w:rPr>
                <w:rFonts w:cs="Times New Roman"/>
                <w:sz w:val="16"/>
                <w:szCs w:val="16"/>
              </w:rPr>
              <w:t>Equity</w:t>
            </w:r>
          </w:p>
        </w:tc>
        <w:tc>
          <w:tcPr>
            <w:tcW w:w="270" w:type="dxa"/>
          </w:tcPr>
          <w:p w14:paraId="5A57A1A7" w14:textId="77777777" w:rsidR="00403650" w:rsidRPr="002D4F8E" w:rsidRDefault="00403650" w:rsidP="00606CCB">
            <w:pPr>
              <w:ind w:left="-108"/>
              <w:jc w:val="center"/>
              <w:rPr>
                <w:rFonts w:cs="Times New Roman"/>
                <w:sz w:val="16"/>
                <w:szCs w:val="16"/>
              </w:rPr>
            </w:pPr>
          </w:p>
        </w:tc>
        <w:tc>
          <w:tcPr>
            <w:tcW w:w="1916" w:type="dxa"/>
            <w:gridSpan w:val="3"/>
          </w:tcPr>
          <w:p w14:paraId="6EE16DEA" w14:textId="77777777" w:rsidR="00403650" w:rsidRPr="002D4F8E" w:rsidRDefault="00403650" w:rsidP="00606CCB">
            <w:pPr>
              <w:ind w:left="-108" w:right="-108"/>
              <w:jc w:val="center"/>
              <w:rPr>
                <w:rFonts w:cs="Times New Roman"/>
                <w:sz w:val="16"/>
                <w:szCs w:val="16"/>
              </w:rPr>
            </w:pPr>
            <w:r w:rsidRPr="002D4F8E">
              <w:rPr>
                <w:rFonts w:cs="Times New Roman"/>
                <w:sz w:val="16"/>
                <w:szCs w:val="16"/>
              </w:rPr>
              <w:t xml:space="preserve">Dividend income </w:t>
            </w:r>
          </w:p>
          <w:p w14:paraId="59429993" w14:textId="7F6DD2CC" w:rsidR="00403650" w:rsidRPr="002D4F8E" w:rsidRDefault="00403650" w:rsidP="00606CCB">
            <w:pPr>
              <w:ind w:left="-108" w:right="-108"/>
              <w:jc w:val="center"/>
              <w:rPr>
                <w:rFonts w:cs="Times New Roman"/>
                <w:sz w:val="16"/>
                <w:szCs w:val="16"/>
              </w:rPr>
            </w:pPr>
            <w:r w:rsidRPr="002D4F8E">
              <w:rPr>
                <w:rFonts w:cs="Times New Roman"/>
                <w:sz w:val="16"/>
                <w:szCs w:val="16"/>
              </w:rPr>
              <w:t xml:space="preserve">for the </w:t>
            </w:r>
            <w:r w:rsidR="00BB27A5">
              <w:rPr>
                <w:rFonts w:cs="Times New Roman"/>
                <w:sz w:val="16"/>
                <w:szCs w:val="16"/>
              </w:rPr>
              <w:t>six</w:t>
            </w:r>
            <w:r w:rsidRPr="002D4F8E">
              <w:rPr>
                <w:rFonts w:cs="Times New Roman"/>
                <w:sz w:val="16"/>
                <w:szCs w:val="16"/>
              </w:rPr>
              <w:t xml:space="preserve">-month </w:t>
            </w:r>
            <w:r w:rsidRPr="002D4F8E">
              <w:rPr>
                <w:rFonts w:cs="Times New Roman"/>
                <w:sz w:val="16"/>
                <w:szCs w:val="16"/>
              </w:rPr>
              <w:br/>
              <w:t>periods ended</w:t>
            </w:r>
          </w:p>
        </w:tc>
      </w:tr>
      <w:tr w:rsidR="00791F9C" w:rsidRPr="00240011" w14:paraId="255D24D9" w14:textId="77777777" w:rsidTr="00BB27A5">
        <w:tc>
          <w:tcPr>
            <w:tcW w:w="2070" w:type="dxa"/>
          </w:tcPr>
          <w:p w14:paraId="0E131B6B" w14:textId="77777777" w:rsidR="00791F9C" w:rsidRPr="002D4F8E" w:rsidRDefault="00791F9C" w:rsidP="00791F9C">
            <w:pPr>
              <w:ind w:right="-108"/>
              <w:jc w:val="both"/>
              <w:rPr>
                <w:rFonts w:cs="Times New Roman"/>
                <w:sz w:val="16"/>
                <w:szCs w:val="16"/>
              </w:rPr>
            </w:pPr>
          </w:p>
        </w:tc>
        <w:tc>
          <w:tcPr>
            <w:tcW w:w="1440" w:type="dxa"/>
          </w:tcPr>
          <w:p w14:paraId="0E0F9B89" w14:textId="77777777" w:rsidR="00791F9C" w:rsidRPr="002D4F8E" w:rsidRDefault="00791F9C" w:rsidP="00791F9C">
            <w:pPr>
              <w:ind w:left="-108" w:right="-108"/>
              <w:jc w:val="center"/>
              <w:rPr>
                <w:rFonts w:cs="Times New Roman"/>
                <w:sz w:val="16"/>
                <w:szCs w:val="16"/>
              </w:rPr>
            </w:pPr>
          </w:p>
          <w:p w14:paraId="07CE8B13" w14:textId="77777777" w:rsidR="00791F9C" w:rsidRPr="002D4F8E" w:rsidRDefault="00791F9C" w:rsidP="00791F9C">
            <w:pPr>
              <w:ind w:left="-108" w:right="-108"/>
              <w:jc w:val="center"/>
              <w:rPr>
                <w:rFonts w:cs="Times New Roman"/>
                <w:sz w:val="16"/>
                <w:szCs w:val="16"/>
              </w:rPr>
            </w:pPr>
          </w:p>
        </w:tc>
        <w:tc>
          <w:tcPr>
            <w:tcW w:w="990" w:type="dxa"/>
          </w:tcPr>
          <w:p w14:paraId="19BA0323" w14:textId="77777777" w:rsidR="00791F9C" w:rsidRPr="002D4F8E" w:rsidRDefault="00791F9C" w:rsidP="00791F9C">
            <w:pPr>
              <w:ind w:left="-108" w:right="-108"/>
              <w:jc w:val="center"/>
              <w:rPr>
                <w:rFonts w:cs="Times New Roman"/>
                <w:sz w:val="16"/>
                <w:szCs w:val="16"/>
              </w:rPr>
            </w:pPr>
          </w:p>
          <w:p w14:paraId="10172824" w14:textId="77777777" w:rsidR="00791F9C" w:rsidRPr="002D4F8E" w:rsidRDefault="00791F9C" w:rsidP="00791F9C">
            <w:pPr>
              <w:ind w:left="-108" w:right="-108"/>
              <w:jc w:val="center"/>
              <w:rPr>
                <w:rFonts w:cs="Times New Roman"/>
                <w:sz w:val="16"/>
                <w:szCs w:val="16"/>
              </w:rPr>
            </w:pPr>
          </w:p>
        </w:tc>
        <w:tc>
          <w:tcPr>
            <w:tcW w:w="710" w:type="dxa"/>
          </w:tcPr>
          <w:p w14:paraId="66337057" w14:textId="77777777" w:rsidR="00791F9C" w:rsidRDefault="00791F9C" w:rsidP="00791F9C">
            <w:pPr>
              <w:ind w:left="-108" w:right="-106"/>
              <w:jc w:val="center"/>
              <w:rPr>
                <w:sz w:val="15"/>
                <w:szCs w:val="15"/>
              </w:rPr>
            </w:pPr>
            <w:r>
              <w:rPr>
                <w:sz w:val="15"/>
                <w:szCs w:val="15"/>
              </w:rPr>
              <w:t>30</w:t>
            </w:r>
          </w:p>
          <w:p w14:paraId="31DBC631" w14:textId="5E6995D7" w:rsidR="00791F9C" w:rsidRPr="002D4F8E" w:rsidRDefault="00791F9C" w:rsidP="00791F9C">
            <w:pPr>
              <w:ind w:left="-108" w:right="-108"/>
              <w:jc w:val="center"/>
              <w:rPr>
                <w:rFonts w:cs="Times New Roman"/>
                <w:sz w:val="16"/>
                <w:szCs w:val="16"/>
              </w:rPr>
            </w:pPr>
            <w:r>
              <w:rPr>
                <w:sz w:val="15"/>
                <w:szCs w:val="15"/>
              </w:rPr>
              <w:t>June</w:t>
            </w:r>
          </w:p>
        </w:tc>
        <w:tc>
          <w:tcPr>
            <w:tcW w:w="730" w:type="dxa"/>
          </w:tcPr>
          <w:p w14:paraId="574F154C" w14:textId="77777777" w:rsidR="00791F9C" w:rsidRPr="002D4F8E" w:rsidRDefault="00791F9C" w:rsidP="00791F9C">
            <w:pPr>
              <w:ind w:left="-108" w:right="-108"/>
              <w:jc w:val="center"/>
              <w:rPr>
                <w:rFonts w:cs="Times New Roman"/>
                <w:sz w:val="16"/>
                <w:szCs w:val="16"/>
              </w:rPr>
            </w:pPr>
            <w:r w:rsidRPr="002D4F8E">
              <w:rPr>
                <w:rFonts w:cs="Times New Roman"/>
                <w:sz w:val="16"/>
                <w:szCs w:val="16"/>
              </w:rPr>
              <w:t>31</w:t>
            </w:r>
          </w:p>
          <w:p w14:paraId="0FF0FA1A" w14:textId="77777777" w:rsidR="00791F9C" w:rsidRPr="002D4F8E" w:rsidRDefault="00791F9C" w:rsidP="00791F9C">
            <w:pPr>
              <w:ind w:left="-108" w:right="-108"/>
              <w:jc w:val="center"/>
              <w:rPr>
                <w:rFonts w:cs="Times New Roman"/>
                <w:sz w:val="16"/>
                <w:szCs w:val="16"/>
              </w:rPr>
            </w:pPr>
            <w:r w:rsidRPr="002D4F8E">
              <w:rPr>
                <w:rFonts w:cs="Times New Roman"/>
                <w:sz w:val="16"/>
                <w:szCs w:val="16"/>
              </w:rPr>
              <w:t>December</w:t>
            </w:r>
          </w:p>
        </w:tc>
        <w:tc>
          <w:tcPr>
            <w:tcW w:w="240" w:type="dxa"/>
          </w:tcPr>
          <w:p w14:paraId="2AB763BB" w14:textId="77777777" w:rsidR="00791F9C" w:rsidRPr="002D4F8E" w:rsidRDefault="00791F9C" w:rsidP="00791F9C">
            <w:pPr>
              <w:ind w:left="-108" w:right="-108"/>
              <w:jc w:val="center"/>
              <w:rPr>
                <w:rFonts w:cs="Times New Roman"/>
                <w:sz w:val="16"/>
                <w:szCs w:val="16"/>
              </w:rPr>
            </w:pPr>
          </w:p>
        </w:tc>
        <w:tc>
          <w:tcPr>
            <w:tcW w:w="840" w:type="dxa"/>
          </w:tcPr>
          <w:p w14:paraId="00C3F332" w14:textId="77777777" w:rsidR="00791F9C" w:rsidRDefault="00791F9C" w:rsidP="00791F9C">
            <w:pPr>
              <w:ind w:left="-108" w:right="-106"/>
              <w:jc w:val="center"/>
              <w:rPr>
                <w:sz w:val="15"/>
                <w:szCs w:val="15"/>
              </w:rPr>
            </w:pPr>
            <w:r>
              <w:rPr>
                <w:sz w:val="15"/>
                <w:szCs w:val="15"/>
              </w:rPr>
              <w:t>30</w:t>
            </w:r>
          </w:p>
          <w:p w14:paraId="517406AB" w14:textId="78557B2F" w:rsidR="00791F9C" w:rsidRPr="002D4F8E" w:rsidRDefault="00791F9C" w:rsidP="00791F9C">
            <w:pPr>
              <w:ind w:left="-108" w:right="-108"/>
              <w:jc w:val="center"/>
              <w:rPr>
                <w:rFonts w:cs="Times New Roman"/>
                <w:sz w:val="16"/>
                <w:szCs w:val="16"/>
              </w:rPr>
            </w:pPr>
            <w:r>
              <w:rPr>
                <w:sz w:val="15"/>
                <w:szCs w:val="15"/>
              </w:rPr>
              <w:t>June</w:t>
            </w:r>
          </w:p>
        </w:tc>
        <w:tc>
          <w:tcPr>
            <w:tcW w:w="891" w:type="dxa"/>
          </w:tcPr>
          <w:p w14:paraId="6B309EBE" w14:textId="77777777" w:rsidR="00791F9C" w:rsidRPr="002D4F8E" w:rsidRDefault="00791F9C" w:rsidP="00791F9C">
            <w:pPr>
              <w:ind w:left="-108" w:right="-108"/>
              <w:jc w:val="center"/>
              <w:rPr>
                <w:rFonts w:cs="Times New Roman"/>
                <w:sz w:val="16"/>
                <w:szCs w:val="16"/>
              </w:rPr>
            </w:pPr>
            <w:r w:rsidRPr="002D4F8E">
              <w:rPr>
                <w:rFonts w:cs="Times New Roman"/>
                <w:sz w:val="16"/>
                <w:szCs w:val="16"/>
              </w:rPr>
              <w:t>31</w:t>
            </w:r>
          </w:p>
          <w:p w14:paraId="4346C9F2" w14:textId="77777777" w:rsidR="00791F9C" w:rsidRPr="002D4F8E" w:rsidRDefault="00791F9C" w:rsidP="00791F9C">
            <w:pPr>
              <w:ind w:left="-108" w:right="-108"/>
              <w:jc w:val="center"/>
              <w:rPr>
                <w:rFonts w:cs="Times New Roman"/>
                <w:sz w:val="16"/>
                <w:szCs w:val="16"/>
              </w:rPr>
            </w:pPr>
            <w:r w:rsidRPr="002D4F8E">
              <w:rPr>
                <w:rFonts w:cs="Times New Roman"/>
                <w:sz w:val="16"/>
                <w:szCs w:val="16"/>
              </w:rPr>
              <w:t>December</w:t>
            </w:r>
          </w:p>
        </w:tc>
        <w:tc>
          <w:tcPr>
            <w:tcW w:w="243" w:type="dxa"/>
          </w:tcPr>
          <w:p w14:paraId="0DBE2A8D" w14:textId="77777777" w:rsidR="00791F9C" w:rsidRPr="002D4F8E" w:rsidRDefault="00791F9C" w:rsidP="00791F9C">
            <w:pPr>
              <w:ind w:left="-108" w:right="-108"/>
              <w:jc w:val="center"/>
              <w:rPr>
                <w:rFonts w:cs="Times New Roman"/>
                <w:sz w:val="16"/>
                <w:szCs w:val="16"/>
              </w:rPr>
            </w:pPr>
          </w:p>
        </w:tc>
        <w:tc>
          <w:tcPr>
            <w:tcW w:w="844" w:type="dxa"/>
          </w:tcPr>
          <w:p w14:paraId="4F5920C5" w14:textId="77777777" w:rsidR="00791F9C" w:rsidRDefault="00791F9C" w:rsidP="00791F9C">
            <w:pPr>
              <w:ind w:left="-108" w:right="-106"/>
              <w:jc w:val="center"/>
              <w:rPr>
                <w:sz w:val="15"/>
                <w:szCs w:val="15"/>
              </w:rPr>
            </w:pPr>
            <w:r>
              <w:rPr>
                <w:sz w:val="15"/>
                <w:szCs w:val="15"/>
              </w:rPr>
              <w:t>30</w:t>
            </w:r>
          </w:p>
          <w:p w14:paraId="7F605809" w14:textId="294B1416" w:rsidR="00791F9C" w:rsidRPr="002D4F8E" w:rsidRDefault="00791F9C" w:rsidP="00791F9C">
            <w:pPr>
              <w:ind w:left="-108" w:right="-108"/>
              <w:jc w:val="center"/>
              <w:rPr>
                <w:rFonts w:cs="Times New Roman"/>
                <w:sz w:val="16"/>
                <w:szCs w:val="16"/>
              </w:rPr>
            </w:pPr>
            <w:r>
              <w:rPr>
                <w:sz w:val="15"/>
                <w:szCs w:val="15"/>
              </w:rPr>
              <w:t>June</w:t>
            </w:r>
          </w:p>
        </w:tc>
        <w:tc>
          <w:tcPr>
            <w:tcW w:w="270" w:type="dxa"/>
          </w:tcPr>
          <w:p w14:paraId="2E1E4675" w14:textId="77777777" w:rsidR="00791F9C" w:rsidRPr="002D4F8E" w:rsidRDefault="00791F9C" w:rsidP="00791F9C">
            <w:pPr>
              <w:ind w:left="-108" w:right="-108"/>
              <w:jc w:val="center"/>
              <w:rPr>
                <w:rFonts w:cs="Times New Roman"/>
                <w:sz w:val="16"/>
                <w:szCs w:val="16"/>
              </w:rPr>
            </w:pPr>
          </w:p>
        </w:tc>
        <w:tc>
          <w:tcPr>
            <w:tcW w:w="810" w:type="dxa"/>
          </w:tcPr>
          <w:p w14:paraId="5A81D3A3" w14:textId="77777777" w:rsidR="00791F9C" w:rsidRPr="002D4F8E" w:rsidRDefault="00791F9C" w:rsidP="00791F9C">
            <w:pPr>
              <w:ind w:left="-108" w:right="-108"/>
              <w:jc w:val="center"/>
              <w:rPr>
                <w:rFonts w:cs="Times New Roman"/>
                <w:sz w:val="16"/>
                <w:szCs w:val="16"/>
              </w:rPr>
            </w:pPr>
            <w:r w:rsidRPr="002D4F8E">
              <w:rPr>
                <w:rFonts w:cs="Times New Roman"/>
                <w:sz w:val="16"/>
                <w:szCs w:val="16"/>
              </w:rPr>
              <w:t>31</w:t>
            </w:r>
          </w:p>
          <w:p w14:paraId="41A10BF3" w14:textId="77777777" w:rsidR="00791F9C" w:rsidRPr="002D4F8E" w:rsidRDefault="00791F9C" w:rsidP="00791F9C">
            <w:pPr>
              <w:ind w:left="-108" w:right="-108"/>
              <w:jc w:val="center"/>
              <w:rPr>
                <w:rFonts w:cs="Times New Roman"/>
                <w:sz w:val="16"/>
                <w:szCs w:val="16"/>
              </w:rPr>
            </w:pPr>
            <w:r w:rsidRPr="002D4F8E">
              <w:rPr>
                <w:rFonts w:cs="Times New Roman"/>
                <w:sz w:val="16"/>
                <w:szCs w:val="16"/>
              </w:rPr>
              <w:t>December</w:t>
            </w:r>
          </w:p>
        </w:tc>
        <w:tc>
          <w:tcPr>
            <w:tcW w:w="236" w:type="dxa"/>
          </w:tcPr>
          <w:p w14:paraId="5A544D28" w14:textId="77777777" w:rsidR="00791F9C" w:rsidRPr="002D4F8E" w:rsidRDefault="00791F9C" w:rsidP="00791F9C">
            <w:pPr>
              <w:ind w:left="-108"/>
              <w:jc w:val="center"/>
              <w:rPr>
                <w:rFonts w:cs="Times New Roman"/>
                <w:sz w:val="16"/>
                <w:szCs w:val="16"/>
              </w:rPr>
            </w:pPr>
          </w:p>
        </w:tc>
        <w:tc>
          <w:tcPr>
            <w:tcW w:w="844" w:type="dxa"/>
          </w:tcPr>
          <w:p w14:paraId="6711A408" w14:textId="77777777" w:rsidR="00791F9C" w:rsidRDefault="00791F9C" w:rsidP="00791F9C">
            <w:pPr>
              <w:ind w:left="-108" w:right="-106"/>
              <w:jc w:val="center"/>
              <w:rPr>
                <w:sz w:val="15"/>
                <w:szCs w:val="15"/>
              </w:rPr>
            </w:pPr>
            <w:r>
              <w:rPr>
                <w:sz w:val="15"/>
                <w:szCs w:val="15"/>
              </w:rPr>
              <w:t>30</w:t>
            </w:r>
          </w:p>
          <w:p w14:paraId="59C7D2C7" w14:textId="2ACEA7B7" w:rsidR="00791F9C" w:rsidRPr="002D4F8E" w:rsidRDefault="00791F9C" w:rsidP="00791F9C">
            <w:pPr>
              <w:ind w:left="-108" w:right="-108"/>
              <w:jc w:val="center"/>
              <w:rPr>
                <w:rFonts w:cs="Times New Roman"/>
                <w:sz w:val="16"/>
                <w:szCs w:val="16"/>
              </w:rPr>
            </w:pPr>
            <w:r>
              <w:rPr>
                <w:sz w:val="15"/>
                <w:szCs w:val="15"/>
              </w:rPr>
              <w:t>June</w:t>
            </w:r>
          </w:p>
        </w:tc>
        <w:tc>
          <w:tcPr>
            <w:tcW w:w="270" w:type="dxa"/>
          </w:tcPr>
          <w:p w14:paraId="61EDF66E" w14:textId="77777777" w:rsidR="00791F9C" w:rsidRPr="002D4F8E" w:rsidRDefault="00791F9C" w:rsidP="00791F9C">
            <w:pPr>
              <w:ind w:left="-108" w:right="-108"/>
              <w:jc w:val="center"/>
              <w:rPr>
                <w:rFonts w:cs="Times New Roman"/>
                <w:sz w:val="16"/>
                <w:szCs w:val="16"/>
              </w:rPr>
            </w:pPr>
          </w:p>
        </w:tc>
        <w:tc>
          <w:tcPr>
            <w:tcW w:w="958" w:type="dxa"/>
          </w:tcPr>
          <w:p w14:paraId="0113C783" w14:textId="77777777" w:rsidR="00791F9C" w:rsidRPr="002D4F8E" w:rsidRDefault="00791F9C" w:rsidP="00791F9C">
            <w:pPr>
              <w:ind w:left="-108" w:right="-108"/>
              <w:jc w:val="center"/>
              <w:rPr>
                <w:rFonts w:cs="Times New Roman"/>
                <w:sz w:val="16"/>
                <w:szCs w:val="16"/>
              </w:rPr>
            </w:pPr>
            <w:r w:rsidRPr="002D4F8E">
              <w:rPr>
                <w:rFonts w:cs="Times New Roman"/>
                <w:sz w:val="16"/>
                <w:szCs w:val="16"/>
              </w:rPr>
              <w:t>31</w:t>
            </w:r>
          </w:p>
          <w:p w14:paraId="6ED98F21" w14:textId="77777777" w:rsidR="00791F9C" w:rsidRPr="002D4F8E" w:rsidRDefault="00791F9C" w:rsidP="00791F9C">
            <w:pPr>
              <w:ind w:left="-108" w:right="-108"/>
              <w:jc w:val="center"/>
              <w:rPr>
                <w:rFonts w:cs="Times New Roman"/>
                <w:sz w:val="16"/>
                <w:szCs w:val="16"/>
              </w:rPr>
            </w:pPr>
            <w:r w:rsidRPr="002D4F8E">
              <w:rPr>
                <w:rFonts w:cs="Times New Roman"/>
                <w:sz w:val="16"/>
                <w:szCs w:val="16"/>
              </w:rPr>
              <w:t>December</w:t>
            </w:r>
          </w:p>
        </w:tc>
        <w:tc>
          <w:tcPr>
            <w:tcW w:w="270" w:type="dxa"/>
          </w:tcPr>
          <w:p w14:paraId="2B54DB14" w14:textId="77777777" w:rsidR="00791F9C" w:rsidRPr="002D4F8E" w:rsidRDefault="00791F9C" w:rsidP="00791F9C">
            <w:pPr>
              <w:ind w:left="-108"/>
              <w:jc w:val="center"/>
              <w:rPr>
                <w:rFonts w:cs="Times New Roman"/>
                <w:sz w:val="16"/>
                <w:szCs w:val="16"/>
              </w:rPr>
            </w:pPr>
          </w:p>
        </w:tc>
        <w:tc>
          <w:tcPr>
            <w:tcW w:w="836" w:type="dxa"/>
          </w:tcPr>
          <w:p w14:paraId="2A60B957" w14:textId="77777777" w:rsidR="00791F9C" w:rsidRDefault="00791F9C" w:rsidP="00791F9C">
            <w:pPr>
              <w:ind w:left="-108" w:right="-106"/>
              <w:jc w:val="center"/>
              <w:rPr>
                <w:sz w:val="15"/>
                <w:szCs w:val="15"/>
              </w:rPr>
            </w:pPr>
            <w:r>
              <w:rPr>
                <w:sz w:val="15"/>
                <w:szCs w:val="15"/>
              </w:rPr>
              <w:t>30</w:t>
            </w:r>
          </w:p>
          <w:p w14:paraId="57D98231" w14:textId="5BB2FFCB" w:rsidR="00791F9C" w:rsidRPr="002D4F8E" w:rsidRDefault="00791F9C" w:rsidP="00791F9C">
            <w:pPr>
              <w:ind w:left="-108" w:right="-108"/>
              <w:jc w:val="center"/>
              <w:rPr>
                <w:rFonts w:cs="Times New Roman"/>
                <w:sz w:val="16"/>
                <w:szCs w:val="16"/>
              </w:rPr>
            </w:pPr>
            <w:r>
              <w:rPr>
                <w:sz w:val="15"/>
                <w:szCs w:val="15"/>
              </w:rPr>
              <w:t>June</w:t>
            </w:r>
          </w:p>
        </w:tc>
        <w:tc>
          <w:tcPr>
            <w:tcW w:w="270" w:type="dxa"/>
          </w:tcPr>
          <w:p w14:paraId="4E646558" w14:textId="77777777" w:rsidR="00791F9C" w:rsidRPr="002D4F8E" w:rsidRDefault="00791F9C" w:rsidP="00791F9C">
            <w:pPr>
              <w:ind w:left="-108" w:right="-108"/>
              <w:jc w:val="center"/>
              <w:rPr>
                <w:rFonts w:cs="Times New Roman"/>
                <w:sz w:val="16"/>
                <w:szCs w:val="16"/>
              </w:rPr>
            </w:pPr>
          </w:p>
        </w:tc>
        <w:tc>
          <w:tcPr>
            <w:tcW w:w="810" w:type="dxa"/>
          </w:tcPr>
          <w:p w14:paraId="01BC18A4" w14:textId="77777777" w:rsidR="00791F9C" w:rsidRDefault="00791F9C" w:rsidP="00791F9C">
            <w:pPr>
              <w:ind w:left="-108" w:right="-106"/>
              <w:jc w:val="center"/>
              <w:rPr>
                <w:sz w:val="15"/>
                <w:szCs w:val="15"/>
              </w:rPr>
            </w:pPr>
            <w:r>
              <w:rPr>
                <w:sz w:val="15"/>
                <w:szCs w:val="15"/>
              </w:rPr>
              <w:t>30</w:t>
            </w:r>
          </w:p>
          <w:p w14:paraId="5A6665D3" w14:textId="280A00EE" w:rsidR="00791F9C" w:rsidRPr="002D4F8E" w:rsidRDefault="00791F9C" w:rsidP="00791F9C">
            <w:pPr>
              <w:ind w:left="-108" w:right="-108"/>
              <w:jc w:val="center"/>
              <w:rPr>
                <w:rFonts w:cs="Times New Roman"/>
                <w:sz w:val="16"/>
                <w:szCs w:val="16"/>
              </w:rPr>
            </w:pPr>
            <w:r>
              <w:rPr>
                <w:sz w:val="15"/>
                <w:szCs w:val="15"/>
              </w:rPr>
              <w:t>June</w:t>
            </w:r>
          </w:p>
        </w:tc>
      </w:tr>
      <w:tr w:rsidR="00791F9C" w:rsidRPr="00240011" w14:paraId="1D8B14E6" w14:textId="77777777" w:rsidTr="00BB27A5">
        <w:tc>
          <w:tcPr>
            <w:tcW w:w="2070" w:type="dxa"/>
          </w:tcPr>
          <w:p w14:paraId="015B6078" w14:textId="77777777" w:rsidR="00791F9C" w:rsidRPr="002D4F8E" w:rsidRDefault="00791F9C" w:rsidP="00791F9C">
            <w:pPr>
              <w:ind w:right="-108"/>
              <w:jc w:val="both"/>
              <w:rPr>
                <w:rFonts w:cs="Times New Roman"/>
                <w:sz w:val="16"/>
                <w:szCs w:val="16"/>
              </w:rPr>
            </w:pPr>
          </w:p>
        </w:tc>
        <w:tc>
          <w:tcPr>
            <w:tcW w:w="1440" w:type="dxa"/>
          </w:tcPr>
          <w:p w14:paraId="29908196" w14:textId="77777777" w:rsidR="00791F9C" w:rsidRPr="002D4F8E" w:rsidRDefault="00791F9C" w:rsidP="00791F9C">
            <w:pPr>
              <w:ind w:left="-108" w:right="-108"/>
              <w:jc w:val="center"/>
              <w:rPr>
                <w:rFonts w:cs="Times New Roman"/>
                <w:sz w:val="16"/>
                <w:szCs w:val="16"/>
              </w:rPr>
            </w:pPr>
          </w:p>
        </w:tc>
        <w:tc>
          <w:tcPr>
            <w:tcW w:w="990" w:type="dxa"/>
          </w:tcPr>
          <w:p w14:paraId="27C80E7E" w14:textId="77777777" w:rsidR="00791F9C" w:rsidRPr="002D4F8E" w:rsidRDefault="00791F9C" w:rsidP="00791F9C">
            <w:pPr>
              <w:ind w:left="-108" w:right="-108"/>
              <w:jc w:val="center"/>
              <w:rPr>
                <w:rFonts w:cs="Times New Roman"/>
                <w:sz w:val="16"/>
                <w:szCs w:val="16"/>
              </w:rPr>
            </w:pPr>
          </w:p>
        </w:tc>
        <w:tc>
          <w:tcPr>
            <w:tcW w:w="710" w:type="dxa"/>
          </w:tcPr>
          <w:p w14:paraId="40E0C330" w14:textId="73B10DEF" w:rsidR="00791F9C" w:rsidRPr="002D4F8E" w:rsidRDefault="00791F9C" w:rsidP="00791F9C">
            <w:pPr>
              <w:ind w:left="-108" w:right="-108"/>
              <w:jc w:val="center"/>
              <w:rPr>
                <w:rFonts w:cs="Times New Roman"/>
                <w:sz w:val="16"/>
                <w:szCs w:val="16"/>
              </w:rPr>
            </w:pPr>
            <w:r w:rsidRPr="002D4F8E">
              <w:rPr>
                <w:rFonts w:cs="Times New Roman"/>
                <w:sz w:val="16"/>
                <w:szCs w:val="16"/>
              </w:rPr>
              <w:t>20</w:t>
            </w:r>
            <w:r>
              <w:rPr>
                <w:rFonts w:cs="Times New Roman"/>
                <w:sz w:val="16"/>
                <w:szCs w:val="16"/>
              </w:rPr>
              <w:t>21</w:t>
            </w:r>
          </w:p>
        </w:tc>
        <w:tc>
          <w:tcPr>
            <w:tcW w:w="730" w:type="dxa"/>
          </w:tcPr>
          <w:p w14:paraId="09ACEE9B" w14:textId="66F130F4" w:rsidR="00791F9C" w:rsidRPr="002D4F8E" w:rsidRDefault="00791F9C" w:rsidP="00791F9C">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40" w:type="dxa"/>
          </w:tcPr>
          <w:p w14:paraId="4A4A6A27" w14:textId="77777777" w:rsidR="00791F9C" w:rsidRPr="002D4F8E" w:rsidRDefault="00791F9C" w:rsidP="00791F9C">
            <w:pPr>
              <w:ind w:left="-108" w:right="-108"/>
              <w:jc w:val="center"/>
              <w:rPr>
                <w:rFonts w:cs="Times New Roman"/>
                <w:sz w:val="16"/>
                <w:szCs w:val="16"/>
              </w:rPr>
            </w:pPr>
          </w:p>
        </w:tc>
        <w:tc>
          <w:tcPr>
            <w:tcW w:w="840" w:type="dxa"/>
          </w:tcPr>
          <w:p w14:paraId="23D73CB3" w14:textId="0F0F382A" w:rsidR="00791F9C" w:rsidRPr="002D4F8E" w:rsidRDefault="00791F9C" w:rsidP="00791F9C">
            <w:pPr>
              <w:ind w:left="-108" w:right="-108"/>
              <w:jc w:val="center"/>
              <w:rPr>
                <w:rFonts w:cs="Times New Roman"/>
                <w:sz w:val="16"/>
                <w:szCs w:val="16"/>
              </w:rPr>
            </w:pPr>
            <w:r w:rsidRPr="002D4F8E">
              <w:rPr>
                <w:rFonts w:cs="Times New Roman"/>
                <w:sz w:val="16"/>
                <w:szCs w:val="16"/>
              </w:rPr>
              <w:t>20</w:t>
            </w:r>
            <w:r>
              <w:rPr>
                <w:rFonts w:cs="Times New Roman"/>
                <w:sz w:val="16"/>
                <w:szCs w:val="16"/>
              </w:rPr>
              <w:t>21</w:t>
            </w:r>
          </w:p>
        </w:tc>
        <w:tc>
          <w:tcPr>
            <w:tcW w:w="891" w:type="dxa"/>
          </w:tcPr>
          <w:p w14:paraId="13407366" w14:textId="1B308EE9" w:rsidR="00791F9C" w:rsidRPr="002D4F8E" w:rsidRDefault="00791F9C" w:rsidP="00791F9C">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43" w:type="dxa"/>
          </w:tcPr>
          <w:p w14:paraId="2A97D7C3" w14:textId="77777777" w:rsidR="00791F9C" w:rsidRPr="002D4F8E" w:rsidRDefault="00791F9C" w:rsidP="00791F9C">
            <w:pPr>
              <w:ind w:left="-108" w:right="-108"/>
              <w:jc w:val="center"/>
              <w:rPr>
                <w:rFonts w:cs="Times New Roman"/>
                <w:sz w:val="16"/>
                <w:szCs w:val="16"/>
              </w:rPr>
            </w:pPr>
          </w:p>
        </w:tc>
        <w:tc>
          <w:tcPr>
            <w:tcW w:w="844" w:type="dxa"/>
          </w:tcPr>
          <w:p w14:paraId="1E3D272A" w14:textId="60482515" w:rsidR="00791F9C" w:rsidRPr="002D4F8E" w:rsidRDefault="00791F9C" w:rsidP="00791F9C">
            <w:pPr>
              <w:ind w:left="-108" w:right="-108"/>
              <w:jc w:val="center"/>
              <w:rPr>
                <w:rFonts w:cs="Times New Roman"/>
                <w:sz w:val="16"/>
                <w:szCs w:val="16"/>
              </w:rPr>
            </w:pPr>
            <w:r w:rsidRPr="002D4F8E">
              <w:rPr>
                <w:rFonts w:cs="Times New Roman"/>
                <w:sz w:val="16"/>
                <w:szCs w:val="16"/>
              </w:rPr>
              <w:t>20</w:t>
            </w:r>
            <w:r>
              <w:rPr>
                <w:rFonts w:cs="Times New Roman"/>
                <w:sz w:val="16"/>
                <w:szCs w:val="16"/>
              </w:rPr>
              <w:t>21</w:t>
            </w:r>
          </w:p>
        </w:tc>
        <w:tc>
          <w:tcPr>
            <w:tcW w:w="270" w:type="dxa"/>
          </w:tcPr>
          <w:p w14:paraId="2B142923" w14:textId="77777777" w:rsidR="00791F9C" w:rsidRPr="002D4F8E" w:rsidRDefault="00791F9C" w:rsidP="00791F9C">
            <w:pPr>
              <w:ind w:left="-108" w:right="-108"/>
              <w:jc w:val="center"/>
              <w:rPr>
                <w:rFonts w:cs="Times New Roman"/>
                <w:sz w:val="16"/>
                <w:szCs w:val="16"/>
              </w:rPr>
            </w:pPr>
          </w:p>
        </w:tc>
        <w:tc>
          <w:tcPr>
            <w:tcW w:w="810" w:type="dxa"/>
          </w:tcPr>
          <w:p w14:paraId="3F7AE401" w14:textId="5D057E9D" w:rsidR="00791F9C" w:rsidRPr="002D4F8E" w:rsidRDefault="00791F9C" w:rsidP="00791F9C">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36" w:type="dxa"/>
          </w:tcPr>
          <w:p w14:paraId="6889CE5B" w14:textId="77777777" w:rsidR="00791F9C" w:rsidRPr="002D4F8E" w:rsidRDefault="00791F9C" w:rsidP="00791F9C">
            <w:pPr>
              <w:ind w:left="-108"/>
              <w:jc w:val="center"/>
              <w:rPr>
                <w:rFonts w:cs="Times New Roman"/>
                <w:sz w:val="16"/>
                <w:szCs w:val="16"/>
              </w:rPr>
            </w:pPr>
          </w:p>
        </w:tc>
        <w:tc>
          <w:tcPr>
            <w:tcW w:w="844" w:type="dxa"/>
          </w:tcPr>
          <w:p w14:paraId="09BE6AA7" w14:textId="71E1001D" w:rsidR="00791F9C" w:rsidRPr="002D4F8E" w:rsidRDefault="00791F9C" w:rsidP="00791F9C">
            <w:pPr>
              <w:ind w:left="-108" w:right="-108"/>
              <w:jc w:val="center"/>
              <w:rPr>
                <w:rFonts w:cs="Times New Roman"/>
                <w:sz w:val="16"/>
                <w:szCs w:val="16"/>
              </w:rPr>
            </w:pPr>
            <w:r w:rsidRPr="002D4F8E">
              <w:rPr>
                <w:rFonts w:cs="Times New Roman"/>
                <w:sz w:val="16"/>
                <w:szCs w:val="16"/>
              </w:rPr>
              <w:t>20</w:t>
            </w:r>
            <w:r>
              <w:rPr>
                <w:rFonts w:cs="Times New Roman"/>
                <w:sz w:val="16"/>
                <w:szCs w:val="16"/>
              </w:rPr>
              <w:t>21</w:t>
            </w:r>
          </w:p>
        </w:tc>
        <w:tc>
          <w:tcPr>
            <w:tcW w:w="270" w:type="dxa"/>
          </w:tcPr>
          <w:p w14:paraId="690E4A3A" w14:textId="77777777" w:rsidR="00791F9C" w:rsidRPr="002D4F8E" w:rsidRDefault="00791F9C" w:rsidP="00791F9C">
            <w:pPr>
              <w:ind w:left="-108" w:right="-108"/>
              <w:jc w:val="center"/>
              <w:rPr>
                <w:rFonts w:cs="Times New Roman"/>
                <w:sz w:val="16"/>
                <w:szCs w:val="16"/>
              </w:rPr>
            </w:pPr>
          </w:p>
        </w:tc>
        <w:tc>
          <w:tcPr>
            <w:tcW w:w="958" w:type="dxa"/>
          </w:tcPr>
          <w:p w14:paraId="644290CC" w14:textId="0840B2A8" w:rsidR="00791F9C" w:rsidRPr="002D4F8E" w:rsidRDefault="00791F9C" w:rsidP="00791F9C">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70" w:type="dxa"/>
          </w:tcPr>
          <w:p w14:paraId="68B9DA5E" w14:textId="77777777" w:rsidR="00791F9C" w:rsidRPr="002D4F8E" w:rsidRDefault="00791F9C" w:rsidP="00791F9C">
            <w:pPr>
              <w:ind w:left="-108"/>
              <w:jc w:val="center"/>
              <w:rPr>
                <w:rFonts w:cs="Times New Roman"/>
                <w:sz w:val="16"/>
                <w:szCs w:val="16"/>
              </w:rPr>
            </w:pPr>
          </w:p>
        </w:tc>
        <w:tc>
          <w:tcPr>
            <w:tcW w:w="836" w:type="dxa"/>
          </w:tcPr>
          <w:p w14:paraId="3CFB3672" w14:textId="134C594B" w:rsidR="00791F9C" w:rsidRPr="002D4F8E" w:rsidRDefault="00791F9C" w:rsidP="00791F9C">
            <w:pPr>
              <w:ind w:left="-108" w:right="-108"/>
              <w:jc w:val="center"/>
              <w:rPr>
                <w:rFonts w:cs="Times New Roman"/>
                <w:sz w:val="16"/>
                <w:szCs w:val="16"/>
              </w:rPr>
            </w:pPr>
            <w:r w:rsidRPr="002D4F8E">
              <w:rPr>
                <w:rFonts w:cs="Times New Roman"/>
                <w:sz w:val="16"/>
                <w:szCs w:val="16"/>
              </w:rPr>
              <w:t>20</w:t>
            </w:r>
            <w:r>
              <w:rPr>
                <w:rFonts w:cs="Times New Roman"/>
                <w:sz w:val="16"/>
                <w:szCs w:val="16"/>
              </w:rPr>
              <w:t>21</w:t>
            </w:r>
          </w:p>
        </w:tc>
        <w:tc>
          <w:tcPr>
            <w:tcW w:w="270" w:type="dxa"/>
          </w:tcPr>
          <w:p w14:paraId="0C647548" w14:textId="77777777" w:rsidR="00791F9C" w:rsidRPr="002D4F8E" w:rsidRDefault="00791F9C" w:rsidP="00791F9C">
            <w:pPr>
              <w:ind w:left="-108" w:right="-108"/>
              <w:jc w:val="center"/>
              <w:rPr>
                <w:rFonts w:cs="Times New Roman"/>
                <w:sz w:val="16"/>
                <w:szCs w:val="16"/>
              </w:rPr>
            </w:pPr>
          </w:p>
        </w:tc>
        <w:tc>
          <w:tcPr>
            <w:tcW w:w="810" w:type="dxa"/>
          </w:tcPr>
          <w:p w14:paraId="04F3F1AC" w14:textId="6E2144DB" w:rsidR="00791F9C" w:rsidRPr="002D4F8E" w:rsidRDefault="00791F9C" w:rsidP="00791F9C">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r>
      <w:tr w:rsidR="00791F9C" w:rsidRPr="002D4F8E" w14:paraId="01C4EE71" w14:textId="77777777" w:rsidTr="00BB27A5">
        <w:tc>
          <w:tcPr>
            <w:tcW w:w="2070" w:type="dxa"/>
          </w:tcPr>
          <w:p w14:paraId="7BAD84FB" w14:textId="77777777" w:rsidR="00791F9C" w:rsidRPr="002D4F8E" w:rsidRDefault="00791F9C" w:rsidP="00791F9C">
            <w:pPr>
              <w:ind w:right="-108"/>
              <w:jc w:val="both"/>
              <w:rPr>
                <w:rFonts w:cs="Times New Roman"/>
                <w:sz w:val="16"/>
                <w:szCs w:val="16"/>
              </w:rPr>
            </w:pPr>
          </w:p>
        </w:tc>
        <w:tc>
          <w:tcPr>
            <w:tcW w:w="1440" w:type="dxa"/>
          </w:tcPr>
          <w:p w14:paraId="4AD391AF" w14:textId="77777777" w:rsidR="00791F9C" w:rsidRPr="002D4F8E" w:rsidRDefault="00791F9C" w:rsidP="00791F9C">
            <w:pPr>
              <w:ind w:left="-108" w:right="-108"/>
              <w:jc w:val="center"/>
              <w:rPr>
                <w:rFonts w:cs="Times New Roman"/>
                <w:sz w:val="16"/>
                <w:szCs w:val="16"/>
              </w:rPr>
            </w:pPr>
          </w:p>
        </w:tc>
        <w:tc>
          <w:tcPr>
            <w:tcW w:w="990" w:type="dxa"/>
          </w:tcPr>
          <w:p w14:paraId="3188D432" w14:textId="77777777" w:rsidR="00791F9C" w:rsidRPr="002D4F8E" w:rsidRDefault="00791F9C" w:rsidP="00791F9C">
            <w:pPr>
              <w:ind w:left="-108"/>
              <w:jc w:val="center"/>
              <w:rPr>
                <w:rFonts w:cs="Times New Roman"/>
                <w:i/>
                <w:iCs/>
                <w:sz w:val="16"/>
                <w:szCs w:val="16"/>
              </w:rPr>
            </w:pPr>
          </w:p>
        </w:tc>
        <w:tc>
          <w:tcPr>
            <w:tcW w:w="1440" w:type="dxa"/>
            <w:gridSpan w:val="2"/>
          </w:tcPr>
          <w:p w14:paraId="69415209" w14:textId="77777777" w:rsidR="00791F9C" w:rsidRPr="002D4F8E" w:rsidRDefault="00791F9C" w:rsidP="00791F9C">
            <w:pPr>
              <w:ind w:left="-108"/>
              <w:jc w:val="center"/>
              <w:rPr>
                <w:rFonts w:cs="Times New Roman"/>
                <w:sz w:val="16"/>
                <w:szCs w:val="16"/>
              </w:rPr>
            </w:pPr>
            <w:r w:rsidRPr="002D4F8E">
              <w:rPr>
                <w:rFonts w:cs="Times New Roman"/>
                <w:i/>
                <w:iCs/>
                <w:sz w:val="16"/>
                <w:szCs w:val="16"/>
              </w:rPr>
              <w:t>(%)</w:t>
            </w:r>
          </w:p>
        </w:tc>
        <w:tc>
          <w:tcPr>
            <w:tcW w:w="240" w:type="dxa"/>
          </w:tcPr>
          <w:p w14:paraId="09F5153D" w14:textId="77777777" w:rsidR="00791F9C" w:rsidRPr="002D4F8E" w:rsidRDefault="00791F9C" w:rsidP="00791F9C">
            <w:pPr>
              <w:tabs>
                <w:tab w:val="decimal" w:pos="612"/>
              </w:tabs>
              <w:ind w:left="-108"/>
              <w:jc w:val="center"/>
              <w:rPr>
                <w:rFonts w:cs="Times New Roman"/>
                <w:i/>
                <w:iCs/>
                <w:sz w:val="16"/>
                <w:szCs w:val="16"/>
              </w:rPr>
            </w:pPr>
          </w:p>
        </w:tc>
        <w:tc>
          <w:tcPr>
            <w:tcW w:w="1974" w:type="dxa"/>
            <w:gridSpan w:val="3"/>
          </w:tcPr>
          <w:p w14:paraId="1A3C8334" w14:textId="77777777" w:rsidR="00791F9C" w:rsidRPr="002D4F8E" w:rsidRDefault="00791F9C" w:rsidP="00791F9C">
            <w:pPr>
              <w:tabs>
                <w:tab w:val="decimal" w:pos="612"/>
              </w:tabs>
              <w:ind w:left="-108"/>
              <w:jc w:val="center"/>
              <w:rPr>
                <w:rFonts w:cs="Times New Roman"/>
                <w:i/>
                <w:iCs/>
                <w:sz w:val="16"/>
                <w:szCs w:val="16"/>
              </w:rPr>
            </w:pPr>
          </w:p>
        </w:tc>
        <w:tc>
          <w:tcPr>
            <w:tcW w:w="6418" w:type="dxa"/>
            <w:gridSpan w:val="11"/>
          </w:tcPr>
          <w:p w14:paraId="1E8224A7" w14:textId="77777777" w:rsidR="00791F9C" w:rsidRPr="002D4F8E" w:rsidRDefault="00791F9C" w:rsidP="00791F9C">
            <w:pPr>
              <w:tabs>
                <w:tab w:val="decimal" w:pos="612"/>
              </w:tabs>
              <w:ind w:left="-108"/>
              <w:jc w:val="center"/>
              <w:rPr>
                <w:rFonts w:cs="Times New Roman"/>
                <w:i/>
                <w:iCs/>
                <w:sz w:val="16"/>
                <w:szCs w:val="16"/>
              </w:rPr>
            </w:pPr>
            <w:r w:rsidRPr="002D4F8E">
              <w:rPr>
                <w:rFonts w:cs="Times New Roman"/>
                <w:i/>
                <w:iCs/>
                <w:sz w:val="16"/>
                <w:szCs w:val="16"/>
              </w:rPr>
              <w:t xml:space="preserve"> (in thousand Baht)</w:t>
            </w:r>
          </w:p>
        </w:tc>
      </w:tr>
      <w:tr w:rsidR="00791F9C" w:rsidRPr="00240011" w14:paraId="778BF8BB" w14:textId="77777777" w:rsidTr="00BB27A5">
        <w:tc>
          <w:tcPr>
            <w:tcW w:w="2070" w:type="dxa"/>
          </w:tcPr>
          <w:p w14:paraId="7AFC1B5F" w14:textId="59D3B856" w:rsidR="00791F9C" w:rsidRPr="002D4F8E" w:rsidRDefault="00BB27A5" w:rsidP="00791F9C">
            <w:pPr>
              <w:tabs>
                <w:tab w:val="left" w:pos="540"/>
              </w:tabs>
              <w:ind w:right="-108"/>
              <w:jc w:val="both"/>
              <w:rPr>
                <w:rFonts w:cs="Times New Roman"/>
                <w:sz w:val="16"/>
                <w:szCs w:val="16"/>
              </w:rPr>
            </w:pPr>
            <w:r>
              <w:rPr>
                <w:rFonts w:cs="Times New Roman"/>
                <w:b/>
                <w:bCs/>
                <w:i/>
                <w:iCs/>
                <w:sz w:val="16"/>
                <w:szCs w:val="16"/>
              </w:rPr>
              <w:t xml:space="preserve">Indirect </w:t>
            </w:r>
            <w:r w:rsidR="00791F9C" w:rsidRPr="002D4F8E">
              <w:rPr>
                <w:rFonts w:cs="Times New Roman"/>
                <w:b/>
                <w:bCs/>
                <w:i/>
                <w:iCs/>
                <w:sz w:val="16"/>
                <w:szCs w:val="16"/>
              </w:rPr>
              <w:t>Joint ventures</w:t>
            </w:r>
          </w:p>
        </w:tc>
        <w:tc>
          <w:tcPr>
            <w:tcW w:w="1440" w:type="dxa"/>
          </w:tcPr>
          <w:p w14:paraId="34B2FFCE" w14:textId="77777777" w:rsidR="00791F9C" w:rsidRPr="002D4F8E" w:rsidRDefault="00791F9C" w:rsidP="00791F9C">
            <w:pPr>
              <w:tabs>
                <w:tab w:val="decimal" w:pos="612"/>
              </w:tabs>
              <w:ind w:left="-108"/>
              <w:jc w:val="both"/>
              <w:rPr>
                <w:rFonts w:cs="Times New Roman"/>
                <w:sz w:val="16"/>
                <w:szCs w:val="16"/>
              </w:rPr>
            </w:pPr>
          </w:p>
        </w:tc>
        <w:tc>
          <w:tcPr>
            <w:tcW w:w="990" w:type="dxa"/>
          </w:tcPr>
          <w:p w14:paraId="520C48CB" w14:textId="77777777" w:rsidR="00791F9C" w:rsidRPr="002D4F8E" w:rsidRDefault="00791F9C" w:rsidP="00791F9C">
            <w:pPr>
              <w:tabs>
                <w:tab w:val="decimal" w:pos="612"/>
              </w:tabs>
              <w:ind w:left="-108"/>
              <w:jc w:val="both"/>
              <w:rPr>
                <w:rFonts w:cs="Times New Roman"/>
                <w:sz w:val="16"/>
                <w:szCs w:val="16"/>
              </w:rPr>
            </w:pPr>
          </w:p>
        </w:tc>
        <w:tc>
          <w:tcPr>
            <w:tcW w:w="710" w:type="dxa"/>
          </w:tcPr>
          <w:p w14:paraId="3C516E1C" w14:textId="77777777" w:rsidR="00791F9C" w:rsidRPr="002D4F8E" w:rsidRDefault="00791F9C" w:rsidP="00791F9C">
            <w:pPr>
              <w:tabs>
                <w:tab w:val="decimal" w:pos="612"/>
              </w:tabs>
              <w:ind w:left="-108"/>
              <w:jc w:val="both"/>
              <w:rPr>
                <w:rFonts w:cs="Times New Roman"/>
                <w:sz w:val="16"/>
                <w:szCs w:val="16"/>
              </w:rPr>
            </w:pPr>
          </w:p>
        </w:tc>
        <w:tc>
          <w:tcPr>
            <w:tcW w:w="730" w:type="dxa"/>
          </w:tcPr>
          <w:p w14:paraId="1AFA0443" w14:textId="77777777" w:rsidR="00791F9C" w:rsidRPr="002D4F8E" w:rsidRDefault="00791F9C" w:rsidP="00791F9C">
            <w:pPr>
              <w:tabs>
                <w:tab w:val="decimal" w:pos="612"/>
              </w:tabs>
              <w:ind w:left="-108"/>
              <w:jc w:val="both"/>
              <w:rPr>
                <w:rFonts w:cs="Times New Roman"/>
                <w:sz w:val="16"/>
                <w:szCs w:val="16"/>
              </w:rPr>
            </w:pPr>
          </w:p>
        </w:tc>
        <w:tc>
          <w:tcPr>
            <w:tcW w:w="240" w:type="dxa"/>
          </w:tcPr>
          <w:p w14:paraId="04823AE3" w14:textId="77777777" w:rsidR="00791F9C" w:rsidRPr="002D4F8E" w:rsidRDefault="00791F9C" w:rsidP="00791F9C">
            <w:pPr>
              <w:tabs>
                <w:tab w:val="decimal" w:pos="612"/>
              </w:tabs>
              <w:ind w:left="-108"/>
              <w:jc w:val="both"/>
              <w:rPr>
                <w:rFonts w:cs="Times New Roman"/>
                <w:sz w:val="16"/>
                <w:szCs w:val="16"/>
              </w:rPr>
            </w:pPr>
          </w:p>
        </w:tc>
        <w:tc>
          <w:tcPr>
            <w:tcW w:w="840" w:type="dxa"/>
          </w:tcPr>
          <w:p w14:paraId="1319C0F4" w14:textId="77777777" w:rsidR="00791F9C" w:rsidRPr="002D4F8E" w:rsidRDefault="00791F9C" w:rsidP="00791F9C">
            <w:pPr>
              <w:tabs>
                <w:tab w:val="decimal" w:pos="612"/>
              </w:tabs>
              <w:ind w:left="-108"/>
              <w:jc w:val="both"/>
              <w:rPr>
                <w:rFonts w:cs="Times New Roman"/>
                <w:sz w:val="16"/>
                <w:szCs w:val="16"/>
              </w:rPr>
            </w:pPr>
          </w:p>
        </w:tc>
        <w:tc>
          <w:tcPr>
            <w:tcW w:w="891" w:type="dxa"/>
          </w:tcPr>
          <w:p w14:paraId="5E0C03BD" w14:textId="77777777" w:rsidR="00791F9C" w:rsidRPr="002D4F8E" w:rsidRDefault="00791F9C" w:rsidP="00791F9C">
            <w:pPr>
              <w:tabs>
                <w:tab w:val="decimal" w:pos="432"/>
              </w:tabs>
              <w:ind w:left="-108"/>
              <w:jc w:val="both"/>
              <w:rPr>
                <w:rFonts w:cs="Times New Roman"/>
                <w:sz w:val="16"/>
                <w:szCs w:val="16"/>
              </w:rPr>
            </w:pPr>
          </w:p>
        </w:tc>
        <w:tc>
          <w:tcPr>
            <w:tcW w:w="243" w:type="dxa"/>
          </w:tcPr>
          <w:p w14:paraId="0DF86538" w14:textId="77777777" w:rsidR="00791F9C" w:rsidRPr="002D4F8E" w:rsidRDefault="00791F9C" w:rsidP="00791F9C">
            <w:pPr>
              <w:tabs>
                <w:tab w:val="decimal" w:pos="612"/>
              </w:tabs>
              <w:ind w:left="-108"/>
              <w:jc w:val="both"/>
              <w:rPr>
                <w:rFonts w:cs="Times New Roman"/>
                <w:sz w:val="16"/>
                <w:szCs w:val="16"/>
              </w:rPr>
            </w:pPr>
          </w:p>
        </w:tc>
        <w:tc>
          <w:tcPr>
            <w:tcW w:w="844" w:type="dxa"/>
          </w:tcPr>
          <w:p w14:paraId="0D4FDCFB" w14:textId="77777777" w:rsidR="00791F9C" w:rsidRPr="002D4F8E" w:rsidRDefault="00791F9C" w:rsidP="00791F9C">
            <w:pPr>
              <w:tabs>
                <w:tab w:val="decimal" w:pos="612"/>
              </w:tabs>
              <w:ind w:left="-108"/>
              <w:jc w:val="both"/>
              <w:rPr>
                <w:rFonts w:cs="Times New Roman"/>
                <w:sz w:val="16"/>
                <w:szCs w:val="16"/>
              </w:rPr>
            </w:pPr>
          </w:p>
        </w:tc>
        <w:tc>
          <w:tcPr>
            <w:tcW w:w="270" w:type="dxa"/>
          </w:tcPr>
          <w:p w14:paraId="4BDD2F2C" w14:textId="77777777" w:rsidR="00791F9C" w:rsidRPr="002D4F8E" w:rsidRDefault="00791F9C" w:rsidP="00791F9C">
            <w:pPr>
              <w:tabs>
                <w:tab w:val="decimal" w:pos="612"/>
              </w:tabs>
              <w:ind w:left="-108"/>
              <w:jc w:val="both"/>
              <w:rPr>
                <w:rFonts w:cs="Times New Roman"/>
                <w:sz w:val="16"/>
                <w:szCs w:val="16"/>
              </w:rPr>
            </w:pPr>
          </w:p>
        </w:tc>
        <w:tc>
          <w:tcPr>
            <w:tcW w:w="810" w:type="dxa"/>
          </w:tcPr>
          <w:p w14:paraId="7F678857" w14:textId="77777777" w:rsidR="00791F9C" w:rsidRPr="002D4F8E" w:rsidRDefault="00791F9C" w:rsidP="00791F9C">
            <w:pPr>
              <w:tabs>
                <w:tab w:val="decimal" w:pos="612"/>
              </w:tabs>
              <w:ind w:left="-108"/>
              <w:jc w:val="both"/>
              <w:rPr>
                <w:rFonts w:cs="Times New Roman"/>
                <w:sz w:val="16"/>
                <w:szCs w:val="16"/>
              </w:rPr>
            </w:pPr>
          </w:p>
        </w:tc>
        <w:tc>
          <w:tcPr>
            <w:tcW w:w="236" w:type="dxa"/>
          </w:tcPr>
          <w:p w14:paraId="41E67E3F" w14:textId="77777777" w:rsidR="00791F9C" w:rsidRPr="002D4F8E" w:rsidRDefault="00791F9C" w:rsidP="00791F9C">
            <w:pPr>
              <w:tabs>
                <w:tab w:val="decimal" w:pos="612"/>
              </w:tabs>
              <w:ind w:left="-108"/>
              <w:jc w:val="both"/>
              <w:rPr>
                <w:rFonts w:cs="Times New Roman"/>
                <w:sz w:val="16"/>
                <w:szCs w:val="16"/>
              </w:rPr>
            </w:pPr>
          </w:p>
        </w:tc>
        <w:tc>
          <w:tcPr>
            <w:tcW w:w="844" w:type="dxa"/>
          </w:tcPr>
          <w:p w14:paraId="42860E7A" w14:textId="77777777" w:rsidR="00791F9C" w:rsidRPr="002D4F8E" w:rsidRDefault="00791F9C" w:rsidP="00791F9C">
            <w:pPr>
              <w:tabs>
                <w:tab w:val="decimal" w:pos="612"/>
              </w:tabs>
              <w:ind w:left="-108"/>
              <w:jc w:val="both"/>
              <w:rPr>
                <w:rFonts w:cs="Times New Roman"/>
                <w:sz w:val="16"/>
                <w:szCs w:val="16"/>
              </w:rPr>
            </w:pPr>
          </w:p>
        </w:tc>
        <w:tc>
          <w:tcPr>
            <w:tcW w:w="270" w:type="dxa"/>
          </w:tcPr>
          <w:p w14:paraId="2BE64520" w14:textId="77777777" w:rsidR="00791F9C" w:rsidRPr="002D4F8E" w:rsidRDefault="00791F9C" w:rsidP="00791F9C">
            <w:pPr>
              <w:tabs>
                <w:tab w:val="decimal" w:pos="612"/>
              </w:tabs>
              <w:ind w:left="-108"/>
              <w:jc w:val="both"/>
              <w:rPr>
                <w:rFonts w:cs="Times New Roman"/>
                <w:sz w:val="16"/>
                <w:szCs w:val="16"/>
              </w:rPr>
            </w:pPr>
          </w:p>
        </w:tc>
        <w:tc>
          <w:tcPr>
            <w:tcW w:w="958" w:type="dxa"/>
          </w:tcPr>
          <w:p w14:paraId="3BF69832" w14:textId="77777777" w:rsidR="00791F9C" w:rsidRPr="002D4F8E" w:rsidRDefault="00791F9C" w:rsidP="00791F9C">
            <w:pPr>
              <w:tabs>
                <w:tab w:val="decimal" w:pos="612"/>
              </w:tabs>
              <w:ind w:left="-108"/>
              <w:jc w:val="both"/>
              <w:rPr>
                <w:rFonts w:cs="Times New Roman"/>
                <w:sz w:val="16"/>
                <w:szCs w:val="16"/>
              </w:rPr>
            </w:pPr>
          </w:p>
        </w:tc>
        <w:tc>
          <w:tcPr>
            <w:tcW w:w="270" w:type="dxa"/>
          </w:tcPr>
          <w:p w14:paraId="7E397926" w14:textId="77777777" w:rsidR="00791F9C" w:rsidRPr="002D4F8E" w:rsidRDefault="00791F9C" w:rsidP="00791F9C">
            <w:pPr>
              <w:tabs>
                <w:tab w:val="decimal" w:pos="612"/>
              </w:tabs>
              <w:ind w:left="-108"/>
              <w:jc w:val="both"/>
              <w:rPr>
                <w:rFonts w:cs="Times New Roman"/>
                <w:sz w:val="16"/>
                <w:szCs w:val="16"/>
              </w:rPr>
            </w:pPr>
          </w:p>
        </w:tc>
        <w:tc>
          <w:tcPr>
            <w:tcW w:w="836" w:type="dxa"/>
          </w:tcPr>
          <w:p w14:paraId="7DE98F7A" w14:textId="77777777" w:rsidR="00791F9C" w:rsidRPr="002D4F8E" w:rsidRDefault="00791F9C" w:rsidP="00791F9C">
            <w:pPr>
              <w:tabs>
                <w:tab w:val="decimal" w:pos="612"/>
              </w:tabs>
              <w:ind w:left="-108"/>
              <w:jc w:val="both"/>
              <w:rPr>
                <w:rFonts w:cs="Times New Roman"/>
                <w:sz w:val="16"/>
                <w:szCs w:val="16"/>
              </w:rPr>
            </w:pPr>
          </w:p>
        </w:tc>
        <w:tc>
          <w:tcPr>
            <w:tcW w:w="270" w:type="dxa"/>
          </w:tcPr>
          <w:p w14:paraId="04323216" w14:textId="77777777" w:rsidR="00791F9C" w:rsidRPr="002D4F8E" w:rsidRDefault="00791F9C" w:rsidP="00791F9C">
            <w:pPr>
              <w:tabs>
                <w:tab w:val="decimal" w:pos="612"/>
              </w:tabs>
              <w:ind w:left="-108"/>
              <w:jc w:val="both"/>
              <w:rPr>
                <w:rFonts w:cs="Times New Roman"/>
                <w:sz w:val="16"/>
                <w:szCs w:val="16"/>
              </w:rPr>
            </w:pPr>
          </w:p>
        </w:tc>
        <w:tc>
          <w:tcPr>
            <w:tcW w:w="810" w:type="dxa"/>
          </w:tcPr>
          <w:p w14:paraId="14B825B9" w14:textId="77777777" w:rsidR="00791F9C" w:rsidRPr="002D4F8E" w:rsidRDefault="00791F9C" w:rsidP="00791F9C">
            <w:pPr>
              <w:tabs>
                <w:tab w:val="decimal" w:pos="612"/>
              </w:tabs>
              <w:ind w:left="-108"/>
              <w:jc w:val="both"/>
              <w:rPr>
                <w:rFonts w:cs="Times New Roman"/>
                <w:sz w:val="16"/>
                <w:szCs w:val="16"/>
              </w:rPr>
            </w:pPr>
          </w:p>
        </w:tc>
      </w:tr>
      <w:tr w:rsidR="00791F9C" w:rsidRPr="00240011" w14:paraId="649953CB" w14:textId="77777777" w:rsidTr="00BB27A5">
        <w:tc>
          <w:tcPr>
            <w:tcW w:w="2070" w:type="dxa"/>
          </w:tcPr>
          <w:p w14:paraId="09E634F4" w14:textId="2135D22D" w:rsidR="00791F9C" w:rsidRPr="00A56C91" w:rsidRDefault="00791F9C" w:rsidP="00791F9C">
            <w:pPr>
              <w:spacing w:line="240" w:lineRule="auto"/>
              <w:ind w:right="-288"/>
              <w:rPr>
                <w:rFonts w:ascii="Angsana New" w:hAnsi="Angsana New"/>
                <w:sz w:val="24"/>
                <w:szCs w:val="24"/>
              </w:rPr>
            </w:pPr>
            <w:r w:rsidRPr="006315A4">
              <w:rPr>
                <w:rFonts w:ascii="Angsana New" w:hAnsi="Angsana New"/>
                <w:sz w:val="24"/>
                <w:szCs w:val="24"/>
              </w:rPr>
              <w:t xml:space="preserve">Myanmar Deco-TBSP </w:t>
            </w:r>
            <w:r w:rsidR="00BB27A5">
              <w:rPr>
                <w:rFonts w:ascii="Angsana New" w:hAnsi="Angsana New"/>
                <w:sz w:val="24"/>
                <w:szCs w:val="24"/>
              </w:rPr>
              <w:t>Special</w:t>
            </w:r>
          </w:p>
        </w:tc>
        <w:tc>
          <w:tcPr>
            <w:tcW w:w="1440" w:type="dxa"/>
          </w:tcPr>
          <w:p w14:paraId="5F8A195B" w14:textId="58188654" w:rsidR="00791F9C" w:rsidRPr="008A621E" w:rsidRDefault="00791F9C" w:rsidP="00791F9C">
            <w:pPr>
              <w:rPr>
                <w:rFonts w:cs="Times New Roman"/>
                <w:sz w:val="16"/>
                <w:szCs w:val="16"/>
                <w:highlight w:val="yellow"/>
              </w:rPr>
            </w:pPr>
          </w:p>
        </w:tc>
        <w:tc>
          <w:tcPr>
            <w:tcW w:w="990" w:type="dxa"/>
          </w:tcPr>
          <w:p w14:paraId="4FFB920C" w14:textId="0A577462" w:rsidR="00791F9C" w:rsidRPr="002D4F8E" w:rsidRDefault="00791F9C" w:rsidP="00791F9C">
            <w:pPr>
              <w:tabs>
                <w:tab w:val="decimal" w:pos="612"/>
              </w:tabs>
              <w:ind w:left="-108"/>
              <w:jc w:val="both"/>
              <w:rPr>
                <w:rFonts w:cs="Times New Roman"/>
                <w:sz w:val="16"/>
                <w:szCs w:val="16"/>
              </w:rPr>
            </w:pPr>
          </w:p>
        </w:tc>
        <w:tc>
          <w:tcPr>
            <w:tcW w:w="710" w:type="dxa"/>
          </w:tcPr>
          <w:p w14:paraId="011EB5F9" w14:textId="13662633" w:rsidR="00791F9C" w:rsidRPr="002D4F8E" w:rsidRDefault="00791F9C" w:rsidP="00791F9C">
            <w:pPr>
              <w:ind w:left="57" w:right="-376"/>
              <w:jc w:val="both"/>
              <w:rPr>
                <w:rFonts w:cs="Times New Roman"/>
                <w:sz w:val="16"/>
                <w:szCs w:val="16"/>
              </w:rPr>
            </w:pPr>
          </w:p>
        </w:tc>
        <w:tc>
          <w:tcPr>
            <w:tcW w:w="730" w:type="dxa"/>
          </w:tcPr>
          <w:p w14:paraId="1237BC3F" w14:textId="1451347E" w:rsidR="00791F9C" w:rsidRPr="002D4F8E" w:rsidRDefault="00791F9C" w:rsidP="00BB27A5">
            <w:pPr>
              <w:tabs>
                <w:tab w:val="decimal" w:pos="344"/>
              </w:tabs>
              <w:ind w:left="-108"/>
              <w:jc w:val="both"/>
              <w:rPr>
                <w:rFonts w:cs="Times New Roman"/>
                <w:sz w:val="16"/>
                <w:szCs w:val="16"/>
              </w:rPr>
            </w:pPr>
          </w:p>
        </w:tc>
        <w:tc>
          <w:tcPr>
            <w:tcW w:w="240" w:type="dxa"/>
          </w:tcPr>
          <w:p w14:paraId="7F3D657F" w14:textId="77777777" w:rsidR="00791F9C" w:rsidRPr="002D4F8E" w:rsidRDefault="00791F9C" w:rsidP="00791F9C">
            <w:pPr>
              <w:tabs>
                <w:tab w:val="decimal" w:pos="612"/>
              </w:tabs>
              <w:ind w:left="-108"/>
              <w:jc w:val="both"/>
              <w:rPr>
                <w:rFonts w:cs="Times New Roman"/>
                <w:sz w:val="16"/>
                <w:szCs w:val="16"/>
              </w:rPr>
            </w:pPr>
          </w:p>
        </w:tc>
        <w:tc>
          <w:tcPr>
            <w:tcW w:w="840" w:type="dxa"/>
          </w:tcPr>
          <w:p w14:paraId="716BAFB5" w14:textId="4469CA10" w:rsidR="00791F9C" w:rsidRPr="002D4F8E" w:rsidRDefault="00D4125E" w:rsidP="00D4125E">
            <w:pPr>
              <w:ind w:left="131" w:right="-652"/>
              <w:jc w:val="both"/>
              <w:rPr>
                <w:rFonts w:cs="Times New Roman"/>
                <w:sz w:val="16"/>
                <w:szCs w:val="16"/>
              </w:rPr>
            </w:pPr>
            <w:r>
              <w:rPr>
                <w:rFonts w:cs="Times New Roman"/>
                <w:sz w:val="16"/>
                <w:szCs w:val="16"/>
              </w:rPr>
              <w:t>USD</w:t>
            </w:r>
          </w:p>
        </w:tc>
        <w:tc>
          <w:tcPr>
            <w:tcW w:w="891" w:type="dxa"/>
          </w:tcPr>
          <w:p w14:paraId="4B40B102" w14:textId="77777777" w:rsidR="00791F9C" w:rsidRPr="002D4F8E" w:rsidRDefault="00791F9C" w:rsidP="00791F9C">
            <w:pPr>
              <w:ind w:left="2" w:right="-281"/>
              <w:rPr>
                <w:rFonts w:cs="Times New Roman"/>
                <w:sz w:val="16"/>
                <w:szCs w:val="16"/>
              </w:rPr>
            </w:pPr>
            <w:r>
              <w:rPr>
                <w:rFonts w:cs="Times New Roman"/>
                <w:sz w:val="16"/>
                <w:szCs w:val="16"/>
              </w:rPr>
              <w:t xml:space="preserve">   USD</w:t>
            </w:r>
          </w:p>
        </w:tc>
        <w:tc>
          <w:tcPr>
            <w:tcW w:w="243" w:type="dxa"/>
          </w:tcPr>
          <w:p w14:paraId="0BD3761E" w14:textId="77777777" w:rsidR="00791F9C" w:rsidRPr="002D4F8E" w:rsidRDefault="00791F9C" w:rsidP="00791F9C">
            <w:pPr>
              <w:tabs>
                <w:tab w:val="decimal" w:pos="612"/>
              </w:tabs>
              <w:ind w:left="-108"/>
              <w:jc w:val="both"/>
              <w:rPr>
                <w:rFonts w:cs="Times New Roman"/>
                <w:sz w:val="16"/>
                <w:szCs w:val="16"/>
              </w:rPr>
            </w:pPr>
          </w:p>
        </w:tc>
        <w:tc>
          <w:tcPr>
            <w:tcW w:w="844" w:type="dxa"/>
          </w:tcPr>
          <w:p w14:paraId="4A670EF3" w14:textId="35F013E0" w:rsidR="00791F9C" w:rsidRPr="002D4F8E" w:rsidRDefault="00791F9C" w:rsidP="00791F9C">
            <w:pPr>
              <w:tabs>
                <w:tab w:val="decimal" w:pos="612"/>
              </w:tabs>
              <w:ind w:left="-108"/>
              <w:jc w:val="both"/>
              <w:rPr>
                <w:rFonts w:cs="Times New Roman"/>
                <w:sz w:val="16"/>
                <w:szCs w:val="16"/>
              </w:rPr>
            </w:pPr>
          </w:p>
        </w:tc>
        <w:tc>
          <w:tcPr>
            <w:tcW w:w="270" w:type="dxa"/>
          </w:tcPr>
          <w:p w14:paraId="6EB56700" w14:textId="77777777" w:rsidR="00791F9C" w:rsidRPr="002D4F8E" w:rsidRDefault="00791F9C" w:rsidP="00791F9C">
            <w:pPr>
              <w:tabs>
                <w:tab w:val="decimal" w:pos="612"/>
              </w:tabs>
              <w:ind w:left="-108"/>
              <w:jc w:val="both"/>
              <w:rPr>
                <w:rFonts w:cs="Times New Roman"/>
                <w:sz w:val="16"/>
                <w:szCs w:val="16"/>
              </w:rPr>
            </w:pPr>
          </w:p>
        </w:tc>
        <w:tc>
          <w:tcPr>
            <w:tcW w:w="810" w:type="dxa"/>
          </w:tcPr>
          <w:p w14:paraId="403D6C54" w14:textId="7A35C326" w:rsidR="00791F9C" w:rsidRPr="002D4F8E" w:rsidRDefault="00791F9C" w:rsidP="00791F9C">
            <w:pPr>
              <w:tabs>
                <w:tab w:val="decimal" w:pos="612"/>
              </w:tabs>
              <w:ind w:left="-108"/>
              <w:jc w:val="both"/>
              <w:rPr>
                <w:rFonts w:cs="Times New Roman"/>
                <w:sz w:val="16"/>
                <w:szCs w:val="16"/>
              </w:rPr>
            </w:pPr>
          </w:p>
        </w:tc>
        <w:tc>
          <w:tcPr>
            <w:tcW w:w="236" w:type="dxa"/>
          </w:tcPr>
          <w:p w14:paraId="0F7199C7" w14:textId="77777777" w:rsidR="00791F9C" w:rsidRPr="002D4F8E" w:rsidRDefault="00791F9C" w:rsidP="00791F9C">
            <w:pPr>
              <w:tabs>
                <w:tab w:val="decimal" w:pos="612"/>
              </w:tabs>
              <w:ind w:left="-108"/>
              <w:jc w:val="both"/>
              <w:rPr>
                <w:rFonts w:cs="Times New Roman"/>
                <w:sz w:val="16"/>
                <w:szCs w:val="16"/>
              </w:rPr>
            </w:pPr>
          </w:p>
        </w:tc>
        <w:tc>
          <w:tcPr>
            <w:tcW w:w="844" w:type="dxa"/>
          </w:tcPr>
          <w:p w14:paraId="142510CE" w14:textId="2412743E" w:rsidR="00791F9C" w:rsidRPr="002D4F8E" w:rsidRDefault="00791F9C" w:rsidP="00791F9C">
            <w:pPr>
              <w:tabs>
                <w:tab w:val="decimal" w:pos="455"/>
              </w:tabs>
              <w:ind w:left="-108"/>
              <w:jc w:val="both"/>
              <w:rPr>
                <w:rFonts w:cs="Times New Roman"/>
                <w:sz w:val="16"/>
                <w:szCs w:val="16"/>
              </w:rPr>
            </w:pPr>
          </w:p>
        </w:tc>
        <w:tc>
          <w:tcPr>
            <w:tcW w:w="270" w:type="dxa"/>
          </w:tcPr>
          <w:p w14:paraId="6D027A70" w14:textId="77777777" w:rsidR="00791F9C" w:rsidRPr="002D4F8E" w:rsidRDefault="00791F9C" w:rsidP="00791F9C">
            <w:pPr>
              <w:tabs>
                <w:tab w:val="decimal" w:pos="455"/>
              </w:tabs>
              <w:ind w:left="-108"/>
              <w:jc w:val="both"/>
              <w:rPr>
                <w:rFonts w:cs="Times New Roman"/>
                <w:sz w:val="16"/>
                <w:szCs w:val="16"/>
              </w:rPr>
            </w:pPr>
          </w:p>
        </w:tc>
        <w:tc>
          <w:tcPr>
            <w:tcW w:w="958" w:type="dxa"/>
          </w:tcPr>
          <w:p w14:paraId="131FFF18" w14:textId="56223AC7" w:rsidR="00791F9C" w:rsidRPr="002D4F8E" w:rsidRDefault="00791F9C" w:rsidP="00791F9C">
            <w:pPr>
              <w:tabs>
                <w:tab w:val="decimal" w:pos="455"/>
              </w:tabs>
              <w:ind w:left="-108"/>
              <w:jc w:val="both"/>
              <w:rPr>
                <w:rFonts w:cs="Times New Roman"/>
                <w:sz w:val="16"/>
                <w:szCs w:val="16"/>
              </w:rPr>
            </w:pPr>
          </w:p>
        </w:tc>
        <w:tc>
          <w:tcPr>
            <w:tcW w:w="270" w:type="dxa"/>
          </w:tcPr>
          <w:p w14:paraId="4D89FE7B" w14:textId="77777777" w:rsidR="00791F9C" w:rsidRPr="002D4F8E" w:rsidRDefault="00791F9C" w:rsidP="00791F9C">
            <w:pPr>
              <w:tabs>
                <w:tab w:val="decimal" w:pos="612"/>
              </w:tabs>
              <w:ind w:left="-108"/>
              <w:jc w:val="both"/>
              <w:rPr>
                <w:rFonts w:cs="Times New Roman"/>
                <w:sz w:val="16"/>
                <w:szCs w:val="16"/>
              </w:rPr>
            </w:pPr>
          </w:p>
        </w:tc>
        <w:tc>
          <w:tcPr>
            <w:tcW w:w="836" w:type="dxa"/>
            <w:vAlign w:val="bottom"/>
          </w:tcPr>
          <w:p w14:paraId="41F48874" w14:textId="22D26A87" w:rsidR="00791F9C" w:rsidRPr="002D4F8E" w:rsidRDefault="00791F9C" w:rsidP="00791F9C">
            <w:pPr>
              <w:tabs>
                <w:tab w:val="decimal" w:pos="371"/>
              </w:tabs>
              <w:spacing w:line="240" w:lineRule="auto"/>
              <w:ind w:left="-108" w:right="-108"/>
              <w:rPr>
                <w:rFonts w:cs="Times New Roman"/>
                <w:sz w:val="16"/>
                <w:szCs w:val="16"/>
              </w:rPr>
            </w:pPr>
          </w:p>
        </w:tc>
        <w:tc>
          <w:tcPr>
            <w:tcW w:w="270" w:type="dxa"/>
          </w:tcPr>
          <w:p w14:paraId="5D23A6D3" w14:textId="77777777" w:rsidR="00791F9C" w:rsidRPr="002D4F8E" w:rsidRDefault="00791F9C" w:rsidP="00791F9C">
            <w:pPr>
              <w:tabs>
                <w:tab w:val="decimal" w:pos="612"/>
              </w:tabs>
              <w:ind w:left="-108"/>
              <w:jc w:val="both"/>
              <w:rPr>
                <w:rFonts w:cs="Times New Roman"/>
                <w:sz w:val="16"/>
                <w:szCs w:val="16"/>
              </w:rPr>
            </w:pPr>
          </w:p>
        </w:tc>
        <w:tc>
          <w:tcPr>
            <w:tcW w:w="810" w:type="dxa"/>
            <w:vAlign w:val="bottom"/>
          </w:tcPr>
          <w:p w14:paraId="3BC3E0F1" w14:textId="2FEA99FD" w:rsidR="00791F9C" w:rsidRPr="002D4F8E" w:rsidRDefault="00791F9C" w:rsidP="00791F9C">
            <w:pPr>
              <w:tabs>
                <w:tab w:val="decimal" w:pos="441"/>
                <w:tab w:val="decimal" w:pos="522"/>
              </w:tabs>
              <w:spacing w:line="240" w:lineRule="auto"/>
              <w:ind w:left="-108" w:right="-108"/>
              <w:jc w:val="center"/>
              <w:rPr>
                <w:rFonts w:cs="Times New Roman"/>
                <w:sz w:val="16"/>
                <w:szCs w:val="16"/>
              </w:rPr>
            </w:pPr>
          </w:p>
        </w:tc>
      </w:tr>
      <w:tr w:rsidR="008B61CE" w:rsidRPr="00240011" w14:paraId="3226C43D" w14:textId="77777777" w:rsidTr="001949AE">
        <w:tc>
          <w:tcPr>
            <w:tcW w:w="2070" w:type="dxa"/>
          </w:tcPr>
          <w:p w14:paraId="69306F35" w14:textId="1A2DA3DE" w:rsidR="008B61CE" w:rsidRPr="006315A4" w:rsidRDefault="008B61CE" w:rsidP="008B61CE">
            <w:pPr>
              <w:spacing w:line="240" w:lineRule="auto"/>
              <w:ind w:right="-288"/>
              <w:rPr>
                <w:rFonts w:ascii="Angsana New" w:hAnsi="Angsana New"/>
                <w:sz w:val="24"/>
                <w:szCs w:val="24"/>
              </w:rPr>
            </w:pPr>
            <w:r>
              <w:rPr>
                <w:rFonts w:ascii="Angsana New" w:hAnsi="Angsana New" w:hint="cs"/>
                <w:sz w:val="24"/>
                <w:szCs w:val="24"/>
                <w:cs/>
              </w:rPr>
              <w:t xml:space="preserve">   </w:t>
            </w:r>
            <w:r w:rsidRPr="006315A4">
              <w:rPr>
                <w:rFonts w:ascii="Angsana New" w:hAnsi="Angsana New"/>
                <w:sz w:val="24"/>
                <w:szCs w:val="24"/>
              </w:rPr>
              <w:t>Products Company</w:t>
            </w:r>
            <w:r>
              <w:rPr>
                <w:rFonts w:ascii="Angsana New" w:hAnsi="Angsana New"/>
                <w:sz w:val="24"/>
                <w:szCs w:val="24"/>
              </w:rPr>
              <w:t xml:space="preserve"> Limited</w:t>
            </w:r>
          </w:p>
        </w:tc>
        <w:tc>
          <w:tcPr>
            <w:tcW w:w="1440" w:type="dxa"/>
          </w:tcPr>
          <w:p w14:paraId="022723A4" w14:textId="7C055917" w:rsidR="008B61CE" w:rsidRPr="008A621E" w:rsidRDefault="008B61CE" w:rsidP="008B61CE">
            <w:pPr>
              <w:rPr>
                <w:rFonts w:ascii="Angsana New" w:hAnsi="Angsana New"/>
                <w:sz w:val="24"/>
                <w:szCs w:val="24"/>
                <w:highlight w:val="yellow"/>
                <w:cs/>
              </w:rPr>
            </w:pPr>
            <w:r w:rsidRPr="00E4699F">
              <w:rPr>
                <w:rFonts w:cs="Times New Roman"/>
                <w:sz w:val="16"/>
                <w:szCs w:val="16"/>
              </w:rPr>
              <w:t>Security printing</w:t>
            </w:r>
          </w:p>
        </w:tc>
        <w:tc>
          <w:tcPr>
            <w:tcW w:w="990" w:type="dxa"/>
          </w:tcPr>
          <w:p w14:paraId="328F06D2" w14:textId="7437BFD6" w:rsidR="008B61CE" w:rsidRDefault="008B61CE" w:rsidP="008B61CE">
            <w:pPr>
              <w:tabs>
                <w:tab w:val="decimal" w:pos="612"/>
              </w:tabs>
              <w:ind w:left="-108"/>
              <w:jc w:val="center"/>
              <w:rPr>
                <w:rFonts w:cs="Times New Roman"/>
                <w:sz w:val="16"/>
                <w:szCs w:val="16"/>
              </w:rPr>
            </w:pPr>
            <w:r>
              <w:rPr>
                <w:rFonts w:cs="Times New Roman"/>
                <w:sz w:val="16"/>
                <w:szCs w:val="16"/>
              </w:rPr>
              <w:t>Myanmar</w:t>
            </w:r>
          </w:p>
        </w:tc>
        <w:tc>
          <w:tcPr>
            <w:tcW w:w="710" w:type="dxa"/>
          </w:tcPr>
          <w:p w14:paraId="340581A1" w14:textId="75A434B3" w:rsidR="008B61CE" w:rsidRDefault="008B61CE" w:rsidP="008B61CE">
            <w:pPr>
              <w:ind w:left="57" w:right="-376"/>
              <w:jc w:val="both"/>
              <w:rPr>
                <w:rFonts w:cs="Times New Roman"/>
                <w:sz w:val="16"/>
                <w:szCs w:val="16"/>
              </w:rPr>
            </w:pPr>
            <w:r>
              <w:rPr>
                <w:rFonts w:cs="Times New Roman"/>
                <w:sz w:val="16"/>
                <w:szCs w:val="16"/>
              </w:rPr>
              <w:t>40.00</w:t>
            </w:r>
          </w:p>
        </w:tc>
        <w:tc>
          <w:tcPr>
            <w:tcW w:w="730" w:type="dxa"/>
          </w:tcPr>
          <w:p w14:paraId="524AD813" w14:textId="6810E69C" w:rsidR="008B61CE" w:rsidRDefault="008B61CE" w:rsidP="008B61CE">
            <w:pPr>
              <w:tabs>
                <w:tab w:val="decimal" w:pos="344"/>
              </w:tabs>
              <w:ind w:left="-108"/>
              <w:jc w:val="both"/>
              <w:rPr>
                <w:rFonts w:cs="Times New Roman"/>
                <w:sz w:val="16"/>
                <w:szCs w:val="16"/>
              </w:rPr>
            </w:pPr>
            <w:r>
              <w:rPr>
                <w:rFonts w:cs="Times New Roman"/>
                <w:sz w:val="16"/>
                <w:szCs w:val="16"/>
              </w:rPr>
              <w:t>40.00</w:t>
            </w:r>
          </w:p>
        </w:tc>
        <w:tc>
          <w:tcPr>
            <w:tcW w:w="240" w:type="dxa"/>
          </w:tcPr>
          <w:p w14:paraId="1C5041E6" w14:textId="77777777" w:rsidR="008B61CE" w:rsidRPr="002D4F8E" w:rsidRDefault="008B61CE" w:rsidP="008B61CE">
            <w:pPr>
              <w:tabs>
                <w:tab w:val="decimal" w:pos="612"/>
              </w:tabs>
              <w:ind w:left="-108"/>
              <w:jc w:val="both"/>
              <w:rPr>
                <w:rFonts w:cs="Times New Roman"/>
                <w:sz w:val="16"/>
                <w:szCs w:val="16"/>
              </w:rPr>
            </w:pPr>
          </w:p>
        </w:tc>
        <w:tc>
          <w:tcPr>
            <w:tcW w:w="840" w:type="dxa"/>
          </w:tcPr>
          <w:p w14:paraId="4DFCC4BC" w14:textId="3619EC09" w:rsidR="008B61CE" w:rsidRPr="002D4F8E" w:rsidRDefault="008B61CE" w:rsidP="008B61CE">
            <w:pPr>
              <w:tabs>
                <w:tab w:val="decimal" w:pos="620"/>
              </w:tabs>
              <w:ind w:left="-108"/>
              <w:jc w:val="both"/>
              <w:rPr>
                <w:rFonts w:cs="Times New Roman"/>
                <w:sz w:val="16"/>
                <w:szCs w:val="16"/>
              </w:rPr>
            </w:pPr>
            <w:r>
              <w:rPr>
                <w:rFonts w:cs="Times New Roman"/>
                <w:sz w:val="16"/>
                <w:szCs w:val="16"/>
              </w:rPr>
              <w:t>2.5 million</w:t>
            </w:r>
          </w:p>
        </w:tc>
        <w:tc>
          <w:tcPr>
            <w:tcW w:w="891" w:type="dxa"/>
          </w:tcPr>
          <w:p w14:paraId="75143244" w14:textId="77777777" w:rsidR="008B61CE" w:rsidRPr="002D4F8E" w:rsidRDefault="008B61CE" w:rsidP="008B61CE">
            <w:pPr>
              <w:tabs>
                <w:tab w:val="decimal" w:pos="542"/>
              </w:tabs>
              <w:ind w:left="-108"/>
              <w:jc w:val="both"/>
              <w:rPr>
                <w:rFonts w:cs="Times New Roman"/>
                <w:sz w:val="16"/>
                <w:szCs w:val="16"/>
              </w:rPr>
            </w:pPr>
            <w:r>
              <w:rPr>
                <w:rFonts w:cs="Times New Roman"/>
                <w:sz w:val="16"/>
                <w:szCs w:val="16"/>
              </w:rPr>
              <w:t>2.5 million</w:t>
            </w:r>
          </w:p>
        </w:tc>
        <w:tc>
          <w:tcPr>
            <w:tcW w:w="243" w:type="dxa"/>
          </w:tcPr>
          <w:p w14:paraId="22D94FF8" w14:textId="77777777" w:rsidR="008B61CE" w:rsidRPr="002D4F8E" w:rsidRDefault="008B61CE" w:rsidP="008B61CE">
            <w:pPr>
              <w:tabs>
                <w:tab w:val="decimal" w:pos="612"/>
              </w:tabs>
              <w:ind w:left="-108"/>
              <w:jc w:val="both"/>
              <w:rPr>
                <w:rFonts w:cs="Times New Roman"/>
                <w:sz w:val="16"/>
                <w:szCs w:val="16"/>
              </w:rPr>
            </w:pPr>
          </w:p>
        </w:tc>
        <w:tc>
          <w:tcPr>
            <w:tcW w:w="844" w:type="dxa"/>
            <w:tcBorders>
              <w:bottom w:val="double" w:sz="4" w:space="0" w:color="auto"/>
            </w:tcBorders>
          </w:tcPr>
          <w:p w14:paraId="05DD9AEA" w14:textId="3108F054" w:rsidR="008B61CE" w:rsidRPr="002D4F8E" w:rsidRDefault="008B61CE" w:rsidP="008B61CE">
            <w:pPr>
              <w:tabs>
                <w:tab w:val="decimal" w:pos="612"/>
              </w:tabs>
              <w:ind w:left="-108"/>
              <w:jc w:val="both"/>
              <w:rPr>
                <w:rFonts w:cs="Times New Roman"/>
                <w:sz w:val="16"/>
                <w:szCs w:val="16"/>
              </w:rPr>
            </w:pPr>
            <w:r>
              <w:rPr>
                <w:rFonts w:cs="Times New Roman"/>
                <w:sz w:val="16"/>
                <w:szCs w:val="16"/>
              </w:rPr>
              <w:t>34,485</w:t>
            </w:r>
          </w:p>
        </w:tc>
        <w:tc>
          <w:tcPr>
            <w:tcW w:w="270" w:type="dxa"/>
          </w:tcPr>
          <w:p w14:paraId="218CB0DE" w14:textId="77777777" w:rsidR="008B61CE" w:rsidRPr="002D4F8E" w:rsidRDefault="008B61CE" w:rsidP="008B61CE">
            <w:pPr>
              <w:tabs>
                <w:tab w:val="decimal" w:pos="612"/>
              </w:tabs>
              <w:ind w:left="-108"/>
              <w:jc w:val="both"/>
              <w:rPr>
                <w:rFonts w:cs="Times New Roman"/>
                <w:sz w:val="16"/>
                <w:szCs w:val="16"/>
              </w:rPr>
            </w:pPr>
          </w:p>
        </w:tc>
        <w:tc>
          <w:tcPr>
            <w:tcW w:w="810" w:type="dxa"/>
            <w:tcBorders>
              <w:bottom w:val="double" w:sz="4" w:space="0" w:color="auto"/>
            </w:tcBorders>
          </w:tcPr>
          <w:p w14:paraId="2D69EE6B" w14:textId="1CEA04E8" w:rsidR="008B61CE" w:rsidRPr="002D4F8E" w:rsidRDefault="008B61CE" w:rsidP="008B61CE">
            <w:pPr>
              <w:tabs>
                <w:tab w:val="decimal" w:pos="612"/>
              </w:tabs>
              <w:ind w:left="-108"/>
              <w:jc w:val="both"/>
              <w:rPr>
                <w:rFonts w:cs="Times New Roman"/>
                <w:sz w:val="16"/>
                <w:szCs w:val="16"/>
              </w:rPr>
            </w:pPr>
            <w:r>
              <w:rPr>
                <w:rFonts w:cs="Times New Roman"/>
                <w:sz w:val="16"/>
                <w:szCs w:val="16"/>
              </w:rPr>
              <w:t>34,485</w:t>
            </w:r>
          </w:p>
        </w:tc>
        <w:tc>
          <w:tcPr>
            <w:tcW w:w="236" w:type="dxa"/>
          </w:tcPr>
          <w:p w14:paraId="53EC5A6F" w14:textId="77777777" w:rsidR="008B61CE" w:rsidRPr="002D4F8E" w:rsidRDefault="008B61CE" w:rsidP="008B61CE">
            <w:pPr>
              <w:tabs>
                <w:tab w:val="decimal" w:pos="612"/>
              </w:tabs>
              <w:ind w:left="-108"/>
              <w:jc w:val="both"/>
              <w:rPr>
                <w:rFonts w:cs="Times New Roman"/>
                <w:sz w:val="16"/>
                <w:szCs w:val="16"/>
              </w:rPr>
            </w:pPr>
          </w:p>
        </w:tc>
        <w:tc>
          <w:tcPr>
            <w:tcW w:w="844" w:type="dxa"/>
            <w:tcBorders>
              <w:bottom w:val="double" w:sz="4" w:space="0" w:color="auto"/>
            </w:tcBorders>
          </w:tcPr>
          <w:p w14:paraId="2D562CD1" w14:textId="3EF8835C" w:rsidR="008B61CE" w:rsidRPr="002D4F8E" w:rsidRDefault="008B61CE" w:rsidP="008B61CE">
            <w:pPr>
              <w:tabs>
                <w:tab w:val="decimal" w:pos="455"/>
              </w:tabs>
              <w:ind w:left="-108"/>
              <w:jc w:val="both"/>
              <w:rPr>
                <w:rFonts w:cs="Times New Roman"/>
                <w:sz w:val="16"/>
                <w:szCs w:val="16"/>
              </w:rPr>
            </w:pPr>
            <w:r>
              <w:rPr>
                <w:rFonts w:cs="Times New Roman"/>
                <w:sz w:val="16"/>
                <w:szCs w:val="16"/>
              </w:rPr>
              <w:t>-</w:t>
            </w:r>
          </w:p>
        </w:tc>
        <w:tc>
          <w:tcPr>
            <w:tcW w:w="270" w:type="dxa"/>
          </w:tcPr>
          <w:p w14:paraId="5E021542" w14:textId="77777777" w:rsidR="008B61CE" w:rsidRPr="002D4F8E" w:rsidRDefault="008B61CE" w:rsidP="008B61CE">
            <w:pPr>
              <w:tabs>
                <w:tab w:val="decimal" w:pos="455"/>
              </w:tabs>
              <w:ind w:left="-108"/>
              <w:jc w:val="both"/>
              <w:rPr>
                <w:rFonts w:cs="Times New Roman"/>
                <w:sz w:val="16"/>
                <w:szCs w:val="16"/>
              </w:rPr>
            </w:pPr>
          </w:p>
        </w:tc>
        <w:tc>
          <w:tcPr>
            <w:tcW w:w="958" w:type="dxa"/>
            <w:tcBorders>
              <w:bottom w:val="double" w:sz="4" w:space="0" w:color="auto"/>
            </w:tcBorders>
          </w:tcPr>
          <w:p w14:paraId="10F65BD2" w14:textId="58CAFF16" w:rsidR="008B61CE" w:rsidRPr="002D4F8E" w:rsidRDefault="008B61CE" w:rsidP="008B61CE">
            <w:pPr>
              <w:tabs>
                <w:tab w:val="decimal" w:pos="455"/>
              </w:tabs>
              <w:ind w:left="-108"/>
              <w:jc w:val="both"/>
              <w:rPr>
                <w:rFonts w:cs="Times New Roman"/>
                <w:sz w:val="16"/>
                <w:szCs w:val="16"/>
              </w:rPr>
            </w:pPr>
            <w:r>
              <w:rPr>
                <w:rFonts w:cs="Times New Roman"/>
                <w:sz w:val="16"/>
                <w:szCs w:val="16"/>
              </w:rPr>
              <w:t>-</w:t>
            </w:r>
          </w:p>
        </w:tc>
        <w:tc>
          <w:tcPr>
            <w:tcW w:w="270" w:type="dxa"/>
          </w:tcPr>
          <w:p w14:paraId="562D4EC5" w14:textId="77777777" w:rsidR="008B61CE" w:rsidRPr="002D4F8E" w:rsidRDefault="008B61CE" w:rsidP="008B61CE">
            <w:pPr>
              <w:tabs>
                <w:tab w:val="decimal" w:pos="612"/>
              </w:tabs>
              <w:ind w:left="-108"/>
              <w:jc w:val="both"/>
              <w:rPr>
                <w:rFonts w:cs="Times New Roman"/>
                <w:sz w:val="16"/>
                <w:szCs w:val="16"/>
              </w:rPr>
            </w:pPr>
          </w:p>
        </w:tc>
        <w:tc>
          <w:tcPr>
            <w:tcW w:w="836" w:type="dxa"/>
            <w:tcBorders>
              <w:bottom w:val="double" w:sz="4" w:space="0" w:color="auto"/>
            </w:tcBorders>
          </w:tcPr>
          <w:p w14:paraId="2333C059" w14:textId="64D965BC" w:rsidR="008B61CE" w:rsidRPr="002D4F8E" w:rsidRDefault="008B61CE" w:rsidP="008B61CE">
            <w:pPr>
              <w:tabs>
                <w:tab w:val="decimal" w:pos="463"/>
              </w:tabs>
              <w:ind w:left="-108"/>
              <w:jc w:val="both"/>
              <w:rPr>
                <w:rFonts w:cs="Times New Roman"/>
                <w:sz w:val="16"/>
                <w:szCs w:val="16"/>
              </w:rPr>
            </w:pPr>
            <w:r>
              <w:rPr>
                <w:rFonts w:cs="Times New Roman"/>
                <w:sz w:val="16"/>
                <w:szCs w:val="16"/>
              </w:rPr>
              <w:t>-</w:t>
            </w:r>
          </w:p>
        </w:tc>
        <w:tc>
          <w:tcPr>
            <w:tcW w:w="270" w:type="dxa"/>
          </w:tcPr>
          <w:p w14:paraId="1366D593" w14:textId="77777777" w:rsidR="008B61CE" w:rsidRPr="002D4F8E" w:rsidRDefault="008B61CE" w:rsidP="008B61CE">
            <w:pPr>
              <w:tabs>
                <w:tab w:val="decimal" w:pos="612"/>
              </w:tabs>
              <w:ind w:left="-108"/>
              <w:jc w:val="both"/>
              <w:rPr>
                <w:rFonts w:cs="Times New Roman"/>
                <w:sz w:val="16"/>
                <w:szCs w:val="16"/>
              </w:rPr>
            </w:pPr>
          </w:p>
        </w:tc>
        <w:tc>
          <w:tcPr>
            <w:tcW w:w="810" w:type="dxa"/>
            <w:tcBorders>
              <w:bottom w:val="double" w:sz="4" w:space="0" w:color="auto"/>
            </w:tcBorders>
          </w:tcPr>
          <w:p w14:paraId="6B1C2791" w14:textId="2D53F865" w:rsidR="008B61CE" w:rsidRPr="002D4F8E" w:rsidRDefault="008B61CE" w:rsidP="008B61CE">
            <w:pPr>
              <w:tabs>
                <w:tab w:val="decimal" w:pos="444"/>
              </w:tabs>
              <w:ind w:left="-108"/>
              <w:jc w:val="both"/>
              <w:rPr>
                <w:rFonts w:cs="Times New Roman"/>
                <w:sz w:val="16"/>
                <w:szCs w:val="16"/>
              </w:rPr>
            </w:pPr>
            <w:r>
              <w:rPr>
                <w:rFonts w:cs="Times New Roman"/>
                <w:sz w:val="16"/>
                <w:szCs w:val="16"/>
              </w:rPr>
              <w:t>-</w:t>
            </w:r>
          </w:p>
        </w:tc>
      </w:tr>
    </w:tbl>
    <w:p w14:paraId="5EBBED42" w14:textId="77777777" w:rsidR="00FD38C4" w:rsidRPr="00BB27A5" w:rsidRDefault="00FD38C4" w:rsidP="005E1148">
      <w:pPr>
        <w:spacing w:line="240" w:lineRule="auto"/>
        <w:ind w:firstLine="562"/>
        <w:rPr>
          <w:rFonts w:cs="Times New Roman"/>
          <w:bCs/>
          <w:sz w:val="14"/>
          <w:szCs w:val="14"/>
        </w:rPr>
      </w:pPr>
    </w:p>
    <w:p w14:paraId="37197FA9" w14:textId="53F2B137" w:rsidR="0066623F" w:rsidRPr="0066623F" w:rsidRDefault="0066623F" w:rsidP="00BB27A5">
      <w:pPr>
        <w:pStyle w:val="block"/>
        <w:spacing w:after="0" w:line="240" w:lineRule="auto"/>
        <w:ind w:left="810"/>
        <w:jc w:val="both"/>
        <w:rPr>
          <w:szCs w:val="22"/>
          <w:lang w:val="en-US" w:bidi="th-TH"/>
        </w:rPr>
      </w:pPr>
      <w:r>
        <w:rPr>
          <w:szCs w:val="22"/>
          <w:lang w:val="en-US" w:bidi="th-TH"/>
        </w:rPr>
        <w:t>None of the Group’s joint venture is publicly listed and consequently do not have published price quotat</w:t>
      </w:r>
      <w:r w:rsidR="00BB27A5">
        <w:rPr>
          <w:szCs w:val="22"/>
          <w:lang w:val="en-US" w:bidi="th-TH"/>
        </w:rPr>
        <w:t>ions</w:t>
      </w:r>
      <w:r>
        <w:rPr>
          <w:szCs w:val="22"/>
          <w:lang w:val="en-US" w:bidi="th-TH"/>
        </w:rPr>
        <w:t>.</w:t>
      </w:r>
    </w:p>
    <w:p w14:paraId="03463C0F" w14:textId="77777777" w:rsidR="0066623F" w:rsidRPr="00BB27A5" w:rsidRDefault="0066623F" w:rsidP="0090399C">
      <w:pPr>
        <w:pStyle w:val="block"/>
        <w:spacing w:after="0" w:line="240" w:lineRule="auto"/>
        <w:ind w:left="540"/>
        <w:jc w:val="both"/>
        <w:rPr>
          <w:sz w:val="14"/>
          <w:szCs w:val="14"/>
          <w:lang w:val="en-GB" w:bidi="th-TH"/>
        </w:rPr>
      </w:pPr>
    </w:p>
    <w:p w14:paraId="16688346" w14:textId="637E672A" w:rsidR="006C21E7" w:rsidRPr="001A6C06" w:rsidRDefault="00AC40DB" w:rsidP="006C21E7">
      <w:pPr>
        <w:pStyle w:val="block"/>
        <w:spacing w:after="0" w:line="240" w:lineRule="auto"/>
        <w:ind w:left="810"/>
        <w:jc w:val="both"/>
        <w:rPr>
          <w:spacing w:val="-2"/>
          <w:szCs w:val="22"/>
          <w:lang w:val="en-US"/>
        </w:rPr>
      </w:pPr>
      <w:r w:rsidRPr="001A6C06">
        <w:rPr>
          <w:szCs w:val="22"/>
          <w:lang w:val="en-US"/>
        </w:rPr>
        <w:t xml:space="preserve">The Group has not </w:t>
      </w:r>
      <w:proofErr w:type="spellStart"/>
      <w:r w:rsidRPr="001A6C06">
        <w:rPr>
          <w:szCs w:val="22"/>
          <w:lang w:val="en-US"/>
        </w:rPr>
        <w:t>recognised</w:t>
      </w:r>
      <w:proofErr w:type="spellEnd"/>
      <w:r w:rsidRPr="001A6C06">
        <w:rPr>
          <w:szCs w:val="22"/>
          <w:lang w:val="en-US"/>
        </w:rPr>
        <w:t xml:space="preserve"> losses relating to investment accounted for using the equity method where its share of losses exceeds the carrying amount of </w:t>
      </w:r>
      <w:r w:rsidR="00BA1144" w:rsidRPr="001A6C06">
        <w:rPr>
          <w:szCs w:val="22"/>
          <w:lang w:val="en-US"/>
        </w:rPr>
        <w:br/>
      </w:r>
      <w:r w:rsidRPr="001A6C06">
        <w:rPr>
          <w:spacing w:val="-2"/>
          <w:szCs w:val="22"/>
          <w:lang w:val="en-US"/>
        </w:rPr>
        <w:t>th</w:t>
      </w:r>
      <w:r w:rsidR="00FA50FB" w:rsidRPr="001A6C06">
        <w:rPr>
          <w:spacing w:val="-2"/>
          <w:szCs w:val="22"/>
          <w:lang w:val="en-US"/>
        </w:rPr>
        <w:t>ose</w:t>
      </w:r>
      <w:r w:rsidRPr="001A6C06">
        <w:rPr>
          <w:spacing w:val="-2"/>
          <w:szCs w:val="22"/>
          <w:lang w:val="en-US"/>
        </w:rPr>
        <w:t xml:space="preserve"> investment. As at </w:t>
      </w:r>
      <w:r w:rsidR="00CE2A61" w:rsidRPr="001A6C06">
        <w:rPr>
          <w:spacing w:val="-2"/>
          <w:szCs w:val="22"/>
          <w:lang w:val="en-US"/>
        </w:rPr>
        <w:t>30 June</w:t>
      </w:r>
      <w:r w:rsidRPr="001A6C06">
        <w:rPr>
          <w:spacing w:val="-2"/>
          <w:szCs w:val="22"/>
          <w:lang w:val="en-US"/>
        </w:rPr>
        <w:t xml:space="preserve"> 2021, the Group’s cumulative share of </w:t>
      </w:r>
      <w:proofErr w:type="spellStart"/>
      <w:r w:rsidRPr="001A6C06">
        <w:rPr>
          <w:spacing w:val="-2"/>
          <w:szCs w:val="22"/>
          <w:lang w:val="en-US"/>
        </w:rPr>
        <w:t>unrecognised</w:t>
      </w:r>
      <w:proofErr w:type="spellEnd"/>
      <w:r w:rsidRPr="001A6C06">
        <w:rPr>
          <w:spacing w:val="-2"/>
          <w:szCs w:val="22"/>
          <w:lang w:val="en-US"/>
        </w:rPr>
        <w:t xml:space="preserve"> losses</w:t>
      </w:r>
      <w:r w:rsidR="00FA50FB" w:rsidRPr="001A6C06">
        <w:rPr>
          <w:spacing w:val="-2"/>
          <w:szCs w:val="22"/>
          <w:lang w:val="en-US"/>
        </w:rPr>
        <w:t xml:space="preserve"> was Bah</w:t>
      </w:r>
      <w:r w:rsidR="00582331" w:rsidRPr="001A6C06">
        <w:rPr>
          <w:spacing w:val="-2"/>
          <w:szCs w:val="22"/>
          <w:lang w:val="en-US"/>
        </w:rPr>
        <w:t>t</w:t>
      </w:r>
      <w:r w:rsidR="006C21E7" w:rsidRPr="001A6C06">
        <w:rPr>
          <w:spacing w:val="-2"/>
          <w:szCs w:val="22"/>
          <w:lang w:val="en-US"/>
        </w:rPr>
        <w:t xml:space="preserve"> 2.7 million</w:t>
      </w:r>
      <w:r w:rsidR="00582331" w:rsidRPr="001A6C06">
        <w:rPr>
          <w:spacing w:val="-2"/>
          <w:szCs w:val="22"/>
          <w:lang w:val="en-US"/>
        </w:rPr>
        <w:t>,</w:t>
      </w:r>
      <w:r w:rsidRPr="001A6C06">
        <w:rPr>
          <w:spacing w:val="-2"/>
          <w:szCs w:val="22"/>
          <w:lang w:val="en-US"/>
        </w:rPr>
        <w:t xml:space="preserve"> </w:t>
      </w:r>
      <w:r w:rsidR="00582331" w:rsidRPr="001A6C06">
        <w:rPr>
          <w:spacing w:val="-2"/>
          <w:szCs w:val="22"/>
          <w:lang w:val="en-US"/>
        </w:rPr>
        <w:t>of which Baht 1.0 million and Baht 2.7 million were the Group’s share of</w:t>
      </w:r>
      <w:r w:rsidRPr="001A6C06">
        <w:rPr>
          <w:spacing w:val="-2"/>
          <w:szCs w:val="22"/>
          <w:lang w:val="en-US"/>
        </w:rPr>
        <w:t xml:space="preserve"> losses for </w:t>
      </w:r>
      <w:r w:rsidR="00BD1C8E" w:rsidRPr="001A6C06">
        <w:rPr>
          <w:spacing w:val="-2"/>
          <w:szCs w:val="22"/>
          <w:lang w:val="en-US"/>
        </w:rPr>
        <w:t xml:space="preserve">the </w:t>
      </w:r>
      <w:r w:rsidR="00FA50FB" w:rsidRPr="001A6C06">
        <w:rPr>
          <w:spacing w:val="-2"/>
          <w:szCs w:val="22"/>
          <w:lang w:val="en-US"/>
        </w:rPr>
        <w:t>three-month and</w:t>
      </w:r>
      <w:r w:rsidR="006725BF">
        <w:rPr>
          <w:spacing w:val="-2"/>
          <w:szCs w:val="22"/>
          <w:lang w:val="en-US"/>
        </w:rPr>
        <w:t xml:space="preserve"> for</w:t>
      </w:r>
      <w:r w:rsidR="00C52FD8">
        <w:rPr>
          <w:spacing w:val="-2"/>
          <w:szCs w:val="22"/>
          <w:lang w:val="en-US"/>
        </w:rPr>
        <w:t xml:space="preserve"> the</w:t>
      </w:r>
      <w:r w:rsidR="00FA50FB" w:rsidRPr="001A6C06">
        <w:rPr>
          <w:spacing w:val="-2"/>
          <w:szCs w:val="22"/>
          <w:lang w:val="en-US"/>
        </w:rPr>
        <w:t xml:space="preserve"> </w:t>
      </w:r>
      <w:r w:rsidR="00BB27A5" w:rsidRPr="001A6C06">
        <w:rPr>
          <w:spacing w:val="-2"/>
          <w:szCs w:val="22"/>
          <w:lang w:val="en-US"/>
        </w:rPr>
        <w:t>six</w:t>
      </w:r>
      <w:r w:rsidRPr="001A6C06">
        <w:rPr>
          <w:spacing w:val="-2"/>
          <w:szCs w:val="22"/>
          <w:lang w:val="en-US"/>
        </w:rPr>
        <w:t>-month period</w:t>
      </w:r>
      <w:r w:rsidR="00BD1C8E" w:rsidRPr="001A6C06">
        <w:rPr>
          <w:spacing w:val="-2"/>
          <w:szCs w:val="22"/>
          <w:lang w:val="en-US"/>
        </w:rPr>
        <w:t>s</w:t>
      </w:r>
      <w:r w:rsidRPr="001A6C06">
        <w:rPr>
          <w:spacing w:val="-2"/>
          <w:szCs w:val="22"/>
          <w:lang w:val="en-US"/>
        </w:rPr>
        <w:t xml:space="preserve"> ended </w:t>
      </w:r>
      <w:r w:rsidR="00CE2A61" w:rsidRPr="001A6C06">
        <w:rPr>
          <w:spacing w:val="-2"/>
          <w:szCs w:val="22"/>
          <w:lang w:val="en-US"/>
        </w:rPr>
        <w:t>30 June</w:t>
      </w:r>
      <w:r w:rsidRPr="001A6C06">
        <w:rPr>
          <w:spacing w:val="-2"/>
          <w:szCs w:val="22"/>
          <w:lang w:val="en-US"/>
        </w:rPr>
        <w:t xml:space="preserve"> 2021</w:t>
      </w:r>
      <w:r w:rsidR="00BD1C8E" w:rsidRPr="001A6C06">
        <w:rPr>
          <w:spacing w:val="-2"/>
          <w:szCs w:val="22"/>
          <w:lang w:val="en-US"/>
        </w:rPr>
        <w:t>,</w:t>
      </w:r>
      <w:r w:rsidR="00FA50FB" w:rsidRPr="001A6C06">
        <w:rPr>
          <w:spacing w:val="-2"/>
          <w:szCs w:val="22"/>
          <w:lang w:val="en-US"/>
        </w:rPr>
        <w:t xml:space="preserve"> respectively</w:t>
      </w:r>
      <w:r w:rsidRPr="001A6C06">
        <w:rPr>
          <w:spacing w:val="-2"/>
          <w:szCs w:val="22"/>
          <w:lang w:val="en-US"/>
        </w:rPr>
        <w:t>.</w:t>
      </w:r>
      <w:r w:rsidR="006C21E7" w:rsidRPr="001A6C06">
        <w:rPr>
          <w:spacing w:val="-2"/>
          <w:szCs w:val="22"/>
          <w:lang w:val="en-US"/>
        </w:rPr>
        <w:t xml:space="preserve"> The </w:t>
      </w:r>
      <w:r w:rsidR="001C4AA3" w:rsidRPr="001A6C06">
        <w:rPr>
          <w:spacing w:val="-2"/>
          <w:szCs w:val="22"/>
          <w:lang w:val="en-US"/>
        </w:rPr>
        <w:t>G</w:t>
      </w:r>
      <w:r w:rsidR="00E83AAB" w:rsidRPr="001A6C06">
        <w:rPr>
          <w:spacing w:val="-2"/>
          <w:szCs w:val="22"/>
          <w:lang w:val="en-US"/>
        </w:rPr>
        <w:t>roup</w:t>
      </w:r>
      <w:r w:rsidR="006C21E7" w:rsidRPr="001A6C06">
        <w:rPr>
          <w:spacing w:val="-2"/>
          <w:szCs w:val="22"/>
          <w:lang w:val="en-US"/>
        </w:rPr>
        <w:t xml:space="preserve"> has no obligation in respect of these losses.</w:t>
      </w:r>
    </w:p>
    <w:p w14:paraId="7E7C624E" w14:textId="5AEF31B1" w:rsidR="006C21E7" w:rsidRDefault="006C21E7">
      <w:pPr>
        <w:spacing w:line="240" w:lineRule="auto"/>
        <w:rPr>
          <w:spacing w:val="-2"/>
          <w:szCs w:val="22"/>
          <w:highlight w:val="yellow"/>
          <w:lang w:val="en-US"/>
        </w:rPr>
      </w:pPr>
    </w:p>
    <w:p w14:paraId="0323F4A1" w14:textId="77777777" w:rsidR="006C21E7" w:rsidRPr="006C21E7" w:rsidRDefault="006C21E7" w:rsidP="006C21E7">
      <w:pPr>
        <w:pStyle w:val="block"/>
        <w:spacing w:after="0" w:line="240" w:lineRule="auto"/>
        <w:ind w:left="810"/>
        <w:jc w:val="both"/>
        <w:rPr>
          <w:spacing w:val="-2"/>
          <w:szCs w:val="22"/>
          <w:highlight w:val="yellow"/>
          <w:lang w:val="en-US"/>
        </w:rPr>
        <w:sectPr w:rsidR="006C21E7" w:rsidRPr="006C21E7" w:rsidSect="00285467">
          <w:headerReference w:type="default" r:id="rId11"/>
          <w:pgSz w:w="16840" w:h="11907" w:orient="landscape" w:code="9"/>
          <w:pgMar w:top="1151" w:right="1027" w:bottom="1151" w:left="578" w:header="720" w:footer="720" w:gutter="0"/>
          <w:cols w:space="720"/>
          <w:docGrid w:linePitch="299"/>
        </w:sectPr>
      </w:pPr>
    </w:p>
    <w:p w14:paraId="5ABE8B1F" w14:textId="4280CE33" w:rsidR="0090399C" w:rsidRPr="00BF051A" w:rsidRDefault="0090399C" w:rsidP="00BB27A5">
      <w:pPr>
        <w:pStyle w:val="block"/>
        <w:spacing w:after="0" w:line="240" w:lineRule="auto"/>
        <w:ind w:left="810"/>
        <w:jc w:val="both"/>
        <w:rPr>
          <w:szCs w:val="22"/>
          <w:cs/>
          <w:lang w:val="en-US" w:bidi="th-TH"/>
        </w:rPr>
      </w:pPr>
    </w:p>
    <w:p w14:paraId="565961CB" w14:textId="77777777" w:rsidR="009C2D5F" w:rsidRPr="00EE69A6" w:rsidRDefault="009C2D5F" w:rsidP="00AF3D07">
      <w:pPr>
        <w:pStyle w:val="block"/>
        <w:numPr>
          <w:ilvl w:val="0"/>
          <w:numId w:val="3"/>
        </w:numPr>
        <w:tabs>
          <w:tab w:val="clear" w:pos="790"/>
          <w:tab w:val="left" w:pos="810"/>
        </w:tabs>
        <w:spacing w:after="0" w:line="240" w:lineRule="atLeast"/>
        <w:ind w:left="540" w:firstLine="0"/>
        <w:jc w:val="both"/>
        <w:rPr>
          <w:b/>
          <w:bCs/>
          <w:sz w:val="24"/>
          <w:szCs w:val="24"/>
        </w:rPr>
      </w:pPr>
      <w:r w:rsidRPr="00EE69A6">
        <w:rPr>
          <w:b/>
          <w:bCs/>
          <w:sz w:val="24"/>
          <w:szCs w:val="24"/>
        </w:rPr>
        <w:t>Investments in subsidiaries</w:t>
      </w:r>
    </w:p>
    <w:p w14:paraId="3E097E04" w14:textId="77777777" w:rsidR="009C2D5F" w:rsidRDefault="009C2D5F" w:rsidP="008C0B8C">
      <w:pPr>
        <w:ind w:left="540" w:right="-2"/>
      </w:pPr>
    </w:p>
    <w:tbl>
      <w:tblPr>
        <w:tblW w:w="14815" w:type="dxa"/>
        <w:tblInd w:w="720" w:type="dxa"/>
        <w:tblLayout w:type="fixed"/>
        <w:tblLook w:val="01E0" w:firstRow="1" w:lastRow="1" w:firstColumn="1" w:lastColumn="1" w:noHBand="0" w:noVBand="0"/>
      </w:tblPr>
      <w:tblGrid>
        <w:gridCol w:w="2125"/>
        <w:gridCol w:w="1292"/>
        <w:gridCol w:w="778"/>
        <w:gridCol w:w="691"/>
        <w:gridCol w:w="723"/>
        <w:gridCol w:w="720"/>
        <w:gridCol w:w="238"/>
        <w:gridCol w:w="778"/>
        <w:gridCol w:w="270"/>
        <w:gridCol w:w="810"/>
        <w:gridCol w:w="270"/>
        <w:gridCol w:w="720"/>
        <w:gridCol w:w="270"/>
        <w:gridCol w:w="900"/>
        <w:gridCol w:w="270"/>
        <w:gridCol w:w="810"/>
        <w:gridCol w:w="270"/>
        <w:gridCol w:w="810"/>
        <w:gridCol w:w="270"/>
        <w:gridCol w:w="720"/>
        <w:gridCol w:w="270"/>
        <w:gridCol w:w="810"/>
      </w:tblGrid>
      <w:tr w:rsidR="006D51BD" w:rsidRPr="00C22EFE" w14:paraId="682A68D1" w14:textId="77777777" w:rsidTr="00AF3D07">
        <w:tc>
          <w:tcPr>
            <w:tcW w:w="2125" w:type="dxa"/>
          </w:tcPr>
          <w:p w14:paraId="1945D899" w14:textId="77777777" w:rsidR="006D51BD" w:rsidRPr="00C22EFE" w:rsidRDefault="006D51BD" w:rsidP="006D51BD">
            <w:pPr>
              <w:ind w:right="250"/>
              <w:jc w:val="both"/>
              <w:rPr>
                <w:sz w:val="15"/>
                <w:szCs w:val="15"/>
              </w:rPr>
            </w:pPr>
          </w:p>
        </w:tc>
        <w:tc>
          <w:tcPr>
            <w:tcW w:w="1292" w:type="dxa"/>
          </w:tcPr>
          <w:p w14:paraId="279321E7" w14:textId="77777777" w:rsidR="006D51BD" w:rsidRPr="00C22EFE" w:rsidRDefault="006D51BD" w:rsidP="006D51BD">
            <w:pPr>
              <w:ind w:left="-108" w:right="-108"/>
              <w:jc w:val="center"/>
              <w:rPr>
                <w:sz w:val="15"/>
                <w:szCs w:val="15"/>
              </w:rPr>
            </w:pPr>
          </w:p>
        </w:tc>
        <w:tc>
          <w:tcPr>
            <w:tcW w:w="1469" w:type="dxa"/>
            <w:gridSpan w:val="2"/>
            <w:vAlign w:val="bottom"/>
          </w:tcPr>
          <w:p w14:paraId="528856DC" w14:textId="77777777" w:rsidR="006D51BD" w:rsidRPr="00C22EFE" w:rsidRDefault="006D51BD" w:rsidP="006D51BD">
            <w:pPr>
              <w:ind w:left="-108" w:right="-108"/>
              <w:jc w:val="center"/>
              <w:rPr>
                <w:sz w:val="15"/>
                <w:szCs w:val="15"/>
              </w:rPr>
            </w:pPr>
          </w:p>
        </w:tc>
        <w:tc>
          <w:tcPr>
            <w:tcW w:w="9929" w:type="dxa"/>
            <w:gridSpan w:val="18"/>
          </w:tcPr>
          <w:p w14:paraId="53791BC0" w14:textId="77777777" w:rsidR="006D51BD" w:rsidRPr="00500667" w:rsidRDefault="006D51BD" w:rsidP="006D51BD">
            <w:pPr>
              <w:pStyle w:val="acctmergecolhdg"/>
              <w:spacing w:line="240" w:lineRule="atLeast"/>
            </w:pPr>
            <w:r w:rsidRPr="00500667">
              <w:t xml:space="preserve">Separate </w:t>
            </w:r>
            <w:r w:rsidRPr="006173B2">
              <w:t>financial statements</w:t>
            </w:r>
          </w:p>
        </w:tc>
      </w:tr>
      <w:tr w:rsidR="006D51BD" w:rsidRPr="00C22EFE" w14:paraId="6D3A125A" w14:textId="77777777" w:rsidTr="00AF3D07">
        <w:tc>
          <w:tcPr>
            <w:tcW w:w="2125" w:type="dxa"/>
          </w:tcPr>
          <w:p w14:paraId="3E04127C" w14:textId="77777777" w:rsidR="006D51BD" w:rsidRPr="00C22EFE" w:rsidRDefault="006D51BD" w:rsidP="006D51BD">
            <w:pPr>
              <w:ind w:right="250"/>
              <w:jc w:val="both"/>
              <w:rPr>
                <w:sz w:val="15"/>
                <w:szCs w:val="15"/>
              </w:rPr>
            </w:pPr>
          </w:p>
        </w:tc>
        <w:tc>
          <w:tcPr>
            <w:tcW w:w="1292" w:type="dxa"/>
            <w:vAlign w:val="bottom"/>
          </w:tcPr>
          <w:p w14:paraId="3D4602DA" w14:textId="77777777" w:rsidR="006D51BD" w:rsidRPr="00C22EFE" w:rsidRDefault="006D51BD" w:rsidP="006D51BD">
            <w:pPr>
              <w:ind w:left="-108" w:right="-108"/>
              <w:jc w:val="center"/>
              <w:rPr>
                <w:sz w:val="15"/>
                <w:szCs w:val="15"/>
              </w:rPr>
            </w:pPr>
            <w:r w:rsidRPr="00C22EFE">
              <w:rPr>
                <w:sz w:val="15"/>
                <w:szCs w:val="15"/>
              </w:rPr>
              <w:t>Type of business</w:t>
            </w:r>
          </w:p>
        </w:tc>
        <w:tc>
          <w:tcPr>
            <w:tcW w:w="1469" w:type="dxa"/>
            <w:gridSpan w:val="2"/>
            <w:vAlign w:val="bottom"/>
          </w:tcPr>
          <w:p w14:paraId="41E83CF0" w14:textId="77777777" w:rsidR="006D51BD" w:rsidRPr="00C22EFE" w:rsidRDefault="006D51BD" w:rsidP="006D51BD">
            <w:pPr>
              <w:ind w:left="-108" w:right="-108"/>
              <w:jc w:val="center"/>
              <w:rPr>
                <w:sz w:val="15"/>
                <w:szCs w:val="15"/>
              </w:rPr>
            </w:pPr>
            <w:r w:rsidRPr="00C22EFE">
              <w:rPr>
                <w:sz w:val="15"/>
                <w:szCs w:val="15"/>
              </w:rPr>
              <w:t>Ownership interest</w:t>
            </w:r>
          </w:p>
        </w:tc>
        <w:tc>
          <w:tcPr>
            <w:tcW w:w="1443" w:type="dxa"/>
            <w:gridSpan w:val="2"/>
            <w:vAlign w:val="bottom"/>
          </w:tcPr>
          <w:p w14:paraId="05769191" w14:textId="77777777" w:rsidR="006D51BD" w:rsidRPr="00C22EFE" w:rsidRDefault="006D51BD" w:rsidP="006D51BD">
            <w:pPr>
              <w:ind w:left="-108" w:right="-108"/>
              <w:jc w:val="center"/>
              <w:rPr>
                <w:sz w:val="15"/>
                <w:szCs w:val="15"/>
              </w:rPr>
            </w:pPr>
            <w:r w:rsidRPr="00C22EFE">
              <w:rPr>
                <w:sz w:val="15"/>
                <w:szCs w:val="15"/>
              </w:rPr>
              <w:t>Paid-up capital</w:t>
            </w:r>
          </w:p>
        </w:tc>
        <w:tc>
          <w:tcPr>
            <w:tcW w:w="238" w:type="dxa"/>
          </w:tcPr>
          <w:p w14:paraId="30BB1B01" w14:textId="77777777" w:rsidR="006D51BD" w:rsidRPr="00C22EFE" w:rsidRDefault="006D51BD" w:rsidP="006D51BD">
            <w:pPr>
              <w:ind w:left="-108" w:right="918"/>
              <w:jc w:val="center"/>
              <w:rPr>
                <w:sz w:val="15"/>
                <w:szCs w:val="15"/>
              </w:rPr>
            </w:pPr>
          </w:p>
        </w:tc>
        <w:tc>
          <w:tcPr>
            <w:tcW w:w="1858" w:type="dxa"/>
            <w:gridSpan w:val="3"/>
            <w:vAlign w:val="bottom"/>
          </w:tcPr>
          <w:p w14:paraId="1507B91A" w14:textId="77777777" w:rsidR="006D51BD" w:rsidRPr="00C22EFE" w:rsidRDefault="006D51BD" w:rsidP="006D51BD">
            <w:pPr>
              <w:ind w:left="-108" w:right="-108"/>
              <w:jc w:val="center"/>
              <w:rPr>
                <w:sz w:val="15"/>
                <w:szCs w:val="15"/>
              </w:rPr>
            </w:pPr>
            <w:r w:rsidRPr="00C22EFE">
              <w:rPr>
                <w:sz w:val="15"/>
                <w:szCs w:val="15"/>
              </w:rPr>
              <w:t>Cost</w:t>
            </w:r>
          </w:p>
        </w:tc>
        <w:tc>
          <w:tcPr>
            <w:tcW w:w="270" w:type="dxa"/>
            <w:vAlign w:val="bottom"/>
          </w:tcPr>
          <w:p w14:paraId="6454D5B6" w14:textId="77777777" w:rsidR="006D51BD" w:rsidRPr="00C22EFE" w:rsidRDefault="006D51BD" w:rsidP="006D51BD">
            <w:pPr>
              <w:ind w:left="-108"/>
              <w:jc w:val="center"/>
              <w:rPr>
                <w:sz w:val="15"/>
                <w:szCs w:val="15"/>
              </w:rPr>
            </w:pPr>
          </w:p>
        </w:tc>
        <w:tc>
          <w:tcPr>
            <w:tcW w:w="1890" w:type="dxa"/>
            <w:gridSpan w:val="3"/>
            <w:vAlign w:val="bottom"/>
          </w:tcPr>
          <w:p w14:paraId="25979AF5" w14:textId="77777777" w:rsidR="006D51BD" w:rsidRPr="00C22EFE" w:rsidRDefault="006D51BD" w:rsidP="006D51BD">
            <w:pPr>
              <w:ind w:left="-108" w:right="-108"/>
              <w:jc w:val="center"/>
              <w:rPr>
                <w:sz w:val="15"/>
                <w:szCs w:val="15"/>
              </w:rPr>
            </w:pPr>
            <w:r w:rsidRPr="00C22EFE">
              <w:rPr>
                <w:sz w:val="15"/>
                <w:szCs w:val="15"/>
              </w:rPr>
              <w:t>Equity method</w:t>
            </w:r>
          </w:p>
        </w:tc>
        <w:tc>
          <w:tcPr>
            <w:tcW w:w="270" w:type="dxa"/>
            <w:vAlign w:val="bottom"/>
          </w:tcPr>
          <w:p w14:paraId="44207BCD" w14:textId="77777777" w:rsidR="006D51BD" w:rsidRPr="00C22EFE" w:rsidRDefault="006D51BD" w:rsidP="006D51BD">
            <w:pPr>
              <w:ind w:left="-108"/>
              <w:jc w:val="center"/>
              <w:rPr>
                <w:sz w:val="15"/>
                <w:szCs w:val="15"/>
              </w:rPr>
            </w:pPr>
          </w:p>
        </w:tc>
        <w:tc>
          <w:tcPr>
            <w:tcW w:w="1890" w:type="dxa"/>
            <w:gridSpan w:val="3"/>
            <w:vAlign w:val="bottom"/>
          </w:tcPr>
          <w:p w14:paraId="2D3A364C" w14:textId="77777777" w:rsidR="006D51BD" w:rsidRPr="006D51BD" w:rsidRDefault="006D51BD" w:rsidP="006D51BD">
            <w:pPr>
              <w:ind w:left="-108" w:right="-108"/>
              <w:jc w:val="center"/>
              <w:rPr>
                <w:sz w:val="15"/>
                <w:szCs w:val="15"/>
              </w:rPr>
            </w:pPr>
            <w:r w:rsidRPr="006D51BD">
              <w:rPr>
                <w:sz w:val="15"/>
                <w:szCs w:val="15"/>
              </w:rPr>
              <w:t>Fair value of</w:t>
            </w:r>
          </w:p>
          <w:p w14:paraId="2D41DEBF" w14:textId="77777777" w:rsidR="006D51BD" w:rsidRPr="00C22EFE" w:rsidRDefault="006D51BD" w:rsidP="006D51BD">
            <w:pPr>
              <w:ind w:left="-108" w:right="-108"/>
              <w:jc w:val="center"/>
              <w:rPr>
                <w:sz w:val="15"/>
                <w:szCs w:val="15"/>
              </w:rPr>
            </w:pPr>
            <w:r w:rsidRPr="006D51BD">
              <w:rPr>
                <w:sz w:val="15"/>
                <w:szCs w:val="15"/>
              </w:rPr>
              <w:t>listed securities</w:t>
            </w:r>
          </w:p>
        </w:tc>
        <w:tc>
          <w:tcPr>
            <w:tcW w:w="270" w:type="dxa"/>
          </w:tcPr>
          <w:p w14:paraId="530B16C2" w14:textId="77777777" w:rsidR="006D51BD" w:rsidRPr="00C22EFE" w:rsidRDefault="006D51BD" w:rsidP="006D51BD">
            <w:pPr>
              <w:ind w:left="-108"/>
              <w:jc w:val="center"/>
              <w:rPr>
                <w:sz w:val="15"/>
                <w:szCs w:val="15"/>
              </w:rPr>
            </w:pPr>
          </w:p>
        </w:tc>
        <w:tc>
          <w:tcPr>
            <w:tcW w:w="1800" w:type="dxa"/>
            <w:gridSpan w:val="3"/>
          </w:tcPr>
          <w:p w14:paraId="6B74F45B" w14:textId="77777777" w:rsidR="006D51BD" w:rsidRDefault="006D51BD" w:rsidP="006D51BD">
            <w:pPr>
              <w:ind w:left="-108" w:right="-108"/>
              <w:jc w:val="center"/>
              <w:rPr>
                <w:sz w:val="15"/>
                <w:szCs w:val="15"/>
              </w:rPr>
            </w:pPr>
            <w:r w:rsidRPr="00C22EFE">
              <w:rPr>
                <w:sz w:val="15"/>
                <w:szCs w:val="15"/>
              </w:rPr>
              <w:t xml:space="preserve">Dividend income </w:t>
            </w:r>
          </w:p>
          <w:p w14:paraId="00CF25C6" w14:textId="275EF497" w:rsidR="006D51BD" w:rsidRDefault="006D51BD" w:rsidP="006D51BD">
            <w:pPr>
              <w:ind w:left="-108" w:right="-108"/>
              <w:jc w:val="center"/>
              <w:rPr>
                <w:sz w:val="15"/>
                <w:szCs w:val="15"/>
              </w:rPr>
            </w:pPr>
            <w:r w:rsidRPr="003D04B1">
              <w:rPr>
                <w:sz w:val="15"/>
                <w:szCs w:val="15"/>
              </w:rPr>
              <w:t xml:space="preserve">for the </w:t>
            </w:r>
            <w:r w:rsidR="00692C17">
              <w:rPr>
                <w:sz w:val="15"/>
                <w:szCs w:val="15"/>
                <w:lang w:val="en-US" w:bidi="th-TH"/>
              </w:rPr>
              <w:t>six</w:t>
            </w:r>
            <w:r w:rsidRPr="003D04B1">
              <w:rPr>
                <w:sz w:val="15"/>
                <w:szCs w:val="15"/>
              </w:rPr>
              <w:t xml:space="preserve">-month </w:t>
            </w:r>
          </w:p>
          <w:p w14:paraId="25E8C0D2" w14:textId="77777777" w:rsidR="006D51BD" w:rsidRPr="00C22EFE" w:rsidRDefault="006D51BD" w:rsidP="006D51BD">
            <w:pPr>
              <w:ind w:left="-108" w:right="-108"/>
              <w:jc w:val="center"/>
              <w:rPr>
                <w:sz w:val="15"/>
                <w:szCs w:val="15"/>
              </w:rPr>
            </w:pPr>
            <w:r w:rsidRPr="003D04B1">
              <w:rPr>
                <w:sz w:val="15"/>
                <w:szCs w:val="15"/>
              </w:rPr>
              <w:t>periods ended</w:t>
            </w:r>
          </w:p>
        </w:tc>
      </w:tr>
      <w:tr w:rsidR="00791F9C" w:rsidRPr="00C22EFE" w14:paraId="52696D62" w14:textId="77777777" w:rsidTr="00AF3D07">
        <w:tc>
          <w:tcPr>
            <w:tcW w:w="2125" w:type="dxa"/>
          </w:tcPr>
          <w:p w14:paraId="67DEF8C6" w14:textId="77777777" w:rsidR="00791F9C" w:rsidRPr="00C22EFE" w:rsidRDefault="00791F9C" w:rsidP="00791F9C">
            <w:pPr>
              <w:ind w:right="-108"/>
              <w:jc w:val="both"/>
              <w:rPr>
                <w:sz w:val="15"/>
                <w:szCs w:val="15"/>
              </w:rPr>
            </w:pPr>
          </w:p>
        </w:tc>
        <w:tc>
          <w:tcPr>
            <w:tcW w:w="1292" w:type="dxa"/>
          </w:tcPr>
          <w:p w14:paraId="6FFA9FB7" w14:textId="77777777" w:rsidR="00791F9C" w:rsidRDefault="00791F9C" w:rsidP="00791F9C">
            <w:pPr>
              <w:ind w:left="-108" w:right="-108"/>
              <w:jc w:val="center"/>
              <w:rPr>
                <w:sz w:val="15"/>
                <w:szCs w:val="15"/>
              </w:rPr>
            </w:pPr>
          </w:p>
          <w:p w14:paraId="7CCE1CDF" w14:textId="77777777" w:rsidR="00791F9C" w:rsidRPr="00C22EFE" w:rsidRDefault="00791F9C" w:rsidP="00791F9C">
            <w:pPr>
              <w:ind w:left="-108" w:right="-108"/>
              <w:jc w:val="center"/>
              <w:rPr>
                <w:sz w:val="15"/>
                <w:szCs w:val="15"/>
              </w:rPr>
            </w:pPr>
          </w:p>
        </w:tc>
        <w:tc>
          <w:tcPr>
            <w:tcW w:w="778" w:type="dxa"/>
          </w:tcPr>
          <w:p w14:paraId="3E6E3292" w14:textId="77777777" w:rsidR="00791F9C" w:rsidRDefault="00791F9C" w:rsidP="00791F9C">
            <w:pPr>
              <w:ind w:left="-108" w:right="-106"/>
              <w:jc w:val="center"/>
              <w:rPr>
                <w:sz w:val="15"/>
                <w:szCs w:val="15"/>
              </w:rPr>
            </w:pPr>
            <w:r>
              <w:rPr>
                <w:sz w:val="15"/>
                <w:szCs w:val="15"/>
              </w:rPr>
              <w:t>30</w:t>
            </w:r>
          </w:p>
          <w:p w14:paraId="6C735DCB" w14:textId="2496DD50" w:rsidR="00791F9C" w:rsidRDefault="00791F9C" w:rsidP="00791F9C">
            <w:pPr>
              <w:ind w:left="-108" w:right="-108"/>
              <w:jc w:val="center"/>
              <w:rPr>
                <w:sz w:val="15"/>
                <w:szCs w:val="15"/>
              </w:rPr>
            </w:pPr>
            <w:r>
              <w:rPr>
                <w:sz w:val="15"/>
                <w:szCs w:val="15"/>
              </w:rPr>
              <w:t>June</w:t>
            </w:r>
          </w:p>
        </w:tc>
        <w:tc>
          <w:tcPr>
            <w:tcW w:w="691" w:type="dxa"/>
          </w:tcPr>
          <w:p w14:paraId="20E21EFF" w14:textId="77777777" w:rsidR="00791F9C" w:rsidRDefault="00791F9C" w:rsidP="00791F9C">
            <w:pPr>
              <w:ind w:left="-108" w:right="-108"/>
              <w:jc w:val="center"/>
              <w:rPr>
                <w:sz w:val="15"/>
                <w:szCs w:val="15"/>
              </w:rPr>
            </w:pPr>
            <w:r>
              <w:rPr>
                <w:sz w:val="15"/>
                <w:szCs w:val="15"/>
              </w:rPr>
              <w:t>31</w:t>
            </w:r>
          </w:p>
          <w:p w14:paraId="1DCBE5FE" w14:textId="77777777" w:rsidR="00791F9C" w:rsidRDefault="00791F9C" w:rsidP="00791F9C">
            <w:pPr>
              <w:ind w:left="-108" w:right="-108"/>
              <w:jc w:val="center"/>
              <w:rPr>
                <w:sz w:val="15"/>
                <w:szCs w:val="15"/>
              </w:rPr>
            </w:pPr>
            <w:r>
              <w:rPr>
                <w:sz w:val="15"/>
                <w:szCs w:val="15"/>
              </w:rPr>
              <w:t>December</w:t>
            </w:r>
          </w:p>
        </w:tc>
        <w:tc>
          <w:tcPr>
            <w:tcW w:w="723" w:type="dxa"/>
          </w:tcPr>
          <w:p w14:paraId="7E3B629D" w14:textId="77777777" w:rsidR="00791F9C" w:rsidRDefault="00791F9C" w:rsidP="00791F9C">
            <w:pPr>
              <w:ind w:left="-108" w:right="-106"/>
              <w:jc w:val="center"/>
              <w:rPr>
                <w:sz w:val="15"/>
                <w:szCs w:val="15"/>
              </w:rPr>
            </w:pPr>
            <w:r>
              <w:rPr>
                <w:sz w:val="15"/>
                <w:szCs w:val="15"/>
              </w:rPr>
              <w:t>30</w:t>
            </w:r>
          </w:p>
          <w:p w14:paraId="527424B7" w14:textId="474329A1" w:rsidR="00791F9C" w:rsidRDefault="00791F9C" w:rsidP="00791F9C">
            <w:pPr>
              <w:ind w:left="-108" w:right="-108"/>
              <w:jc w:val="center"/>
              <w:rPr>
                <w:sz w:val="15"/>
                <w:szCs w:val="15"/>
              </w:rPr>
            </w:pPr>
            <w:r>
              <w:rPr>
                <w:sz w:val="15"/>
                <w:szCs w:val="15"/>
              </w:rPr>
              <w:t>June</w:t>
            </w:r>
          </w:p>
        </w:tc>
        <w:tc>
          <w:tcPr>
            <w:tcW w:w="720" w:type="dxa"/>
          </w:tcPr>
          <w:p w14:paraId="4CB16F60" w14:textId="77777777" w:rsidR="00791F9C" w:rsidRDefault="00791F9C" w:rsidP="00791F9C">
            <w:pPr>
              <w:ind w:left="-108" w:right="-108"/>
              <w:jc w:val="center"/>
              <w:rPr>
                <w:sz w:val="15"/>
                <w:szCs w:val="15"/>
              </w:rPr>
            </w:pPr>
            <w:r>
              <w:rPr>
                <w:sz w:val="15"/>
                <w:szCs w:val="15"/>
              </w:rPr>
              <w:t>31</w:t>
            </w:r>
          </w:p>
          <w:p w14:paraId="4E0A891F" w14:textId="77777777" w:rsidR="00791F9C" w:rsidRDefault="00791F9C" w:rsidP="00791F9C">
            <w:pPr>
              <w:ind w:left="-108" w:right="-108"/>
              <w:jc w:val="center"/>
              <w:rPr>
                <w:sz w:val="15"/>
                <w:szCs w:val="15"/>
              </w:rPr>
            </w:pPr>
            <w:r>
              <w:rPr>
                <w:sz w:val="15"/>
                <w:szCs w:val="15"/>
              </w:rPr>
              <w:t>December</w:t>
            </w:r>
          </w:p>
        </w:tc>
        <w:tc>
          <w:tcPr>
            <w:tcW w:w="238" w:type="dxa"/>
          </w:tcPr>
          <w:p w14:paraId="053B3C89" w14:textId="77777777" w:rsidR="00791F9C" w:rsidRDefault="00791F9C" w:rsidP="00791F9C">
            <w:pPr>
              <w:ind w:left="-108" w:right="-108"/>
              <w:jc w:val="center"/>
              <w:rPr>
                <w:sz w:val="15"/>
                <w:szCs w:val="15"/>
              </w:rPr>
            </w:pPr>
          </w:p>
        </w:tc>
        <w:tc>
          <w:tcPr>
            <w:tcW w:w="778" w:type="dxa"/>
          </w:tcPr>
          <w:p w14:paraId="3526CBD1" w14:textId="77777777" w:rsidR="00791F9C" w:rsidRDefault="00791F9C" w:rsidP="00791F9C">
            <w:pPr>
              <w:ind w:left="-108" w:right="-106"/>
              <w:jc w:val="center"/>
              <w:rPr>
                <w:sz w:val="15"/>
                <w:szCs w:val="15"/>
              </w:rPr>
            </w:pPr>
            <w:r>
              <w:rPr>
                <w:sz w:val="15"/>
                <w:szCs w:val="15"/>
              </w:rPr>
              <w:t>30</w:t>
            </w:r>
          </w:p>
          <w:p w14:paraId="02427056" w14:textId="2C65D0B1" w:rsidR="00791F9C" w:rsidRDefault="00791F9C" w:rsidP="00791F9C">
            <w:pPr>
              <w:ind w:left="-108" w:right="-108"/>
              <w:jc w:val="center"/>
              <w:rPr>
                <w:sz w:val="15"/>
                <w:szCs w:val="15"/>
              </w:rPr>
            </w:pPr>
            <w:r>
              <w:rPr>
                <w:sz w:val="15"/>
                <w:szCs w:val="15"/>
              </w:rPr>
              <w:t>June</w:t>
            </w:r>
          </w:p>
        </w:tc>
        <w:tc>
          <w:tcPr>
            <w:tcW w:w="270" w:type="dxa"/>
          </w:tcPr>
          <w:p w14:paraId="49DC3BA1" w14:textId="77777777" w:rsidR="00791F9C" w:rsidRPr="00C22EFE" w:rsidRDefault="00791F9C" w:rsidP="00791F9C">
            <w:pPr>
              <w:ind w:left="-108" w:right="-108"/>
              <w:jc w:val="center"/>
              <w:rPr>
                <w:sz w:val="15"/>
                <w:szCs w:val="15"/>
              </w:rPr>
            </w:pPr>
          </w:p>
        </w:tc>
        <w:tc>
          <w:tcPr>
            <w:tcW w:w="810" w:type="dxa"/>
          </w:tcPr>
          <w:p w14:paraId="20E865A9" w14:textId="77777777" w:rsidR="00791F9C" w:rsidRDefault="00791F9C" w:rsidP="00791F9C">
            <w:pPr>
              <w:ind w:left="-108" w:right="-108"/>
              <w:jc w:val="center"/>
              <w:rPr>
                <w:sz w:val="15"/>
                <w:szCs w:val="15"/>
              </w:rPr>
            </w:pPr>
            <w:r>
              <w:rPr>
                <w:sz w:val="15"/>
                <w:szCs w:val="15"/>
              </w:rPr>
              <w:t>31</w:t>
            </w:r>
          </w:p>
          <w:p w14:paraId="0E90CA88" w14:textId="77777777" w:rsidR="00791F9C" w:rsidRDefault="00791F9C" w:rsidP="00791F9C">
            <w:pPr>
              <w:ind w:left="-108" w:right="-108"/>
              <w:jc w:val="center"/>
              <w:rPr>
                <w:sz w:val="15"/>
                <w:szCs w:val="15"/>
              </w:rPr>
            </w:pPr>
            <w:r>
              <w:rPr>
                <w:sz w:val="15"/>
                <w:szCs w:val="15"/>
              </w:rPr>
              <w:t>December</w:t>
            </w:r>
          </w:p>
        </w:tc>
        <w:tc>
          <w:tcPr>
            <w:tcW w:w="270" w:type="dxa"/>
          </w:tcPr>
          <w:p w14:paraId="63B6777B" w14:textId="77777777" w:rsidR="00791F9C" w:rsidRPr="00C22EFE" w:rsidRDefault="00791F9C" w:rsidP="00791F9C">
            <w:pPr>
              <w:ind w:left="-108"/>
              <w:jc w:val="center"/>
              <w:rPr>
                <w:sz w:val="15"/>
                <w:szCs w:val="15"/>
              </w:rPr>
            </w:pPr>
          </w:p>
        </w:tc>
        <w:tc>
          <w:tcPr>
            <w:tcW w:w="720" w:type="dxa"/>
          </w:tcPr>
          <w:p w14:paraId="2824FFC9" w14:textId="77777777" w:rsidR="00791F9C" w:rsidRDefault="00791F9C" w:rsidP="00791F9C">
            <w:pPr>
              <w:ind w:left="-108" w:right="-106"/>
              <w:jc w:val="center"/>
              <w:rPr>
                <w:sz w:val="15"/>
                <w:szCs w:val="15"/>
              </w:rPr>
            </w:pPr>
            <w:r>
              <w:rPr>
                <w:sz w:val="15"/>
                <w:szCs w:val="15"/>
              </w:rPr>
              <w:t>30</w:t>
            </w:r>
          </w:p>
          <w:p w14:paraId="64AE0D71" w14:textId="2E7599FD" w:rsidR="00791F9C" w:rsidRDefault="00791F9C" w:rsidP="00791F9C">
            <w:pPr>
              <w:ind w:left="-108" w:right="-108"/>
              <w:jc w:val="center"/>
              <w:rPr>
                <w:sz w:val="15"/>
                <w:szCs w:val="15"/>
              </w:rPr>
            </w:pPr>
            <w:r>
              <w:rPr>
                <w:sz w:val="15"/>
                <w:szCs w:val="15"/>
              </w:rPr>
              <w:t>June</w:t>
            </w:r>
          </w:p>
        </w:tc>
        <w:tc>
          <w:tcPr>
            <w:tcW w:w="270" w:type="dxa"/>
          </w:tcPr>
          <w:p w14:paraId="04469FA4" w14:textId="77777777" w:rsidR="00791F9C" w:rsidRPr="00C22EFE" w:rsidRDefault="00791F9C" w:rsidP="00791F9C">
            <w:pPr>
              <w:ind w:left="-108" w:right="-108"/>
              <w:jc w:val="center"/>
              <w:rPr>
                <w:sz w:val="15"/>
                <w:szCs w:val="15"/>
              </w:rPr>
            </w:pPr>
          </w:p>
        </w:tc>
        <w:tc>
          <w:tcPr>
            <w:tcW w:w="900" w:type="dxa"/>
          </w:tcPr>
          <w:p w14:paraId="24670629" w14:textId="77777777" w:rsidR="00791F9C" w:rsidRDefault="00791F9C" w:rsidP="00791F9C">
            <w:pPr>
              <w:ind w:left="-108" w:right="-108"/>
              <w:jc w:val="center"/>
              <w:rPr>
                <w:sz w:val="15"/>
                <w:szCs w:val="15"/>
              </w:rPr>
            </w:pPr>
            <w:r>
              <w:rPr>
                <w:sz w:val="15"/>
                <w:szCs w:val="15"/>
              </w:rPr>
              <w:t>31</w:t>
            </w:r>
          </w:p>
          <w:p w14:paraId="1F64137C" w14:textId="77777777" w:rsidR="00791F9C" w:rsidRDefault="00791F9C" w:rsidP="00791F9C">
            <w:pPr>
              <w:ind w:left="-108" w:right="-108"/>
              <w:jc w:val="center"/>
              <w:rPr>
                <w:sz w:val="15"/>
                <w:szCs w:val="15"/>
              </w:rPr>
            </w:pPr>
            <w:r>
              <w:rPr>
                <w:sz w:val="15"/>
                <w:szCs w:val="15"/>
              </w:rPr>
              <w:t>December</w:t>
            </w:r>
          </w:p>
        </w:tc>
        <w:tc>
          <w:tcPr>
            <w:tcW w:w="270" w:type="dxa"/>
          </w:tcPr>
          <w:p w14:paraId="5D4C458D" w14:textId="77777777" w:rsidR="00791F9C" w:rsidRPr="00C22EFE" w:rsidRDefault="00791F9C" w:rsidP="00791F9C">
            <w:pPr>
              <w:ind w:left="-108"/>
              <w:jc w:val="center"/>
              <w:rPr>
                <w:sz w:val="15"/>
                <w:szCs w:val="15"/>
              </w:rPr>
            </w:pPr>
          </w:p>
        </w:tc>
        <w:tc>
          <w:tcPr>
            <w:tcW w:w="810" w:type="dxa"/>
          </w:tcPr>
          <w:p w14:paraId="767DA6C2" w14:textId="77777777" w:rsidR="00791F9C" w:rsidRDefault="00791F9C" w:rsidP="00791F9C">
            <w:pPr>
              <w:ind w:left="-108" w:right="-106"/>
              <w:jc w:val="center"/>
              <w:rPr>
                <w:sz w:val="15"/>
                <w:szCs w:val="15"/>
              </w:rPr>
            </w:pPr>
            <w:r>
              <w:rPr>
                <w:sz w:val="15"/>
                <w:szCs w:val="15"/>
              </w:rPr>
              <w:t>30</w:t>
            </w:r>
          </w:p>
          <w:p w14:paraId="0D9366F1" w14:textId="4D7347A7" w:rsidR="00791F9C" w:rsidRDefault="00791F9C" w:rsidP="00791F9C">
            <w:pPr>
              <w:ind w:left="-108" w:right="-108"/>
              <w:jc w:val="center"/>
              <w:rPr>
                <w:sz w:val="15"/>
                <w:szCs w:val="15"/>
              </w:rPr>
            </w:pPr>
            <w:r>
              <w:rPr>
                <w:sz w:val="15"/>
                <w:szCs w:val="15"/>
              </w:rPr>
              <w:t>June</w:t>
            </w:r>
          </w:p>
        </w:tc>
        <w:tc>
          <w:tcPr>
            <w:tcW w:w="270" w:type="dxa"/>
          </w:tcPr>
          <w:p w14:paraId="6AE0F4D4" w14:textId="77777777" w:rsidR="00791F9C" w:rsidRPr="00C22EFE" w:rsidRDefault="00791F9C" w:rsidP="00791F9C">
            <w:pPr>
              <w:ind w:left="-108" w:right="-108"/>
              <w:jc w:val="center"/>
              <w:rPr>
                <w:sz w:val="15"/>
                <w:szCs w:val="15"/>
              </w:rPr>
            </w:pPr>
          </w:p>
        </w:tc>
        <w:tc>
          <w:tcPr>
            <w:tcW w:w="810" w:type="dxa"/>
          </w:tcPr>
          <w:p w14:paraId="531D5B95" w14:textId="77777777" w:rsidR="00791F9C" w:rsidRDefault="00791F9C" w:rsidP="00791F9C">
            <w:pPr>
              <w:ind w:left="-108" w:right="-108"/>
              <w:jc w:val="center"/>
              <w:rPr>
                <w:sz w:val="15"/>
                <w:szCs w:val="15"/>
              </w:rPr>
            </w:pPr>
            <w:r>
              <w:rPr>
                <w:sz w:val="15"/>
                <w:szCs w:val="15"/>
              </w:rPr>
              <w:t>31</w:t>
            </w:r>
          </w:p>
          <w:p w14:paraId="284F32A1" w14:textId="77777777" w:rsidR="00791F9C" w:rsidRDefault="00791F9C" w:rsidP="00791F9C">
            <w:pPr>
              <w:ind w:left="-108" w:right="-108"/>
              <w:jc w:val="center"/>
              <w:rPr>
                <w:sz w:val="15"/>
                <w:szCs w:val="15"/>
              </w:rPr>
            </w:pPr>
            <w:r>
              <w:rPr>
                <w:sz w:val="15"/>
                <w:szCs w:val="15"/>
              </w:rPr>
              <w:t>December</w:t>
            </w:r>
          </w:p>
        </w:tc>
        <w:tc>
          <w:tcPr>
            <w:tcW w:w="270" w:type="dxa"/>
          </w:tcPr>
          <w:p w14:paraId="0156199E" w14:textId="77777777" w:rsidR="00791F9C" w:rsidRPr="00C22EFE" w:rsidRDefault="00791F9C" w:rsidP="00791F9C">
            <w:pPr>
              <w:ind w:left="-108"/>
              <w:jc w:val="center"/>
              <w:rPr>
                <w:sz w:val="15"/>
                <w:szCs w:val="15"/>
              </w:rPr>
            </w:pPr>
          </w:p>
        </w:tc>
        <w:tc>
          <w:tcPr>
            <w:tcW w:w="720" w:type="dxa"/>
          </w:tcPr>
          <w:p w14:paraId="7EA7B250" w14:textId="77777777" w:rsidR="00791F9C" w:rsidRDefault="00791F9C" w:rsidP="00791F9C">
            <w:pPr>
              <w:ind w:left="-108" w:right="-106"/>
              <w:jc w:val="center"/>
              <w:rPr>
                <w:sz w:val="15"/>
                <w:szCs w:val="15"/>
              </w:rPr>
            </w:pPr>
            <w:r>
              <w:rPr>
                <w:sz w:val="15"/>
                <w:szCs w:val="15"/>
              </w:rPr>
              <w:t>30</w:t>
            </w:r>
          </w:p>
          <w:p w14:paraId="209FF077" w14:textId="0270AB9D" w:rsidR="00791F9C" w:rsidRDefault="00791F9C" w:rsidP="00791F9C">
            <w:pPr>
              <w:ind w:left="-108" w:right="-108"/>
              <w:jc w:val="center"/>
              <w:rPr>
                <w:sz w:val="15"/>
                <w:szCs w:val="15"/>
              </w:rPr>
            </w:pPr>
            <w:r>
              <w:rPr>
                <w:sz w:val="15"/>
                <w:szCs w:val="15"/>
              </w:rPr>
              <w:t>June</w:t>
            </w:r>
          </w:p>
        </w:tc>
        <w:tc>
          <w:tcPr>
            <w:tcW w:w="270" w:type="dxa"/>
          </w:tcPr>
          <w:p w14:paraId="32D8CFB6" w14:textId="77777777" w:rsidR="00791F9C" w:rsidRPr="00C22EFE" w:rsidRDefault="00791F9C" w:rsidP="00791F9C">
            <w:pPr>
              <w:ind w:left="-108" w:right="-108"/>
              <w:jc w:val="center"/>
              <w:rPr>
                <w:sz w:val="15"/>
                <w:szCs w:val="15"/>
              </w:rPr>
            </w:pPr>
          </w:p>
        </w:tc>
        <w:tc>
          <w:tcPr>
            <w:tcW w:w="810" w:type="dxa"/>
          </w:tcPr>
          <w:p w14:paraId="26AC9801" w14:textId="77777777" w:rsidR="00791F9C" w:rsidRDefault="00791F9C" w:rsidP="00791F9C">
            <w:pPr>
              <w:ind w:left="-108" w:right="-106"/>
              <w:jc w:val="center"/>
              <w:rPr>
                <w:sz w:val="15"/>
                <w:szCs w:val="15"/>
              </w:rPr>
            </w:pPr>
            <w:r>
              <w:rPr>
                <w:sz w:val="15"/>
                <w:szCs w:val="15"/>
              </w:rPr>
              <w:t>30</w:t>
            </w:r>
          </w:p>
          <w:p w14:paraId="58D7306B" w14:textId="46501609" w:rsidR="00791F9C" w:rsidRDefault="00791F9C" w:rsidP="00791F9C">
            <w:pPr>
              <w:ind w:left="-108" w:right="-108"/>
              <w:jc w:val="center"/>
              <w:rPr>
                <w:sz w:val="15"/>
                <w:szCs w:val="15"/>
              </w:rPr>
            </w:pPr>
            <w:r>
              <w:rPr>
                <w:sz w:val="15"/>
                <w:szCs w:val="15"/>
              </w:rPr>
              <w:t>June</w:t>
            </w:r>
          </w:p>
        </w:tc>
      </w:tr>
      <w:tr w:rsidR="00791F9C" w:rsidRPr="00C22EFE" w14:paraId="0C9ED3E9" w14:textId="77777777" w:rsidTr="00AF3D07">
        <w:tc>
          <w:tcPr>
            <w:tcW w:w="2125" w:type="dxa"/>
          </w:tcPr>
          <w:p w14:paraId="319633C0" w14:textId="77777777" w:rsidR="00791F9C" w:rsidRPr="00C22EFE" w:rsidRDefault="00791F9C" w:rsidP="00791F9C">
            <w:pPr>
              <w:ind w:right="-108"/>
              <w:jc w:val="both"/>
              <w:rPr>
                <w:sz w:val="15"/>
                <w:szCs w:val="15"/>
              </w:rPr>
            </w:pPr>
          </w:p>
        </w:tc>
        <w:tc>
          <w:tcPr>
            <w:tcW w:w="1292" w:type="dxa"/>
          </w:tcPr>
          <w:p w14:paraId="6A4C1CD9" w14:textId="77777777" w:rsidR="00791F9C" w:rsidRPr="00C22EFE" w:rsidRDefault="00791F9C" w:rsidP="00791F9C">
            <w:pPr>
              <w:ind w:left="-108" w:right="-108"/>
              <w:jc w:val="center"/>
              <w:rPr>
                <w:sz w:val="15"/>
                <w:szCs w:val="15"/>
              </w:rPr>
            </w:pPr>
          </w:p>
        </w:tc>
        <w:tc>
          <w:tcPr>
            <w:tcW w:w="778" w:type="dxa"/>
          </w:tcPr>
          <w:p w14:paraId="04FB9158" w14:textId="2D769098" w:rsidR="00791F9C" w:rsidRPr="00C22EFE" w:rsidRDefault="00791F9C" w:rsidP="00791F9C">
            <w:pPr>
              <w:ind w:left="-108" w:right="-108"/>
              <w:jc w:val="center"/>
              <w:rPr>
                <w:sz w:val="15"/>
                <w:szCs w:val="15"/>
              </w:rPr>
            </w:pPr>
            <w:r>
              <w:rPr>
                <w:sz w:val="15"/>
                <w:szCs w:val="15"/>
              </w:rPr>
              <w:t>2021</w:t>
            </w:r>
          </w:p>
        </w:tc>
        <w:tc>
          <w:tcPr>
            <w:tcW w:w="691" w:type="dxa"/>
          </w:tcPr>
          <w:p w14:paraId="42038EA5" w14:textId="540F376B" w:rsidR="00791F9C" w:rsidRPr="00C22EFE" w:rsidRDefault="00791F9C" w:rsidP="00791F9C">
            <w:pPr>
              <w:ind w:left="-108" w:right="-108"/>
              <w:jc w:val="center"/>
              <w:rPr>
                <w:sz w:val="15"/>
                <w:szCs w:val="15"/>
              </w:rPr>
            </w:pPr>
            <w:r>
              <w:rPr>
                <w:sz w:val="15"/>
                <w:szCs w:val="15"/>
              </w:rPr>
              <w:t>2020</w:t>
            </w:r>
          </w:p>
        </w:tc>
        <w:tc>
          <w:tcPr>
            <w:tcW w:w="723" w:type="dxa"/>
          </w:tcPr>
          <w:p w14:paraId="1D843A31" w14:textId="02ED6A30" w:rsidR="00791F9C" w:rsidRPr="00C22EFE" w:rsidRDefault="00791F9C" w:rsidP="00791F9C">
            <w:pPr>
              <w:ind w:left="-108" w:right="-108"/>
              <w:jc w:val="center"/>
              <w:rPr>
                <w:sz w:val="15"/>
                <w:szCs w:val="15"/>
              </w:rPr>
            </w:pPr>
            <w:r>
              <w:rPr>
                <w:sz w:val="15"/>
                <w:szCs w:val="15"/>
              </w:rPr>
              <w:t>2021</w:t>
            </w:r>
          </w:p>
        </w:tc>
        <w:tc>
          <w:tcPr>
            <w:tcW w:w="720" w:type="dxa"/>
          </w:tcPr>
          <w:p w14:paraId="74B93301" w14:textId="206F3CC1" w:rsidR="00791F9C" w:rsidRPr="00C22EFE" w:rsidRDefault="00791F9C" w:rsidP="00791F9C">
            <w:pPr>
              <w:ind w:left="-108" w:right="-108"/>
              <w:jc w:val="center"/>
              <w:rPr>
                <w:sz w:val="15"/>
                <w:szCs w:val="15"/>
              </w:rPr>
            </w:pPr>
            <w:r>
              <w:rPr>
                <w:sz w:val="15"/>
                <w:szCs w:val="15"/>
              </w:rPr>
              <w:t>2020</w:t>
            </w:r>
          </w:p>
        </w:tc>
        <w:tc>
          <w:tcPr>
            <w:tcW w:w="238" w:type="dxa"/>
          </w:tcPr>
          <w:p w14:paraId="7FE698F5" w14:textId="77777777" w:rsidR="00791F9C" w:rsidRDefault="00791F9C" w:rsidP="00791F9C">
            <w:pPr>
              <w:ind w:left="-108" w:right="-108"/>
              <w:jc w:val="center"/>
              <w:rPr>
                <w:sz w:val="15"/>
                <w:szCs w:val="15"/>
              </w:rPr>
            </w:pPr>
          </w:p>
        </w:tc>
        <w:tc>
          <w:tcPr>
            <w:tcW w:w="778" w:type="dxa"/>
          </w:tcPr>
          <w:p w14:paraId="4C86E8E9" w14:textId="06245BFE" w:rsidR="00791F9C" w:rsidRPr="00C22EFE" w:rsidRDefault="00791F9C" w:rsidP="00791F9C">
            <w:pPr>
              <w:ind w:left="-108" w:right="-108"/>
              <w:jc w:val="center"/>
              <w:rPr>
                <w:sz w:val="15"/>
                <w:szCs w:val="15"/>
              </w:rPr>
            </w:pPr>
            <w:r>
              <w:rPr>
                <w:sz w:val="15"/>
                <w:szCs w:val="15"/>
              </w:rPr>
              <w:t>2021</w:t>
            </w:r>
          </w:p>
        </w:tc>
        <w:tc>
          <w:tcPr>
            <w:tcW w:w="270" w:type="dxa"/>
          </w:tcPr>
          <w:p w14:paraId="6EA220DD" w14:textId="77777777" w:rsidR="00791F9C" w:rsidRPr="00C22EFE" w:rsidRDefault="00791F9C" w:rsidP="00791F9C">
            <w:pPr>
              <w:ind w:left="-108" w:right="-108"/>
              <w:jc w:val="center"/>
              <w:rPr>
                <w:sz w:val="15"/>
                <w:szCs w:val="15"/>
              </w:rPr>
            </w:pPr>
          </w:p>
        </w:tc>
        <w:tc>
          <w:tcPr>
            <w:tcW w:w="810" w:type="dxa"/>
          </w:tcPr>
          <w:p w14:paraId="5CD39F8A" w14:textId="30B6A711" w:rsidR="00791F9C" w:rsidRPr="00C22EFE" w:rsidRDefault="00791F9C" w:rsidP="00791F9C">
            <w:pPr>
              <w:ind w:left="-108" w:right="-108"/>
              <w:jc w:val="center"/>
              <w:rPr>
                <w:sz w:val="15"/>
                <w:szCs w:val="15"/>
              </w:rPr>
            </w:pPr>
            <w:r>
              <w:rPr>
                <w:sz w:val="15"/>
                <w:szCs w:val="15"/>
              </w:rPr>
              <w:t>2020</w:t>
            </w:r>
          </w:p>
        </w:tc>
        <w:tc>
          <w:tcPr>
            <w:tcW w:w="270" w:type="dxa"/>
          </w:tcPr>
          <w:p w14:paraId="3D9C68A5" w14:textId="77777777" w:rsidR="00791F9C" w:rsidRPr="00C22EFE" w:rsidRDefault="00791F9C" w:rsidP="00791F9C">
            <w:pPr>
              <w:ind w:left="-108"/>
              <w:jc w:val="center"/>
              <w:rPr>
                <w:sz w:val="15"/>
                <w:szCs w:val="15"/>
              </w:rPr>
            </w:pPr>
          </w:p>
        </w:tc>
        <w:tc>
          <w:tcPr>
            <w:tcW w:w="720" w:type="dxa"/>
          </w:tcPr>
          <w:p w14:paraId="346750EB" w14:textId="54F8323A" w:rsidR="00791F9C" w:rsidRPr="00C22EFE" w:rsidRDefault="00791F9C" w:rsidP="00791F9C">
            <w:pPr>
              <w:ind w:left="-108" w:right="-108"/>
              <w:jc w:val="center"/>
              <w:rPr>
                <w:sz w:val="15"/>
                <w:szCs w:val="15"/>
              </w:rPr>
            </w:pPr>
            <w:r>
              <w:rPr>
                <w:sz w:val="15"/>
                <w:szCs w:val="15"/>
              </w:rPr>
              <w:t>2021</w:t>
            </w:r>
          </w:p>
        </w:tc>
        <w:tc>
          <w:tcPr>
            <w:tcW w:w="270" w:type="dxa"/>
          </w:tcPr>
          <w:p w14:paraId="7A980C14" w14:textId="77777777" w:rsidR="00791F9C" w:rsidRPr="00C22EFE" w:rsidRDefault="00791F9C" w:rsidP="00791F9C">
            <w:pPr>
              <w:ind w:left="-108" w:right="-108"/>
              <w:jc w:val="center"/>
              <w:rPr>
                <w:sz w:val="15"/>
                <w:szCs w:val="15"/>
              </w:rPr>
            </w:pPr>
          </w:p>
        </w:tc>
        <w:tc>
          <w:tcPr>
            <w:tcW w:w="900" w:type="dxa"/>
          </w:tcPr>
          <w:p w14:paraId="36144AC3" w14:textId="7899C26A" w:rsidR="00791F9C" w:rsidRPr="00C22EFE" w:rsidRDefault="00791F9C" w:rsidP="00791F9C">
            <w:pPr>
              <w:ind w:left="-108" w:right="-108"/>
              <w:jc w:val="center"/>
              <w:rPr>
                <w:sz w:val="15"/>
                <w:szCs w:val="15"/>
              </w:rPr>
            </w:pPr>
            <w:r>
              <w:rPr>
                <w:sz w:val="15"/>
                <w:szCs w:val="15"/>
              </w:rPr>
              <w:t>2020</w:t>
            </w:r>
          </w:p>
        </w:tc>
        <w:tc>
          <w:tcPr>
            <w:tcW w:w="270" w:type="dxa"/>
          </w:tcPr>
          <w:p w14:paraId="4384D91B" w14:textId="77777777" w:rsidR="00791F9C" w:rsidRPr="00C22EFE" w:rsidRDefault="00791F9C" w:rsidP="00791F9C">
            <w:pPr>
              <w:ind w:left="-108"/>
              <w:jc w:val="center"/>
              <w:rPr>
                <w:sz w:val="15"/>
                <w:szCs w:val="15"/>
              </w:rPr>
            </w:pPr>
          </w:p>
        </w:tc>
        <w:tc>
          <w:tcPr>
            <w:tcW w:w="810" w:type="dxa"/>
          </w:tcPr>
          <w:p w14:paraId="5A89B879" w14:textId="315F0147" w:rsidR="00791F9C" w:rsidRPr="00C22EFE" w:rsidRDefault="00791F9C" w:rsidP="00791F9C">
            <w:pPr>
              <w:ind w:left="-108" w:right="-108"/>
              <w:jc w:val="center"/>
              <w:rPr>
                <w:sz w:val="15"/>
                <w:szCs w:val="15"/>
              </w:rPr>
            </w:pPr>
            <w:r>
              <w:rPr>
                <w:sz w:val="15"/>
                <w:szCs w:val="15"/>
              </w:rPr>
              <w:t>2021</w:t>
            </w:r>
          </w:p>
        </w:tc>
        <w:tc>
          <w:tcPr>
            <w:tcW w:w="270" w:type="dxa"/>
          </w:tcPr>
          <w:p w14:paraId="7076E7B9" w14:textId="77777777" w:rsidR="00791F9C" w:rsidRPr="00C22EFE" w:rsidRDefault="00791F9C" w:rsidP="00791F9C">
            <w:pPr>
              <w:ind w:left="-108" w:right="-108"/>
              <w:jc w:val="center"/>
              <w:rPr>
                <w:sz w:val="15"/>
                <w:szCs w:val="15"/>
              </w:rPr>
            </w:pPr>
          </w:p>
        </w:tc>
        <w:tc>
          <w:tcPr>
            <w:tcW w:w="810" w:type="dxa"/>
          </w:tcPr>
          <w:p w14:paraId="1CA4A862" w14:textId="288D82FF" w:rsidR="00791F9C" w:rsidRPr="00C22EFE" w:rsidRDefault="00791F9C" w:rsidP="00791F9C">
            <w:pPr>
              <w:ind w:left="-108" w:right="-108"/>
              <w:jc w:val="center"/>
              <w:rPr>
                <w:sz w:val="15"/>
                <w:szCs w:val="15"/>
              </w:rPr>
            </w:pPr>
            <w:r>
              <w:rPr>
                <w:sz w:val="15"/>
                <w:szCs w:val="15"/>
              </w:rPr>
              <w:t>2020</w:t>
            </w:r>
          </w:p>
        </w:tc>
        <w:tc>
          <w:tcPr>
            <w:tcW w:w="270" w:type="dxa"/>
          </w:tcPr>
          <w:p w14:paraId="73DC7AF6" w14:textId="77777777" w:rsidR="00791F9C" w:rsidRPr="00C22EFE" w:rsidRDefault="00791F9C" w:rsidP="00791F9C">
            <w:pPr>
              <w:ind w:left="-108"/>
              <w:jc w:val="center"/>
              <w:rPr>
                <w:sz w:val="15"/>
                <w:szCs w:val="15"/>
              </w:rPr>
            </w:pPr>
          </w:p>
        </w:tc>
        <w:tc>
          <w:tcPr>
            <w:tcW w:w="720" w:type="dxa"/>
          </w:tcPr>
          <w:p w14:paraId="6C661485" w14:textId="5CF634F3" w:rsidR="00791F9C" w:rsidRPr="00C22EFE" w:rsidRDefault="00791F9C" w:rsidP="00791F9C">
            <w:pPr>
              <w:ind w:left="-108" w:right="-108"/>
              <w:jc w:val="center"/>
              <w:rPr>
                <w:sz w:val="15"/>
                <w:szCs w:val="15"/>
              </w:rPr>
            </w:pPr>
            <w:r>
              <w:rPr>
                <w:sz w:val="15"/>
                <w:szCs w:val="15"/>
              </w:rPr>
              <w:t>2021</w:t>
            </w:r>
          </w:p>
        </w:tc>
        <w:tc>
          <w:tcPr>
            <w:tcW w:w="270" w:type="dxa"/>
          </w:tcPr>
          <w:p w14:paraId="232E148D" w14:textId="77777777" w:rsidR="00791F9C" w:rsidRPr="00C22EFE" w:rsidRDefault="00791F9C" w:rsidP="00791F9C">
            <w:pPr>
              <w:ind w:left="-108" w:right="-108"/>
              <w:jc w:val="center"/>
              <w:rPr>
                <w:sz w:val="15"/>
                <w:szCs w:val="15"/>
              </w:rPr>
            </w:pPr>
          </w:p>
        </w:tc>
        <w:tc>
          <w:tcPr>
            <w:tcW w:w="810" w:type="dxa"/>
          </w:tcPr>
          <w:p w14:paraId="39D71DCB" w14:textId="0140F45F" w:rsidR="00791F9C" w:rsidRPr="00C22EFE" w:rsidRDefault="00791F9C" w:rsidP="00791F9C">
            <w:pPr>
              <w:ind w:left="-108" w:right="-108"/>
              <w:jc w:val="center"/>
              <w:rPr>
                <w:sz w:val="15"/>
                <w:szCs w:val="15"/>
              </w:rPr>
            </w:pPr>
            <w:r>
              <w:rPr>
                <w:sz w:val="15"/>
                <w:szCs w:val="15"/>
              </w:rPr>
              <w:t>2020</w:t>
            </w:r>
          </w:p>
        </w:tc>
      </w:tr>
      <w:tr w:rsidR="00791F9C" w:rsidRPr="00C22EFE" w14:paraId="4067EC3B" w14:textId="77777777" w:rsidTr="00AF3D07">
        <w:tc>
          <w:tcPr>
            <w:tcW w:w="2125" w:type="dxa"/>
          </w:tcPr>
          <w:p w14:paraId="443438FB" w14:textId="77777777" w:rsidR="00791F9C" w:rsidRPr="00C22EFE" w:rsidRDefault="00791F9C" w:rsidP="00791F9C">
            <w:pPr>
              <w:ind w:right="-108"/>
              <w:jc w:val="both"/>
              <w:rPr>
                <w:b/>
                <w:bCs/>
                <w:i/>
                <w:iCs/>
                <w:sz w:val="15"/>
                <w:szCs w:val="15"/>
              </w:rPr>
            </w:pPr>
          </w:p>
        </w:tc>
        <w:tc>
          <w:tcPr>
            <w:tcW w:w="1292" w:type="dxa"/>
          </w:tcPr>
          <w:p w14:paraId="227ADCE3" w14:textId="77777777" w:rsidR="00791F9C" w:rsidRPr="00C22EFE" w:rsidRDefault="00791F9C" w:rsidP="00791F9C">
            <w:pPr>
              <w:ind w:left="-108"/>
              <w:jc w:val="center"/>
              <w:rPr>
                <w:i/>
                <w:iCs/>
                <w:sz w:val="15"/>
                <w:szCs w:val="15"/>
              </w:rPr>
            </w:pPr>
          </w:p>
        </w:tc>
        <w:tc>
          <w:tcPr>
            <w:tcW w:w="1469" w:type="dxa"/>
            <w:gridSpan w:val="2"/>
          </w:tcPr>
          <w:p w14:paraId="5E78B2ED" w14:textId="77777777" w:rsidR="00791F9C" w:rsidRPr="00C22EFE" w:rsidRDefault="00791F9C" w:rsidP="00791F9C">
            <w:pPr>
              <w:ind w:left="-108"/>
              <w:jc w:val="center"/>
              <w:rPr>
                <w:sz w:val="15"/>
                <w:szCs w:val="15"/>
              </w:rPr>
            </w:pPr>
            <w:r w:rsidRPr="00C22EFE">
              <w:rPr>
                <w:i/>
                <w:iCs/>
                <w:sz w:val="15"/>
                <w:szCs w:val="15"/>
              </w:rPr>
              <w:t>(%)</w:t>
            </w:r>
          </w:p>
        </w:tc>
        <w:tc>
          <w:tcPr>
            <w:tcW w:w="9929" w:type="dxa"/>
            <w:gridSpan w:val="18"/>
          </w:tcPr>
          <w:p w14:paraId="57750C5B" w14:textId="77777777" w:rsidR="00791F9C" w:rsidRPr="00C22EFE" w:rsidRDefault="00791F9C" w:rsidP="00791F9C">
            <w:pPr>
              <w:tabs>
                <w:tab w:val="decimal" w:pos="612"/>
              </w:tabs>
              <w:ind w:left="-108"/>
              <w:jc w:val="center"/>
              <w:rPr>
                <w:sz w:val="15"/>
                <w:szCs w:val="15"/>
              </w:rPr>
            </w:pPr>
            <w:r w:rsidRPr="00C22EFE">
              <w:rPr>
                <w:i/>
                <w:iCs/>
                <w:sz w:val="15"/>
                <w:szCs w:val="15"/>
              </w:rPr>
              <w:t>(in thousand Baht)</w:t>
            </w:r>
          </w:p>
        </w:tc>
      </w:tr>
      <w:tr w:rsidR="00791F9C" w:rsidRPr="00C22EFE" w14:paraId="6B909A92" w14:textId="77777777" w:rsidTr="00AF3D07">
        <w:tc>
          <w:tcPr>
            <w:tcW w:w="2125" w:type="dxa"/>
          </w:tcPr>
          <w:p w14:paraId="6DDE5FDC" w14:textId="77777777" w:rsidR="00791F9C" w:rsidRPr="00C22EFE" w:rsidRDefault="00791F9C" w:rsidP="00791F9C">
            <w:pPr>
              <w:tabs>
                <w:tab w:val="left" w:pos="540"/>
              </w:tabs>
              <w:ind w:right="-108"/>
              <w:jc w:val="both"/>
              <w:rPr>
                <w:b/>
                <w:bCs/>
                <w:i/>
                <w:iCs/>
                <w:sz w:val="15"/>
                <w:szCs w:val="15"/>
              </w:rPr>
            </w:pPr>
            <w:r w:rsidRPr="006D51BD">
              <w:rPr>
                <w:b/>
                <w:bCs/>
                <w:i/>
                <w:iCs/>
                <w:sz w:val="15"/>
                <w:szCs w:val="15"/>
              </w:rPr>
              <w:t>Direct subsidiaries</w:t>
            </w:r>
          </w:p>
        </w:tc>
        <w:tc>
          <w:tcPr>
            <w:tcW w:w="1292" w:type="dxa"/>
          </w:tcPr>
          <w:p w14:paraId="07105F41" w14:textId="77777777" w:rsidR="00791F9C" w:rsidRPr="00C22EFE" w:rsidRDefault="00791F9C" w:rsidP="00791F9C">
            <w:pPr>
              <w:tabs>
                <w:tab w:val="decimal" w:pos="612"/>
              </w:tabs>
              <w:ind w:left="-108"/>
              <w:jc w:val="center"/>
              <w:rPr>
                <w:sz w:val="15"/>
                <w:szCs w:val="15"/>
              </w:rPr>
            </w:pPr>
          </w:p>
        </w:tc>
        <w:tc>
          <w:tcPr>
            <w:tcW w:w="778" w:type="dxa"/>
          </w:tcPr>
          <w:p w14:paraId="1A22FC7C" w14:textId="77777777" w:rsidR="00791F9C" w:rsidRPr="00C22EFE" w:rsidRDefault="00791F9C" w:rsidP="00791F9C">
            <w:pPr>
              <w:tabs>
                <w:tab w:val="decimal" w:pos="612"/>
              </w:tabs>
              <w:ind w:left="-108"/>
              <w:jc w:val="both"/>
              <w:rPr>
                <w:sz w:val="15"/>
                <w:szCs w:val="15"/>
              </w:rPr>
            </w:pPr>
          </w:p>
        </w:tc>
        <w:tc>
          <w:tcPr>
            <w:tcW w:w="691" w:type="dxa"/>
          </w:tcPr>
          <w:p w14:paraId="4B3CD98B" w14:textId="77777777" w:rsidR="00791F9C" w:rsidRPr="00C22EFE" w:rsidRDefault="00791F9C" w:rsidP="00791F9C">
            <w:pPr>
              <w:tabs>
                <w:tab w:val="decimal" w:pos="612"/>
              </w:tabs>
              <w:ind w:left="-108"/>
              <w:jc w:val="both"/>
              <w:rPr>
                <w:sz w:val="15"/>
                <w:szCs w:val="15"/>
              </w:rPr>
            </w:pPr>
          </w:p>
        </w:tc>
        <w:tc>
          <w:tcPr>
            <w:tcW w:w="723" w:type="dxa"/>
          </w:tcPr>
          <w:p w14:paraId="787281AF" w14:textId="77777777" w:rsidR="00791F9C" w:rsidRPr="00C22EFE" w:rsidRDefault="00791F9C" w:rsidP="00791F9C">
            <w:pPr>
              <w:tabs>
                <w:tab w:val="decimal" w:pos="612"/>
              </w:tabs>
              <w:ind w:left="-108"/>
              <w:jc w:val="both"/>
              <w:rPr>
                <w:sz w:val="15"/>
                <w:szCs w:val="15"/>
              </w:rPr>
            </w:pPr>
          </w:p>
        </w:tc>
        <w:tc>
          <w:tcPr>
            <w:tcW w:w="720" w:type="dxa"/>
          </w:tcPr>
          <w:p w14:paraId="5BE60EC2" w14:textId="77777777" w:rsidR="00791F9C" w:rsidRPr="00C22EFE" w:rsidRDefault="00791F9C" w:rsidP="00791F9C">
            <w:pPr>
              <w:tabs>
                <w:tab w:val="decimal" w:pos="432"/>
              </w:tabs>
              <w:ind w:left="-108"/>
              <w:jc w:val="both"/>
              <w:rPr>
                <w:sz w:val="15"/>
                <w:szCs w:val="15"/>
              </w:rPr>
            </w:pPr>
          </w:p>
        </w:tc>
        <w:tc>
          <w:tcPr>
            <w:tcW w:w="238" w:type="dxa"/>
          </w:tcPr>
          <w:p w14:paraId="23D10FCE" w14:textId="77777777" w:rsidR="00791F9C" w:rsidRPr="00C22EFE" w:rsidRDefault="00791F9C" w:rsidP="00791F9C">
            <w:pPr>
              <w:tabs>
                <w:tab w:val="decimal" w:pos="612"/>
              </w:tabs>
              <w:ind w:left="-108"/>
              <w:jc w:val="both"/>
              <w:rPr>
                <w:sz w:val="15"/>
                <w:szCs w:val="15"/>
              </w:rPr>
            </w:pPr>
          </w:p>
        </w:tc>
        <w:tc>
          <w:tcPr>
            <w:tcW w:w="778" w:type="dxa"/>
          </w:tcPr>
          <w:p w14:paraId="265817D2" w14:textId="77777777" w:rsidR="00791F9C" w:rsidRPr="00C22EFE" w:rsidRDefault="00791F9C" w:rsidP="00791F9C">
            <w:pPr>
              <w:tabs>
                <w:tab w:val="decimal" w:pos="612"/>
              </w:tabs>
              <w:ind w:left="-108"/>
              <w:jc w:val="both"/>
              <w:rPr>
                <w:sz w:val="15"/>
                <w:szCs w:val="15"/>
              </w:rPr>
            </w:pPr>
          </w:p>
        </w:tc>
        <w:tc>
          <w:tcPr>
            <w:tcW w:w="270" w:type="dxa"/>
          </w:tcPr>
          <w:p w14:paraId="1C969FCB" w14:textId="77777777" w:rsidR="00791F9C" w:rsidRPr="00C22EFE" w:rsidRDefault="00791F9C" w:rsidP="00791F9C">
            <w:pPr>
              <w:tabs>
                <w:tab w:val="decimal" w:pos="612"/>
              </w:tabs>
              <w:ind w:left="-108"/>
              <w:jc w:val="both"/>
              <w:rPr>
                <w:sz w:val="15"/>
                <w:szCs w:val="15"/>
              </w:rPr>
            </w:pPr>
          </w:p>
        </w:tc>
        <w:tc>
          <w:tcPr>
            <w:tcW w:w="810" w:type="dxa"/>
          </w:tcPr>
          <w:p w14:paraId="597CF3AE" w14:textId="77777777" w:rsidR="00791F9C" w:rsidRPr="00C22EFE" w:rsidRDefault="00791F9C" w:rsidP="00791F9C">
            <w:pPr>
              <w:tabs>
                <w:tab w:val="decimal" w:pos="612"/>
              </w:tabs>
              <w:ind w:left="-108"/>
              <w:jc w:val="both"/>
              <w:rPr>
                <w:sz w:val="15"/>
                <w:szCs w:val="15"/>
              </w:rPr>
            </w:pPr>
          </w:p>
        </w:tc>
        <w:tc>
          <w:tcPr>
            <w:tcW w:w="270" w:type="dxa"/>
          </w:tcPr>
          <w:p w14:paraId="299D383F" w14:textId="77777777" w:rsidR="00791F9C" w:rsidRPr="00C22EFE" w:rsidRDefault="00791F9C" w:rsidP="00791F9C">
            <w:pPr>
              <w:tabs>
                <w:tab w:val="decimal" w:pos="612"/>
              </w:tabs>
              <w:ind w:left="-108"/>
              <w:jc w:val="both"/>
              <w:rPr>
                <w:sz w:val="15"/>
                <w:szCs w:val="15"/>
              </w:rPr>
            </w:pPr>
          </w:p>
        </w:tc>
        <w:tc>
          <w:tcPr>
            <w:tcW w:w="720" w:type="dxa"/>
          </w:tcPr>
          <w:p w14:paraId="0F83A128" w14:textId="77777777" w:rsidR="00791F9C" w:rsidRPr="00C22EFE" w:rsidRDefault="00791F9C" w:rsidP="00791F9C">
            <w:pPr>
              <w:tabs>
                <w:tab w:val="decimal" w:pos="612"/>
              </w:tabs>
              <w:ind w:left="-108"/>
              <w:jc w:val="both"/>
              <w:rPr>
                <w:sz w:val="15"/>
                <w:szCs w:val="15"/>
              </w:rPr>
            </w:pPr>
          </w:p>
        </w:tc>
        <w:tc>
          <w:tcPr>
            <w:tcW w:w="270" w:type="dxa"/>
          </w:tcPr>
          <w:p w14:paraId="47CA2DF5" w14:textId="77777777" w:rsidR="00791F9C" w:rsidRPr="00C22EFE" w:rsidRDefault="00791F9C" w:rsidP="00791F9C">
            <w:pPr>
              <w:tabs>
                <w:tab w:val="decimal" w:pos="612"/>
              </w:tabs>
              <w:ind w:left="-108"/>
              <w:jc w:val="both"/>
              <w:rPr>
                <w:sz w:val="15"/>
                <w:szCs w:val="15"/>
              </w:rPr>
            </w:pPr>
          </w:p>
        </w:tc>
        <w:tc>
          <w:tcPr>
            <w:tcW w:w="900" w:type="dxa"/>
          </w:tcPr>
          <w:p w14:paraId="3251F336" w14:textId="77777777" w:rsidR="00791F9C" w:rsidRPr="00C22EFE" w:rsidRDefault="00791F9C" w:rsidP="00791F9C">
            <w:pPr>
              <w:tabs>
                <w:tab w:val="decimal" w:pos="612"/>
              </w:tabs>
              <w:ind w:left="-108"/>
              <w:jc w:val="both"/>
              <w:rPr>
                <w:sz w:val="15"/>
                <w:szCs w:val="15"/>
              </w:rPr>
            </w:pPr>
          </w:p>
        </w:tc>
        <w:tc>
          <w:tcPr>
            <w:tcW w:w="270" w:type="dxa"/>
          </w:tcPr>
          <w:p w14:paraId="0CEC24FA" w14:textId="77777777" w:rsidR="00791F9C" w:rsidRPr="00C22EFE" w:rsidRDefault="00791F9C" w:rsidP="00791F9C">
            <w:pPr>
              <w:tabs>
                <w:tab w:val="decimal" w:pos="612"/>
              </w:tabs>
              <w:ind w:left="-108"/>
              <w:jc w:val="both"/>
              <w:rPr>
                <w:sz w:val="15"/>
                <w:szCs w:val="15"/>
              </w:rPr>
            </w:pPr>
          </w:p>
        </w:tc>
        <w:tc>
          <w:tcPr>
            <w:tcW w:w="810" w:type="dxa"/>
          </w:tcPr>
          <w:p w14:paraId="5A5353CD" w14:textId="77777777" w:rsidR="00791F9C" w:rsidRPr="00C22EFE" w:rsidRDefault="00791F9C" w:rsidP="00791F9C">
            <w:pPr>
              <w:tabs>
                <w:tab w:val="decimal" w:pos="612"/>
              </w:tabs>
              <w:ind w:left="-108"/>
              <w:jc w:val="both"/>
              <w:rPr>
                <w:sz w:val="15"/>
                <w:szCs w:val="15"/>
              </w:rPr>
            </w:pPr>
          </w:p>
        </w:tc>
        <w:tc>
          <w:tcPr>
            <w:tcW w:w="270" w:type="dxa"/>
          </w:tcPr>
          <w:p w14:paraId="49C2B62A" w14:textId="77777777" w:rsidR="00791F9C" w:rsidRPr="00C22EFE" w:rsidRDefault="00791F9C" w:rsidP="00791F9C">
            <w:pPr>
              <w:tabs>
                <w:tab w:val="decimal" w:pos="612"/>
              </w:tabs>
              <w:ind w:left="-108"/>
              <w:jc w:val="both"/>
              <w:rPr>
                <w:sz w:val="15"/>
                <w:szCs w:val="15"/>
              </w:rPr>
            </w:pPr>
          </w:p>
        </w:tc>
        <w:tc>
          <w:tcPr>
            <w:tcW w:w="810" w:type="dxa"/>
          </w:tcPr>
          <w:p w14:paraId="4DD3492A" w14:textId="77777777" w:rsidR="00791F9C" w:rsidRPr="00C22EFE" w:rsidRDefault="00791F9C" w:rsidP="00791F9C">
            <w:pPr>
              <w:tabs>
                <w:tab w:val="decimal" w:pos="612"/>
              </w:tabs>
              <w:ind w:left="-108"/>
              <w:jc w:val="both"/>
              <w:rPr>
                <w:sz w:val="15"/>
                <w:szCs w:val="15"/>
              </w:rPr>
            </w:pPr>
          </w:p>
        </w:tc>
        <w:tc>
          <w:tcPr>
            <w:tcW w:w="270" w:type="dxa"/>
          </w:tcPr>
          <w:p w14:paraId="3DAABD47" w14:textId="77777777" w:rsidR="00791F9C" w:rsidRPr="00C22EFE" w:rsidRDefault="00791F9C" w:rsidP="00791F9C">
            <w:pPr>
              <w:tabs>
                <w:tab w:val="decimal" w:pos="612"/>
              </w:tabs>
              <w:ind w:left="-108"/>
              <w:jc w:val="both"/>
              <w:rPr>
                <w:sz w:val="15"/>
                <w:szCs w:val="15"/>
              </w:rPr>
            </w:pPr>
          </w:p>
        </w:tc>
        <w:tc>
          <w:tcPr>
            <w:tcW w:w="720" w:type="dxa"/>
          </w:tcPr>
          <w:p w14:paraId="5A2C31A5" w14:textId="77777777" w:rsidR="00791F9C" w:rsidRPr="00C22EFE" w:rsidRDefault="00791F9C" w:rsidP="00791F9C">
            <w:pPr>
              <w:tabs>
                <w:tab w:val="decimal" w:pos="612"/>
              </w:tabs>
              <w:ind w:left="-108"/>
              <w:jc w:val="both"/>
              <w:rPr>
                <w:sz w:val="15"/>
                <w:szCs w:val="15"/>
              </w:rPr>
            </w:pPr>
          </w:p>
        </w:tc>
        <w:tc>
          <w:tcPr>
            <w:tcW w:w="270" w:type="dxa"/>
          </w:tcPr>
          <w:p w14:paraId="6C797383" w14:textId="77777777" w:rsidR="00791F9C" w:rsidRPr="00C22EFE" w:rsidRDefault="00791F9C" w:rsidP="00791F9C">
            <w:pPr>
              <w:tabs>
                <w:tab w:val="decimal" w:pos="612"/>
              </w:tabs>
              <w:ind w:left="-108"/>
              <w:jc w:val="both"/>
              <w:rPr>
                <w:sz w:val="15"/>
                <w:szCs w:val="15"/>
              </w:rPr>
            </w:pPr>
          </w:p>
        </w:tc>
        <w:tc>
          <w:tcPr>
            <w:tcW w:w="810" w:type="dxa"/>
          </w:tcPr>
          <w:p w14:paraId="0A514A00" w14:textId="77777777" w:rsidR="00791F9C" w:rsidRPr="00C22EFE" w:rsidRDefault="00791F9C" w:rsidP="00791F9C">
            <w:pPr>
              <w:tabs>
                <w:tab w:val="decimal" w:pos="612"/>
              </w:tabs>
              <w:ind w:left="-108"/>
              <w:jc w:val="both"/>
              <w:rPr>
                <w:sz w:val="15"/>
                <w:szCs w:val="15"/>
              </w:rPr>
            </w:pPr>
          </w:p>
        </w:tc>
      </w:tr>
      <w:tr w:rsidR="00791F9C" w:rsidRPr="00C22EFE" w14:paraId="7B91FD39" w14:textId="77777777" w:rsidTr="00AF3D07">
        <w:tc>
          <w:tcPr>
            <w:tcW w:w="2125" w:type="dxa"/>
          </w:tcPr>
          <w:p w14:paraId="00042650" w14:textId="77777777" w:rsidR="00791F9C" w:rsidRPr="0027570C" w:rsidRDefault="00791F9C" w:rsidP="00791F9C">
            <w:pPr>
              <w:tabs>
                <w:tab w:val="left" w:pos="252"/>
                <w:tab w:val="left" w:pos="540"/>
              </w:tabs>
              <w:jc w:val="both"/>
              <w:rPr>
                <w:rFonts w:cs="Times New Roman"/>
                <w:sz w:val="15"/>
                <w:szCs w:val="15"/>
              </w:rPr>
            </w:pPr>
            <w:r w:rsidRPr="0057305F">
              <w:rPr>
                <w:rFonts w:cs="Times New Roman"/>
                <w:sz w:val="15"/>
                <w:szCs w:val="15"/>
              </w:rPr>
              <w:t>TBSP Public Company Limited</w:t>
            </w:r>
          </w:p>
        </w:tc>
        <w:tc>
          <w:tcPr>
            <w:tcW w:w="1292" w:type="dxa"/>
          </w:tcPr>
          <w:p w14:paraId="3A3E7A0B" w14:textId="77777777" w:rsidR="00791F9C" w:rsidRPr="0027570C" w:rsidRDefault="00791F9C" w:rsidP="00791F9C">
            <w:pPr>
              <w:pStyle w:val="acctfourfigures"/>
              <w:tabs>
                <w:tab w:val="clear" w:pos="765"/>
                <w:tab w:val="decimal" w:pos="461"/>
              </w:tabs>
              <w:spacing w:line="240" w:lineRule="atLeast"/>
              <w:rPr>
                <w:sz w:val="15"/>
                <w:szCs w:val="15"/>
              </w:rPr>
            </w:pPr>
            <w:r w:rsidRPr="0027570C">
              <w:rPr>
                <w:sz w:val="15"/>
                <w:szCs w:val="15"/>
              </w:rPr>
              <w:t>Manufacturing of</w:t>
            </w:r>
          </w:p>
        </w:tc>
        <w:tc>
          <w:tcPr>
            <w:tcW w:w="778" w:type="dxa"/>
            <w:vAlign w:val="bottom"/>
          </w:tcPr>
          <w:p w14:paraId="09DCCD92" w14:textId="0ED0516C" w:rsidR="00791F9C" w:rsidRPr="00D11D28" w:rsidRDefault="00791F9C" w:rsidP="00791F9C">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76C705A5" w14:textId="0BE77320" w:rsidR="00791F9C" w:rsidRPr="00D11D28" w:rsidRDefault="00791F9C" w:rsidP="00791F9C">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4C308034" w14:textId="1E0FA271" w:rsidR="00791F9C" w:rsidRPr="00D11D28" w:rsidRDefault="00791F9C" w:rsidP="00791F9C">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7BB32F11" w14:textId="2E805271" w:rsidR="00791F9C" w:rsidRPr="00D11D28" w:rsidRDefault="00791F9C" w:rsidP="00791F9C">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242199C3" w14:textId="77777777" w:rsidR="00791F9C" w:rsidRPr="00D11D28" w:rsidRDefault="00791F9C" w:rsidP="00791F9C">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3814879C" w14:textId="5275B68D" w:rsidR="00791F9C" w:rsidRPr="00D11D28" w:rsidRDefault="00791F9C" w:rsidP="00791F9C">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06A3473D" w14:textId="77777777" w:rsidR="00791F9C" w:rsidRPr="00D11D28" w:rsidRDefault="00791F9C" w:rsidP="00791F9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40F0A14A" w14:textId="755DE753" w:rsidR="00791F9C" w:rsidRPr="00D11D28" w:rsidRDefault="00791F9C" w:rsidP="00791F9C">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6A685B36" w14:textId="77777777" w:rsidR="00791F9C" w:rsidRPr="00D11D28" w:rsidRDefault="00791F9C" w:rsidP="00791F9C">
            <w:pPr>
              <w:tabs>
                <w:tab w:val="decimal" w:pos="972"/>
              </w:tabs>
              <w:spacing w:line="240" w:lineRule="auto"/>
              <w:ind w:left="-108"/>
              <w:jc w:val="center"/>
              <w:rPr>
                <w:rFonts w:cs="Times New Roman"/>
                <w:sz w:val="15"/>
                <w:szCs w:val="15"/>
                <w:lang w:bidi="th-TH"/>
              </w:rPr>
            </w:pPr>
          </w:p>
        </w:tc>
        <w:tc>
          <w:tcPr>
            <w:tcW w:w="720" w:type="dxa"/>
            <w:vAlign w:val="bottom"/>
          </w:tcPr>
          <w:p w14:paraId="408023D3" w14:textId="1D607EE5" w:rsidR="00791F9C" w:rsidRPr="00D11D28" w:rsidRDefault="00791F9C" w:rsidP="00791F9C">
            <w:pPr>
              <w:pStyle w:val="acctfourfigures"/>
              <w:tabs>
                <w:tab w:val="clear" w:pos="765"/>
              </w:tabs>
              <w:spacing w:line="240" w:lineRule="auto"/>
              <w:ind w:left="-109" w:right="-831" w:firstLine="72"/>
              <w:rPr>
                <w:rFonts w:cs="Times New Roman"/>
                <w:sz w:val="15"/>
                <w:szCs w:val="15"/>
                <w:lang w:bidi="th-TH"/>
              </w:rPr>
            </w:pPr>
          </w:p>
        </w:tc>
        <w:tc>
          <w:tcPr>
            <w:tcW w:w="270" w:type="dxa"/>
            <w:vAlign w:val="bottom"/>
          </w:tcPr>
          <w:p w14:paraId="0EEB1D23" w14:textId="77777777" w:rsidR="00791F9C" w:rsidRPr="00D11D28" w:rsidRDefault="00791F9C" w:rsidP="00791F9C">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6CC98621" w14:textId="6A70684B" w:rsidR="00791F9C" w:rsidRPr="00D11D28" w:rsidRDefault="00791F9C" w:rsidP="00791F9C">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0A2B8598" w14:textId="77777777" w:rsidR="00791F9C" w:rsidRPr="00D11D28" w:rsidRDefault="00791F9C" w:rsidP="00791F9C">
            <w:pPr>
              <w:tabs>
                <w:tab w:val="decimal" w:pos="972"/>
              </w:tabs>
              <w:spacing w:line="240" w:lineRule="auto"/>
              <w:ind w:left="-108"/>
              <w:jc w:val="center"/>
              <w:rPr>
                <w:rFonts w:cs="Times New Roman"/>
                <w:sz w:val="15"/>
                <w:szCs w:val="15"/>
                <w:lang w:bidi="th-TH"/>
              </w:rPr>
            </w:pPr>
          </w:p>
        </w:tc>
        <w:tc>
          <w:tcPr>
            <w:tcW w:w="810" w:type="dxa"/>
            <w:vAlign w:val="bottom"/>
          </w:tcPr>
          <w:p w14:paraId="42B0D762" w14:textId="006F7CE5" w:rsidR="00791F9C" w:rsidRPr="00D11D28" w:rsidRDefault="00791F9C" w:rsidP="00791F9C">
            <w:pPr>
              <w:pStyle w:val="acctfourfigures"/>
              <w:tabs>
                <w:tab w:val="clear" w:pos="765"/>
              </w:tabs>
              <w:spacing w:line="240" w:lineRule="auto"/>
              <w:ind w:right="-108"/>
              <w:rPr>
                <w:rFonts w:cs="Times New Roman"/>
                <w:sz w:val="15"/>
                <w:szCs w:val="15"/>
                <w:lang w:bidi="th-TH"/>
              </w:rPr>
            </w:pPr>
          </w:p>
        </w:tc>
        <w:tc>
          <w:tcPr>
            <w:tcW w:w="270" w:type="dxa"/>
            <w:vAlign w:val="bottom"/>
          </w:tcPr>
          <w:p w14:paraId="1543A92A" w14:textId="77777777" w:rsidR="00791F9C" w:rsidRPr="00D11D28" w:rsidRDefault="00791F9C" w:rsidP="00791F9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5FBD6C93" w14:textId="51169574" w:rsidR="00791F9C" w:rsidRPr="00D11D28" w:rsidRDefault="00791F9C" w:rsidP="00791F9C">
            <w:pPr>
              <w:pStyle w:val="acctfourfigures"/>
              <w:tabs>
                <w:tab w:val="clear" w:pos="765"/>
              </w:tabs>
              <w:spacing w:line="240" w:lineRule="auto"/>
              <w:ind w:right="-108"/>
              <w:rPr>
                <w:rFonts w:cs="Times New Roman"/>
                <w:sz w:val="15"/>
                <w:szCs w:val="15"/>
                <w:cs/>
                <w:lang w:bidi="th-TH"/>
              </w:rPr>
            </w:pPr>
          </w:p>
        </w:tc>
        <w:tc>
          <w:tcPr>
            <w:tcW w:w="270" w:type="dxa"/>
            <w:vAlign w:val="bottom"/>
          </w:tcPr>
          <w:p w14:paraId="00FB25B6" w14:textId="77777777" w:rsidR="00791F9C" w:rsidRPr="00D11D28" w:rsidRDefault="00791F9C" w:rsidP="00791F9C">
            <w:pPr>
              <w:tabs>
                <w:tab w:val="decimal" w:pos="702"/>
              </w:tabs>
              <w:spacing w:line="240" w:lineRule="auto"/>
              <w:ind w:left="-108"/>
              <w:jc w:val="center"/>
              <w:rPr>
                <w:rFonts w:cs="Times New Roman"/>
                <w:sz w:val="15"/>
                <w:szCs w:val="15"/>
                <w:lang w:bidi="th-TH"/>
              </w:rPr>
            </w:pPr>
          </w:p>
        </w:tc>
        <w:tc>
          <w:tcPr>
            <w:tcW w:w="720" w:type="dxa"/>
            <w:vAlign w:val="bottom"/>
          </w:tcPr>
          <w:p w14:paraId="3DE27695" w14:textId="096A2F8A" w:rsidR="00791F9C" w:rsidRPr="00D11D28"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33EC0633" w14:textId="77777777" w:rsidR="00791F9C" w:rsidRPr="00D11D28" w:rsidRDefault="00791F9C" w:rsidP="00791F9C">
            <w:pPr>
              <w:tabs>
                <w:tab w:val="decimal" w:pos="549"/>
              </w:tabs>
              <w:spacing w:line="240" w:lineRule="auto"/>
              <w:ind w:left="-108"/>
              <w:jc w:val="center"/>
              <w:rPr>
                <w:rFonts w:cs="Times New Roman"/>
                <w:sz w:val="15"/>
                <w:szCs w:val="15"/>
                <w:lang w:bidi="th-TH"/>
              </w:rPr>
            </w:pPr>
          </w:p>
        </w:tc>
        <w:tc>
          <w:tcPr>
            <w:tcW w:w="810" w:type="dxa"/>
            <w:vAlign w:val="bottom"/>
          </w:tcPr>
          <w:p w14:paraId="00B6B031" w14:textId="20DCC8F8" w:rsidR="00791F9C" w:rsidRPr="00D11D28" w:rsidRDefault="00791F9C" w:rsidP="00791F9C">
            <w:pPr>
              <w:pStyle w:val="acctfourfigures"/>
              <w:tabs>
                <w:tab w:val="clear" w:pos="765"/>
                <w:tab w:val="decimal" w:pos="341"/>
              </w:tabs>
              <w:spacing w:line="240" w:lineRule="auto"/>
              <w:ind w:right="-108"/>
              <w:rPr>
                <w:rFonts w:cs="Times New Roman"/>
                <w:sz w:val="15"/>
                <w:szCs w:val="15"/>
                <w:lang w:bidi="th-TH"/>
              </w:rPr>
            </w:pPr>
          </w:p>
        </w:tc>
      </w:tr>
      <w:tr w:rsidR="007E68CB" w:rsidRPr="00C22EFE" w14:paraId="67FEA3F4" w14:textId="77777777" w:rsidTr="00AF3D07">
        <w:tc>
          <w:tcPr>
            <w:tcW w:w="2125" w:type="dxa"/>
          </w:tcPr>
          <w:p w14:paraId="2AAC611B" w14:textId="77777777" w:rsidR="007E68CB" w:rsidRPr="0057305F" w:rsidRDefault="007E68CB" w:rsidP="007E68CB">
            <w:pPr>
              <w:tabs>
                <w:tab w:val="left" w:pos="252"/>
                <w:tab w:val="left" w:pos="540"/>
              </w:tabs>
              <w:jc w:val="both"/>
              <w:rPr>
                <w:rFonts w:cstheme="minorBidi"/>
                <w:sz w:val="15"/>
                <w:szCs w:val="19"/>
                <w:cs/>
                <w:lang w:bidi="th-TH"/>
              </w:rPr>
            </w:pPr>
          </w:p>
        </w:tc>
        <w:tc>
          <w:tcPr>
            <w:tcW w:w="1292" w:type="dxa"/>
          </w:tcPr>
          <w:p w14:paraId="32160F51" w14:textId="77777777" w:rsidR="007E68CB" w:rsidRPr="0027570C" w:rsidRDefault="007E68CB" w:rsidP="007E68CB">
            <w:pPr>
              <w:pStyle w:val="acctfourfigures"/>
              <w:tabs>
                <w:tab w:val="clear" w:pos="765"/>
                <w:tab w:val="decimal" w:pos="461"/>
              </w:tabs>
              <w:spacing w:line="240" w:lineRule="atLeast"/>
              <w:rPr>
                <w:sz w:val="15"/>
                <w:szCs w:val="15"/>
              </w:rPr>
            </w:pPr>
            <w:r>
              <w:rPr>
                <w:sz w:val="15"/>
                <w:szCs w:val="15"/>
              </w:rPr>
              <w:t xml:space="preserve">  s</w:t>
            </w:r>
            <w:r w:rsidRPr="0027570C">
              <w:rPr>
                <w:sz w:val="15"/>
                <w:szCs w:val="15"/>
              </w:rPr>
              <w:t>ecurity</w:t>
            </w:r>
            <w:r>
              <w:rPr>
                <w:sz w:val="15"/>
                <w:szCs w:val="15"/>
              </w:rPr>
              <w:t xml:space="preserve"> printing</w:t>
            </w:r>
          </w:p>
        </w:tc>
        <w:tc>
          <w:tcPr>
            <w:tcW w:w="778" w:type="dxa"/>
            <w:vAlign w:val="bottom"/>
          </w:tcPr>
          <w:p w14:paraId="13566D58" w14:textId="29555A38" w:rsidR="007E68CB" w:rsidRPr="00D11D28" w:rsidRDefault="00EF5F72" w:rsidP="007E68CB">
            <w:pPr>
              <w:pStyle w:val="acctfourfigures"/>
              <w:tabs>
                <w:tab w:val="clear" w:pos="765"/>
                <w:tab w:val="decimal" w:pos="402"/>
              </w:tabs>
              <w:spacing w:line="240" w:lineRule="auto"/>
              <w:ind w:right="-108"/>
              <w:jc w:val="center"/>
              <w:rPr>
                <w:rFonts w:cs="Times New Roman"/>
                <w:sz w:val="15"/>
                <w:szCs w:val="15"/>
                <w:lang w:bidi="th-TH"/>
              </w:rPr>
            </w:pPr>
            <w:r>
              <w:rPr>
                <w:rFonts w:cs="Times New Roman"/>
                <w:sz w:val="15"/>
                <w:szCs w:val="15"/>
                <w:lang w:bidi="th-TH"/>
              </w:rPr>
              <w:t>98.48</w:t>
            </w:r>
          </w:p>
        </w:tc>
        <w:tc>
          <w:tcPr>
            <w:tcW w:w="691" w:type="dxa"/>
            <w:vAlign w:val="bottom"/>
          </w:tcPr>
          <w:p w14:paraId="75AD976A" w14:textId="3B8B9EEE" w:rsidR="007E68CB" w:rsidRPr="00D11D28" w:rsidRDefault="007E68CB" w:rsidP="007E68CB">
            <w:pPr>
              <w:pStyle w:val="acctfourfigures"/>
              <w:tabs>
                <w:tab w:val="clear" w:pos="765"/>
                <w:tab w:val="decimal" w:pos="252"/>
              </w:tabs>
              <w:spacing w:line="240" w:lineRule="auto"/>
              <w:ind w:right="-108"/>
              <w:jc w:val="center"/>
              <w:rPr>
                <w:rFonts w:cs="Times New Roman"/>
                <w:sz w:val="15"/>
                <w:szCs w:val="15"/>
                <w:lang w:bidi="th-TH"/>
              </w:rPr>
            </w:pPr>
            <w:r w:rsidRPr="00D11D28">
              <w:rPr>
                <w:rFonts w:cs="Times New Roman"/>
                <w:sz w:val="15"/>
                <w:szCs w:val="15"/>
                <w:lang w:bidi="th-TH"/>
              </w:rPr>
              <w:t>98.48</w:t>
            </w:r>
          </w:p>
        </w:tc>
        <w:tc>
          <w:tcPr>
            <w:tcW w:w="723" w:type="dxa"/>
            <w:vAlign w:val="bottom"/>
          </w:tcPr>
          <w:p w14:paraId="1F96C488" w14:textId="194E613B" w:rsidR="007E68CB" w:rsidRPr="00D11D28" w:rsidRDefault="00686147" w:rsidP="007E68CB">
            <w:pPr>
              <w:pStyle w:val="acctfourfigures"/>
              <w:tabs>
                <w:tab w:val="clear" w:pos="765"/>
                <w:tab w:val="decimal" w:pos="551"/>
              </w:tabs>
              <w:spacing w:line="240" w:lineRule="auto"/>
              <w:ind w:right="-108"/>
              <w:jc w:val="center"/>
              <w:rPr>
                <w:rFonts w:cs="Times New Roman"/>
                <w:sz w:val="15"/>
                <w:szCs w:val="15"/>
                <w:lang w:bidi="th-TH"/>
              </w:rPr>
            </w:pPr>
            <w:r>
              <w:rPr>
                <w:rFonts w:cs="Times New Roman"/>
                <w:sz w:val="15"/>
                <w:szCs w:val="15"/>
                <w:lang w:bidi="th-TH"/>
              </w:rPr>
              <w:t>204,220</w:t>
            </w:r>
          </w:p>
        </w:tc>
        <w:tc>
          <w:tcPr>
            <w:tcW w:w="720" w:type="dxa"/>
            <w:vAlign w:val="bottom"/>
          </w:tcPr>
          <w:p w14:paraId="75FE552B" w14:textId="765CEC52" w:rsidR="007E68CB" w:rsidRPr="00D11D28" w:rsidRDefault="007E68CB" w:rsidP="007E68CB">
            <w:pPr>
              <w:pStyle w:val="acctfourfigures"/>
              <w:tabs>
                <w:tab w:val="clear" w:pos="765"/>
                <w:tab w:val="decimal" w:pos="504"/>
              </w:tabs>
              <w:spacing w:line="240" w:lineRule="auto"/>
              <w:ind w:right="-108"/>
              <w:jc w:val="center"/>
              <w:rPr>
                <w:rFonts w:cs="Times New Roman"/>
                <w:sz w:val="15"/>
                <w:szCs w:val="15"/>
                <w:lang w:bidi="th-TH"/>
              </w:rPr>
            </w:pPr>
            <w:r w:rsidRPr="00D11D28">
              <w:rPr>
                <w:rFonts w:cs="Times New Roman"/>
                <w:sz w:val="15"/>
                <w:szCs w:val="15"/>
                <w:lang w:bidi="th-TH"/>
              </w:rPr>
              <w:t>204,220</w:t>
            </w:r>
          </w:p>
        </w:tc>
        <w:tc>
          <w:tcPr>
            <w:tcW w:w="238" w:type="dxa"/>
            <w:vAlign w:val="bottom"/>
          </w:tcPr>
          <w:p w14:paraId="39164291" w14:textId="77777777" w:rsidR="007E68CB" w:rsidRPr="00D11D28" w:rsidRDefault="007E68CB" w:rsidP="007E68CB">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2604768A" w14:textId="51C26EE1" w:rsidR="007E68CB" w:rsidRPr="00D11D28" w:rsidRDefault="00871123" w:rsidP="007E68CB">
            <w:pPr>
              <w:pStyle w:val="acctfourfigures"/>
              <w:tabs>
                <w:tab w:val="clear" w:pos="765"/>
                <w:tab w:val="decimal" w:pos="612"/>
              </w:tabs>
              <w:spacing w:line="240" w:lineRule="auto"/>
              <w:ind w:right="-283"/>
              <w:rPr>
                <w:rFonts w:cs="Times New Roman"/>
                <w:sz w:val="15"/>
                <w:szCs w:val="15"/>
                <w:lang w:bidi="th-TH"/>
              </w:rPr>
            </w:pPr>
            <w:r>
              <w:rPr>
                <w:rFonts w:cs="Times New Roman"/>
                <w:sz w:val="15"/>
                <w:szCs w:val="15"/>
                <w:lang w:bidi="th-TH"/>
              </w:rPr>
              <w:t>1,962,677</w:t>
            </w:r>
          </w:p>
        </w:tc>
        <w:tc>
          <w:tcPr>
            <w:tcW w:w="270" w:type="dxa"/>
            <w:vAlign w:val="bottom"/>
          </w:tcPr>
          <w:p w14:paraId="14445903" w14:textId="77777777" w:rsidR="007E68CB" w:rsidRPr="00D11D28" w:rsidRDefault="007E68CB" w:rsidP="007E68CB">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1D178981" w14:textId="65E2FA27" w:rsidR="007E68CB" w:rsidRPr="00D11D28" w:rsidRDefault="007E68CB" w:rsidP="007E68CB">
            <w:pPr>
              <w:pStyle w:val="acctfourfigures"/>
              <w:tabs>
                <w:tab w:val="clear" w:pos="765"/>
                <w:tab w:val="decimal" w:pos="637"/>
              </w:tabs>
              <w:spacing w:line="240" w:lineRule="auto"/>
              <w:ind w:right="-378"/>
              <w:rPr>
                <w:rFonts w:cs="Times New Roman"/>
                <w:sz w:val="15"/>
                <w:szCs w:val="15"/>
                <w:lang w:bidi="th-TH"/>
              </w:rPr>
            </w:pPr>
            <w:r w:rsidRPr="00D11D28">
              <w:rPr>
                <w:rFonts w:cs="Times New Roman"/>
                <w:sz w:val="15"/>
                <w:szCs w:val="15"/>
                <w:lang w:bidi="th-TH"/>
              </w:rPr>
              <w:t>1,962,677</w:t>
            </w:r>
          </w:p>
        </w:tc>
        <w:tc>
          <w:tcPr>
            <w:tcW w:w="270" w:type="dxa"/>
            <w:vAlign w:val="bottom"/>
          </w:tcPr>
          <w:p w14:paraId="2B02E34B" w14:textId="77777777" w:rsidR="007E68CB" w:rsidRPr="00D11D28" w:rsidRDefault="007E68CB" w:rsidP="007E68CB">
            <w:pPr>
              <w:tabs>
                <w:tab w:val="decimal" w:pos="972"/>
              </w:tabs>
              <w:spacing w:line="240" w:lineRule="auto"/>
              <w:ind w:left="-108"/>
              <w:jc w:val="center"/>
              <w:rPr>
                <w:rFonts w:cs="Times New Roman"/>
                <w:sz w:val="15"/>
                <w:szCs w:val="15"/>
                <w:lang w:bidi="th-TH"/>
              </w:rPr>
            </w:pPr>
          </w:p>
        </w:tc>
        <w:tc>
          <w:tcPr>
            <w:tcW w:w="720" w:type="dxa"/>
            <w:vAlign w:val="bottom"/>
          </w:tcPr>
          <w:p w14:paraId="28D68E63" w14:textId="27A75FD5" w:rsidR="007E68CB" w:rsidRPr="00D11D28" w:rsidRDefault="0065332C" w:rsidP="007E68CB">
            <w:pPr>
              <w:pStyle w:val="acctfourfigures"/>
              <w:tabs>
                <w:tab w:val="clear" w:pos="765"/>
                <w:tab w:val="decimal" w:pos="562"/>
              </w:tabs>
              <w:spacing w:line="240" w:lineRule="auto"/>
              <w:ind w:right="-344"/>
              <w:rPr>
                <w:rFonts w:cs="Times New Roman"/>
                <w:sz w:val="15"/>
                <w:szCs w:val="15"/>
                <w:lang w:bidi="th-TH"/>
              </w:rPr>
            </w:pPr>
            <w:r>
              <w:rPr>
                <w:rFonts w:cs="Times New Roman"/>
                <w:sz w:val="15"/>
                <w:szCs w:val="15"/>
                <w:lang w:bidi="th-TH"/>
              </w:rPr>
              <w:t>1,733,817</w:t>
            </w:r>
          </w:p>
        </w:tc>
        <w:tc>
          <w:tcPr>
            <w:tcW w:w="270" w:type="dxa"/>
            <w:vAlign w:val="bottom"/>
          </w:tcPr>
          <w:p w14:paraId="4A213325" w14:textId="77777777" w:rsidR="007E68CB" w:rsidRPr="00D11D28" w:rsidRDefault="007E68CB" w:rsidP="007E68CB">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76B401B5" w14:textId="4FA38774" w:rsidR="007E68CB" w:rsidRPr="00D11D28" w:rsidRDefault="007E68CB" w:rsidP="007E68CB">
            <w:pPr>
              <w:pStyle w:val="acctfourfigures"/>
              <w:tabs>
                <w:tab w:val="clear" w:pos="765"/>
                <w:tab w:val="decimal" w:pos="612"/>
              </w:tabs>
              <w:spacing w:line="240" w:lineRule="auto"/>
              <w:ind w:right="-108"/>
              <w:jc w:val="center"/>
              <w:rPr>
                <w:rFonts w:cs="Times New Roman"/>
                <w:sz w:val="15"/>
                <w:szCs w:val="15"/>
                <w:lang w:bidi="th-TH"/>
              </w:rPr>
            </w:pPr>
            <w:r w:rsidRPr="00D11D28">
              <w:rPr>
                <w:rFonts w:cs="Times New Roman"/>
                <w:sz w:val="15"/>
                <w:szCs w:val="15"/>
                <w:lang w:bidi="th-TH"/>
              </w:rPr>
              <w:t>1,675,46</w:t>
            </w:r>
            <w:r>
              <w:rPr>
                <w:rFonts w:cs="Times New Roman"/>
                <w:sz w:val="15"/>
                <w:szCs w:val="15"/>
                <w:lang w:bidi="th-TH"/>
              </w:rPr>
              <w:t>6</w:t>
            </w:r>
          </w:p>
        </w:tc>
        <w:tc>
          <w:tcPr>
            <w:tcW w:w="270" w:type="dxa"/>
            <w:vAlign w:val="bottom"/>
          </w:tcPr>
          <w:p w14:paraId="72B272D7" w14:textId="77777777" w:rsidR="007E68CB" w:rsidRPr="00D11D28" w:rsidRDefault="007E68CB" w:rsidP="007E68CB">
            <w:pPr>
              <w:tabs>
                <w:tab w:val="decimal" w:pos="972"/>
              </w:tabs>
              <w:spacing w:line="240" w:lineRule="auto"/>
              <w:ind w:left="-108"/>
              <w:jc w:val="center"/>
              <w:rPr>
                <w:rFonts w:cs="Times New Roman"/>
                <w:sz w:val="15"/>
                <w:szCs w:val="15"/>
                <w:lang w:bidi="th-TH"/>
              </w:rPr>
            </w:pPr>
          </w:p>
        </w:tc>
        <w:tc>
          <w:tcPr>
            <w:tcW w:w="810" w:type="dxa"/>
            <w:vAlign w:val="bottom"/>
          </w:tcPr>
          <w:p w14:paraId="42EC8623" w14:textId="4A004C4D" w:rsidR="007E68CB" w:rsidRPr="00D11D28" w:rsidRDefault="00E16F74" w:rsidP="007E68CB">
            <w:pPr>
              <w:pStyle w:val="acctfourfigures"/>
              <w:tabs>
                <w:tab w:val="clear" w:pos="765"/>
              </w:tabs>
              <w:spacing w:line="240" w:lineRule="auto"/>
              <w:ind w:right="-108"/>
              <w:rPr>
                <w:rFonts w:cs="Times New Roman"/>
                <w:sz w:val="15"/>
                <w:szCs w:val="15"/>
                <w:lang w:bidi="th-TH"/>
              </w:rPr>
            </w:pPr>
            <w:r>
              <w:rPr>
                <w:rFonts w:cs="Times New Roman"/>
                <w:sz w:val="15"/>
                <w:szCs w:val="15"/>
                <w:lang w:bidi="th-TH"/>
              </w:rPr>
              <w:t>3,338,395</w:t>
            </w:r>
          </w:p>
        </w:tc>
        <w:tc>
          <w:tcPr>
            <w:tcW w:w="270" w:type="dxa"/>
            <w:vAlign w:val="bottom"/>
          </w:tcPr>
          <w:p w14:paraId="06E2B314" w14:textId="77777777" w:rsidR="007E68CB" w:rsidRPr="00D11D28" w:rsidRDefault="007E68CB" w:rsidP="007E68CB">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41FCA8E2" w14:textId="4F904C73" w:rsidR="007E68CB" w:rsidRPr="00D11D28" w:rsidRDefault="007E68CB" w:rsidP="007E68CB">
            <w:pPr>
              <w:pStyle w:val="acctfourfigures"/>
              <w:tabs>
                <w:tab w:val="clear" w:pos="765"/>
              </w:tabs>
              <w:spacing w:line="240" w:lineRule="auto"/>
              <w:ind w:right="-108"/>
              <w:rPr>
                <w:rFonts w:cs="Times New Roman"/>
                <w:sz w:val="15"/>
                <w:szCs w:val="15"/>
                <w:lang w:bidi="th-TH"/>
              </w:rPr>
            </w:pPr>
            <w:r w:rsidRPr="00D11D28">
              <w:rPr>
                <w:rFonts w:cs="Times New Roman"/>
                <w:sz w:val="15"/>
                <w:szCs w:val="15"/>
                <w:lang w:bidi="th-TH"/>
              </w:rPr>
              <w:t>2,513,852</w:t>
            </w:r>
          </w:p>
        </w:tc>
        <w:tc>
          <w:tcPr>
            <w:tcW w:w="270" w:type="dxa"/>
            <w:vAlign w:val="bottom"/>
          </w:tcPr>
          <w:p w14:paraId="14E7BCCC" w14:textId="77777777" w:rsidR="007E68CB" w:rsidRPr="00D11D28" w:rsidRDefault="007E68CB" w:rsidP="007E68CB">
            <w:pPr>
              <w:tabs>
                <w:tab w:val="decimal" w:pos="702"/>
              </w:tabs>
              <w:spacing w:line="240" w:lineRule="auto"/>
              <w:ind w:left="-108"/>
              <w:jc w:val="center"/>
              <w:rPr>
                <w:rFonts w:cs="Times New Roman"/>
                <w:sz w:val="15"/>
                <w:szCs w:val="15"/>
                <w:lang w:bidi="th-TH"/>
              </w:rPr>
            </w:pPr>
          </w:p>
        </w:tc>
        <w:tc>
          <w:tcPr>
            <w:tcW w:w="720" w:type="dxa"/>
            <w:vAlign w:val="bottom"/>
          </w:tcPr>
          <w:p w14:paraId="194297A8" w14:textId="4D4CCB8B" w:rsidR="007E68CB" w:rsidRPr="00D11D28" w:rsidRDefault="00EA34E1" w:rsidP="007E68CB">
            <w:pPr>
              <w:pStyle w:val="acctfourfigures"/>
              <w:tabs>
                <w:tab w:val="clear" w:pos="765"/>
                <w:tab w:val="decimal" w:pos="341"/>
              </w:tabs>
              <w:spacing w:line="240" w:lineRule="auto"/>
              <w:ind w:right="-108"/>
              <w:rPr>
                <w:rFonts w:cs="Times New Roman"/>
                <w:sz w:val="15"/>
                <w:szCs w:val="15"/>
                <w:lang w:bidi="th-TH"/>
              </w:rPr>
            </w:pPr>
            <w:r>
              <w:rPr>
                <w:rFonts w:cs="Times New Roman"/>
                <w:sz w:val="15"/>
                <w:szCs w:val="15"/>
                <w:lang w:bidi="th-TH"/>
              </w:rPr>
              <w:t>-</w:t>
            </w:r>
          </w:p>
        </w:tc>
        <w:tc>
          <w:tcPr>
            <w:tcW w:w="270" w:type="dxa"/>
            <w:vAlign w:val="bottom"/>
          </w:tcPr>
          <w:p w14:paraId="2AC0CEB1" w14:textId="77777777" w:rsidR="007E68CB" w:rsidRPr="00D11D28" w:rsidRDefault="007E68CB" w:rsidP="007E68CB">
            <w:pPr>
              <w:tabs>
                <w:tab w:val="decimal" w:pos="549"/>
              </w:tabs>
              <w:spacing w:line="240" w:lineRule="auto"/>
              <w:ind w:left="-108"/>
              <w:jc w:val="center"/>
              <w:rPr>
                <w:rFonts w:cs="Times New Roman"/>
                <w:sz w:val="15"/>
                <w:szCs w:val="15"/>
                <w:lang w:bidi="th-TH"/>
              </w:rPr>
            </w:pPr>
          </w:p>
        </w:tc>
        <w:tc>
          <w:tcPr>
            <w:tcW w:w="810" w:type="dxa"/>
            <w:vAlign w:val="bottom"/>
          </w:tcPr>
          <w:p w14:paraId="41C61ACB" w14:textId="6DD1B36A" w:rsidR="007E68CB" w:rsidRPr="00D11D28" w:rsidRDefault="007E68CB" w:rsidP="007E68CB">
            <w:pPr>
              <w:pStyle w:val="acctfourfigures"/>
              <w:tabs>
                <w:tab w:val="clear" w:pos="765"/>
                <w:tab w:val="decimal" w:pos="341"/>
              </w:tabs>
              <w:spacing w:line="240" w:lineRule="auto"/>
              <w:ind w:right="-108"/>
              <w:rPr>
                <w:rFonts w:cs="Times New Roman"/>
                <w:sz w:val="15"/>
                <w:szCs w:val="15"/>
                <w:lang w:bidi="th-TH"/>
              </w:rPr>
            </w:pPr>
            <w:r w:rsidRPr="00D11D28">
              <w:rPr>
                <w:rFonts w:cs="Times New Roman"/>
                <w:sz w:val="15"/>
                <w:szCs w:val="15"/>
                <w:lang w:bidi="th-TH"/>
              </w:rPr>
              <w:t>-</w:t>
            </w:r>
          </w:p>
        </w:tc>
      </w:tr>
      <w:tr w:rsidR="00791F9C" w:rsidRPr="00C22EFE" w14:paraId="166DF3FC" w14:textId="77777777" w:rsidTr="00AF3D07">
        <w:tc>
          <w:tcPr>
            <w:tcW w:w="2125" w:type="dxa"/>
          </w:tcPr>
          <w:p w14:paraId="2EE4A90C" w14:textId="77777777" w:rsidR="00791F9C" w:rsidRPr="00EA2085" w:rsidRDefault="00791F9C" w:rsidP="00791F9C">
            <w:pPr>
              <w:tabs>
                <w:tab w:val="left" w:pos="252"/>
                <w:tab w:val="left" w:pos="540"/>
              </w:tabs>
              <w:ind w:left="540" w:hanging="540"/>
              <w:jc w:val="both"/>
              <w:rPr>
                <w:rFonts w:cs="Times New Roman"/>
                <w:sz w:val="15"/>
                <w:szCs w:val="15"/>
              </w:rPr>
            </w:pPr>
            <w:proofErr w:type="spellStart"/>
            <w:r w:rsidRPr="00D911C6">
              <w:rPr>
                <w:rFonts w:cs="Times New Roman"/>
                <w:sz w:val="15"/>
                <w:szCs w:val="15"/>
              </w:rPr>
              <w:t>Gofive</w:t>
            </w:r>
            <w:proofErr w:type="spellEnd"/>
            <w:r w:rsidRPr="00D911C6">
              <w:rPr>
                <w:rFonts w:cs="Times New Roman"/>
                <w:sz w:val="15"/>
                <w:szCs w:val="15"/>
              </w:rPr>
              <w:t xml:space="preserve"> </w:t>
            </w:r>
            <w:r>
              <w:rPr>
                <w:rFonts w:cs="Times New Roman"/>
                <w:sz w:val="15"/>
                <w:szCs w:val="15"/>
              </w:rPr>
              <w:t>Company Limited</w:t>
            </w:r>
          </w:p>
        </w:tc>
        <w:tc>
          <w:tcPr>
            <w:tcW w:w="1292" w:type="dxa"/>
          </w:tcPr>
          <w:p w14:paraId="1536104C" w14:textId="77777777" w:rsidR="00791F9C" w:rsidRPr="004C784D" w:rsidRDefault="00791F9C" w:rsidP="00791F9C">
            <w:pPr>
              <w:pStyle w:val="acctfourfigures"/>
              <w:tabs>
                <w:tab w:val="decimal" w:pos="461"/>
              </w:tabs>
              <w:spacing w:line="240" w:lineRule="atLeast"/>
              <w:rPr>
                <w:sz w:val="15"/>
                <w:szCs w:val="15"/>
                <w:highlight w:val="yellow"/>
              </w:rPr>
            </w:pPr>
            <w:r w:rsidRPr="002E4693">
              <w:rPr>
                <w:sz w:val="15"/>
                <w:szCs w:val="15"/>
              </w:rPr>
              <w:t xml:space="preserve">Provide services </w:t>
            </w:r>
          </w:p>
        </w:tc>
        <w:tc>
          <w:tcPr>
            <w:tcW w:w="778" w:type="dxa"/>
            <w:vAlign w:val="bottom"/>
          </w:tcPr>
          <w:p w14:paraId="561BEC67" w14:textId="68D06716" w:rsidR="00791F9C" w:rsidRPr="00D11D28" w:rsidRDefault="00791F9C" w:rsidP="00791F9C">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08491F7C" w14:textId="7B607BD5" w:rsidR="00791F9C" w:rsidRPr="00D11D28" w:rsidRDefault="00791F9C" w:rsidP="00791F9C">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78499962" w14:textId="58D78EA8" w:rsidR="00791F9C" w:rsidRPr="00D11D28" w:rsidRDefault="00791F9C" w:rsidP="00791F9C">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3A8E2D6D" w14:textId="5628EEDD" w:rsidR="00791F9C" w:rsidRPr="00D11D28" w:rsidRDefault="00791F9C" w:rsidP="00791F9C">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7B718CEE" w14:textId="77777777" w:rsidR="00791F9C" w:rsidRPr="00D11D28" w:rsidRDefault="00791F9C" w:rsidP="00791F9C">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4E387A99" w14:textId="08E91864" w:rsidR="00791F9C" w:rsidRPr="00D11D28" w:rsidRDefault="00791F9C" w:rsidP="00791F9C">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67C42E66" w14:textId="77777777" w:rsidR="00791F9C" w:rsidRPr="00D11D28" w:rsidRDefault="00791F9C" w:rsidP="00791F9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6C34F1B1" w14:textId="58231D53" w:rsidR="00791F9C" w:rsidRPr="00D11D28" w:rsidRDefault="00791F9C" w:rsidP="00791F9C">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4629100E" w14:textId="77777777" w:rsidR="00791F9C" w:rsidRPr="00D11D28" w:rsidRDefault="00791F9C" w:rsidP="00791F9C">
            <w:pPr>
              <w:tabs>
                <w:tab w:val="decimal" w:pos="972"/>
              </w:tabs>
              <w:spacing w:line="240" w:lineRule="auto"/>
              <w:ind w:left="-108"/>
              <w:jc w:val="center"/>
              <w:rPr>
                <w:rFonts w:cs="Times New Roman"/>
                <w:sz w:val="15"/>
                <w:szCs w:val="15"/>
                <w:lang w:bidi="th-TH"/>
              </w:rPr>
            </w:pPr>
          </w:p>
        </w:tc>
        <w:tc>
          <w:tcPr>
            <w:tcW w:w="720" w:type="dxa"/>
            <w:vAlign w:val="bottom"/>
          </w:tcPr>
          <w:p w14:paraId="3059D38F" w14:textId="19F0DC34" w:rsidR="00791F9C" w:rsidRPr="00D11D28" w:rsidRDefault="00791F9C" w:rsidP="00791F9C">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0115F310" w14:textId="77777777" w:rsidR="00791F9C" w:rsidRPr="00D11D28" w:rsidRDefault="00791F9C" w:rsidP="00791F9C">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421A65AF" w14:textId="445A52B1" w:rsidR="00791F9C" w:rsidRPr="00D11D28" w:rsidRDefault="00791F9C" w:rsidP="00791F9C">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09BBBF3F" w14:textId="77777777" w:rsidR="00791F9C" w:rsidRPr="00D11D28" w:rsidRDefault="00791F9C" w:rsidP="00791F9C">
            <w:pPr>
              <w:tabs>
                <w:tab w:val="decimal" w:pos="612"/>
              </w:tabs>
              <w:ind w:left="-108"/>
              <w:jc w:val="center"/>
              <w:rPr>
                <w:rFonts w:cs="Times New Roman"/>
                <w:sz w:val="15"/>
                <w:szCs w:val="15"/>
                <w:lang w:bidi="th-TH"/>
              </w:rPr>
            </w:pPr>
          </w:p>
        </w:tc>
        <w:tc>
          <w:tcPr>
            <w:tcW w:w="810" w:type="dxa"/>
            <w:vAlign w:val="bottom"/>
          </w:tcPr>
          <w:p w14:paraId="02A49C92" w14:textId="5016FFCF" w:rsidR="00791F9C" w:rsidRPr="00D11D28"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01747DD" w14:textId="77777777" w:rsidR="00791F9C" w:rsidRPr="00D11D28" w:rsidRDefault="00791F9C" w:rsidP="00791F9C">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182C8CF5" w14:textId="49EA80C1" w:rsidR="00791F9C" w:rsidRPr="00D11D28"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02848CD" w14:textId="77777777" w:rsidR="00791F9C" w:rsidRPr="00D11D28" w:rsidRDefault="00791F9C" w:rsidP="00791F9C">
            <w:pPr>
              <w:tabs>
                <w:tab w:val="decimal" w:pos="972"/>
              </w:tabs>
              <w:spacing w:line="240" w:lineRule="auto"/>
              <w:ind w:left="-108"/>
              <w:jc w:val="center"/>
              <w:rPr>
                <w:rFonts w:cs="Times New Roman"/>
                <w:sz w:val="15"/>
                <w:szCs w:val="15"/>
                <w:lang w:bidi="th-TH"/>
              </w:rPr>
            </w:pPr>
          </w:p>
        </w:tc>
        <w:tc>
          <w:tcPr>
            <w:tcW w:w="720" w:type="dxa"/>
            <w:vAlign w:val="bottom"/>
          </w:tcPr>
          <w:p w14:paraId="247D9304" w14:textId="49AE738F" w:rsidR="00791F9C" w:rsidRPr="00D11D28"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07DB492" w14:textId="77777777" w:rsidR="00791F9C" w:rsidRPr="00D11D28" w:rsidRDefault="00791F9C" w:rsidP="00791F9C">
            <w:pPr>
              <w:tabs>
                <w:tab w:val="decimal" w:pos="549"/>
              </w:tabs>
              <w:spacing w:line="240" w:lineRule="auto"/>
              <w:ind w:left="-108"/>
              <w:jc w:val="center"/>
              <w:rPr>
                <w:rFonts w:cs="Times New Roman"/>
                <w:sz w:val="15"/>
                <w:szCs w:val="15"/>
                <w:lang w:bidi="th-TH"/>
              </w:rPr>
            </w:pPr>
          </w:p>
        </w:tc>
        <w:tc>
          <w:tcPr>
            <w:tcW w:w="810" w:type="dxa"/>
            <w:vAlign w:val="bottom"/>
          </w:tcPr>
          <w:p w14:paraId="7185006B" w14:textId="746E6375" w:rsidR="00791F9C" w:rsidRPr="00D11D28" w:rsidRDefault="00791F9C" w:rsidP="00791F9C">
            <w:pPr>
              <w:pStyle w:val="acctfourfigures"/>
              <w:tabs>
                <w:tab w:val="clear" w:pos="765"/>
                <w:tab w:val="decimal" w:pos="341"/>
              </w:tabs>
              <w:spacing w:line="240" w:lineRule="auto"/>
              <w:ind w:right="-108"/>
              <w:rPr>
                <w:rFonts w:cs="Times New Roman"/>
                <w:sz w:val="15"/>
                <w:szCs w:val="15"/>
                <w:lang w:bidi="th-TH"/>
              </w:rPr>
            </w:pPr>
          </w:p>
        </w:tc>
      </w:tr>
      <w:tr w:rsidR="00791F9C" w:rsidRPr="00C22EFE" w14:paraId="6B3D2149" w14:textId="77777777" w:rsidTr="00AF3D07">
        <w:tc>
          <w:tcPr>
            <w:tcW w:w="2125" w:type="dxa"/>
          </w:tcPr>
          <w:p w14:paraId="1335CF8F" w14:textId="77777777" w:rsidR="00791F9C" w:rsidRPr="00D911C6" w:rsidRDefault="00791F9C" w:rsidP="00791F9C">
            <w:pPr>
              <w:tabs>
                <w:tab w:val="left" w:pos="252"/>
                <w:tab w:val="left" w:pos="540"/>
              </w:tabs>
              <w:ind w:left="540" w:hanging="540"/>
              <w:jc w:val="both"/>
              <w:rPr>
                <w:rFonts w:cs="Times New Roman"/>
                <w:sz w:val="15"/>
                <w:szCs w:val="15"/>
              </w:rPr>
            </w:pPr>
          </w:p>
        </w:tc>
        <w:tc>
          <w:tcPr>
            <w:tcW w:w="1292" w:type="dxa"/>
          </w:tcPr>
          <w:p w14:paraId="12685F98" w14:textId="77777777" w:rsidR="00791F9C" w:rsidRPr="002E4693" w:rsidRDefault="00791F9C" w:rsidP="00791F9C">
            <w:pPr>
              <w:pStyle w:val="acctfourfigures"/>
              <w:tabs>
                <w:tab w:val="decimal" w:pos="461"/>
              </w:tabs>
              <w:spacing w:line="240" w:lineRule="atLeast"/>
              <w:rPr>
                <w:sz w:val="15"/>
                <w:szCs w:val="15"/>
              </w:rPr>
            </w:pPr>
            <w:r>
              <w:rPr>
                <w:sz w:val="15"/>
                <w:szCs w:val="15"/>
              </w:rPr>
              <w:t xml:space="preserve">  </w:t>
            </w:r>
            <w:r w:rsidRPr="002E4693">
              <w:rPr>
                <w:sz w:val="15"/>
                <w:szCs w:val="15"/>
              </w:rPr>
              <w:t>of consultancy</w:t>
            </w:r>
          </w:p>
        </w:tc>
        <w:tc>
          <w:tcPr>
            <w:tcW w:w="778" w:type="dxa"/>
            <w:vAlign w:val="bottom"/>
          </w:tcPr>
          <w:p w14:paraId="4927F800" w14:textId="77777777" w:rsidR="00791F9C" w:rsidRDefault="00791F9C" w:rsidP="00791F9C">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1D61F12B" w14:textId="77777777" w:rsidR="00791F9C" w:rsidRDefault="00791F9C" w:rsidP="00791F9C">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516DB7F1" w14:textId="77777777" w:rsidR="00791F9C" w:rsidRPr="004C784D" w:rsidRDefault="00791F9C" w:rsidP="00791F9C">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793670AA" w14:textId="77777777" w:rsidR="00791F9C" w:rsidRPr="004C784D" w:rsidRDefault="00791F9C" w:rsidP="00791F9C">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388D1AFA" w14:textId="77777777" w:rsidR="00791F9C" w:rsidRPr="004C784D" w:rsidRDefault="00791F9C" w:rsidP="00791F9C">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1850ADFB" w14:textId="77777777" w:rsidR="00791F9C" w:rsidRPr="004C784D" w:rsidRDefault="00791F9C" w:rsidP="00791F9C">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6A2F42C2" w14:textId="77777777" w:rsidR="00791F9C" w:rsidRPr="004C784D" w:rsidRDefault="00791F9C" w:rsidP="00791F9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3220FEBE" w14:textId="77777777" w:rsidR="00791F9C" w:rsidRDefault="00791F9C" w:rsidP="00791F9C">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36D998F0" w14:textId="77777777" w:rsidR="00791F9C" w:rsidRPr="004C784D" w:rsidRDefault="00791F9C" w:rsidP="00791F9C">
            <w:pPr>
              <w:tabs>
                <w:tab w:val="decimal" w:pos="972"/>
              </w:tabs>
              <w:spacing w:line="240" w:lineRule="auto"/>
              <w:ind w:left="-108"/>
              <w:jc w:val="center"/>
              <w:rPr>
                <w:rFonts w:cs="Times New Roman"/>
                <w:sz w:val="15"/>
                <w:szCs w:val="15"/>
                <w:lang w:bidi="th-TH"/>
              </w:rPr>
            </w:pPr>
          </w:p>
        </w:tc>
        <w:tc>
          <w:tcPr>
            <w:tcW w:w="720" w:type="dxa"/>
            <w:vAlign w:val="bottom"/>
          </w:tcPr>
          <w:p w14:paraId="54CD07D4" w14:textId="77777777" w:rsidR="00791F9C" w:rsidRPr="004C784D" w:rsidRDefault="00791F9C" w:rsidP="00791F9C">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58B22548" w14:textId="77777777" w:rsidR="00791F9C" w:rsidRPr="004C784D" w:rsidRDefault="00791F9C" w:rsidP="00791F9C">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454D301F" w14:textId="77777777" w:rsidR="00791F9C" w:rsidRDefault="00791F9C" w:rsidP="00791F9C">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3D3BDD7E" w14:textId="77777777" w:rsidR="00791F9C" w:rsidRPr="004C784D" w:rsidRDefault="00791F9C" w:rsidP="00791F9C">
            <w:pPr>
              <w:tabs>
                <w:tab w:val="decimal" w:pos="612"/>
              </w:tabs>
              <w:ind w:left="-108"/>
              <w:jc w:val="center"/>
              <w:rPr>
                <w:rFonts w:cs="Times New Roman"/>
                <w:sz w:val="15"/>
                <w:szCs w:val="15"/>
                <w:lang w:bidi="th-TH"/>
              </w:rPr>
            </w:pPr>
          </w:p>
        </w:tc>
        <w:tc>
          <w:tcPr>
            <w:tcW w:w="810" w:type="dxa"/>
            <w:vAlign w:val="bottom"/>
          </w:tcPr>
          <w:p w14:paraId="3CAD0882"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552C45FB" w14:textId="77777777" w:rsidR="00791F9C" w:rsidRPr="004C784D" w:rsidRDefault="00791F9C" w:rsidP="00791F9C">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1E859776"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6104537" w14:textId="77777777" w:rsidR="00791F9C" w:rsidRPr="004C784D" w:rsidRDefault="00791F9C" w:rsidP="00791F9C">
            <w:pPr>
              <w:tabs>
                <w:tab w:val="decimal" w:pos="972"/>
              </w:tabs>
              <w:spacing w:line="240" w:lineRule="auto"/>
              <w:ind w:left="-108"/>
              <w:jc w:val="center"/>
              <w:rPr>
                <w:rFonts w:cs="Times New Roman"/>
                <w:sz w:val="15"/>
                <w:szCs w:val="15"/>
                <w:lang w:bidi="th-TH"/>
              </w:rPr>
            </w:pPr>
          </w:p>
        </w:tc>
        <w:tc>
          <w:tcPr>
            <w:tcW w:w="720" w:type="dxa"/>
            <w:vAlign w:val="bottom"/>
          </w:tcPr>
          <w:p w14:paraId="393BFD10"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4D681D7D" w14:textId="77777777" w:rsidR="00791F9C" w:rsidRPr="004C784D" w:rsidRDefault="00791F9C" w:rsidP="00791F9C">
            <w:pPr>
              <w:tabs>
                <w:tab w:val="decimal" w:pos="549"/>
              </w:tabs>
              <w:spacing w:line="240" w:lineRule="auto"/>
              <w:ind w:left="-108"/>
              <w:jc w:val="center"/>
              <w:rPr>
                <w:rFonts w:cs="Times New Roman"/>
                <w:sz w:val="15"/>
                <w:szCs w:val="15"/>
                <w:lang w:bidi="th-TH"/>
              </w:rPr>
            </w:pPr>
          </w:p>
        </w:tc>
        <w:tc>
          <w:tcPr>
            <w:tcW w:w="810" w:type="dxa"/>
            <w:vAlign w:val="bottom"/>
          </w:tcPr>
          <w:p w14:paraId="2E40139C"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r>
      <w:tr w:rsidR="00791F9C" w:rsidRPr="00C22EFE" w14:paraId="48153B5D" w14:textId="77777777" w:rsidTr="00AF3D07">
        <w:tc>
          <w:tcPr>
            <w:tcW w:w="2125" w:type="dxa"/>
          </w:tcPr>
          <w:p w14:paraId="2332D0A7" w14:textId="77777777" w:rsidR="00791F9C" w:rsidRPr="00D911C6" w:rsidRDefault="00791F9C" w:rsidP="00791F9C">
            <w:pPr>
              <w:tabs>
                <w:tab w:val="left" w:pos="252"/>
                <w:tab w:val="left" w:pos="540"/>
              </w:tabs>
              <w:ind w:left="540" w:hanging="540"/>
              <w:jc w:val="both"/>
              <w:rPr>
                <w:rFonts w:cs="Times New Roman"/>
                <w:sz w:val="15"/>
                <w:szCs w:val="15"/>
              </w:rPr>
            </w:pPr>
          </w:p>
        </w:tc>
        <w:tc>
          <w:tcPr>
            <w:tcW w:w="1292" w:type="dxa"/>
          </w:tcPr>
          <w:p w14:paraId="6F7B5621" w14:textId="77777777" w:rsidR="00791F9C" w:rsidRPr="002E4693" w:rsidRDefault="00791F9C" w:rsidP="00791F9C">
            <w:pPr>
              <w:pStyle w:val="acctfourfigures"/>
              <w:tabs>
                <w:tab w:val="decimal" w:pos="461"/>
              </w:tabs>
              <w:spacing w:line="240" w:lineRule="atLeast"/>
              <w:rPr>
                <w:sz w:val="15"/>
                <w:szCs w:val="15"/>
              </w:rPr>
            </w:pPr>
            <w:r>
              <w:rPr>
                <w:sz w:val="15"/>
                <w:szCs w:val="15"/>
              </w:rPr>
              <w:t xml:space="preserve">  </w:t>
            </w:r>
            <w:r w:rsidRPr="002E4693">
              <w:rPr>
                <w:sz w:val="15"/>
                <w:szCs w:val="15"/>
              </w:rPr>
              <w:t xml:space="preserve">and </w:t>
            </w:r>
            <w:r>
              <w:rPr>
                <w:sz w:val="15"/>
                <w:szCs w:val="15"/>
              </w:rPr>
              <w:t>information</w:t>
            </w:r>
          </w:p>
        </w:tc>
        <w:tc>
          <w:tcPr>
            <w:tcW w:w="778" w:type="dxa"/>
            <w:vAlign w:val="bottom"/>
          </w:tcPr>
          <w:p w14:paraId="69A42A6B" w14:textId="77777777" w:rsidR="00791F9C" w:rsidRDefault="00791F9C" w:rsidP="00791F9C">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59FC4394" w14:textId="77777777" w:rsidR="00791F9C" w:rsidRDefault="00791F9C" w:rsidP="00791F9C">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3DB97682" w14:textId="77777777" w:rsidR="00791F9C" w:rsidRPr="004C784D" w:rsidRDefault="00791F9C" w:rsidP="00791F9C">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0F0428BB" w14:textId="77777777" w:rsidR="00791F9C" w:rsidRPr="004C784D" w:rsidRDefault="00791F9C" w:rsidP="00791F9C">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2D9B36B2" w14:textId="77777777" w:rsidR="00791F9C" w:rsidRPr="004C784D" w:rsidRDefault="00791F9C" w:rsidP="00791F9C">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368E1D50" w14:textId="77777777" w:rsidR="00791F9C" w:rsidRPr="004C784D" w:rsidRDefault="00791F9C" w:rsidP="00791F9C">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050746F4" w14:textId="77777777" w:rsidR="00791F9C" w:rsidRPr="004C784D" w:rsidRDefault="00791F9C" w:rsidP="00791F9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0339BDA9" w14:textId="77777777" w:rsidR="00791F9C" w:rsidRDefault="00791F9C" w:rsidP="00791F9C">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592DA6A7" w14:textId="77777777" w:rsidR="00791F9C" w:rsidRPr="004C784D" w:rsidRDefault="00791F9C" w:rsidP="00791F9C">
            <w:pPr>
              <w:tabs>
                <w:tab w:val="decimal" w:pos="972"/>
              </w:tabs>
              <w:spacing w:line="240" w:lineRule="auto"/>
              <w:ind w:left="-108"/>
              <w:jc w:val="center"/>
              <w:rPr>
                <w:rFonts w:cs="Times New Roman"/>
                <w:sz w:val="15"/>
                <w:szCs w:val="15"/>
                <w:lang w:bidi="th-TH"/>
              </w:rPr>
            </w:pPr>
          </w:p>
        </w:tc>
        <w:tc>
          <w:tcPr>
            <w:tcW w:w="720" w:type="dxa"/>
            <w:vAlign w:val="bottom"/>
          </w:tcPr>
          <w:p w14:paraId="475F3F98" w14:textId="77777777" w:rsidR="00791F9C" w:rsidRPr="004C784D" w:rsidRDefault="00791F9C" w:rsidP="00791F9C">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2C177C6B" w14:textId="77777777" w:rsidR="00791F9C" w:rsidRPr="004C784D" w:rsidRDefault="00791F9C" w:rsidP="00791F9C">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1C0CD251" w14:textId="77777777" w:rsidR="00791F9C" w:rsidRDefault="00791F9C" w:rsidP="00791F9C">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32ED1ECE" w14:textId="77777777" w:rsidR="00791F9C" w:rsidRPr="004C784D" w:rsidRDefault="00791F9C" w:rsidP="00791F9C">
            <w:pPr>
              <w:tabs>
                <w:tab w:val="decimal" w:pos="612"/>
              </w:tabs>
              <w:ind w:left="-108"/>
              <w:jc w:val="center"/>
              <w:rPr>
                <w:rFonts w:cs="Times New Roman"/>
                <w:sz w:val="15"/>
                <w:szCs w:val="15"/>
                <w:lang w:bidi="th-TH"/>
              </w:rPr>
            </w:pPr>
          </w:p>
        </w:tc>
        <w:tc>
          <w:tcPr>
            <w:tcW w:w="810" w:type="dxa"/>
            <w:vAlign w:val="bottom"/>
          </w:tcPr>
          <w:p w14:paraId="4DC39336"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62F3584E" w14:textId="77777777" w:rsidR="00791F9C" w:rsidRPr="004C784D" w:rsidRDefault="00791F9C" w:rsidP="00791F9C">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2C8F9270"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1AF18DF5" w14:textId="77777777" w:rsidR="00791F9C" w:rsidRPr="004C784D" w:rsidRDefault="00791F9C" w:rsidP="00791F9C">
            <w:pPr>
              <w:tabs>
                <w:tab w:val="decimal" w:pos="972"/>
              </w:tabs>
              <w:spacing w:line="240" w:lineRule="auto"/>
              <w:ind w:left="-108"/>
              <w:jc w:val="center"/>
              <w:rPr>
                <w:rFonts w:cs="Times New Roman"/>
                <w:sz w:val="15"/>
                <w:szCs w:val="15"/>
                <w:lang w:bidi="th-TH"/>
              </w:rPr>
            </w:pPr>
          </w:p>
        </w:tc>
        <w:tc>
          <w:tcPr>
            <w:tcW w:w="720" w:type="dxa"/>
            <w:vAlign w:val="bottom"/>
          </w:tcPr>
          <w:p w14:paraId="3FDFBD7B"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0574EA7C" w14:textId="77777777" w:rsidR="00791F9C" w:rsidRPr="004C784D" w:rsidRDefault="00791F9C" w:rsidP="00791F9C">
            <w:pPr>
              <w:tabs>
                <w:tab w:val="decimal" w:pos="549"/>
              </w:tabs>
              <w:spacing w:line="240" w:lineRule="auto"/>
              <w:ind w:left="-108"/>
              <w:jc w:val="center"/>
              <w:rPr>
                <w:rFonts w:cs="Times New Roman"/>
                <w:sz w:val="15"/>
                <w:szCs w:val="15"/>
                <w:lang w:bidi="th-TH"/>
              </w:rPr>
            </w:pPr>
          </w:p>
        </w:tc>
        <w:tc>
          <w:tcPr>
            <w:tcW w:w="810" w:type="dxa"/>
            <w:vAlign w:val="bottom"/>
          </w:tcPr>
          <w:p w14:paraId="71543F81"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r>
      <w:tr w:rsidR="00791F9C" w:rsidRPr="00C22EFE" w14:paraId="45AA6F3F" w14:textId="77777777" w:rsidTr="00AF3D07">
        <w:tc>
          <w:tcPr>
            <w:tcW w:w="2125" w:type="dxa"/>
          </w:tcPr>
          <w:p w14:paraId="7193303B" w14:textId="77777777" w:rsidR="00791F9C" w:rsidRPr="00D911C6" w:rsidRDefault="00791F9C" w:rsidP="00791F9C">
            <w:pPr>
              <w:tabs>
                <w:tab w:val="left" w:pos="252"/>
                <w:tab w:val="left" w:pos="540"/>
              </w:tabs>
              <w:ind w:left="540" w:hanging="540"/>
              <w:jc w:val="both"/>
              <w:rPr>
                <w:rFonts w:cs="Times New Roman"/>
                <w:sz w:val="15"/>
                <w:szCs w:val="15"/>
              </w:rPr>
            </w:pPr>
          </w:p>
        </w:tc>
        <w:tc>
          <w:tcPr>
            <w:tcW w:w="1292" w:type="dxa"/>
          </w:tcPr>
          <w:p w14:paraId="36AE3248" w14:textId="77777777" w:rsidR="00791F9C" w:rsidRPr="002E4693" w:rsidRDefault="00791F9C" w:rsidP="00791F9C">
            <w:pPr>
              <w:pStyle w:val="acctfourfigures"/>
              <w:tabs>
                <w:tab w:val="decimal" w:pos="461"/>
              </w:tabs>
              <w:spacing w:line="240" w:lineRule="atLeast"/>
              <w:rPr>
                <w:sz w:val="15"/>
                <w:szCs w:val="15"/>
              </w:rPr>
            </w:pPr>
            <w:r>
              <w:rPr>
                <w:sz w:val="15"/>
                <w:szCs w:val="15"/>
              </w:rPr>
              <w:t xml:space="preserve">  technology</w:t>
            </w:r>
          </w:p>
        </w:tc>
        <w:tc>
          <w:tcPr>
            <w:tcW w:w="778" w:type="dxa"/>
            <w:vAlign w:val="bottom"/>
          </w:tcPr>
          <w:p w14:paraId="53CBCEE5" w14:textId="77777777" w:rsidR="00791F9C" w:rsidRDefault="00791F9C" w:rsidP="00791F9C">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4CCCFFC2" w14:textId="77777777" w:rsidR="00791F9C" w:rsidRDefault="00791F9C" w:rsidP="00791F9C">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6F7C83C6" w14:textId="77777777" w:rsidR="00791F9C" w:rsidRPr="004C784D" w:rsidRDefault="00791F9C" w:rsidP="00791F9C">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16D83C04" w14:textId="77777777" w:rsidR="00791F9C" w:rsidRPr="004C784D" w:rsidRDefault="00791F9C" w:rsidP="00791F9C">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00832D50" w14:textId="77777777" w:rsidR="00791F9C" w:rsidRPr="004C784D" w:rsidRDefault="00791F9C" w:rsidP="00791F9C">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436E10F5" w14:textId="77777777" w:rsidR="00791F9C" w:rsidRPr="004C784D" w:rsidRDefault="00791F9C" w:rsidP="00791F9C">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708D5800" w14:textId="77777777" w:rsidR="00791F9C" w:rsidRPr="004C784D" w:rsidRDefault="00791F9C" w:rsidP="00791F9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7975EADD" w14:textId="77777777" w:rsidR="00791F9C" w:rsidRDefault="00791F9C" w:rsidP="00791F9C">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3BC00BA8" w14:textId="77777777" w:rsidR="00791F9C" w:rsidRPr="004C784D" w:rsidRDefault="00791F9C" w:rsidP="00791F9C">
            <w:pPr>
              <w:tabs>
                <w:tab w:val="decimal" w:pos="972"/>
              </w:tabs>
              <w:spacing w:line="240" w:lineRule="auto"/>
              <w:ind w:left="-108"/>
              <w:jc w:val="center"/>
              <w:rPr>
                <w:rFonts w:cs="Times New Roman"/>
                <w:sz w:val="15"/>
                <w:szCs w:val="15"/>
                <w:lang w:bidi="th-TH"/>
              </w:rPr>
            </w:pPr>
          </w:p>
        </w:tc>
        <w:tc>
          <w:tcPr>
            <w:tcW w:w="720" w:type="dxa"/>
            <w:vAlign w:val="bottom"/>
          </w:tcPr>
          <w:p w14:paraId="518C111C" w14:textId="77777777" w:rsidR="00791F9C" w:rsidRPr="004C784D" w:rsidRDefault="00791F9C" w:rsidP="00791F9C">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05793A4A" w14:textId="77777777" w:rsidR="00791F9C" w:rsidRPr="004C784D" w:rsidRDefault="00791F9C" w:rsidP="00791F9C">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16BDD791" w14:textId="77777777" w:rsidR="00791F9C" w:rsidRDefault="00791F9C" w:rsidP="00791F9C">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0C038F60" w14:textId="77777777" w:rsidR="00791F9C" w:rsidRPr="004C784D" w:rsidRDefault="00791F9C" w:rsidP="00791F9C">
            <w:pPr>
              <w:tabs>
                <w:tab w:val="decimal" w:pos="612"/>
              </w:tabs>
              <w:ind w:left="-108"/>
              <w:jc w:val="center"/>
              <w:rPr>
                <w:rFonts w:cs="Times New Roman"/>
                <w:sz w:val="15"/>
                <w:szCs w:val="15"/>
                <w:lang w:bidi="th-TH"/>
              </w:rPr>
            </w:pPr>
          </w:p>
        </w:tc>
        <w:tc>
          <w:tcPr>
            <w:tcW w:w="810" w:type="dxa"/>
            <w:vAlign w:val="bottom"/>
          </w:tcPr>
          <w:p w14:paraId="7FA0041A"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38CA5C6C" w14:textId="77777777" w:rsidR="00791F9C" w:rsidRPr="004C784D" w:rsidRDefault="00791F9C" w:rsidP="00791F9C">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46486231"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61EBCC2A" w14:textId="77777777" w:rsidR="00791F9C" w:rsidRPr="004C784D" w:rsidRDefault="00791F9C" w:rsidP="00791F9C">
            <w:pPr>
              <w:tabs>
                <w:tab w:val="decimal" w:pos="972"/>
              </w:tabs>
              <w:spacing w:line="240" w:lineRule="auto"/>
              <w:ind w:left="-108"/>
              <w:jc w:val="center"/>
              <w:rPr>
                <w:rFonts w:cs="Times New Roman"/>
                <w:sz w:val="15"/>
                <w:szCs w:val="15"/>
                <w:lang w:bidi="th-TH"/>
              </w:rPr>
            </w:pPr>
          </w:p>
        </w:tc>
        <w:tc>
          <w:tcPr>
            <w:tcW w:w="720" w:type="dxa"/>
            <w:vAlign w:val="bottom"/>
          </w:tcPr>
          <w:p w14:paraId="2E044359"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749869DF" w14:textId="77777777" w:rsidR="00791F9C" w:rsidRPr="004C784D" w:rsidRDefault="00791F9C" w:rsidP="00791F9C">
            <w:pPr>
              <w:tabs>
                <w:tab w:val="decimal" w:pos="549"/>
              </w:tabs>
              <w:spacing w:line="240" w:lineRule="auto"/>
              <w:ind w:left="-108"/>
              <w:jc w:val="center"/>
              <w:rPr>
                <w:rFonts w:cs="Times New Roman"/>
                <w:sz w:val="15"/>
                <w:szCs w:val="15"/>
                <w:lang w:bidi="th-TH"/>
              </w:rPr>
            </w:pPr>
          </w:p>
        </w:tc>
        <w:tc>
          <w:tcPr>
            <w:tcW w:w="810" w:type="dxa"/>
            <w:vAlign w:val="bottom"/>
          </w:tcPr>
          <w:p w14:paraId="1622873A"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r>
      <w:tr w:rsidR="00791F9C" w:rsidRPr="00C22EFE" w14:paraId="6C0BD5E6" w14:textId="77777777" w:rsidTr="00AF3D07">
        <w:tc>
          <w:tcPr>
            <w:tcW w:w="2125" w:type="dxa"/>
          </w:tcPr>
          <w:p w14:paraId="367AA00D" w14:textId="77777777" w:rsidR="00791F9C" w:rsidRPr="00D911C6" w:rsidRDefault="00791F9C" w:rsidP="00791F9C">
            <w:pPr>
              <w:tabs>
                <w:tab w:val="left" w:pos="252"/>
                <w:tab w:val="left" w:pos="540"/>
              </w:tabs>
              <w:ind w:left="540" w:hanging="540"/>
              <w:jc w:val="both"/>
              <w:rPr>
                <w:rFonts w:cs="Times New Roman"/>
                <w:sz w:val="15"/>
                <w:szCs w:val="15"/>
              </w:rPr>
            </w:pPr>
          </w:p>
        </w:tc>
        <w:tc>
          <w:tcPr>
            <w:tcW w:w="1292" w:type="dxa"/>
          </w:tcPr>
          <w:p w14:paraId="195AD63C" w14:textId="77777777" w:rsidR="00791F9C" w:rsidRPr="002E4693" w:rsidRDefault="00791F9C" w:rsidP="00791F9C">
            <w:pPr>
              <w:pStyle w:val="acctfourfigures"/>
              <w:tabs>
                <w:tab w:val="decimal" w:pos="461"/>
              </w:tabs>
              <w:spacing w:line="240" w:lineRule="atLeast"/>
              <w:rPr>
                <w:sz w:val="15"/>
                <w:szCs w:val="15"/>
              </w:rPr>
            </w:pPr>
            <w:r>
              <w:rPr>
                <w:sz w:val="15"/>
                <w:szCs w:val="15"/>
              </w:rPr>
              <w:t xml:space="preserve">  s</w:t>
            </w:r>
            <w:r w:rsidRPr="002E4693">
              <w:rPr>
                <w:sz w:val="15"/>
                <w:szCs w:val="15"/>
              </w:rPr>
              <w:t>ystem and</w:t>
            </w:r>
          </w:p>
        </w:tc>
        <w:tc>
          <w:tcPr>
            <w:tcW w:w="778" w:type="dxa"/>
            <w:vAlign w:val="bottom"/>
          </w:tcPr>
          <w:p w14:paraId="4CD98886" w14:textId="77777777" w:rsidR="00791F9C" w:rsidRDefault="00791F9C" w:rsidP="00791F9C">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14:paraId="50575685" w14:textId="77777777" w:rsidR="00791F9C" w:rsidRDefault="00791F9C" w:rsidP="00791F9C">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14:paraId="419EFDFD" w14:textId="77777777" w:rsidR="00791F9C" w:rsidRPr="004C784D" w:rsidRDefault="00791F9C" w:rsidP="00791F9C">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14:paraId="0B82AC4E" w14:textId="77777777" w:rsidR="00791F9C" w:rsidRPr="004C784D" w:rsidRDefault="00791F9C" w:rsidP="00791F9C">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14:paraId="2F18D433" w14:textId="77777777" w:rsidR="00791F9C" w:rsidRPr="004C784D" w:rsidRDefault="00791F9C" w:rsidP="00791F9C">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66917447" w14:textId="77777777" w:rsidR="00791F9C" w:rsidRPr="004C784D" w:rsidRDefault="00791F9C" w:rsidP="00791F9C">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14:paraId="7526BA21" w14:textId="77777777" w:rsidR="00791F9C" w:rsidRPr="004C784D" w:rsidRDefault="00791F9C" w:rsidP="00791F9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69BF8B3B" w14:textId="77777777" w:rsidR="00791F9C" w:rsidRDefault="00791F9C" w:rsidP="00791F9C">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14:paraId="744D5163" w14:textId="77777777" w:rsidR="00791F9C" w:rsidRPr="004C784D" w:rsidRDefault="00791F9C" w:rsidP="00791F9C">
            <w:pPr>
              <w:tabs>
                <w:tab w:val="decimal" w:pos="972"/>
              </w:tabs>
              <w:spacing w:line="240" w:lineRule="auto"/>
              <w:ind w:left="-108"/>
              <w:jc w:val="center"/>
              <w:rPr>
                <w:rFonts w:cs="Times New Roman"/>
                <w:sz w:val="15"/>
                <w:szCs w:val="15"/>
                <w:lang w:bidi="th-TH"/>
              </w:rPr>
            </w:pPr>
          </w:p>
        </w:tc>
        <w:tc>
          <w:tcPr>
            <w:tcW w:w="720" w:type="dxa"/>
            <w:vAlign w:val="bottom"/>
          </w:tcPr>
          <w:p w14:paraId="553845F0" w14:textId="77777777" w:rsidR="00791F9C" w:rsidRPr="004C784D" w:rsidRDefault="00791F9C" w:rsidP="00791F9C">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14:paraId="6ADFF581" w14:textId="77777777" w:rsidR="00791F9C" w:rsidRPr="004C784D" w:rsidRDefault="00791F9C" w:rsidP="00791F9C">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2CDA5697" w14:textId="77777777" w:rsidR="00791F9C" w:rsidRDefault="00791F9C" w:rsidP="00791F9C">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14:paraId="4F38BB17" w14:textId="77777777" w:rsidR="00791F9C" w:rsidRPr="004C784D" w:rsidRDefault="00791F9C" w:rsidP="00791F9C">
            <w:pPr>
              <w:tabs>
                <w:tab w:val="decimal" w:pos="612"/>
              </w:tabs>
              <w:ind w:left="-108"/>
              <w:jc w:val="center"/>
              <w:rPr>
                <w:rFonts w:cs="Times New Roman"/>
                <w:sz w:val="15"/>
                <w:szCs w:val="15"/>
                <w:lang w:bidi="th-TH"/>
              </w:rPr>
            </w:pPr>
          </w:p>
        </w:tc>
        <w:tc>
          <w:tcPr>
            <w:tcW w:w="810" w:type="dxa"/>
            <w:vAlign w:val="bottom"/>
          </w:tcPr>
          <w:p w14:paraId="4E6E5232"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79543721" w14:textId="77777777" w:rsidR="00791F9C" w:rsidRPr="004C784D" w:rsidRDefault="00791F9C" w:rsidP="00791F9C">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2ED3ED91"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134DA1D4" w14:textId="77777777" w:rsidR="00791F9C" w:rsidRPr="004C784D" w:rsidRDefault="00791F9C" w:rsidP="00791F9C">
            <w:pPr>
              <w:tabs>
                <w:tab w:val="decimal" w:pos="972"/>
              </w:tabs>
              <w:spacing w:line="240" w:lineRule="auto"/>
              <w:ind w:left="-108"/>
              <w:jc w:val="center"/>
              <w:rPr>
                <w:rFonts w:cs="Times New Roman"/>
                <w:sz w:val="15"/>
                <w:szCs w:val="15"/>
                <w:lang w:bidi="th-TH"/>
              </w:rPr>
            </w:pPr>
          </w:p>
        </w:tc>
        <w:tc>
          <w:tcPr>
            <w:tcW w:w="720" w:type="dxa"/>
            <w:vAlign w:val="bottom"/>
          </w:tcPr>
          <w:p w14:paraId="244606CD"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2D7FB693" w14:textId="77777777" w:rsidR="00791F9C" w:rsidRPr="004C784D" w:rsidRDefault="00791F9C" w:rsidP="00791F9C">
            <w:pPr>
              <w:tabs>
                <w:tab w:val="decimal" w:pos="549"/>
              </w:tabs>
              <w:spacing w:line="240" w:lineRule="auto"/>
              <w:ind w:left="-108"/>
              <w:jc w:val="center"/>
              <w:rPr>
                <w:rFonts w:cs="Times New Roman"/>
                <w:sz w:val="15"/>
                <w:szCs w:val="15"/>
                <w:lang w:bidi="th-TH"/>
              </w:rPr>
            </w:pPr>
          </w:p>
        </w:tc>
        <w:tc>
          <w:tcPr>
            <w:tcW w:w="810" w:type="dxa"/>
            <w:vAlign w:val="bottom"/>
          </w:tcPr>
          <w:p w14:paraId="178BDF8D" w14:textId="77777777" w:rsidR="00791F9C" w:rsidRPr="004C784D" w:rsidRDefault="00791F9C" w:rsidP="00791F9C">
            <w:pPr>
              <w:pStyle w:val="acctfourfigures"/>
              <w:tabs>
                <w:tab w:val="clear" w:pos="765"/>
                <w:tab w:val="decimal" w:pos="341"/>
              </w:tabs>
              <w:spacing w:line="240" w:lineRule="auto"/>
              <w:ind w:right="-108"/>
              <w:rPr>
                <w:rFonts w:cs="Times New Roman"/>
                <w:sz w:val="15"/>
                <w:szCs w:val="15"/>
                <w:lang w:bidi="th-TH"/>
              </w:rPr>
            </w:pPr>
          </w:p>
        </w:tc>
      </w:tr>
      <w:tr w:rsidR="007E68CB" w:rsidRPr="00C22EFE" w14:paraId="3349CC03" w14:textId="77777777" w:rsidTr="00AF3D07">
        <w:tc>
          <w:tcPr>
            <w:tcW w:w="2125" w:type="dxa"/>
          </w:tcPr>
          <w:p w14:paraId="1D19C2CE" w14:textId="77777777" w:rsidR="007E68CB" w:rsidRPr="00D911C6" w:rsidRDefault="007E68CB" w:rsidP="007E68CB">
            <w:pPr>
              <w:tabs>
                <w:tab w:val="left" w:pos="252"/>
                <w:tab w:val="left" w:pos="540"/>
              </w:tabs>
              <w:ind w:left="540" w:hanging="540"/>
              <w:jc w:val="both"/>
              <w:rPr>
                <w:rFonts w:cs="Times New Roman"/>
                <w:sz w:val="15"/>
                <w:szCs w:val="15"/>
              </w:rPr>
            </w:pPr>
          </w:p>
        </w:tc>
        <w:tc>
          <w:tcPr>
            <w:tcW w:w="1292" w:type="dxa"/>
          </w:tcPr>
          <w:p w14:paraId="00532232" w14:textId="77777777" w:rsidR="007E68CB" w:rsidRPr="002E4693" w:rsidRDefault="007E68CB" w:rsidP="007E68CB">
            <w:pPr>
              <w:pStyle w:val="acctfourfigures"/>
              <w:tabs>
                <w:tab w:val="decimal" w:pos="461"/>
              </w:tabs>
              <w:spacing w:line="240" w:lineRule="atLeast"/>
              <w:rPr>
                <w:sz w:val="15"/>
                <w:szCs w:val="15"/>
              </w:rPr>
            </w:pPr>
            <w:r>
              <w:rPr>
                <w:sz w:val="15"/>
                <w:szCs w:val="15"/>
              </w:rPr>
              <w:t xml:space="preserve">  s</w:t>
            </w:r>
            <w:r w:rsidRPr="002E4693">
              <w:rPr>
                <w:sz w:val="15"/>
                <w:szCs w:val="15"/>
              </w:rPr>
              <w:t>oftware</w:t>
            </w:r>
          </w:p>
        </w:tc>
        <w:tc>
          <w:tcPr>
            <w:tcW w:w="778" w:type="dxa"/>
            <w:vAlign w:val="bottom"/>
          </w:tcPr>
          <w:p w14:paraId="105384F9" w14:textId="6E327220" w:rsidR="007E68CB" w:rsidRDefault="00A74B7D" w:rsidP="007E68CB">
            <w:pPr>
              <w:pStyle w:val="acctfourfigures"/>
              <w:tabs>
                <w:tab w:val="clear" w:pos="765"/>
                <w:tab w:val="decimal" w:pos="402"/>
              </w:tabs>
              <w:spacing w:line="240" w:lineRule="auto"/>
              <w:ind w:right="-108"/>
              <w:jc w:val="center"/>
              <w:rPr>
                <w:rFonts w:cs="Times New Roman"/>
                <w:sz w:val="15"/>
                <w:szCs w:val="15"/>
                <w:lang w:bidi="th-TH"/>
              </w:rPr>
            </w:pPr>
            <w:r>
              <w:rPr>
                <w:rFonts w:cs="Times New Roman"/>
                <w:sz w:val="15"/>
                <w:szCs w:val="15"/>
                <w:lang w:bidi="th-TH"/>
              </w:rPr>
              <w:t>60.00</w:t>
            </w:r>
          </w:p>
        </w:tc>
        <w:tc>
          <w:tcPr>
            <w:tcW w:w="691" w:type="dxa"/>
            <w:vAlign w:val="bottom"/>
          </w:tcPr>
          <w:p w14:paraId="6F210FC2" w14:textId="15D5E114" w:rsidR="007E68CB" w:rsidRDefault="007E68CB" w:rsidP="007E68CB">
            <w:pPr>
              <w:pStyle w:val="acctfourfigures"/>
              <w:tabs>
                <w:tab w:val="clear" w:pos="765"/>
                <w:tab w:val="decimal" w:pos="252"/>
              </w:tabs>
              <w:spacing w:line="240" w:lineRule="auto"/>
              <w:ind w:right="-108"/>
              <w:jc w:val="center"/>
              <w:rPr>
                <w:rFonts w:cs="Times New Roman"/>
                <w:sz w:val="15"/>
                <w:szCs w:val="15"/>
                <w:lang w:bidi="th-TH"/>
              </w:rPr>
            </w:pPr>
            <w:r w:rsidRPr="00D11D28">
              <w:rPr>
                <w:rFonts w:cs="Times New Roman"/>
                <w:sz w:val="15"/>
                <w:szCs w:val="15"/>
                <w:lang w:bidi="th-TH"/>
              </w:rPr>
              <w:t>60.00</w:t>
            </w:r>
          </w:p>
        </w:tc>
        <w:tc>
          <w:tcPr>
            <w:tcW w:w="723" w:type="dxa"/>
            <w:vAlign w:val="bottom"/>
          </w:tcPr>
          <w:p w14:paraId="626682BC" w14:textId="3E4EC23D" w:rsidR="007E68CB" w:rsidRPr="004C784D" w:rsidRDefault="00686147" w:rsidP="007E68CB">
            <w:pPr>
              <w:pStyle w:val="acctfourfigures"/>
              <w:tabs>
                <w:tab w:val="clear" w:pos="765"/>
                <w:tab w:val="decimal" w:pos="551"/>
              </w:tabs>
              <w:spacing w:line="240" w:lineRule="auto"/>
              <w:ind w:right="-108"/>
              <w:jc w:val="center"/>
              <w:rPr>
                <w:rFonts w:cs="Times New Roman"/>
                <w:sz w:val="15"/>
                <w:szCs w:val="15"/>
                <w:lang w:bidi="th-TH"/>
              </w:rPr>
            </w:pPr>
            <w:r>
              <w:rPr>
                <w:rFonts w:cs="Times New Roman"/>
                <w:sz w:val="15"/>
                <w:szCs w:val="15"/>
                <w:lang w:bidi="th-TH"/>
              </w:rPr>
              <w:t>5,000</w:t>
            </w:r>
          </w:p>
        </w:tc>
        <w:tc>
          <w:tcPr>
            <w:tcW w:w="720" w:type="dxa"/>
            <w:vAlign w:val="bottom"/>
          </w:tcPr>
          <w:p w14:paraId="11B2630E" w14:textId="49288685" w:rsidR="007E68CB" w:rsidRPr="004C784D" w:rsidRDefault="007E68CB" w:rsidP="007E68CB">
            <w:pPr>
              <w:pStyle w:val="acctfourfigures"/>
              <w:tabs>
                <w:tab w:val="clear" w:pos="765"/>
                <w:tab w:val="decimal" w:pos="504"/>
              </w:tabs>
              <w:spacing w:line="240" w:lineRule="auto"/>
              <w:ind w:right="-108"/>
              <w:jc w:val="center"/>
              <w:rPr>
                <w:rFonts w:cs="Times New Roman"/>
                <w:sz w:val="15"/>
                <w:szCs w:val="15"/>
                <w:lang w:bidi="th-TH"/>
              </w:rPr>
            </w:pPr>
            <w:r w:rsidRPr="00D11D28">
              <w:rPr>
                <w:rFonts w:cs="Times New Roman"/>
                <w:sz w:val="15"/>
                <w:szCs w:val="15"/>
                <w:lang w:bidi="th-TH"/>
              </w:rPr>
              <w:t>5,000</w:t>
            </w:r>
          </w:p>
        </w:tc>
        <w:tc>
          <w:tcPr>
            <w:tcW w:w="238" w:type="dxa"/>
            <w:vAlign w:val="bottom"/>
          </w:tcPr>
          <w:p w14:paraId="038ED420" w14:textId="77777777" w:rsidR="007E68CB" w:rsidRPr="004C784D" w:rsidRDefault="007E68CB" w:rsidP="007E68CB">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14:paraId="196C8068" w14:textId="2A438E84" w:rsidR="007E68CB" w:rsidRPr="004C784D" w:rsidRDefault="00871123" w:rsidP="007E68CB">
            <w:pPr>
              <w:pStyle w:val="acctfourfigures"/>
              <w:tabs>
                <w:tab w:val="clear" w:pos="765"/>
                <w:tab w:val="decimal" w:pos="612"/>
              </w:tabs>
              <w:spacing w:line="240" w:lineRule="auto"/>
              <w:ind w:right="-283"/>
              <w:rPr>
                <w:rFonts w:cs="Times New Roman"/>
                <w:sz w:val="15"/>
                <w:szCs w:val="15"/>
                <w:lang w:bidi="th-TH"/>
              </w:rPr>
            </w:pPr>
            <w:r>
              <w:rPr>
                <w:rFonts w:cs="Times New Roman"/>
                <w:sz w:val="15"/>
                <w:szCs w:val="15"/>
                <w:lang w:bidi="th-TH"/>
              </w:rPr>
              <w:t>3,000</w:t>
            </w:r>
          </w:p>
        </w:tc>
        <w:tc>
          <w:tcPr>
            <w:tcW w:w="270" w:type="dxa"/>
            <w:vAlign w:val="bottom"/>
          </w:tcPr>
          <w:p w14:paraId="7286D2C5" w14:textId="77777777" w:rsidR="007E68CB" w:rsidRPr="004C784D" w:rsidRDefault="007E68CB" w:rsidP="007E68CB">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14:paraId="3950CA3A" w14:textId="32BD7662" w:rsidR="007E68CB" w:rsidRDefault="007E68CB" w:rsidP="007E68CB">
            <w:pPr>
              <w:pStyle w:val="acctfourfigures"/>
              <w:tabs>
                <w:tab w:val="clear" w:pos="765"/>
                <w:tab w:val="decimal" w:pos="637"/>
              </w:tabs>
              <w:spacing w:line="240" w:lineRule="auto"/>
              <w:ind w:right="-378"/>
              <w:rPr>
                <w:rFonts w:cs="Times New Roman"/>
                <w:sz w:val="15"/>
                <w:szCs w:val="15"/>
                <w:lang w:bidi="th-TH"/>
              </w:rPr>
            </w:pPr>
            <w:r w:rsidRPr="00D11D28">
              <w:rPr>
                <w:rFonts w:cs="Times New Roman"/>
                <w:sz w:val="15"/>
                <w:szCs w:val="15"/>
                <w:lang w:bidi="th-TH"/>
              </w:rPr>
              <w:t>3,000</w:t>
            </w:r>
          </w:p>
        </w:tc>
        <w:tc>
          <w:tcPr>
            <w:tcW w:w="270" w:type="dxa"/>
            <w:vAlign w:val="bottom"/>
          </w:tcPr>
          <w:p w14:paraId="6B6AD3E2" w14:textId="77777777" w:rsidR="007E68CB" w:rsidRPr="004C784D" w:rsidRDefault="007E68CB" w:rsidP="007E68CB">
            <w:pPr>
              <w:tabs>
                <w:tab w:val="decimal" w:pos="972"/>
              </w:tabs>
              <w:spacing w:line="240" w:lineRule="auto"/>
              <w:ind w:left="-108"/>
              <w:jc w:val="center"/>
              <w:rPr>
                <w:rFonts w:cs="Times New Roman"/>
                <w:sz w:val="15"/>
                <w:szCs w:val="15"/>
                <w:lang w:bidi="th-TH"/>
              </w:rPr>
            </w:pPr>
          </w:p>
        </w:tc>
        <w:tc>
          <w:tcPr>
            <w:tcW w:w="720" w:type="dxa"/>
            <w:vAlign w:val="bottom"/>
          </w:tcPr>
          <w:p w14:paraId="7C4F6382" w14:textId="55AAB428" w:rsidR="007E68CB" w:rsidRPr="004C784D" w:rsidRDefault="00F945C5" w:rsidP="007E68CB">
            <w:pPr>
              <w:pStyle w:val="acctfourfigures"/>
              <w:tabs>
                <w:tab w:val="clear" w:pos="765"/>
                <w:tab w:val="decimal" w:pos="562"/>
              </w:tabs>
              <w:spacing w:line="240" w:lineRule="auto"/>
              <w:ind w:right="-344"/>
              <w:rPr>
                <w:rFonts w:cs="Times New Roman"/>
                <w:sz w:val="15"/>
                <w:szCs w:val="15"/>
                <w:lang w:bidi="th-TH"/>
              </w:rPr>
            </w:pPr>
            <w:r>
              <w:rPr>
                <w:rFonts w:cs="Times New Roman"/>
                <w:sz w:val="15"/>
                <w:szCs w:val="15"/>
                <w:lang w:bidi="th-TH"/>
              </w:rPr>
              <w:t>13,576</w:t>
            </w:r>
          </w:p>
        </w:tc>
        <w:tc>
          <w:tcPr>
            <w:tcW w:w="270" w:type="dxa"/>
            <w:vAlign w:val="bottom"/>
          </w:tcPr>
          <w:p w14:paraId="0CA96D56" w14:textId="77777777" w:rsidR="007E68CB" w:rsidRPr="004C784D" w:rsidRDefault="007E68CB" w:rsidP="007E68CB">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14:paraId="5AD44080" w14:textId="29734DD1" w:rsidR="007E68CB" w:rsidRDefault="007E68CB" w:rsidP="007E68CB">
            <w:pPr>
              <w:pStyle w:val="acctfourfigures"/>
              <w:tabs>
                <w:tab w:val="clear" w:pos="765"/>
                <w:tab w:val="decimal" w:pos="612"/>
              </w:tabs>
              <w:spacing w:line="240" w:lineRule="auto"/>
              <w:ind w:right="-108"/>
              <w:jc w:val="center"/>
              <w:rPr>
                <w:rFonts w:cs="Times New Roman"/>
                <w:sz w:val="15"/>
                <w:szCs w:val="15"/>
                <w:lang w:bidi="th-TH"/>
              </w:rPr>
            </w:pPr>
            <w:r w:rsidRPr="00D11D28">
              <w:rPr>
                <w:rFonts w:cs="Times New Roman"/>
                <w:sz w:val="15"/>
                <w:szCs w:val="15"/>
                <w:lang w:bidi="th-TH"/>
              </w:rPr>
              <w:t>8,379</w:t>
            </w:r>
          </w:p>
        </w:tc>
        <w:tc>
          <w:tcPr>
            <w:tcW w:w="270" w:type="dxa"/>
            <w:vAlign w:val="bottom"/>
          </w:tcPr>
          <w:p w14:paraId="1BBB5A8D" w14:textId="77777777" w:rsidR="007E68CB" w:rsidRPr="004C784D" w:rsidRDefault="007E68CB" w:rsidP="007E68CB">
            <w:pPr>
              <w:tabs>
                <w:tab w:val="decimal" w:pos="612"/>
              </w:tabs>
              <w:ind w:left="-108"/>
              <w:jc w:val="center"/>
              <w:rPr>
                <w:rFonts w:cs="Times New Roman"/>
                <w:sz w:val="15"/>
                <w:szCs w:val="15"/>
                <w:lang w:bidi="th-TH"/>
              </w:rPr>
            </w:pPr>
          </w:p>
        </w:tc>
        <w:tc>
          <w:tcPr>
            <w:tcW w:w="810" w:type="dxa"/>
            <w:vAlign w:val="bottom"/>
          </w:tcPr>
          <w:p w14:paraId="7D8D83D9" w14:textId="77777777" w:rsidR="007E68CB" w:rsidRPr="004C784D" w:rsidRDefault="007E68CB" w:rsidP="007E68CB">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14:paraId="3908179D" w14:textId="77777777" w:rsidR="007E68CB" w:rsidRPr="004C784D" w:rsidRDefault="007E68CB" w:rsidP="007E68CB">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14:paraId="067EBE93" w14:textId="477D17F4" w:rsidR="007E68CB" w:rsidRPr="004C784D" w:rsidRDefault="007E68CB" w:rsidP="007E68CB">
            <w:pPr>
              <w:pStyle w:val="acctfourfigures"/>
              <w:tabs>
                <w:tab w:val="clear" w:pos="765"/>
                <w:tab w:val="decimal" w:pos="341"/>
              </w:tabs>
              <w:spacing w:line="240" w:lineRule="auto"/>
              <w:ind w:right="-108"/>
              <w:rPr>
                <w:rFonts w:cs="Times New Roman"/>
                <w:sz w:val="15"/>
                <w:szCs w:val="15"/>
                <w:lang w:bidi="th-TH"/>
              </w:rPr>
            </w:pPr>
            <w:r w:rsidRPr="00D11D28">
              <w:rPr>
                <w:rFonts w:cs="Times New Roman"/>
                <w:sz w:val="15"/>
                <w:szCs w:val="15"/>
                <w:lang w:bidi="th-TH"/>
              </w:rPr>
              <w:t>-</w:t>
            </w:r>
          </w:p>
        </w:tc>
        <w:tc>
          <w:tcPr>
            <w:tcW w:w="270" w:type="dxa"/>
            <w:vAlign w:val="bottom"/>
          </w:tcPr>
          <w:p w14:paraId="4761CD64" w14:textId="77777777" w:rsidR="007E68CB" w:rsidRPr="004C784D" w:rsidRDefault="007E68CB" w:rsidP="007E68CB">
            <w:pPr>
              <w:tabs>
                <w:tab w:val="decimal" w:pos="972"/>
              </w:tabs>
              <w:spacing w:line="240" w:lineRule="auto"/>
              <w:ind w:left="-108"/>
              <w:jc w:val="center"/>
              <w:rPr>
                <w:rFonts w:cs="Times New Roman"/>
                <w:sz w:val="15"/>
                <w:szCs w:val="15"/>
                <w:lang w:bidi="th-TH"/>
              </w:rPr>
            </w:pPr>
          </w:p>
        </w:tc>
        <w:tc>
          <w:tcPr>
            <w:tcW w:w="720" w:type="dxa"/>
            <w:vAlign w:val="bottom"/>
          </w:tcPr>
          <w:p w14:paraId="0E1153D1" w14:textId="16296E3D" w:rsidR="007E68CB" w:rsidRPr="004C784D" w:rsidRDefault="00EA34E1" w:rsidP="007E68CB">
            <w:pPr>
              <w:pStyle w:val="acctfourfigures"/>
              <w:tabs>
                <w:tab w:val="clear" w:pos="765"/>
                <w:tab w:val="decimal" w:pos="341"/>
              </w:tabs>
              <w:spacing w:line="240" w:lineRule="auto"/>
              <w:ind w:right="-108"/>
              <w:rPr>
                <w:rFonts w:cs="Times New Roman"/>
                <w:sz w:val="15"/>
                <w:szCs w:val="15"/>
                <w:lang w:bidi="th-TH"/>
              </w:rPr>
            </w:pPr>
            <w:r>
              <w:rPr>
                <w:rFonts w:cs="Times New Roman"/>
                <w:sz w:val="15"/>
                <w:szCs w:val="15"/>
                <w:lang w:bidi="th-TH"/>
              </w:rPr>
              <w:t>-</w:t>
            </w:r>
          </w:p>
        </w:tc>
        <w:tc>
          <w:tcPr>
            <w:tcW w:w="270" w:type="dxa"/>
            <w:vAlign w:val="bottom"/>
          </w:tcPr>
          <w:p w14:paraId="49C92E46" w14:textId="77777777" w:rsidR="007E68CB" w:rsidRPr="004C784D" w:rsidRDefault="007E68CB" w:rsidP="007E68CB">
            <w:pPr>
              <w:tabs>
                <w:tab w:val="decimal" w:pos="549"/>
              </w:tabs>
              <w:spacing w:line="240" w:lineRule="auto"/>
              <w:ind w:left="-108"/>
              <w:jc w:val="center"/>
              <w:rPr>
                <w:rFonts w:cs="Times New Roman"/>
                <w:sz w:val="15"/>
                <w:szCs w:val="15"/>
                <w:lang w:bidi="th-TH"/>
              </w:rPr>
            </w:pPr>
          </w:p>
        </w:tc>
        <w:tc>
          <w:tcPr>
            <w:tcW w:w="810" w:type="dxa"/>
            <w:vAlign w:val="bottom"/>
          </w:tcPr>
          <w:p w14:paraId="460119DB" w14:textId="250CBAFE" w:rsidR="007E68CB" w:rsidRPr="004C784D" w:rsidRDefault="007E68CB" w:rsidP="007E68CB">
            <w:pPr>
              <w:pStyle w:val="acctfourfigures"/>
              <w:tabs>
                <w:tab w:val="clear" w:pos="765"/>
                <w:tab w:val="decimal" w:pos="341"/>
              </w:tabs>
              <w:spacing w:line="240" w:lineRule="auto"/>
              <w:ind w:right="-108"/>
              <w:rPr>
                <w:rFonts w:cs="Times New Roman"/>
                <w:sz w:val="15"/>
                <w:szCs w:val="15"/>
                <w:lang w:bidi="th-TH"/>
              </w:rPr>
            </w:pPr>
            <w:r w:rsidRPr="00D11D28">
              <w:rPr>
                <w:rFonts w:cs="Times New Roman"/>
                <w:sz w:val="15"/>
                <w:szCs w:val="15"/>
                <w:lang w:bidi="th-TH"/>
              </w:rPr>
              <w:t>-</w:t>
            </w:r>
          </w:p>
        </w:tc>
      </w:tr>
      <w:tr w:rsidR="00791F9C" w:rsidRPr="00C22EFE" w14:paraId="11FFDA0F" w14:textId="77777777" w:rsidTr="00AF3D07">
        <w:tc>
          <w:tcPr>
            <w:tcW w:w="2125" w:type="dxa"/>
          </w:tcPr>
          <w:p w14:paraId="312466AF" w14:textId="77777777" w:rsidR="00791F9C" w:rsidRPr="00C22EFE" w:rsidRDefault="00791F9C" w:rsidP="00791F9C">
            <w:pPr>
              <w:ind w:right="-108"/>
              <w:jc w:val="both"/>
              <w:rPr>
                <w:sz w:val="15"/>
                <w:szCs w:val="15"/>
              </w:rPr>
            </w:pPr>
            <w:r w:rsidRPr="00C22EFE">
              <w:rPr>
                <w:b/>
                <w:bCs/>
                <w:sz w:val="15"/>
                <w:szCs w:val="15"/>
              </w:rPr>
              <w:t xml:space="preserve">Total </w:t>
            </w:r>
          </w:p>
        </w:tc>
        <w:tc>
          <w:tcPr>
            <w:tcW w:w="1292" w:type="dxa"/>
          </w:tcPr>
          <w:p w14:paraId="5C840803" w14:textId="77777777" w:rsidR="00791F9C" w:rsidRPr="00C22EFE" w:rsidRDefault="00791F9C" w:rsidP="00791F9C">
            <w:pPr>
              <w:pStyle w:val="acctfourfigures"/>
              <w:tabs>
                <w:tab w:val="clear" w:pos="765"/>
                <w:tab w:val="decimal" w:pos="461"/>
              </w:tabs>
              <w:spacing w:line="240" w:lineRule="atLeast"/>
              <w:rPr>
                <w:sz w:val="15"/>
                <w:szCs w:val="15"/>
              </w:rPr>
            </w:pPr>
          </w:p>
        </w:tc>
        <w:tc>
          <w:tcPr>
            <w:tcW w:w="778" w:type="dxa"/>
          </w:tcPr>
          <w:p w14:paraId="50343D05" w14:textId="77777777" w:rsidR="00791F9C" w:rsidRPr="004C784D" w:rsidRDefault="00791F9C" w:rsidP="00791F9C">
            <w:pPr>
              <w:tabs>
                <w:tab w:val="decimal" w:pos="342"/>
              </w:tabs>
              <w:ind w:left="-108"/>
              <w:rPr>
                <w:rFonts w:cs="Times New Roman"/>
                <w:sz w:val="15"/>
                <w:szCs w:val="15"/>
              </w:rPr>
            </w:pPr>
          </w:p>
        </w:tc>
        <w:tc>
          <w:tcPr>
            <w:tcW w:w="691" w:type="dxa"/>
          </w:tcPr>
          <w:p w14:paraId="7F15D229" w14:textId="77777777" w:rsidR="00791F9C" w:rsidRPr="004C784D" w:rsidRDefault="00791F9C" w:rsidP="00791F9C">
            <w:pPr>
              <w:tabs>
                <w:tab w:val="decimal" w:pos="342"/>
              </w:tabs>
              <w:ind w:left="-108"/>
              <w:rPr>
                <w:rFonts w:cs="Times New Roman"/>
                <w:sz w:val="15"/>
                <w:szCs w:val="15"/>
              </w:rPr>
            </w:pPr>
          </w:p>
        </w:tc>
        <w:tc>
          <w:tcPr>
            <w:tcW w:w="723" w:type="dxa"/>
          </w:tcPr>
          <w:p w14:paraId="032C7DF0" w14:textId="77777777" w:rsidR="00791F9C" w:rsidRPr="004C784D" w:rsidRDefault="00791F9C" w:rsidP="00791F9C">
            <w:pPr>
              <w:tabs>
                <w:tab w:val="decimal" w:pos="414"/>
              </w:tabs>
              <w:ind w:left="-108"/>
              <w:rPr>
                <w:rFonts w:cs="Times New Roman"/>
                <w:sz w:val="15"/>
                <w:szCs w:val="15"/>
              </w:rPr>
            </w:pPr>
          </w:p>
        </w:tc>
        <w:tc>
          <w:tcPr>
            <w:tcW w:w="720" w:type="dxa"/>
          </w:tcPr>
          <w:p w14:paraId="5CE80A39" w14:textId="77777777" w:rsidR="00791F9C" w:rsidRPr="004C784D" w:rsidRDefault="00791F9C" w:rsidP="00791F9C">
            <w:pPr>
              <w:tabs>
                <w:tab w:val="decimal" w:pos="414"/>
              </w:tabs>
              <w:ind w:left="-108"/>
              <w:rPr>
                <w:rFonts w:cs="Times New Roman"/>
                <w:sz w:val="15"/>
                <w:szCs w:val="15"/>
              </w:rPr>
            </w:pPr>
          </w:p>
        </w:tc>
        <w:tc>
          <w:tcPr>
            <w:tcW w:w="238" w:type="dxa"/>
          </w:tcPr>
          <w:p w14:paraId="4CDD02BA" w14:textId="77777777" w:rsidR="00791F9C" w:rsidRPr="004C784D" w:rsidRDefault="00791F9C" w:rsidP="00791F9C">
            <w:pPr>
              <w:pStyle w:val="acctfourfigures"/>
              <w:tabs>
                <w:tab w:val="clear" w:pos="765"/>
                <w:tab w:val="decimal" w:pos="612"/>
              </w:tabs>
              <w:spacing w:line="240" w:lineRule="auto"/>
              <w:ind w:right="-108"/>
              <w:rPr>
                <w:rFonts w:cs="Times New Roman"/>
                <w:b/>
                <w:bCs/>
                <w:sz w:val="15"/>
                <w:szCs w:val="15"/>
                <w:lang w:bidi="th-TH"/>
              </w:rPr>
            </w:pPr>
          </w:p>
        </w:tc>
        <w:tc>
          <w:tcPr>
            <w:tcW w:w="778" w:type="dxa"/>
            <w:tcBorders>
              <w:top w:val="single" w:sz="4" w:space="0" w:color="auto"/>
              <w:bottom w:val="double" w:sz="4" w:space="0" w:color="auto"/>
            </w:tcBorders>
            <w:vAlign w:val="bottom"/>
          </w:tcPr>
          <w:p w14:paraId="55BE7821" w14:textId="0D14D394" w:rsidR="00791F9C" w:rsidRPr="004C784D" w:rsidRDefault="00871123" w:rsidP="00791F9C">
            <w:pPr>
              <w:pStyle w:val="acctfourfigures"/>
              <w:tabs>
                <w:tab w:val="clear" w:pos="765"/>
                <w:tab w:val="decimal" w:pos="612"/>
              </w:tabs>
              <w:spacing w:line="240" w:lineRule="auto"/>
              <w:ind w:right="-283"/>
              <w:rPr>
                <w:rFonts w:cs="Times New Roman"/>
                <w:b/>
                <w:bCs/>
                <w:sz w:val="15"/>
                <w:szCs w:val="15"/>
                <w:lang w:bidi="th-TH"/>
              </w:rPr>
            </w:pPr>
            <w:r>
              <w:rPr>
                <w:rFonts w:cs="Times New Roman"/>
                <w:b/>
                <w:bCs/>
                <w:sz w:val="15"/>
                <w:szCs w:val="15"/>
                <w:lang w:bidi="th-TH"/>
              </w:rPr>
              <w:t>1,965,677</w:t>
            </w:r>
          </w:p>
        </w:tc>
        <w:tc>
          <w:tcPr>
            <w:tcW w:w="270" w:type="dxa"/>
            <w:vAlign w:val="bottom"/>
          </w:tcPr>
          <w:p w14:paraId="07136CAC" w14:textId="77777777" w:rsidR="00791F9C" w:rsidRPr="004C784D" w:rsidRDefault="00791F9C" w:rsidP="00791F9C">
            <w:pPr>
              <w:pStyle w:val="acctfourfigures"/>
              <w:tabs>
                <w:tab w:val="clear" w:pos="765"/>
                <w:tab w:val="decimal" w:pos="972"/>
              </w:tabs>
              <w:spacing w:line="240" w:lineRule="auto"/>
              <w:rPr>
                <w:rFonts w:cs="Times New Roman"/>
                <w:b/>
                <w:bCs/>
                <w:sz w:val="15"/>
                <w:szCs w:val="15"/>
              </w:rPr>
            </w:pPr>
          </w:p>
        </w:tc>
        <w:tc>
          <w:tcPr>
            <w:tcW w:w="810" w:type="dxa"/>
            <w:tcBorders>
              <w:top w:val="single" w:sz="4" w:space="0" w:color="auto"/>
              <w:bottom w:val="double" w:sz="4" w:space="0" w:color="auto"/>
            </w:tcBorders>
            <w:vAlign w:val="bottom"/>
          </w:tcPr>
          <w:p w14:paraId="0F3CBE6E" w14:textId="100D6D42" w:rsidR="00791F9C" w:rsidRPr="004C784D" w:rsidRDefault="00791F9C" w:rsidP="00791F9C">
            <w:pPr>
              <w:pStyle w:val="acctfourfigures"/>
              <w:tabs>
                <w:tab w:val="clear" w:pos="765"/>
                <w:tab w:val="decimal" w:pos="637"/>
              </w:tabs>
              <w:spacing w:line="240" w:lineRule="auto"/>
              <w:ind w:right="-378"/>
              <w:rPr>
                <w:rFonts w:cs="Times New Roman"/>
                <w:b/>
                <w:bCs/>
                <w:sz w:val="15"/>
                <w:szCs w:val="15"/>
                <w:lang w:bidi="th-TH"/>
              </w:rPr>
            </w:pPr>
            <w:r w:rsidRPr="004C784D">
              <w:rPr>
                <w:rFonts w:cs="Times New Roman"/>
                <w:b/>
                <w:bCs/>
                <w:sz w:val="15"/>
                <w:szCs w:val="15"/>
                <w:lang w:bidi="th-TH"/>
              </w:rPr>
              <w:t>1,</w:t>
            </w:r>
            <w:r>
              <w:rPr>
                <w:rFonts w:cs="Times New Roman"/>
                <w:b/>
                <w:bCs/>
                <w:sz w:val="15"/>
                <w:szCs w:val="15"/>
                <w:lang w:bidi="th-TH"/>
              </w:rPr>
              <w:t>965,677</w:t>
            </w:r>
          </w:p>
        </w:tc>
        <w:tc>
          <w:tcPr>
            <w:tcW w:w="270" w:type="dxa"/>
            <w:vAlign w:val="bottom"/>
          </w:tcPr>
          <w:p w14:paraId="2862416D" w14:textId="77777777" w:rsidR="00791F9C" w:rsidRPr="004C784D" w:rsidRDefault="00791F9C" w:rsidP="00791F9C">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14:paraId="5C74C6AA" w14:textId="64911E65" w:rsidR="00791F9C" w:rsidRPr="004C784D" w:rsidRDefault="00F945C5" w:rsidP="00791F9C">
            <w:pPr>
              <w:pStyle w:val="acctfourfigures"/>
              <w:tabs>
                <w:tab w:val="clear" w:pos="765"/>
              </w:tabs>
              <w:spacing w:line="240" w:lineRule="auto"/>
              <w:ind w:left="-37" w:right="-344"/>
              <w:rPr>
                <w:rFonts w:cs="Times New Roman"/>
                <w:b/>
                <w:bCs/>
                <w:sz w:val="15"/>
                <w:szCs w:val="15"/>
                <w:lang w:bidi="th-TH"/>
              </w:rPr>
            </w:pPr>
            <w:r>
              <w:rPr>
                <w:rFonts w:cs="Times New Roman"/>
                <w:b/>
                <w:bCs/>
                <w:sz w:val="15"/>
                <w:szCs w:val="15"/>
                <w:lang w:bidi="th-TH"/>
              </w:rPr>
              <w:t>1,747,393</w:t>
            </w:r>
          </w:p>
        </w:tc>
        <w:tc>
          <w:tcPr>
            <w:tcW w:w="270" w:type="dxa"/>
            <w:vAlign w:val="bottom"/>
          </w:tcPr>
          <w:p w14:paraId="06F66052" w14:textId="77777777" w:rsidR="00791F9C" w:rsidRPr="004C784D" w:rsidRDefault="00791F9C" w:rsidP="00791F9C">
            <w:pPr>
              <w:pStyle w:val="acctfourfigures"/>
              <w:tabs>
                <w:tab w:val="clear" w:pos="765"/>
                <w:tab w:val="decimal" w:pos="972"/>
              </w:tabs>
              <w:spacing w:line="240" w:lineRule="auto"/>
              <w:rPr>
                <w:rFonts w:cs="Times New Roman"/>
                <w:b/>
                <w:bCs/>
                <w:sz w:val="15"/>
                <w:szCs w:val="15"/>
              </w:rPr>
            </w:pPr>
          </w:p>
        </w:tc>
        <w:tc>
          <w:tcPr>
            <w:tcW w:w="900" w:type="dxa"/>
            <w:tcBorders>
              <w:top w:val="single" w:sz="4" w:space="0" w:color="auto"/>
              <w:bottom w:val="double" w:sz="4" w:space="0" w:color="auto"/>
            </w:tcBorders>
            <w:vAlign w:val="bottom"/>
          </w:tcPr>
          <w:p w14:paraId="34D9E73B" w14:textId="7D14EB70" w:rsidR="00791F9C" w:rsidRPr="004C784D" w:rsidRDefault="00791F9C" w:rsidP="00791F9C">
            <w:pPr>
              <w:pStyle w:val="acctfourfigures"/>
              <w:tabs>
                <w:tab w:val="clear" w:pos="765"/>
                <w:tab w:val="decimal" w:pos="612"/>
              </w:tabs>
              <w:spacing w:line="240" w:lineRule="auto"/>
              <w:ind w:right="-108"/>
              <w:jc w:val="center"/>
              <w:rPr>
                <w:rFonts w:cs="Times New Roman"/>
                <w:b/>
                <w:bCs/>
                <w:sz w:val="15"/>
                <w:szCs w:val="15"/>
              </w:rPr>
            </w:pPr>
            <w:r>
              <w:rPr>
                <w:rFonts w:cs="Times New Roman"/>
                <w:b/>
                <w:bCs/>
                <w:sz w:val="15"/>
                <w:szCs w:val="15"/>
              </w:rPr>
              <w:t>1,683,845</w:t>
            </w:r>
          </w:p>
        </w:tc>
        <w:tc>
          <w:tcPr>
            <w:tcW w:w="270" w:type="dxa"/>
            <w:vAlign w:val="bottom"/>
          </w:tcPr>
          <w:p w14:paraId="26889A2D" w14:textId="77777777" w:rsidR="00791F9C" w:rsidRPr="004C784D" w:rsidRDefault="00791F9C" w:rsidP="00791F9C">
            <w:pPr>
              <w:tabs>
                <w:tab w:val="decimal" w:pos="612"/>
              </w:tabs>
              <w:ind w:left="-108"/>
              <w:rPr>
                <w:rFonts w:cs="Times New Roman"/>
                <w:sz w:val="15"/>
                <w:szCs w:val="15"/>
              </w:rPr>
            </w:pPr>
          </w:p>
        </w:tc>
        <w:tc>
          <w:tcPr>
            <w:tcW w:w="810" w:type="dxa"/>
            <w:vAlign w:val="bottom"/>
          </w:tcPr>
          <w:p w14:paraId="618F7EB9" w14:textId="77777777" w:rsidR="00791F9C" w:rsidRPr="004C784D" w:rsidRDefault="00791F9C" w:rsidP="00791F9C">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14:paraId="58FD58E5" w14:textId="77777777" w:rsidR="00791F9C" w:rsidRPr="004C784D" w:rsidRDefault="00791F9C" w:rsidP="00791F9C">
            <w:pPr>
              <w:pStyle w:val="acctfourfigures"/>
              <w:tabs>
                <w:tab w:val="clear" w:pos="765"/>
                <w:tab w:val="decimal" w:pos="972"/>
              </w:tabs>
              <w:spacing w:line="240" w:lineRule="auto"/>
              <w:rPr>
                <w:rFonts w:cs="Times New Roman"/>
                <w:b/>
                <w:bCs/>
                <w:sz w:val="15"/>
                <w:szCs w:val="15"/>
              </w:rPr>
            </w:pPr>
          </w:p>
        </w:tc>
        <w:tc>
          <w:tcPr>
            <w:tcW w:w="810" w:type="dxa"/>
            <w:vAlign w:val="bottom"/>
          </w:tcPr>
          <w:p w14:paraId="0A48334B" w14:textId="77777777" w:rsidR="00791F9C" w:rsidRPr="004C784D" w:rsidRDefault="00791F9C" w:rsidP="00791F9C">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14:paraId="0EE47F85" w14:textId="77777777" w:rsidR="00791F9C" w:rsidRPr="004C784D" w:rsidRDefault="00791F9C" w:rsidP="00791F9C">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14:paraId="6EFCB86D" w14:textId="4E76CC5D" w:rsidR="00791F9C" w:rsidRPr="004C784D" w:rsidRDefault="00EA34E1" w:rsidP="00791F9C">
            <w:pPr>
              <w:pStyle w:val="acctfourfigures"/>
              <w:tabs>
                <w:tab w:val="clear" w:pos="765"/>
                <w:tab w:val="decimal" w:pos="341"/>
              </w:tabs>
              <w:spacing w:line="240" w:lineRule="auto"/>
              <w:ind w:right="-108"/>
              <w:rPr>
                <w:rFonts w:cs="Times New Roman"/>
                <w:b/>
                <w:bCs/>
                <w:sz w:val="15"/>
                <w:szCs w:val="15"/>
                <w:lang w:bidi="th-TH"/>
              </w:rPr>
            </w:pPr>
            <w:r>
              <w:rPr>
                <w:rFonts w:cs="Times New Roman"/>
                <w:b/>
                <w:bCs/>
                <w:sz w:val="15"/>
                <w:szCs w:val="15"/>
                <w:lang w:bidi="th-TH"/>
              </w:rPr>
              <w:t>-</w:t>
            </w:r>
          </w:p>
        </w:tc>
        <w:tc>
          <w:tcPr>
            <w:tcW w:w="270" w:type="dxa"/>
            <w:vAlign w:val="bottom"/>
          </w:tcPr>
          <w:p w14:paraId="703C26C1" w14:textId="77777777" w:rsidR="00791F9C" w:rsidRPr="004C784D" w:rsidRDefault="00791F9C" w:rsidP="00791F9C">
            <w:pPr>
              <w:tabs>
                <w:tab w:val="decimal" w:pos="549"/>
              </w:tabs>
              <w:spacing w:line="240" w:lineRule="auto"/>
              <w:ind w:left="-108"/>
              <w:rPr>
                <w:rFonts w:cs="Times New Roman"/>
                <w:sz w:val="15"/>
                <w:szCs w:val="15"/>
              </w:rPr>
            </w:pPr>
          </w:p>
        </w:tc>
        <w:tc>
          <w:tcPr>
            <w:tcW w:w="810" w:type="dxa"/>
            <w:tcBorders>
              <w:top w:val="single" w:sz="4" w:space="0" w:color="auto"/>
              <w:bottom w:val="double" w:sz="4" w:space="0" w:color="auto"/>
            </w:tcBorders>
            <w:vAlign w:val="bottom"/>
          </w:tcPr>
          <w:p w14:paraId="4EA7AF60" w14:textId="77777777" w:rsidR="00791F9C" w:rsidRPr="004C784D" w:rsidRDefault="00791F9C" w:rsidP="00791F9C">
            <w:pPr>
              <w:pStyle w:val="acctfourfigures"/>
              <w:tabs>
                <w:tab w:val="clear" w:pos="765"/>
                <w:tab w:val="decimal" w:pos="341"/>
              </w:tabs>
              <w:spacing w:line="240" w:lineRule="auto"/>
              <w:ind w:right="-108"/>
              <w:rPr>
                <w:rFonts w:cs="Times New Roman"/>
                <w:b/>
                <w:bCs/>
                <w:sz w:val="15"/>
                <w:szCs w:val="15"/>
                <w:lang w:bidi="th-TH"/>
              </w:rPr>
            </w:pPr>
            <w:r w:rsidRPr="004C784D">
              <w:rPr>
                <w:rFonts w:cs="Times New Roman"/>
                <w:b/>
                <w:bCs/>
                <w:sz w:val="15"/>
                <w:szCs w:val="15"/>
                <w:lang w:bidi="th-TH"/>
              </w:rPr>
              <w:t>-</w:t>
            </w:r>
          </w:p>
        </w:tc>
      </w:tr>
    </w:tbl>
    <w:p w14:paraId="1F5D1F4F" w14:textId="77777777" w:rsidR="005B4F0D" w:rsidRDefault="005B4F0D" w:rsidP="004C784D">
      <w:pPr>
        <w:ind w:right="-321" w:firstLine="562"/>
        <w:jc w:val="thaiDistribute"/>
      </w:pPr>
    </w:p>
    <w:p w14:paraId="6E9580C1" w14:textId="32889274" w:rsidR="00AF3D07" w:rsidRPr="00AF3D07" w:rsidRDefault="00AF3D07" w:rsidP="00AF3D07">
      <w:pPr>
        <w:pStyle w:val="acctmergecolhdg"/>
        <w:spacing w:line="240" w:lineRule="atLeast"/>
        <w:ind w:left="810"/>
        <w:jc w:val="thaiDistribute"/>
        <w:rPr>
          <w:b w:val="0"/>
          <w:bCs/>
          <w:szCs w:val="22"/>
        </w:rPr>
      </w:pPr>
      <w:r w:rsidRPr="00AF3D07">
        <w:rPr>
          <w:b w:val="0"/>
          <w:bCs/>
          <w:szCs w:val="22"/>
        </w:rPr>
        <w:t xml:space="preserve">All subsidiaries were incorporated in Thailand. As at </w:t>
      </w:r>
      <w:r w:rsidR="00CE2A61">
        <w:rPr>
          <w:b w:val="0"/>
          <w:bCs/>
          <w:szCs w:val="22"/>
        </w:rPr>
        <w:t>30 June</w:t>
      </w:r>
      <w:r w:rsidRPr="00AF3D07">
        <w:rPr>
          <w:b w:val="0"/>
          <w:bCs/>
          <w:szCs w:val="22"/>
        </w:rPr>
        <w:t xml:space="preserve"> 2021 and 31 December 2020, the Company has placed the ordinary shares in TBSP Public Company Limited, at the market price quoted on the Stock Exchange of Thailand, valued not less than 1 time of each outstanding balance of the loans as collateral against credit facilities obtained from financial institutions.</w:t>
      </w:r>
    </w:p>
    <w:p w14:paraId="5286D378" w14:textId="6794E7B1" w:rsidR="005B4F0D" w:rsidRDefault="005B4F0D" w:rsidP="005B4F0D">
      <w:pPr>
        <w:ind w:left="540" w:right="-321" w:firstLine="22"/>
        <w:jc w:val="thaiDistribute"/>
      </w:pPr>
    </w:p>
    <w:p w14:paraId="196B7E29" w14:textId="77777777" w:rsidR="004C784D" w:rsidRDefault="004C784D" w:rsidP="004C784D">
      <w:pPr>
        <w:ind w:right="-321"/>
        <w:jc w:val="thaiDistribute"/>
      </w:pPr>
      <w:r>
        <w:tab/>
      </w:r>
    </w:p>
    <w:p w14:paraId="4BD39D05" w14:textId="77777777" w:rsidR="004C784D" w:rsidRPr="004C784D" w:rsidRDefault="004C784D" w:rsidP="004B3864">
      <w:pPr>
        <w:ind w:left="540" w:right="-2"/>
        <w:sectPr w:rsidR="004C784D" w:rsidRPr="004C784D" w:rsidSect="006571C3">
          <w:headerReference w:type="default" r:id="rId12"/>
          <w:footerReference w:type="even" r:id="rId13"/>
          <w:footerReference w:type="default" r:id="rId14"/>
          <w:pgSz w:w="16840" w:h="11907" w:orient="landscape" w:code="9"/>
          <w:pgMar w:top="1151" w:right="1045" w:bottom="1151" w:left="578" w:header="720" w:footer="720" w:gutter="0"/>
          <w:cols w:space="720"/>
          <w:docGrid w:linePitch="299"/>
        </w:sectPr>
      </w:pPr>
    </w:p>
    <w:tbl>
      <w:tblPr>
        <w:tblW w:w="9598" w:type="dxa"/>
        <w:tblInd w:w="450" w:type="dxa"/>
        <w:tblLayout w:type="fixed"/>
        <w:tblLook w:val="01E0" w:firstRow="1" w:lastRow="1" w:firstColumn="1" w:lastColumn="1" w:noHBand="0" w:noVBand="0"/>
      </w:tblPr>
      <w:tblGrid>
        <w:gridCol w:w="3223"/>
        <w:gridCol w:w="1959"/>
        <w:gridCol w:w="1180"/>
        <w:gridCol w:w="1048"/>
        <w:gridCol w:w="1096"/>
        <w:gridCol w:w="1092"/>
      </w:tblGrid>
      <w:tr w:rsidR="00ED749C" w:rsidRPr="008039E6" w14:paraId="34AD9218" w14:textId="77777777" w:rsidTr="00F412AD">
        <w:trPr>
          <w:trHeight w:val="380"/>
        </w:trPr>
        <w:tc>
          <w:tcPr>
            <w:tcW w:w="3223" w:type="dxa"/>
          </w:tcPr>
          <w:p w14:paraId="6EE3956D" w14:textId="77777777" w:rsidR="00ED749C" w:rsidRPr="008039E6" w:rsidRDefault="00ED749C" w:rsidP="00F412AD">
            <w:pPr>
              <w:ind w:right="250"/>
              <w:jc w:val="both"/>
              <w:rPr>
                <w:szCs w:val="22"/>
              </w:rPr>
            </w:pPr>
          </w:p>
        </w:tc>
        <w:tc>
          <w:tcPr>
            <w:tcW w:w="1959" w:type="dxa"/>
            <w:vAlign w:val="bottom"/>
          </w:tcPr>
          <w:p w14:paraId="2BE86F15" w14:textId="77777777" w:rsidR="00ED749C" w:rsidRPr="008039E6" w:rsidRDefault="00ED749C" w:rsidP="00F412AD">
            <w:pPr>
              <w:ind w:left="-108" w:right="-108"/>
              <w:jc w:val="center"/>
              <w:rPr>
                <w:szCs w:val="22"/>
              </w:rPr>
            </w:pPr>
          </w:p>
        </w:tc>
        <w:tc>
          <w:tcPr>
            <w:tcW w:w="4416" w:type="dxa"/>
            <w:gridSpan w:val="4"/>
            <w:vAlign w:val="bottom"/>
          </w:tcPr>
          <w:p w14:paraId="0EFA5578" w14:textId="77777777" w:rsidR="00ED749C" w:rsidRPr="008039E6" w:rsidRDefault="00ED749C" w:rsidP="00F412AD">
            <w:pPr>
              <w:ind w:left="-108" w:right="-108"/>
              <w:jc w:val="center"/>
              <w:rPr>
                <w:b/>
                <w:bCs/>
                <w:szCs w:val="22"/>
              </w:rPr>
            </w:pPr>
            <w:r w:rsidRPr="008039E6">
              <w:rPr>
                <w:b/>
                <w:bCs/>
                <w:szCs w:val="22"/>
              </w:rPr>
              <w:t>Separate financial statements</w:t>
            </w:r>
          </w:p>
        </w:tc>
      </w:tr>
      <w:tr w:rsidR="00ED749C" w:rsidRPr="008039E6" w14:paraId="3C4F1471" w14:textId="77777777" w:rsidTr="00F412AD">
        <w:trPr>
          <w:trHeight w:val="272"/>
        </w:trPr>
        <w:tc>
          <w:tcPr>
            <w:tcW w:w="3223" w:type="dxa"/>
          </w:tcPr>
          <w:p w14:paraId="01CA70B9" w14:textId="77777777" w:rsidR="00ED749C" w:rsidRPr="008039E6" w:rsidRDefault="00ED749C" w:rsidP="00F412AD">
            <w:pPr>
              <w:ind w:right="250"/>
              <w:jc w:val="both"/>
              <w:rPr>
                <w:szCs w:val="22"/>
              </w:rPr>
            </w:pPr>
          </w:p>
        </w:tc>
        <w:tc>
          <w:tcPr>
            <w:tcW w:w="1959" w:type="dxa"/>
            <w:vAlign w:val="bottom"/>
          </w:tcPr>
          <w:p w14:paraId="4E53200E" w14:textId="77777777" w:rsidR="00ED749C" w:rsidRPr="008039E6" w:rsidRDefault="00ED749C" w:rsidP="00F412AD">
            <w:pPr>
              <w:ind w:left="-108" w:right="-108"/>
              <w:jc w:val="center"/>
              <w:rPr>
                <w:szCs w:val="22"/>
              </w:rPr>
            </w:pPr>
            <w:r w:rsidRPr="008039E6">
              <w:rPr>
                <w:szCs w:val="22"/>
              </w:rPr>
              <w:t>Type of business</w:t>
            </w:r>
          </w:p>
        </w:tc>
        <w:tc>
          <w:tcPr>
            <w:tcW w:w="2228" w:type="dxa"/>
            <w:gridSpan w:val="2"/>
            <w:vAlign w:val="bottom"/>
          </w:tcPr>
          <w:p w14:paraId="6601916D" w14:textId="77777777" w:rsidR="00ED749C" w:rsidRPr="008039E6" w:rsidRDefault="00ED749C" w:rsidP="00F412AD">
            <w:pPr>
              <w:ind w:left="-108" w:right="-108"/>
              <w:jc w:val="center"/>
              <w:rPr>
                <w:szCs w:val="22"/>
              </w:rPr>
            </w:pPr>
            <w:r w:rsidRPr="008039E6">
              <w:rPr>
                <w:szCs w:val="22"/>
              </w:rPr>
              <w:t>Ownership interest</w:t>
            </w:r>
          </w:p>
        </w:tc>
        <w:tc>
          <w:tcPr>
            <w:tcW w:w="2188" w:type="dxa"/>
            <w:gridSpan w:val="2"/>
            <w:vAlign w:val="bottom"/>
          </w:tcPr>
          <w:p w14:paraId="6534F95B" w14:textId="77777777" w:rsidR="00ED749C" w:rsidRPr="008039E6" w:rsidRDefault="00ED749C" w:rsidP="00F412AD">
            <w:pPr>
              <w:ind w:left="-108" w:right="-108"/>
              <w:jc w:val="center"/>
              <w:rPr>
                <w:szCs w:val="22"/>
              </w:rPr>
            </w:pPr>
            <w:r w:rsidRPr="008039E6">
              <w:rPr>
                <w:szCs w:val="22"/>
              </w:rPr>
              <w:t>Paid-up capital</w:t>
            </w:r>
          </w:p>
        </w:tc>
      </w:tr>
      <w:tr w:rsidR="00791F9C" w:rsidRPr="008039E6" w14:paraId="190CDAE5" w14:textId="77777777" w:rsidTr="00F412AD">
        <w:trPr>
          <w:trHeight w:val="520"/>
        </w:trPr>
        <w:tc>
          <w:tcPr>
            <w:tcW w:w="3223" w:type="dxa"/>
          </w:tcPr>
          <w:p w14:paraId="40CFFA9C" w14:textId="77777777" w:rsidR="00791F9C" w:rsidRPr="008039E6" w:rsidRDefault="00791F9C" w:rsidP="00791F9C">
            <w:pPr>
              <w:ind w:right="-108"/>
              <w:jc w:val="both"/>
              <w:rPr>
                <w:szCs w:val="22"/>
              </w:rPr>
            </w:pPr>
          </w:p>
        </w:tc>
        <w:tc>
          <w:tcPr>
            <w:tcW w:w="1959" w:type="dxa"/>
          </w:tcPr>
          <w:p w14:paraId="05CDF80F" w14:textId="77777777" w:rsidR="00791F9C" w:rsidRPr="008039E6" w:rsidRDefault="00791F9C" w:rsidP="00791F9C">
            <w:pPr>
              <w:ind w:left="-108" w:right="-108"/>
              <w:jc w:val="center"/>
              <w:rPr>
                <w:szCs w:val="22"/>
              </w:rPr>
            </w:pPr>
          </w:p>
          <w:p w14:paraId="49B21291" w14:textId="77777777" w:rsidR="00791F9C" w:rsidRPr="008039E6" w:rsidRDefault="00791F9C" w:rsidP="00791F9C">
            <w:pPr>
              <w:ind w:left="-108" w:right="-108"/>
              <w:jc w:val="center"/>
              <w:rPr>
                <w:szCs w:val="22"/>
              </w:rPr>
            </w:pPr>
          </w:p>
        </w:tc>
        <w:tc>
          <w:tcPr>
            <w:tcW w:w="1180" w:type="dxa"/>
          </w:tcPr>
          <w:p w14:paraId="37C06116" w14:textId="77777777" w:rsidR="00791F9C" w:rsidRDefault="00791F9C" w:rsidP="00791F9C">
            <w:pPr>
              <w:ind w:left="-108" w:right="-106"/>
              <w:jc w:val="center"/>
              <w:rPr>
                <w:szCs w:val="22"/>
              </w:rPr>
            </w:pPr>
            <w:r>
              <w:rPr>
                <w:szCs w:val="22"/>
              </w:rPr>
              <w:t>30</w:t>
            </w:r>
          </w:p>
          <w:p w14:paraId="5C914ACD" w14:textId="374C6787" w:rsidR="00791F9C" w:rsidRPr="008039E6" w:rsidRDefault="00791F9C" w:rsidP="00791F9C">
            <w:pPr>
              <w:ind w:left="-108" w:right="-106"/>
              <w:jc w:val="center"/>
              <w:rPr>
                <w:szCs w:val="22"/>
              </w:rPr>
            </w:pPr>
            <w:r>
              <w:rPr>
                <w:szCs w:val="22"/>
              </w:rPr>
              <w:t>June</w:t>
            </w:r>
          </w:p>
        </w:tc>
        <w:tc>
          <w:tcPr>
            <w:tcW w:w="1048" w:type="dxa"/>
          </w:tcPr>
          <w:p w14:paraId="4CEF8EE9" w14:textId="77777777" w:rsidR="00791F9C" w:rsidRPr="008039E6" w:rsidRDefault="00791F9C" w:rsidP="00791F9C">
            <w:pPr>
              <w:ind w:left="-108" w:right="-108"/>
              <w:jc w:val="center"/>
              <w:rPr>
                <w:szCs w:val="22"/>
              </w:rPr>
            </w:pPr>
            <w:r w:rsidRPr="00A36946">
              <w:rPr>
                <w:szCs w:val="22"/>
              </w:rPr>
              <w:t>31</w:t>
            </w:r>
          </w:p>
          <w:p w14:paraId="1D4A64D3" w14:textId="77777777" w:rsidR="00791F9C" w:rsidRPr="008039E6" w:rsidRDefault="00791F9C" w:rsidP="00791F9C">
            <w:pPr>
              <w:ind w:left="-108" w:right="-108"/>
              <w:jc w:val="center"/>
              <w:rPr>
                <w:szCs w:val="22"/>
              </w:rPr>
            </w:pPr>
            <w:r w:rsidRPr="008039E6">
              <w:rPr>
                <w:szCs w:val="22"/>
              </w:rPr>
              <w:t>December</w:t>
            </w:r>
          </w:p>
        </w:tc>
        <w:tc>
          <w:tcPr>
            <w:tcW w:w="1096" w:type="dxa"/>
          </w:tcPr>
          <w:p w14:paraId="743E89A1" w14:textId="77777777" w:rsidR="00791F9C" w:rsidRDefault="00791F9C" w:rsidP="00791F9C">
            <w:pPr>
              <w:ind w:left="-108" w:right="-106"/>
              <w:jc w:val="center"/>
              <w:rPr>
                <w:szCs w:val="22"/>
              </w:rPr>
            </w:pPr>
            <w:r>
              <w:rPr>
                <w:szCs w:val="22"/>
              </w:rPr>
              <w:t>30</w:t>
            </w:r>
          </w:p>
          <w:p w14:paraId="1A7C3926" w14:textId="1E32E3D2" w:rsidR="00791F9C" w:rsidRPr="008039E6" w:rsidRDefault="00791F9C" w:rsidP="00791F9C">
            <w:pPr>
              <w:ind w:left="-108" w:right="-106"/>
              <w:jc w:val="center"/>
              <w:rPr>
                <w:szCs w:val="22"/>
              </w:rPr>
            </w:pPr>
            <w:r>
              <w:rPr>
                <w:szCs w:val="22"/>
              </w:rPr>
              <w:t>June</w:t>
            </w:r>
          </w:p>
        </w:tc>
        <w:tc>
          <w:tcPr>
            <w:tcW w:w="1092" w:type="dxa"/>
          </w:tcPr>
          <w:p w14:paraId="2AA91C01" w14:textId="77777777" w:rsidR="00791F9C" w:rsidRPr="008039E6" w:rsidRDefault="00791F9C" w:rsidP="00791F9C">
            <w:pPr>
              <w:ind w:left="-108" w:right="-108"/>
              <w:jc w:val="center"/>
              <w:rPr>
                <w:szCs w:val="22"/>
              </w:rPr>
            </w:pPr>
            <w:r w:rsidRPr="00A36946">
              <w:rPr>
                <w:szCs w:val="22"/>
              </w:rPr>
              <w:t>31</w:t>
            </w:r>
          </w:p>
          <w:p w14:paraId="34A42ADB" w14:textId="77777777" w:rsidR="00791F9C" w:rsidRPr="008039E6" w:rsidRDefault="00791F9C" w:rsidP="00791F9C">
            <w:pPr>
              <w:ind w:left="-108" w:right="-108"/>
              <w:jc w:val="center"/>
              <w:rPr>
                <w:szCs w:val="22"/>
              </w:rPr>
            </w:pPr>
            <w:r w:rsidRPr="008039E6">
              <w:rPr>
                <w:szCs w:val="22"/>
              </w:rPr>
              <w:t>December</w:t>
            </w:r>
          </w:p>
        </w:tc>
      </w:tr>
      <w:tr w:rsidR="00791F9C" w:rsidRPr="008039E6" w14:paraId="022248EC" w14:textId="77777777" w:rsidTr="00F412AD">
        <w:trPr>
          <w:trHeight w:val="272"/>
        </w:trPr>
        <w:tc>
          <w:tcPr>
            <w:tcW w:w="3223" w:type="dxa"/>
          </w:tcPr>
          <w:p w14:paraId="1D3633AC" w14:textId="77777777" w:rsidR="00791F9C" w:rsidRPr="008039E6" w:rsidRDefault="00791F9C" w:rsidP="00791F9C">
            <w:pPr>
              <w:ind w:right="-108"/>
              <w:jc w:val="both"/>
              <w:rPr>
                <w:szCs w:val="22"/>
              </w:rPr>
            </w:pPr>
          </w:p>
        </w:tc>
        <w:tc>
          <w:tcPr>
            <w:tcW w:w="1959" w:type="dxa"/>
          </w:tcPr>
          <w:p w14:paraId="436914F7" w14:textId="77777777" w:rsidR="00791F9C" w:rsidRPr="008039E6" w:rsidRDefault="00791F9C" w:rsidP="00791F9C">
            <w:pPr>
              <w:ind w:left="-108" w:right="-108"/>
              <w:jc w:val="center"/>
              <w:rPr>
                <w:szCs w:val="22"/>
              </w:rPr>
            </w:pPr>
          </w:p>
        </w:tc>
        <w:tc>
          <w:tcPr>
            <w:tcW w:w="1180" w:type="dxa"/>
          </w:tcPr>
          <w:p w14:paraId="31562C83" w14:textId="1A54A467" w:rsidR="00791F9C" w:rsidRPr="008039E6" w:rsidRDefault="00791F9C" w:rsidP="00791F9C">
            <w:pPr>
              <w:ind w:left="-108" w:right="-108"/>
              <w:jc w:val="center"/>
              <w:rPr>
                <w:szCs w:val="22"/>
              </w:rPr>
            </w:pPr>
            <w:r w:rsidRPr="00A36946">
              <w:rPr>
                <w:szCs w:val="22"/>
              </w:rPr>
              <w:t>202</w:t>
            </w:r>
            <w:r>
              <w:rPr>
                <w:szCs w:val="22"/>
              </w:rPr>
              <w:t>1</w:t>
            </w:r>
          </w:p>
        </w:tc>
        <w:tc>
          <w:tcPr>
            <w:tcW w:w="1048" w:type="dxa"/>
          </w:tcPr>
          <w:p w14:paraId="51F65CD4" w14:textId="548BA1D2" w:rsidR="00791F9C" w:rsidRPr="008039E6" w:rsidRDefault="00791F9C" w:rsidP="00791F9C">
            <w:pPr>
              <w:ind w:left="-108" w:right="-108"/>
              <w:jc w:val="center"/>
              <w:rPr>
                <w:szCs w:val="22"/>
              </w:rPr>
            </w:pPr>
            <w:r w:rsidRPr="00A36946">
              <w:rPr>
                <w:szCs w:val="22"/>
              </w:rPr>
              <w:t>20</w:t>
            </w:r>
            <w:r>
              <w:rPr>
                <w:szCs w:val="22"/>
              </w:rPr>
              <w:t>20</w:t>
            </w:r>
          </w:p>
        </w:tc>
        <w:tc>
          <w:tcPr>
            <w:tcW w:w="1096" w:type="dxa"/>
          </w:tcPr>
          <w:p w14:paraId="7354168A" w14:textId="229FA5A4" w:rsidR="00791F9C" w:rsidRPr="008039E6" w:rsidRDefault="00791F9C" w:rsidP="00791F9C">
            <w:pPr>
              <w:ind w:left="-108" w:right="-108"/>
              <w:jc w:val="center"/>
              <w:rPr>
                <w:szCs w:val="22"/>
              </w:rPr>
            </w:pPr>
            <w:r w:rsidRPr="00A36946">
              <w:rPr>
                <w:szCs w:val="22"/>
              </w:rPr>
              <w:t>202</w:t>
            </w:r>
            <w:r>
              <w:rPr>
                <w:szCs w:val="22"/>
              </w:rPr>
              <w:t>1</w:t>
            </w:r>
          </w:p>
        </w:tc>
        <w:tc>
          <w:tcPr>
            <w:tcW w:w="1092" w:type="dxa"/>
          </w:tcPr>
          <w:p w14:paraId="7BF1B10D" w14:textId="12EB8F40" w:rsidR="00791F9C" w:rsidRPr="008039E6" w:rsidRDefault="00791F9C" w:rsidP="00791F9C">
            <w:pPr>
              <w:ind w:left="-108" w:right="-108"/>
              <w:jc w:val="center"/>
              <w:rPr>
                <w:szCs w:val="22"/>
              </w:rPr>
            </w:pPr>
            <w:r w:rsidRPr="00A36946">
              <w:rPr>
                <w:szCs w:val="22"/>
              </w:rPr>
              <w:t>20</w:t>
            </w:r>
            <w:r>
              <w:rPr>
                <w:szCs w:val="22"/>
              </w:rPr>
              <w:t>20</w:t>
            </w:r>
          </w:p>
        </w:tc>
      </w:tr>
      <w:tr w:rsidR="00791F9C" w:rsidRPr="008039E6" w14:paraId="4160C9E2" w14:textId="77777777" w:rsidTr="00F412AD">
        <w:trPr>
          <w:trHeight w:val="259"/>
        </w:trPr>
        <w:tc>
          <w:tcPr>
            <w:tcW w:w="3223" w:type="dxa"/>
          </w:tcPr>
          <w:p w14:paraId="78542952" w14:textId="77777777" w:rsidR="00791F9C" w:rsidRPr="008039E6" w:rsidRDefault="00791F9C" w:rsidP="00791F9C">
            <w:pPr>
              <w:tabs>
                <w:tab w:val="left" w:pos="540"/>
              </w:tabs>
              <w:ind w:right="-108"/>
              <w:jc w:val="both"/>
              <w:rPr>
                <w:b/>
                <w:bCs/>
                <w:i/>
                <w:iCs/>
                <w:szCs w:val="22"/>
              </w:rPr>
            </w:pPr>
          </w:p>
        </w:tc>
        <w:tc>
          <w:tcPr>
            <w:tcW w:w="1959" w:type="dxa"/>
          </w:tcPr>
          <w:p w14:paraId="4FC239B5" w14:textId="77777777" w:rsidR="00791F9C" w:rsidRPr="008039E6" w:rsidRDefault="00791F9C" w:rsidP="00791F9C">
            <w:pPr>
              <w:tabs>
                <w:tab w:val="decimal" w:pos="612"/>
              </w:tabs>
              <w:ind w:left="-108"/>
              <w:jc w:val="center"/>
              <w:rPr>
                <w:szCs w:val="22"/>
              </w:rPr>
            </w:pPr>
          </w:p>
        </w:tc>
        <w:tc>
          <w:tcPr>
            <w:tcW w:w="2228" w:type="dxa"/>
            <w:gridSpan w:val="2"/>
          </w:tcPr>
          <w:p w14:paraId="692CBC87" w14:textId="77777777" w:rsidR="00791F9C" w:rsidRPr="008039E6" w:rsidRDefault="00791F9C" w:rsidP="00791F9C">
            <w:pPr>
              <w:ind w:left="-108"/>
              <w:jc w:val="center"/>
              <w:rPr>
                <w:szCs w:val="22"/>
              </w:rPr>
            </w:pPr>
            <w:r w:rsidRPr="008039E6">
              <w:rPr>
                <w:i/>
                <w:iCs/>
                <w:szCs w:val="22"/>
              </w:rPr>
              <w:t>(%)</w:t>
            </w:r>
          </w:p>
        </w:tc>
        <w:tc>
          <w:tcPr>
            <w:tcW w:w="2188" w:type="dxa"/>
            <w:gridSpan w:val="2"/>
          </w:tcPr>
          <w:p w14:paraId="744976D5" w14:textId="77777777" w:rsidR="00791F9C" w:rsidRPr="008039E6" w:rsidRDefault="00791F9C" w:rsidP="00791F9C">
            <w:pPr>
              <w:ind w:left="-108"/>
              <w:jc w:val="center"/>
              <w:rPr>
                <w:i/>
                <w:iCs/>
                <w:szCs w:val="22"/>
              </w:rPr>
            </w:pPr>
            <w:r w:rsidRPr="008039E6">
              <w:rPr>
                <w:i/>
                <w:iCs/>
                <w:szCs w:val="22"/>
              </w:rPr>
              <w:t>(in thousand Baht)</w:t>
            </w:r>
          </w:p>
        </w:tc>
      </w:tr>
      <w:tr w:rsidR="00791F9C" w:rsidRPr="008039E6" w14:paraId="63E925A0" w14:textId="77777777" w:rsidTr="00F412AD">
        <w:trPr>
          <w:trHeight w:val="272"/>
        </w:trPr>
        <w:tc>
          <w:tcPr>
            <w:tcW w:w="3223" w:type="dxa"/>
          </w:tcPr>
          <w:p w14:paraId="392DAA5C" w14:textId="77777777" w:rsidR="00791F9C" w:rsidRPr="008039E6" w:rsidRDefault="00791F9C" w:rsidP="00791F9C">
            <w:pPr>
              <w:tabs>
                <w:tab w:val="left" w:pos="540"/>
              </w:tabs>
              <w:ind w:right="-108"/>
              <w:jc w:val="both"/>
              <w:rPr>
                <w:b/>
                <w:bCs/>
                <w:i/>
                <w:iCs/>
                <w:szCs w:val="22"/>
              </w:rPr>
            </w:pPr>
            <w:r w:rsidRPr="008039E6">
              <w:rPr>
                <w:b/>
                <w:bCs/>
                <w:i/>
                <w:iCs/>
                <w:szCs w:val="22"/>
              </w:rPr>
              <w:t>Indirect subsidiaries</w:t>
            </w:r>
          </w:p>
        </w:tc>
        <w:tc>
          <w:tcPr>
            <w:tcW w:w="1959" w:type="dxa"/>
          </w:tcPr>
          <w:p w14:paraId="27ED5B4C" w14:textId="77777777" w:rsidR="00791F9C" w:rsidRPr="008039E6" w:rsidRDefault="00791F9C" w:rsidP="00791F9C">
            <w:pPr>
              <w:tabs>
                <w:tab w:val="decimal" w:pos="612"/>
              </w:tabs>
              <w:ind w:left="-108"/>
              <w:jc w:val="center"/>
              <w:rPr>
                <w:szCs w:val="22"/>
              </w:rPr>
            </w:pPr>
          </w:p>
        </w:tc>
        <w:tc>
          <w:tcPr>
            <w:tcW w:w="1180" w:type="dxa"/>
          </w:tcPr>
          <w:p w14:paraId="57D43E36" w14:textId="77777777" w:rsidR="00791F9C" w:rsidRPr="008039E6" w:rsidRDefault="00791F9C" w:rsidP="00791F9C">
            <w:pPr>
              <w:tabs>
                <w:tab w:val="decimal" w:pos="612"/>
              </w:tabs>
              <w:ind w:left="-108"/>
              <w:jc w:val="both"/>
              <w:rPr>
                <w:szCs w:val="22"/>
              </w:rPr>
            </w:pPr>
          </w:p>
        </w:tc>
        <w:tc>
          <w:tcPr>
            <w:tcW w:w="1048" w:type="dxa"/>
          </w:tcPr>
          <w:p w14:paraId="04638206" w14:textId="77777777" w:rsidR="00791F9C" w:rsidRPr="008039E6" w:rsidRDefault="00791F9C" w:rsidP="00791F9C">
            <w:pPr>
              <w:tabs>
                <w:tab w:val="decimal" w:pos="612"/>
              </w:tabs>
              <w:ind w:left="-108"/>
              <w:jc w:val="both"/>
              <w:rPr>
                <w:szCs w:val="22"/>
              </w:rPr>
            </w:pPr>
          </w:p>
        </w:tc>
        <w:tc>
          <w:tcPr>
            <w:tcW w:w="1096" w:type="dxa"/>
          </w:tcPr>
          <w:p w14:paraId="787FE2F0" w14:textId="77777777" w:rsidR="00791F9C" w:rsidRPr="008039E6" w:rsidRDefault="00791F9C" w:rsidP="00791F9C">
            <w:pPr>
              <w:tabs>
                <w:tab w:val="decimal" w:pos="612"/>
              </w:tabs>
              <w:ind w:left="-108"/>
              <w:jc w:val="both"/>
              <w:rPr>
                <w:szCs w:val="22"/>
              </w:rPr>
            </w:pPr>
          </w:p>
        </w:tc>
        <w:tc>
          <w:tcPr>
            <w:tcW w:w="1092" w:type="dxa"/>
          </w:tcPr>
          <w:p w14:paraId="5D320B52" w14:textId="77777777" w:rsidR="00791F9C" w:rsidRPr="008039E6" w:rsidRDefault="00791F9C" w:rsidP="00791F9C">
            <w:pPr>
              <w:tabs>
                <w:tab w:val="decimal" w:pos="432"/>
              </w:tabs>
              <w:ind w:left="-108"/>
              <w:jc w:val="both"/>
              <w:rPr>
                <w:szCs w:val="22"/>
              </w:rPr>
            </w:pPr>
          </w:p>
        </w:tc>
      </w:tr>
      <w:tr w:rsidR="00791F9C" w:rsidRPr="008039E6" w14:paraId="4636E6C9" w14:textId="77777777" w:rsidTr="00F412AD">
        <w:trPr>
          <w:trHeight w:hRule="exact" w:val="155"/>
        </w:trPr>
        <w:tc>
          <w:tcPr>
            <w:tcW w:w="3223" w:type="dxa"/>
          </w:tcPr>
          <w:p w14:paraId="025546FE" w14:textId="77777777" w:rsidR="00791F9C" w:rsidRPr="008039E6" w:rsidRDefault="00791F9C" w:rsidP="00791F9C">
            <w:pPr>
              <w:tabs>
                <w:tab w:val="left" w:pos="540"/>
              </w:tabs>
              <w:ind w:right="-108"/>
              <w:jc w:val="both"/>
              <w:rPr>
                <w:b/>
                <w:bCs/>
                <w:i/>
                <w:iCs/>
                <w:szCs w:val="22"/>
              </w:rPr>
            </w:pPr>
          </w:p>
        </w:tc>
        <w:tc>
          <w:tcPr>
            <w:tcW w:w="1959" w:type="dxa"/>
          </w:tcPr>
          <w:p w14:paraId="1C9125EA" w14:textId="77777777" w:rsidR="00791F9C" w:rsidRPr="008039E6" w:rsidRDefault="00791F9C" w:rsidP="00791F9C">
            <w:pPr>
              <w:tabs>
                <w:tab w:val="decimal" w:pos="612"/>
              </w:tabs>
              <w:ind w:left="-108"/>
              <w:jc w:val="center"/>
              <w:rPr>
                <w:szCs w:val="22"/>
              </w:rPr>
            </w:pPr>
          </w:p>
        </w:tc>
        <w:tc>
          <w:tcPr>
            <w:tcW w:w="1180" w:type="dxa"/>
          </w:tcPr>
          <w:p w14:paraId="076838DD" w14:textId="77777777" w:rsidR="00791F9C" w:rsidRPr="008039E6" w:rsidRDefault="00791F9C" w:rsidP="00791F9C">
            <w:pPr>
              <w:tabs>
                <w:tab w:val="decimal" w:pos="612"/>
              </w:tabs>
              <w:ind w:left="-108"/>
              <w:jc w:val="both"/>
              <w:rPr>
                <w:szCs w:val="22"/>
              </w:rPr>
            </w:pPr>
          </w:p>
        </w:tc>
        <w:tc>
          <w:tcPr>
            <w:tcW w:w="1048" w:type="dxa"/>
          </w:tcPr>
          <w:p w14:paraId="445A18E7" w14:textId="77777777" w:rsidR="00791F9C" w:rsidRPr="008039E6" w:rsidRDefault="00791F9C" w:rsidP="00791F9C">
            <w:pPr>
              <w:tabs>
                <w:tab w:val="decimal" w:pos="612"/>
              </w:tabs>
              <w:ind w:left="-108"/>
              <w:jc w:val="both"/>
              <w:rPr>
                <w:szCs w:val="22"/>
              </w:rPr>
            </w:pPr>
          </w:p>
        </w:tc>
        <w:tc>
          <w:tcPr>
            <w:tcW w:w="1096" w:type="dxa"/>
          </w:tcPr>
          <w:p w14:paraId="4F7A2C9C" w14:textId="77777777" w:rsidR="00791F9C" w:rsidRPr="008039E6" w:rsidRDefault="00791F9C" w:rsidP="00791F9C">
            <w:pPr>
              <w:tabs>
                <w:tab w:val="decimal" w:pos="612"/>
              </w:tabs>
              <w:ind w:left="-108"/>
              <w:jc w:val="both"/>
              <w:rPr>
                <w:szCs w:val="22"/>
              </w:rPr>
            </w:pPr>
          </w:p>
        </w:tc>
        <w:tc>
          <w:tcPr>
            <w:tcW w:w="1092" w:type="dxa"/>
          </w:tcPr>
          <w:p w14:paraId="1D0E3C95" w14:textId="77777777" w:rsidR="00791F9C" w:rsidRPr="008039E6" w:rsidRDefault="00791F9C" w:rsidP="00791F9C">
            <w:pPr>
              <w:tabs>
                <w:tab w:val="decimal" w:pos="432"/>
              </w:tabs>
              <w:ind w:left="-108"/>
              <w:jc w:val="both"/>
              <w:rPr>
                <w:szCs w:val="22"/>
              </w:rPr>
            </w:pPr>
          </w:p>
        </w:tc>
      </w:tr>
      <w:tr w:rsidR="00791F9C" w:rsidRPr="008039E6" w14:paraId="37EF0A2D" w14:textId="77777777" w:rsidTr="00F412AD">
        <w:trPr>
          <w:trHeight w:val="259"/>
        </w:trPr>
        <w:tc>
          <w:tcPr>
            <w:tcW w:w="3223" w:type="dxa"/>
          </w:tcPr>
          <w:p w14:paraId="434091E0" w14:textId="77777777" w:rsidR="00791F9C" w:rsidRPr="008039E6" w:rsidRDefault="00791F9C" w:rsidP="00791F9C">
            <w:pPr>
              <w:ind w:left="540" w:hanging="540"/>
              <w:rPr>
                <w:szCs w:val="22"/>
              </w:rPr>
            </w:pPr>
            <w:r w:rsidRPr="008039E6">
              <w:rPr>
                <w:szCs w:val="22"/>
              </w:rPr>
              <w:t xml:space="preserve">Thai British </w:t>
            </w:r>
            <w:proofErr w:type="spellStart"/>
            <w:r w:rsidRPr="008039E6">
              <w:rPr>
                <w:szCs w:val="22"/>
              </w:rPr>
              <w:t>DPost</w:t>
            </w:r>
            <w:proofErr w:type="spellEnd"/>
            <w:r w:rsidRPr="008039E6">
              <w:rPr>
                <w:szCs w:val="22"/>
              </w:rPr>
              <w:t xml:space="preserve"> Co., Ltd.</w:t>
            </w:r>
          </w:p>
        </w:tc>
        <w:tc>
          <w:tcPr>
            <w:tcW w:w="1959" w:type="dxa"/>
          </w:tcPr>
          <w:p w14:paraId="1F290496" w14:textId="77777777" w:rsidR="00791F9C" w:rsidRPr="008039E6" w:rsidRDefault="00791F9C" w:rsidP="00791F9C">
            <w:pPr>
              <w:pStyle w:val="acctfourfigures"/>
              <w:tabs>
                <w:tab w:val="clear" w:pos="765"/>
                <w:tab w:val="decimal" w:pos="461"/>
              </w:tabs>
              <w:spacing w:line="240" w:lineRule="atLeast"/>
              <w:rPr>
                <w:szCs w:val="22"/>
                <w:highlight w:val="yellow"/>
              </w:rPr>
            </w:pPr>
            <w:r w:rsidRPr="008039E6">
              <w:rPr>
                <w:szCs w:val="22"/>
                <w:lang w:val="en-US" w:bidi="th-TH"/>
              </w:rPr>
              <w:t xml:space="preserve">Business of laser </w:t>
            </w:r>
          </w:p>
        </w:tc>
        <w:tc>
          <w:tcPr>
            <w:tcW w:w="1180" w:type="dxa"/>
            <w:vAlign w:val="bottom"/>
          </w:tcPr>
          <w:p w14:paraId="03A1A98A" w14:textId="4A483417" w:rsidR="00791F9C" w:rsidRPr="008039E6" w:rsidRDefault="006E593F" w:rsidP="00791F9C">
            <w:pPr>
              <w:pStyle w:val="acctfourfigures"/>
              <w:tabs>
                <w:tab w:val="clear" w:pos="765"/>
                <w:tab w:val="decimal" w:pos="402"/>
              </w:tabs>
              <w:spacing w:line="240" w:lineRule="auto"/>
              <w:ind w:right="-108"/>
              <w:jc w:val="center"/>
              <w:rPr>
                <w:szCs w:val="22"/>
                <w:lang w:bidi="th-TH"/>
              </w:rPr>
            </w:pPr>
            <w:r>
              <w:rPr>
                <w:szCs w:val="22"/>
                <w:lang w:bidi="th-TH"/>
              </w:rPr>
              <w:t>98.47</w:t>
            </w:r>
          </w:p>
        </w:tc>
        <w:tc>
          <w:tcPr>
            <w:tcW w:w="1048" w:type="dxa"/>
            <w:vAlign w:val="bottom"/>
          </w:tcPr>
          <w:p w14:paraId="6BF1CBB4" w14:textId="591B37E4" w:rsidR="00791F9C" w:rsidRPr="008039E6" w:rsidRDefault="00791F9C" w:rsidP="00791F9C">
            <w:pPr>
              <w:pStyle w:val="acctfourfigures"/>
              <w:tabs>
                <w:tab w:val="clear" w:pos="765"/>
                <w:tab w:val="decimal" w:pos="252"/>
              </w:tabs>
              <w:spacing w:line="240" w:lineRule="auto"/>
              <w:ind w:right="-108"/>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96" w:type="dxa"/>
            <w:vAlign w:val="bottom"/>
          </w:tcPr>
          <w:p w14:paraId="3620978D" w14:textId="4B0974F1" w:rsidR="00791F9C" w:rsidRPr="008039E6" w:rsidRDefault="00DF75DD" w:rsidP="00791F9C">
            <w:pPr>
              <w:pStyle w:val="acctfourfigures"/>
              <w:tabs>
                <w:tab w:val="clear" w:pos="765"/>
                <w:tab w:val="decimal" w:pos="551"/>
              </w:tabs>
              <w:spacing w:line="240" w:lineRule="auto"/>
              <w:ind w:right="-108"/>
              <w:jc w:val="center"/>
              <w:rPr>
                <w:szCs w:val="22"/>
                <w:lang w:bidi="th-TH"/>
              </w:rPr>
            </w:pPr>
            <w:r>
              <w:rPr>
                <w:szCs w:val="22"/>
                <w:lang w:bidi="th-TH"/>
              </w:rPr>
              <w:t>34,000</w:t>
            </w:r>
          </w:p>
        </w:tc>
        <w:tc>
          <w:tcPr>
            <w:tcW w:w="1092" w:type="dxa"/>
            <w:vAlign w:val="bottom"/>
          </w:tcPr>
          <w:p w14:paraId="1B62CA13"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r w:rsidRPr="00A36946">
              <w:rPr>
                <w:szCs w:val="22"/>
                <w:lang w:val="en-US" w:bidi="th-TH"/>
              </w:rPr>
              <w:t>34</w:t>
            </w:r>
            <w:r w:rsidRPr="008039E6">
              <w:rPr>
                <w:szCs w:val="22"/>
                <w:lang w:bidi="th-TH"/>
              </w:rPr>
              <w:t>,</w:t>
            </w:r>
            <w:r w:rsidRPr="00A36946">
              <w:rPr>
                <w:szCs w:val="22"/>
                <w:lang w:val="en-US" w:bidi="th-TH"/>
              </w:rPr>
              <w:t>000</w:t>
            </w:r>
          </w:p>
        </w:tc>
      </w:tr>
      <w:tr w:rsidR="00791F9C" w:rsidRPr="008039E6" w14:paraId="2D5144D6" w14:textId="77777777" w:rsidTr="00F412AD">
        <w:trPr>
          <w:trHeight w:val="259"/>
        </w:trPr>
        <w:tc>
          <w:tcPr>
            <w:tcW w:w="3223" w:type="dxa"/>
          </w:tcPr>
          <w:p w14:paraId="686640EE" w14:textId="77777777" w:rsidR="00791F9C" w:rsidRPr="008039E6" w:rsidRDefault="00791F9C" w:rsidP="00791F9C">
            <w:pPr>
              <w:ind w:left="540" w:hanging="540"/>
              <w:rPr>
                <w:szCs w:val="22"/>
              </w:rPr>
            </w:pPr>
          </w:p>
        </w:tc>
        <w:tc>
          <w:tcPr>
            <w:tcW w:w="1959" w:type="dxa"/>
          </w:tcPr>
          <w:p w14:paraId="35D5C979" w14:textId="77777777" w:rsidR="00791F9C" w:rsidRPr="008039E6" w:rsidRDefault="00791F9C" w:rsidP="00791F9C">
            <w:pPr>
              <w:pStyle w:val="acctfourfigures"/>
              <w:tabs>
                <w:tab w:val="clear" w:pos="765"/>
                <w:tab w:val="decimal" w:pos="461"/>
              </w:tabs>
              <w:spacing w:line="240" w:lineRule="atLeast"/>
              <w:rPr>
                <w:szCs w:val="22"/>
              </w:rPr>
            </w:pPr>
            <w:r w:rsidRPr="008039E6">
              <w:rPr>
                <w:szCs w:val="22"/>
                <w:lang w:val="en-US" w:bidi="th-TH"/>
              </w:rPr>
              <w:t xml:space="preserve">  printing and </w:t>
            </w:r>
          </w:p>
        </w:tc>
        <w:tc>
          <w:tcPr>
            <w:tcW w:w="1180" w:type="dxa"/>
            <w:vAlign w:val="bottom"/>
          </w:tcPr>
          <w:p w14:paraId="659EE6B8"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48" w:type="dxa"/>
            <w:vAlign w:val="bottom"/>
          </w:tcPr>
          <w:p w14:paraId="1C0610CA"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2FBED719"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92" w:type="dxa"/>
            <w:vAlign w:val="bottom"/>
          </w:tcPr>
          <w:p w14:paraId="474E9906"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p>
        </w:tc>
      </w:tr>
      <w:tr w:rsidR="00791F9C" w:rsidRPr="008039E6" w14:paraId="251ECA6D" w14:textId="77777777" w:rsidTr="00F412AD">
        <w:trPr>
          <w:trHeight w:val="272"/>
        </w:trPr>
        <w:tc>
          <w:tcPr>
            <w:tcW w:w="3223" w:type="dxa"/>
          </w:tcPr>
          <w:p w14:paraId="21CA8E6D" w14:textId="77777777" w:rsidR="00791F9C" w:rsidRPr="008039E6" w:rsidRDefault="00791F9C" w:rsidP="00791F9C">
            <w:pPr>
              <w:ind w:left="540" w:hanging="540"/>
              <w:rPr>
                <w:szCs w:val="22"/>
              </w:rPr>
            </w:pPr>
          </w:p>
        </w:tc>
        <w:tc>
          <w:tcPr>
            <w:tcW w:w="1959" w:type="dxa"/>
          </w:tcPr>
          <w:p w14:paraId="72C6A66A" w14:textId="77777777" w:rsidR="00791F9C" w:rsidRPr="008039E6" w:rsidRDefault="00791F9C" w:rsidP="00791F9C">
            <w:pPr>
              <w:pStyle w:val="acctfourfigures"/>
              <w:tabs>
                <w:tab w:val="clear" w:pos="765"/>
                <w:tab w:val="decimal" w:pos="461"/>
              </w:tabs>
              <w:spacing w:line="240" w:lineRule="atLeast"/>
              <w:rPr>
                <w:szCs w:val="22"/>
              </w:rPr>
            </w:pPr>
            <w:r w:rsidRPr="008039E6">
              <w:rPr>
                <w:szCs w:val="22"/>
                <w:lang w:val="en-US" w:bidi="th-TH"/>
              </w:rPr>
              <w:t xml:space="preserve">  enveloping of</w:t>
            </w:r>
          </w:p>
        </w:tc>
        <w:tc>
          <w:tcPr>
            <w:tcW w:w="1180" w:type="dxa"/>
            <w:vAlign w:val="bottom"/>
          </w:tcPr>
          <w:p w14:paraId="49EB20E6"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48" w:type="dxa"/>
            <w:vAlign w:val="bottom"/>
          </w:tcPr>
          <w:p w14:paraId="5C5A0313"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0434E2D9"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92" w:type="dxa"/>
            <w:vAlign w:val="bottom"/>
          </w:tcPr>
          <w:p w14:paraId="7BEF445E"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p>
        </w:tc>
      </w:tr>
      <w:tr w:rsidR="00791F9C" w:rsidRPr="008039E6" w14:paraId="47F839B7" w14:textId="77777777" w:rsidTr="00F412AD">
        <w:trPr>
          <w:trHeight w:val="259"/>
        </w:trPr>
        <w:tc>
          <w:tcPr>
            <w:tcW w:w="3223" w:type="dxa"/>
          </w:tcPr>
          <w:p w14:paraId="2948903D" w14:textId="77777777" w:rsidR="00791F9C" w:rsidRPr="008039E6" w:rsidRDefault="00791F9C" w:rsidP="00791F9C">
            <w:pPr>
              <w:ind w:left="540" w:hanging="540"/>
              <w:rPr>
                <w:szCs w:val="22"/>
              </w:rPr>
            </w:pPr>
          </w:p>
        </w:tc>
        <w:tc>
          <w:tcPr>
            <w:tcW w:w="1959" w:type="dxa"/>
          </w:tcPr>
          <w:p w14:paraId="5FD2496D" w14:textId="77777777" w:rsidR="00791F9C" w:rsidRPr="008039E6" w:rsidRDefault="00791F9C" w:rsidP="00791F9C">
            <w:pPr>
              <w:pStyle w:val="acctfourfigures"/>
              <w:tabs>
                <w:tab w:val="clear" w:pos="765"/>
                <w:tab w:val="decimal" w:pos="461"/>
              </w:tabs>
              <w:spacing w:line="240" w:lineRule="atLeast"/>
              <w:rPr>
                <w:szCs w:val="22"/>
              </w:rPr>
            </w:pPr>
            <w:r w:rsidRPr="008039E6">
              <w:rPr>
                <w:szCs w:val="22"/>
                <w:lang w:val="en-US" w:bidi="th-TH"/>
              </w:rPr>
              <w:t xml:space="preserve">  statements, bills</w:t>
            </w:r>
          </w:p>
        </w:tc>
        <w:tc>
          <w:tcPr>
            <w:tcW w:w="1180" w:type="dxa"/>
            <w:vAlign w:val="bottom"/>
          </w:tcPr>
          <w:p w14:paraId="2157CF90"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48" w:type="dxa"/>
            <w:vAlign w:val="bottom"/>
          </w:tcPr>
          <w:p w14:paraId="40C28F8B"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0309A53C"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92" w:type="dxa"/>
            <w:vAlign w:val="bottom"/>
          </w:tcPr>
          <w:p w14:paraId="2414AB31"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p>
        </w:tc>
      </w:tr>
      <w:tr w:rsidR="00791F9C" w:rsidRPr="008039E6" w14:paraId="595723CE" w14:textId="77777777" w:rsidTr="00F412AD">
        <w:trPr>
          <w:trHeight w:val="259"/>
        </w:trPr>
        <w:tc>
          <w:tcPr>
            <w:tcW w:w="3223" w:type="dxa"/>
          </w:tcPr>
          <w:p w14:paraId="18CAF3D4" w14:textId="77777777" w:rsidR="00791F9C" w:rsidRPr="008039E6" w:rsidRDefault="00791F9C" w:rsidP="00791F9C">
            <w:pPr>
              <w:ind w:left="540" w:hanging="540"/>
              <w:rPr>
                <w:szCs w:val="22"/>
              </w:rPr>
            </w:pPr>
          </w:p>
        </w:tc>
        <w:tc>
          <w:tcPr>
            <w:tcW w:w="1959" w:type="dxa"/>
          </w:tcPr>
          <w:p w14:paraId="3CF8D765" w14:textId="77777777" w:rsidR="00791F9C" w:rsidRPr="008039E6" w:rsidRDefault="00791F9C" w:rsidP="00791F9C">
            <w:pPr>
              <w:pStyle w:val="acctfourfigures"/>
              <w:tabs>
                <w:tab w:val="clear" w:pos="765"/>
                <w:tab w:val="decimal" w:pos="461"/>
              </w:tabs>
              <w:spacing w:line="240" w:lineRule="atLeast"/>
              <w:rPr>
                <w:szCs w:val="22"/>
              </w:rPr>
            </w:pPr>
            <w:r w:rsidRPr="008039E6">
              <w:rPr>
                <w:szCs w:val="22"/>
                <w:lang w:val="en-US" w:bidi="th-TH"/>
              </w:rPr>
              <w:t xml:space="preserve">  and invoices </w:t>
            </w:r>
          </w:p>
        </w:tc>
        <w:tc>
          <w:tcPr>
            <w:tcW w:w="1180" w:type="dxa"/>
            <w:vAlign w:val="bottom"/>
          </w:tcPr>
          <w:p w14:paraId="316C0D31"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48" w:type="dxa"/>
            <w:vAlign w:val="bottom"/>
          </w:tcPr>
          <w:p w14:paraId="1942DFEE"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359559BF"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92" w:type="dxa"/>
            <w:vAlign w:val="bottom"/>
          </w:tcPr>
          <w:p w14:paraId="3DA0B546"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p>
        </w:tc>
      </w:tr>
      <w:tr w:rsidR="00791F9C" w:rsidRPr="008039E6" w14:paraId="6C215397" w14:textId="77777777" w:rsidTr="00F412AD">
        <w:trPr>
          <w:trHeight w:val="272"/>
        </w:trPr>
        <w:tc>
          <w:tcPr>
            <w:tcW w:w="3223" w:type="dxa"/>
          </w:tcPr>
          <w:p w14:paraId="7F058CD2" w14:textId="77777777" w:rsidR="00791F9C" w:rsidRPr="008039E6" w:rsidRDefault="00791F9C" w:rsidP="00791F9C">
            <w:pPr>
              <w:ind w:left="540" w:hanging="540"/>
              <w:rPr>
                <w:szCs w:val="22"/>
              </w:rPr>
            </w:pPr>
          </w:p>
        </w:tc>
        <w:tc>
          <w:tcPr>
            <w:tcW w:w="1959" w:type="dxa"/>
          </w:tcPr>
          <w:p w14:paraId="12F83F37" w14:textId="77777777" w:rsidR="00791F9C" w:rsidRPr="008039E6" w:rsidRDefault="00791F9C" w:rsidP="00791F9C">
            <w:pPr>
              <w:pStyle w:val="acctfourfigures"/>
              <w:tabs>
                <w:tab w:val="clear" w:pos="765"/>
                <w:tab w:val="decimal" w:pos="461"/>
              </w:tabs>
              <w:spacing w:line="240" w:lineRule="atLeast"/>
              <w:rPr>
                <w:szCs w:val="22"/>
              </w:rPr>
            </w:pPr>
            <w:r w:rsidRPr="008039E6">
              <w:rPr>
                <w:szCs w:val="22"/>
                <w:lang w:val="en-US" w:bidi="th-TH"/>
              </w:rPr>
              <w:t xml:space="preserve">  and related</w:t>
            </w:r>
          </w:p>
        </w:tc>
        <w:tc>
          <w:tcPr>
            <w:tcW w:w="1180" w:type="dxa"/>
            <w:vAlign w:val="bottom"/>
          </w:tcPr>
          <w:p w14:paraId="589DDC3F"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48" w:type="dxa"/>
            <w:vAlign w:val="bottom"/>
          </w:tcPr>
          <w:p w14:paraId="3B1750BA"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0880C25F"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92" w:type="dxa"/>
            <w:vAlign w:val="bottom"/>
          </w:tcPr>
          <w:p w14:paraId="4EAD5EF9"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p>
        </w:tc>
      </w:tr>
      <w:tr w:rsidR="00791F9C" w:rsidRPr="008039E6" w14:paraId="49F17612" w14:textId="77777777" w:rsidTr="00F412AD">
        <w:trPr>
          <w:trHeight w:val="259"/>
        </w:trPr>
        <w:tc>
          <w:tcPr>
            <w:tcW w:w="3223" w:type="dxa"/>
          </w:tcPr>
          <w:p w14:paraId="5590BF97" w14:textId="77777777" w:rsidR="00791F9C" w:rsidRPr="008039E6" w:rsidRDefault="00791F9C" w:rsidP="00791F9C">
            <w:pPr>
              <w:ind w:left="540" w:hanging="540"/>
              <w:rPr>
                <w:szCs w:val="22"/>
              </w:rPr>
            </w:pPr>
          </w:p>
        </w:tc>
        <w:tc>
          <w:tcPr>
            <w:tcW w:w="1959" w:type="dxa"/>
          </w:tcPr>
          <w:p w14:paraId="2D12E7E3" w14:textId="77777777" w:rsidR="00791F9C" w:rsidRPr="008039E6" w:rsidRDefault="00791F9C" w:rsidP="00791F9C">
            <w:pPr>
              <w:pStyle w:val="acctfourfigures"/>
              <w:tabs>
                <w:tab w:val="clear" w:pos="765"/>
                <w:tab w:val="decimal" w:pos="461"/>
              </w:tabs>
              <w:spacing w:line="240" w:lineRule="atLeast"/>
              <w:rPr>
                <w:szCs w:val="22"/>
              </w:rPr>
            </w:pPr>
            <w:r w:rsidRPr="008039E6">
              <w:rPr>
                <w:szCs w:val="22"/>
                <w:lang w:val="en-US" w:bidi="th-TH"/>
              </w:rPr>
              <w:t xml:space="preserve">  value-added </w:t>
            </w:r>
          </w:p>
        </w:tc>
        <w:tc>
          <w:tcPr>
            <w:tcW w:w="1180" w:type="dxa"/>
            <w:vAlign w:val="bottom"/>
          </w:tcPr>
          <w:p w14:paraId="4956B5BF"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48" w:type="dxa"/>
            <w:vAlign w:val="bottom"/>
          </w:tcPr>
          <w:p w14:paraId="1E8748C4"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46FF3BA7"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92" w:type="dxa"/>
            <w:vAlign w:val="bottom"/>
          </w:tcPr>
          <w:p w14:paraId="48A05534"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p>
        </w:tc>
      </w:tr>
      <w:tr w:rsidR="00791F9C" w:rsidRPr="008039E6" w14:paraId="7BB8ADD0" w14:textId="77777777" w:rsidTr="00F412AD">
        <w:trPr>
          <w:trHeight w:val="272"/>
        </w:trPr>
        <w:tc>
          <w:tcPr>
            <w:tcW w:w="3223" w:type="dxa"/>
          </w:tcPr>
          <w:p w14:paraId="4F4B63A2" w14:textId="77777777" w:rsidR="00791F9C" w:rsidRPr="008039E6" w:rsidRDefault="00791F9C" w:rsidP="00791F9C">
            <w:pPr>
              <w:ind w:left="540" w:hanging="540"/>
              <w:rPr>
                <w:szCs w:val="22"/>
              </w:rPr>
            </w:pPr>
          </w:p>
        </w:tc>
        <w:tc>
          <w:tcPr>
            <w:tcW w:w="1959" w:type="dxa"/>
          </w:tcPr>
          <w:p w14:paraId="1A3A288D" w14:textId="77777777" w:rsidR="00791F9C" w:rsidRPr="008039E6" w:rsidRDefault="00791F9C" w:rsidP="00791F9C">
            <w:pPr>
              <w:pStyle w:val="acctfourfigures"/>
              <w:tabs>
                <w:tab w:val="clear" w:pos="765"/>
                <w:tab w:val="decimal" w:pos="461"/>
              </w:tabs>
              <w:spacing w:line="240" w:lineRule="atLeast"/>
              <w:rPr>
                <w:szCs w:val="22"/>
              </w:rPr>
            </w:pPr>
            <w:r w:rsidRPr="008039E6">
              <w:rPr>
                <w:szCs w:val="22"/>
              </w:rPr>
              <w:t xml:space="preserve">  services</w:t>
            </w:r>
          </w:p>
        </w:tc>
        <w:tc>
          <w:tcPr>
            <w:tcW w:w="1180" w:type="dxa"/>
            <w:vAlign w:val="bottom"/>
          </w:tcPr>
          <w:p w14:paraId="443275E0"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48" w:type="dxa"/>
            <w:vAlign w:val="bottom"/>
          </w:tcPr>
          <w:p w14:paraId="5EE0E53E"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74C777AD"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92" w:type="dxa"/>
            <w:vAlign w:val="bottom"/>
          </w:tcPr>
          <w:p w14:paraId="2347273A"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p>
        </w:tc>
      </w:tr>
      <w:tr w:rsidR="00791F9C" w:rsidRPr="008039E6" w14:paraId="328A6A02" w14:textId="77777777" w:rsidTr="00F412AD">
        <w:trPr>
          <w:trHeight w:hRule="exact" w:val="137"/>
        </w:trPr>
        <w:tc>
          <w:tcPr>
            <w:tcW w:w="3223" w:type="dxa"/>
          </w:tcPr>
          <w:p w14:paraId="76F10B48" w14:textId="77777777" w:rsidR="00791F9C" w:rsidRPr="008039E6" w:rsidRDefault="00791F9C" w:rsidP="00791F9C">
            <w:pPr>
              <w:tabs>
                <w:tab w:val="left" w:pos="540"/>
              </w:tabs>
              <w:ind w:right="-108"/>
              <w:jc w:val="both"/>
              <w:rPr>
                <w:szCs w:val="22"/>
              </w:rPr>
            </w:pPr>
          </w:p>
        </w:tc>
        <w:tc>
          <w:tcPr>
            <w:tcW w:w="1959" w:type="dxa"/>
          </w:tcPr>
          <w:p w14:paraId="184AB9C7" w14:textId="77777777" w:rsidR="00791F9C" w:rsidRPr="008039E6" w:rsidRDefault="00791F9C" w:rsidP="00791F9C">
            <w:pPr>
              <w:pStyle w:val="acctfourfigures"/>
              <w:tabs>
                <w:tab w:val="clear" w:pos="765"/>
                <w:tab w:val="decimal" w:pos="461"/>
              </w:tabs>
              <w:spacing w:line="240" w:lineRule="atLeast"/>
              <w:rPr>
                <w:szCs w:val="22"/>
              </w:rPr>
            </w:pPr>
          </w:p>
        </w:tc>
        <w:tc>
          <w:tcPr>
            <w:tcW w:w="1180" w:type="dxa"/>
            <w:vAlign w:val="bottom"/>
          </w:tcPr>
          <w:p w14:paraId="05C5BB13"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48" w:type="dxa"/>
            <w:vAlign w:val="bottom"/>
          </w:tcPr>
          <w:p w14:paraId="0DA668B9"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440C4A1D" w14:textId="77777777" w:rsidR="00791F9C" w:rsidRPr="008039E6" w:rsidRDefault="00791F9C" w:rsidP="00791F9C">
            <w:pPr>
              <w:pStyle w:val="acctfourfigures"/>
              <w:tabs>
                <w:tab w:val="clear" w:pos="765"/>
                <w:tab w:val="decimal" w:pos="355"/>
              </w:tabs>
              <w:spacing w:line="240" w:lineRule="auto"/>
              <w:ind w:right="-108"/>
              <w:rPr>
                <w:szCs w:val="22"/>
                <w:lang w:bidi="th-TH"/>
              </w:rPr>
            </w:pPr>
          </w:p>
        </w:tc>
        <w:tc>
          <w:tcPr>
            <w:tcW w:w="1092" w:type="dxa"/>
            <w:vAlign w:val="bottom"/>
          </w:tcPr>
          <w:p w14:paraId="26840A43"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p>
        </w:tc>
      </w:tr>
      <w:tr w:rsidR="00791F9C" w:rsidRPr="008039E6" w14:paraId="45C06846" w14:textId="77777777" w:rsidTr="00F412AD">
        <w:trPr>
          <w:trHeight w:val="259"/>
        </w:trPr>
        <w:tc>
          <w:tcPr>
            <w:tcW w:w="3223" w:type="dxa"/>
          </w:tcPr>
          <w:p w14:paraId="03119503" w14:textId="77777777" w:rsidR="00791F9C" w:rsidRPr="008039E6" w:rsidRDefault="00791F9C" w:rsidP="00791F9C">
            <w:pPr>
              <w:jc w:val="thaiDistribute"/>
              <w:rPr>
                <w:szCs w:val="22"/>
              </w:rPr>
            </w:pPr>
            <w:r w:rsidRPr="008039E6">
              <w:rPr>
                <w:szCs w:val="22"/>
              </w:rPr>
              <w:t>Thai British Security Printing</w:t>
            </w:r>
          </w:p>
        </w:tc>
        <w:tc>
          <w:tcPr>
            <w:tcW w:w="1959" w:type="dxa"/>
          </w:tcPr>
          <w:p w14:paraId="548E561A" w14:textId="77777777" w:rsidR="00791F9C" w:rsidRPr="008039E6" w:rsidRDefault="00791F9C" w:rsidP="00791F9C">
            <w:pPr>
              <w:pStyle w:val="acctfourfigures"/>
              <w:tabs>
                <w:tab w:val="clear" w:pos="765"/>
                <w:tab w:val="decimal" w:pos="461"/>
              </w:tabs>
              <w:spacing w:line="240" w:lineRule="atLeast"/>
              <w:rPr>
                <w:szCs w:val="22"/>
              </w:rPr>
            </w:pPr>
            <w:r w:rsidRPr="008039E6">
              <w:rPr>
                <w:szCs w:val="22"/>
              </w:rPr>
              <w:t>Investment</w:t>
            </w:r>
          </w:p>
        </w:tc>
        <w:tc>
          <w:tcPr>
            <w:tcW w:w="1180" w:type="dxa"/>
            <w:vAlign w:val="bottom"/>
          </w:tcPr>
          <w:p w14:paraId="7389FE42" w14:textId="5B71A8DD" w:rsidR="00791F9C" w:rsidRPr="008039E6" w:rsidRDefault="0091603C" w:rsidP="00791F9C">
            <w:pPr>
              <w:pStyle w:val="acctfourfigures"/>
              <w:tabs>
                <w:tab w:val="clear" w:pos="765"/>
                <w:tab w:val="decimal" w:pos="402"/>
              </w:tabs>
              <w:spacing w:line="240" w:lineRule="auto"/>
              <w:ind w:right="-108"/>
              <w:jc w:val="center"/>
              <w:rPr>
                <w:szCs w:val="22"/>
                <w:lang w:val="en-US" w:bidi="th-TH"/>
              </w:rPr>
            </w:pPr>
            <w:r>
              <w:rPr>
                <w:szCs w:val="22"/>
                <w:lang w:val="en-US" w:bidi="th-TH"/>
              </w:rPr>
              <w:t>98.47</w:t>
            </w:r>
          </w:p>
        </w:tc>
        <w:tc>
          <w:tcPr>
            <w:tcW w:w="1048" w:type="dxa"/>
            <w:vAlign w:val="bottom"/>
          </w:tcPr>
          <w:p w14:paraId="0FEC2084" w14:textId="352DF100" w:rsidR="00791F9C" w:rsidRPr="008039E6" w:rsidRDefault="00791F9C" w:rsidP="00791F9C">
            <w:pPr>
              <w:pStyle w:val="acctfourfigures"/>
              <w:tabs>
                <w:tab w:val="clear" w:pos="765"/>
                <w:tab w:val="decimal" w:pos="252"/>
              </w:tabs>
              <w:spacing w:line="240" w:lineRule="auto"/>
              <w:ind w:right="-108"/>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96" w:type="dxa"/>
            <w:vAlign w:val="bottom"/>
          </w:tcPr>
          <w:p w14:paraId="70A82937" w14:textId="158BDDAB" w:rsidR="00791F9C" w:rsidRPr="008039E6" w:rsidRDefault="00DF75DD" w:rsidP="00791F9C">
            <w:pPr>
              <w:pStyle w:val="acctfourfigures"/>
              <w:tabs>
                <w:tab w:val="clear" w:pos="765"/>
                <w:tab w:val="decimal" w:pos="551"/>
              </w:tabs>
              <w:spacing w:line="240" w:lineRule="auto"/>
              <w:ind w:right="-108"/>
              <w:jc w:val="center"/>
              <w:rPr>
                <w:szCs w:val="22"/>
                <w:lang w:bidi="th-TH"/>
              </w:rPr>
            </w:pPr>
            <w:r>
              <w:rPr>
                <w:szCs w:val="22"/>
                <w:lang w:bidi="th-TH"/>
              </w:rPr>
              <w:t>37,000</w:t>
            </w:r>
          </w:p>
        </w:tc>
        <w:tc>
          <w:tcPr>
            <w:tcW w:w="1092" w:type="dxa"/>
            <w:vAlign w:val="bottom"/>
          </w:tcPr>
          <w:p w14:paraId="7E4204D5"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r w:rsidRPr="00A36946">
              <w:rPr>
                <w:szCs w:val="22"/>
                <w:lang w:val="en-US" w:bidi="th-TH"/>
              </w:rPr>
              <w:t>37</w:t>
            </w:r>
            <w:r w:rsidRPr="008039E6">
              <w:rPr>
                <w:szCs w:val="22"/>
                <w:lang w:bidi="th-TH"/>
              </w:rPr>
              <w:t>,</w:t>
            </w:r>
            <w:r w:rsidRPr="00A36946">
              <w:rPr>
                <w:szCs w:val="22"/>
                <w:lang w:val="en-US" w:bidi="th-TH"/>
              </w:rPr>
              <w:t>000</w:t>
            </w:r>
          </w:p>
        </w:tc>
      </w:tr>
      <w:tr w:rsidR="00791F9C" w:rsidRPr="008039E6" w14:paraId="0E8209E4" w14:textId="77777777" w:rsidTr="00F412AD">
        <w:trPr>
          <w:trHeight w:val="259"/>
        </w:trPr>
        <w:tc>
          <w:tcPr>
            <w:tcW w:w="3223" w:type="dxa"/>
          </w:tcPr>
          <w:p w14:paraId="016D19E1" w14:textId="77777777" w:rsidR="00791F9C" w:rsidRPr="008039E6" w:rsidRDefault="00791F9C" w:rsidP="00791F9C">
            <w:pPr>
              <w:jc w:val="thaiDistribute"/>
              <w:rPr>
                <w:szCs w:val="22"/>
              </w:rPr>
            </w:pPr>
            <w:r w:rsidRPr="008039E6">
              <w:rPr>
                <w:szCs w:val="22"/>
              </w:rPr>
              <w:t xml:space="preserve">   Overseas Co., Ltd.</w:t>
            </w:r>
          </w:p>
        </w:tc>
        <w:tc>
          <w:tcPr>
            <w:tcW w:w="1959" w:type="dxa"/>
          </w:tcPr>
          <w:p w14:paraId="5186750D" w14:textId="77777777" w:rsidR="00791F9C" w:rsidRPr="008039E6" w:rsidRDefault="00791F9C" w:rsidP="00791F9C">
            <w:pPr>
              <w:pStyle w:val="acctfourfigures"/>
              <w:tabs>
                <w:tab w:val="clear" w:pos="765"/>
                <w:tab w:val="decimal" w:pos="461"/>
              </w:tabs>
              <w:spacing w:line="240" w:lineRule="atLeast"/>
              <w:rPr>
                <w:szCs w:val="22"/>
              </w:rPr>
            </w:pPr>
          </w:p>
        </w:tc>
        <w:tc>
          <w:tcPr>
            <w:tcW w:w="1180" w:type="dxa"/>
            <w:vAlign w:val="bottom"/>
          </w:tcPr>
          <w:p w14:paraId="2E4542ED" w14:textId="77777777" w:rsidR="00791F9C" w:rsidRPr="008039E6" w:rsidRDefault="00791F9C" w:rsidP="00791F9C">
            <w:pPr>
              <w:pStyle w:val="acctfourfigures"/>
              <w:tabs>
                <w:tab w:val="clear" w:pos="765"/>
                <w:tab w:val="decimal" w:pos="402"/>
              </w:tabs>
              <w:spacing w:line="240" w:lineRule="auto"/>
              <w:ind w:right="-108"/>
              <w:jc w:val="center"/>
              <w:rPr>
                <w:szCs w:val="22"/>
                <w:lang w:bidi="th-TH"/>
              </w:rPr>
            </w:pPr>
          </w:p>
        </w:tc>
        <w:tc>
          <w:tcPr>
            <w:tcW w:w="1048" w:type="dxa"/>
            <w:vAlign w:val="bottom"/>
          </w:tcPr>
          <w:p w14:paraId="32253CD0"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599AD2AD" w14:textId="77777777" w:rsidR="00791F9C" w:rsidRPr="008039E6" w:rsidRDefault="00791F9C" w:rsidP="00791F9C">
            <w:pPr>
              <w:pStyle w:val="acctfourfigures"/>
              <w:tabs>
                <w:tab w:val="clear" w:pos="765"/>
                <w:tab w:val="decimal" w:pos="551"/>
              </w:tabs>
              <w:spacing w:line="240" w:lineRule="auto"/>
              <w:ind w:right="-108"/>
              <w:jc w:val="center"/>
              <w:rPr>
                <w:szCs w:val="22"/>
                <w:lang w:bidi="th-TH"/>
              </w:rPr>
            </w:pPr>
          </w:p>
        </w:tc>
        <w:tc>
          <w:tcPr>
            <w:tcW w:w="1092" w:type="dxa"/>
            <w:vAlign w:val="bottom"/>
          </w:tcPr>
          <w:p w14:paraId="23910BE5"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p>
        </w:tc>
      </w:tr>
      <w:tr w:rsidR="00791F9C" w:rsidRPr="008039E6" w14:paraId="3851500D" w14:textId="77777777" w:rsidTr="00F412AD">
        <w:trPr>
          <w:trHeight w:hRule="exact" w:val="191"/>
        </w:trPr>
        <w:tc>
          <w:tcPr>
            <w:tcW w:w="3223" w:type="dxa"/>
          </w:tcPr>
          <w:p w14:paraId="2DC21E0F" w14:textId="77777777" w:rsidR="00791F9C" w:rsidRPr="008039E6" w:rsidRDefault="00791F9C" w:rsidP="00791F9C">
            <w:pPr>
              <w:jc w:val="thaiDistribute"/>
              <w:rPr>
                <w:szCs w:val="22"/>
              </w:rPr>
            </w:pPr>
          </w:p>
        </w:tc>
        <w:tc>
          <w:tcPr>
            <w:tcW w:w="1959" w:type="dxa"/>
          </w:tcPr>
          <w:p w14:paraId="0B080210" w14:textId="77777777" w:rsidR="00791F9C" w:rsidRPr="008039E6" w:rsidRDefault="00791F9C" w:rsidP="00791F9C">
            <w:pPr>
              <w:pStyle w:val="acctfourfigures"/>
              <w:tabs>
                <w:tab w:val="clear" w:pos="765"/>
                <w:tab w:val="decimal" w:pos="461"/>
              </w:tabs>
              <w:spacing w:line="240" w:lineRule="atLeast"/>
              <w:rPr>
                <w:szCs w:val="22"/>
              </w:rPr>
            </w:pPr>
          </w:p>
        </w:tc>
        <w:tc>
          <w:tcPr>
            <w:tcW w:w="1180" w:type="dxa"/>
            <w:vAlign w:val="bottom"/>
          </w:tcPr>
          <w:p w14:paraId="4D43E6C5" w14:textId="77777777" w:rsidR="00791F9C" w:rsidRPr="008039E6" w:rsidRDefault="00791F9C" w:rsidP="00791F9C">
            <w:pPr>
              <w:pStyle w:val="acctfourfigures"/>
              <w:tabs>
                <w:tab w:val="clear" w:pos="765"/>
                <w:tab w:val="decimal" w:pos="402"/>
              </w:tabs>
              <w:spacing w:line="240" w:lineRule="auto"/>
              <w:ind w:right="-108"/>
              <w:jc w:val="center"/>
              <w:rPr>
                <w:szCs w:val="22"/>
                <w:lang w:bidi="th-TH"/>
              </w:rPr>
            </w:pPr>
          </w:p>
        </w:tc>
        <w:tc>
          <w:tcPr>
            <w:tcW w:w="1048" w:type="dxa"/>
            <w:vAlign w:val="bottom"/>
          </w:tcPr>
          <w:p w14:paraId="40F8EDEE"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28CC9F8D" w14:textId="77777777" w:rsidR="00791F9C" w:rsidRPr="008039E6" w:rsidRDefault="00791F9C" w:rsidP="00791F9C">
            <w:pPr>
              <w:pStyle w:val="acctfourfigures"/>
              <w:tabs>
                <w:tab w:val="clear" w:pos="765"/>
                <w:tab w:val="decimal" w:pos="551"/>
              </w:tabs>
              <w:spacing w:line="240" w:lineRule="auto"/>
              <w:ind w:right="-108"/>
              <w:jc w:val="center"/>
              <w:rPr>
                <w:szCs w:val="22"/>
                <w:lang w:bidi="th-TH"/>
              </w:rPr>
            </w:pPr>
          </w:p>
        </w:tc>
        <w:tc>
          <w:tcPr>
            <w:tcW w:w="1092" w:type="dxa"/>
            <w:vAlign w:val="bottom"/>
          </w:tcPr>
          <w:p w14:paraId="4D11A0C4"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p>
        </w:tc>
      </w:tr>
      <w:tr w:rsidR="00791F9C" w:rsidRPr="008039E6" w14:paraId="2C3DD18A" w14:textId="77777777" w:rsidTr="00F412AD">
        <w:trPr>
          <w:trHeight w:val="272"/>
        </w:trPr>
        <w:tc>
          <w:tcPr>
            <w:tcW w:w="3223" w:type="dxa"/>
          </w:tcPr>
          <w:p w14:paraId="2278DC30" w14:textId="77777777" w:rsidR="00791F9C" w:rsidRPr="008039E6" w:rsidRDefault="00791F9C" w:rsidP="00791F9C">
            <w:pPr>
              <w:jc w:val="thaiDistribute"/>
              <w:rPr>
                <w:szCs w:val="22"/>
              </w:rPr>
            </w:pPr>
            <w:r w:rsidRPr="008039E6">
              <w:rPr>
                <w:szCs w:val="22"/>
              </w:rPr>
              <w:t xml:space="preserve">T.K.S. Siam Press </w:t>
            </w:r>
          </w:p>
        </w:tc>
        <w:tc>
          <w:tcPr>
            <w:tcW w:w="1959" w:type="dxa"/>
          </w:tcPr>
          <w:p w14:paraId="11A3F2A2" w14:textId="77777777" w:rsidR="00791F9C" w:rsidRPr="008039E6" w:rsidRDefault="00791F9C" w:rsidP="00791F9C">
            <w:pPr>
              <w:pStyle w:val="acctfourfigures"/>
              <w:tabs>
                <w:tab w:val="decimal" w:pos="461"/>
              </w:tabs>
              <w:spacing w:line="240" w:lineRule="atLeast"/>
              <w:rPr>
                <w:szCs w:val="22"/>
                <w:highlight w:val="yellow"/>
              </w:rPr>
            </w:pPr>
            <w:r w:rsidRPr="008039E6">
              <w:rPr>
                <w:szCs w:val="22"/>
                <w:lang w:val="en-US" w:bidi="th-TH"/>
              </w:rPr>
              <w:t xml:space="preserve">Business form </w:t>
            </w:r>
          </w:p>
        </w:tc>
        <w:tc>
          <w:tcPr>
            <w:tcW w:w="1180" w:type="dxa"/>
            <w:vAlign w:val="bottom"/>
          </w:tcPr>
          <w:p w14:paraId="599FF87B" w14:textId="6B659396" w:rsidR="00791F9C" w:rsidRPr="008039E6" w:rsidRDefault="0091603C" w:rsidP="00791F9C">
            <w:pPr>
              <w:pStyle w:val="acctfourfigures"/>
              <w:tabs>
                <w:tab w:val="clear" w:pos="765"/>
                <w:tab w:val="decimal" w:pos="402"/>
              </w:tabs>
              <w:spacing w:line="240" w:lineRule="auto"/>
              <w:ind w:right="-108"/>
              <w:jc w:val="center"/>
              <w:rPr>
                <w:szCs w:val="22"/>
                <w:lang w:bidi="th-TH"/>
              </w:rPr>
            </w:pPr>
            <w:r>
              <w:rPr>
                <w:szCs w:val="22"/>
                <w:lang w:bidi="th-TH"/>
              </w:rPr>
              <w:t>98.47</w:t>
            </w:r>
          </w:p>
        </w:tc>
        <w:tc>
          <w:tcPr>
            <w:tcW w:w="1048" w:type="dxa"/>
            <w:vAlign w:val="bottom"/>
          </w:tcPr>
          <w:p w14:paraId="690C7966" w14:textId="165E98C5" w:rsidR="00791F9C" w:rsidRPr="008039E6" w:rsidRDefault="00791F9C" w:rsidP="00791F9C">
            <w:pPr>
              <w:pStyle w:val="acctfourfigures"/>
              <w:tabs>
                <w:tab w:val="clear" w:pos="765"/>
                <w:tab w:val="decimal" w:pos="252"/>
              </w:tabs>
              <w:spacing w:line="240" w:lineRule="auto"/>
              <w:ind w:right="-108"/>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96" w:type="dxa"/>
            <w:vAlign w:val="bottom"/>
          </w:tcPr>
          <w:p w14:paraId="1E9A1B6B" w14:textId="4C2CED64" w:rsidR="00791F9C" w:rsidRPr="008039E6" w:rsidRDefault="00DF75DD" w:rsidP="00791F9C">
            <w:pPr>
              <w:pStyle w:val="acctfourfigures"/>
              <w:tabs>
                <w:tab w:val="clear" w:pos="765"/>
                <w:tab w:val="decimal" w:pos="551"/>
              </w:tabs>
              <w:spacing w:line="240" w:lineRule="auto"/>
              <w:ind w:right="14"/>
              <w:jc w:val="center"/>
              <w:rPr>
                <w:szCs w:val="22"/>
                <w:lang w:bidi="th-TH"/>
              </w:rPr>
            </w:pPr>
            <w:r>
              <w:rPr>
                <w:szCs w:val="22"/>
                <w:lang w:bidi="th-TH"/>
              </w:rPr>
              <w:t>300,000</w:t>
            </w:r>
          </w:p>
        </w:tc>
        <w:tc>
          <w:tcPr>
            <w:tcW w:w="1092" w:type="dxa"/>
            <w:vAlign w:val="bottom"/>
          </w:tcPr>
          <w:p w14:paraId="191A97CA" w14:textId="77777777" w:rsidR="00791F9C" w:rsidRPr="008039E6" w:rsidRDefault="00791F9C" w:rsidP="00791F9C">
            <w:pPr>
              <w:pStyle w:val="acctfourfigures"/>
              <w:tabs>
                <w:tab w:val="clear" w:pos="765"/>
                <w:tab w:val="decimal" w:pos="504"/>
              </w:tabs>
              <w:spacing w:line="240" w:lineRule="auto"/>
              <w:jc w:val="center"/>
              <w:rPr>
                <w:szCs w:val="22"/>
                <w:lang w:bidi="th-TH"/>
              </w:rPr>
            </w:pPr>
            <w:r w:rsidRPr="00A36946">
              <w:rPr>
                <w:szCs w:val="22"/>
                <w:lang w:val="en-US" w:bidi="th-TH"/>
              </w:rPr>
              <w:t>300</w:t>
            </w:r>
            <w:r w:rsidRPr="008039E6">
              <w:rPr>
                <w:szCs w:val="22"/>
                <w:lang w:bidi="th-TH"/>
              </w:rPr>
              <w:t>,</w:t>
            </w:r>
            <w:r w:rsidRPr="00A36946">
              <w:rPr>
                <w:szCs w:val="22"/>
                <w:lang w:val="en-US" w:bidi="th-TH"/>
              </w:rPr>
              <w:t>000</w:t>
            </w:r>
          </w:p>
        </w:tc>
      </w:tr>
      <w:tr w:rsidR="00791F9C" w:rsidRPr="008039E6" w14:paraId="227D81D7" w14:textId="77777777" w:rsidTr="00F412AD">
        <w:trPr>
          <w:trHeight w:val="259"/>
        </w:trPr>
        <w:tc>
          <w:tcPr>
            <w:tcW w:w="3223" w:type="dxa"/>
          </w:tcPr>
          <w:p w14:paraId="5A9C549A" w14:textId="77777777" w:rsidR="00791F9C" w:rsidRPr="008039E6" w:rsidRDefault="00791F9C" w:rsidP="00791F9C">
            <w:pPr>
              <w:jc w:val="thaiDistribute"/>
              <w:rPr>
                <w:szCs w:val="22"/>
              </w:rPr>
            </w:pPr>
            <w:r w:rsidRPr="008039E6">
              <w:rPr>
                <w:szCs w:val="22"/>
              </w:rPr>
              <w:t xml:space="preserve">   Management Co., Ltd.</w:t>
            </w:r>
          </w:p>
        </w:tc>
        <w:tc>
          <w:tcPr>
            <w:tcW w:w="1959" w:type="dxa"/>
          </w:tcPr>
          <w:p w14:paraId="3A667E00" w14:textId="77777777" w:rsidR="00791F9C" w:rsidRPr="008039E6" w:rsidRDefault="00791F9C" w:rsidP="00791F9C">
            <w:pPr>
              <w:pStyle w:val="acctfourfigures"/>
              <w:tabs>
                <w:tab w:val="decimal" w:pos="461"/>
              </w:tabs>
              <w:spacing w:line="240" w:lineRule="atLeast"/>
              <w:rPr>
                <w:szCs w:val="22"/>
                <w:lang w:val="en-US" w:bidi="th-TH"/>
              </w:rPr>
            </w:pPr>
            <w:r w:rsidRPr="008039E6">
              <w:rPr>
                <w:szCs w:val="22"/>
                <w:lang w:val="en-US" w:bidi="th-TH"/>
              </w:rPr>
              <w:t xml:space="preserve">  printing and</w:t>
            </w:r>
          </w:p>
        </w:tc>
        <w:tc>
          <w:tcPr>
            <w:tcW w:w="1180" w:type="dxa"/>
            <w:vAlign w:val="bottom"/>
          </w:tcPr>
          <w:p w14:paraId="08FC889D" w14:textId="77777777" w:rsidR="00791F9C" w:rsidRPr="008039E6" w:rsidRDefault="00791F9C" w:rsidP="00791F9C">
            <w:pPr>
              <w:pStyle w:val="acctfourfigures"/>
              <w:tabs>
                <w:tab w:val="clear" w:pos="765"/>
                <w:tab w:val="decimal" w:pos="402"/>
              </w:tabs>
              <w:spacing w:line="240" w:lineRule="auto"/>
              <w:ind w:right="-108"/>
              <w:jc w:val="center"/>
              <w:rPr>
                <w:szCs w:val="22"/>
                <w:lang w:bidi="th-TH"/>
              </w:rPr>
            </w:pPr>
          </w:p>
        </w:tc>
        <w:tc>
          <w:tcPr>
            <w:tcW w:w="1048" w:type="dxa"/>
            <w:vAlign w:val="bottom"/>
          </w:tcPr>
          <w:p w14:paraId="5B11B4DE"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51548D93" w14:textId="77777777" w:rsidR="00791F9C" w:rsidRPr="008039E6" w:rsidRDefault="00791F9C" w:rsidP="00791F9C">
            <w:pPr>
              <w:pStyle w:val="acctfourfigures"/>
              <w:tabs>
                <w:tab w:val="clear" w:pos="765"/>
                <w:tab w:val="decimal" w:pos="551"/>
              </w:tabs>
              <w:spacing w:line="240" w:lineRule="auto"/>
              <w:ind w:right="-108"/>
              <w:jc w:val="center"/>
              <w:rPr>
                <w:szCs w:val="22"/>
                <w:lang w:bidi="th-TH"/>
              </w:rPr>
            </w:pPr>
          </w:p>
        </w:tc>
        <w:tc>
          <w:tcPr>
            <w:tcW w:w="1092" w:type="dxa"/>
            <w:vAlign w:val="bottom"/>
          </w:tcPr>
          <w:p w14:paraId="33C833F1" w14:textId="77777777" w:rsidR="00791F9C" w:rsidRPr="008039E6" w:rsidRDefault="00791F9C" w:rsidP="00791F9C">
            <w:pPr>
              <w:pStyle w:val="acctfourfigures"/>
              <w:tabs>
                <w:tab w:val="clear" w:pos="765"/>
                <w:tab w:val="decimal" w:pos="551"/>
              </w:tabs>
              <w:spacing w:line="240" w:lineRule="auto"/>
              <w:ind w:right="-108"/>
              <w:jc w:val="center"/>
              <w:rPr>
                <w:szCs w:val="22"/>
                <w:lang w:bidi="th-TH"/>
              </w:rPr>
            </w:pPr>
          </w:p>
        </w:tc>
      </w:tr>
      <w:tr w:rsidR="00791F9C" w:rsidRPr="008039E6" w14:paraId="1CC5464A" w14:textId="77777777" w:rsidTr="00F412AD">
        <w:trPr>
          <w:trHeight w:val="272"/>
        </w:trPr>
        <w:tc>
          <w:tcPr>
            <w:tcW w:w="3223" w:type="dxa"/>
          </w:tcPr>
          <w:p w14:paraId="43EACE0D" w14:textId="77777777" w:rsidR="00791F9C" w:rsidRPr="008039E6" w:rsidRDefault="00791F9C" w:rsidP="00791F9C">
            <w:pPr>
              <w:jc w:val="thaiDistribute"/>
              <w:rPr>
                <w:szCs w:val="22"/>
              </w:rPr>
            </w:pPr>
          </w:p>
        </w:tc>
        <w:tc>
          <w:tcPr>
            <w:tcW w:w="1959" w:type="dxa"/>
          </w:tcPr>
          <w:p w14:paraId="21EFA45D" w14:textId="77777777" w:rsidR="00791F9C" w:rsidRPr="008039E6" w:rsidRDefault="00791F9C" w:rsidP="00791F9C">
            <w:pPr>
              <w:pStyle w:val="acctfourfigures"/>
              <w:tabs>
                <w:tab w:val="decimal" w:pos="461"/>
              </w:tabs>
              <w:spacing w:line="240" w:lineRule="atLeast"/>
              <w:rPr>
                <w:szCs w:val="22"/>
                <w:lang w:val="en-US" w:bidi="th-TH"/>
              </w:rPr>
            </w:pPr>
            <w:r w:rsidRPr="008039E6">
              <w:rPr>
                <w:szCs w:val="22"/>
                <w:lang w:val="en-US" w:bidi="th-TH"/>
              </w:rPr>
              <w:t xml:space="preserve">  warehouse </w:t>
            </w:r>
          </w:p>
        </w:tc>
        <w:tc>
          <w:tcPr>
            <w:tcW w:w="1180" w:type="dxa"/>
            <w:vAlign w:val="bottom"/>
          </w:tcPr>
          <w:p w14:paraId="01813CE2" w14:textId="77777777" w:rsidR="00791F9C" w:rsidRPr="008039E6" w:rsidRDefault="00791F9C" w:rsidP="00791F9C">
            <w:pPr>
              <w:pStyle w:val="acctfourfigures"/>
              <w:tabs>
                <w:tab w:val="clear" w:pos="765"/>
                <w:tab w:val="decimal" w:pos="402"/>
              </w:tabs>
              <w:spacing w:line="240" w:lineRule="auto"/>
              <w:ind w:right="-108"/>
              <w:jc w:val="center"/>
              <w:rPr>
                <w:szCs w:val="22"/>
                <w:lang w:bidi="th-TH"/>
              </w:rPr>
            </w:pPr>
          </w:p>
        </w:tc>
        <w:tc>
          <w:tcPr>
            <w:tcW w:w="1048" w:type="dxa"/>
            <w:vAlign w:val="bottom"/>
          </w:tcPr>
          <w:p w14:paraId="56096D50"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42B36D48" w14:textId="77777777" w:rsidR="00791F9C" w:rsidRPr="008039E6" w:rsidRDefault="00791F9C" w:rsidP="00791F9C">
            <w:pPr>
              <w:pStyle w:val="acctfourfigures"/>
              <w:tabs>
                <w:tab w:val="clear" w:pos="765"/>
                <w:tab w:val="decimal" w:pos="551"/>
              </w:tabs>
              <w:spacing w:line="240" w:lineRule="auto"/>
              <w:ind w:right="-108"/>
              <w:jc w:val="center"/>
              <w:rPr>
                <w:szCs w:val="22"/>
                <w:lang w:bidi="th-TH"/>
              </w:rPr>
            </w:pPr>
          </w:p>
        </w:tc>
        <w:tc>
          <w:tcPr>
            <w:tcW w:w="1092" w:type="dxa"/>
            <w:vAlign w:val="bottom"/>
          </w:tcPr>
          <w:p w14:paraId="78743294" w14:textId="77777777" w:rsidR="00791F9C" w:rsidRPr="008039E6" w:rsidRDefault="00791F9C" w:rsidP="00791F9C">
            <w:pPr>
              <w:pStyle w:val="acctfourfigures"/>
              <w:tabs>
                <w:tab w:val="clear" w:pos="765"/>
                <w:tab w:val="decimal" w:pos="551"/>
              </w:tabs>
              <w:spacing w:line="240" w:lineRule="auto"/>
              <w:ind w:right="-108"/>
              <w:jc w:val="center"/>
              <w:rPr>
                <w:szCs w:val="22"/>
                <w:lang w:bidi="th-TH"/>
              </w:rPr>
            </w:pPr>
          </w:p>
        </w:tc>
      </w:tr>
      <w:tr w:rsidR="00791F9C" w:rsidRPr="008039E6" w14:paraId="1C339355" w14:textId="77777777" w:rsidTr="00F412AD">
        <w:trPr>
          <w:trHeight w:val="259"/>
        </w:trPr>
        <w:tc>
          <w:tcPr>
            <w:tcW w:w="3223" w:type="dxa"/>
          </w:tcPr>
          <w:p w14:paraId="5726355C" w14:textId="77777777" w:rsidR="00791F9C" w:rsidRPr="008039E6" w:rsidRDefault="00791F9C" w:rsidP="00791F9C">
            <w:pPr>
              <w:jc w:val="thaiDistribute"/>
              <w:rPr>
                <w:szCs w:val="22"/>
              </w:rPr>
            </w:pPr>
          </w:p>
        </w:tc>
        <w:tc>
          <w:tcPr>
            <w:tcW w:w="1959" w:type="dxa"/>
          </w:tcPr>
          <w:p w14:paraId="6FD9F844" w14:textId="77777777" w:rsidR="00791F9C" w:rsidRPr="008039E6" w:rsidRDefault="00791F9C" w:rsidP="00791F9C">
            <w:pPr>
              <w:pStyle w:val="acctfourfigures"/>
              <w:tabs>
                <w:tab w:val="decimal" w:pos="461"/>
              </w:tabs>
              <w:spacing w:line="240" w:lineRule="atLeast"/>
              <w:rPr>
                <w:szCs w:val="22"/>
                <w:lang w:val="en-US" w:bidi="th-TH"/>
              </w:rPr>
            </w:pPr>
            <w:r w:rsidRPr="008039E6">
              <w:rPr>
                <w:szCs w:val="22"/>
                <w:lang w:val="en-US" w:bidi="th-TH"/>
              </w:rPr>
              <w:t xml:space="preserve">  management</w:t>
            </w:r>
          </w:p>
        </w:tc>
        <w:tc>
          <w:tcPr>
            <w:tcW w:w="1180" w:type="dxa"/>
            <w:vAlign w:val="bottom"/>
          </w:tcPr>
          <w:p w14:paraId="18162D7C" w14:textId="77777777" w:rsidR="00791F9C" w:rsidRPr="008039E6" w:rsidRDefault="00791F9C" w:rsidP="00791F9C">
            <w:pPr>
              <w:pStyle w:val="acctfourfigures"/>
              <w:tabs>
                <w:tab w:val="clear" w:pos="765"/>
                <w:tab w:val="decimal" w:pos="402"/>
              </w:tabs>
              <w:spacing w:line="240" w:lineRule="auto"/>
              <w:ind w:right="-108"/>
              <w:jc w:val="center"/>
              <w:rPr>
                <w:szCs w:val="22"/>
                <w:lang w:bidi="th-TH"/>
              </w:rPr>
            </w:pPr>
          </w:p>
        </w:tc>
        <w:tc>
          <w:tcPr>
            <w:tcW w:w="1048" w:type="dxa"/>
            <w:vAlign w:val="bottom"/>
          </w:tcPr>
          <w:p w14:paraId="25DBAD5D"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77968EEA" w14:textId="77777777" w:rsidR="00791F9C" w:rsidRPr="008039E6" w:rsidRDefault="00791F9C" w:rsidP="00791F9C">
            <w:pPr>
              <w:pStyle w:val="acctfourfigures"/>
              <w:tabs>
                <w:tab w:val="clear" w:pos="765"/>
                <w:tab w:val="decimal" w:pos="551"/>
              </w:tabs>
              <w:spacing w:line="240" w:lineRule="auto"/>
              <w:ind w:right="-108"/>
              <w:jc w:val="center"/>
              <w:rPr>
                <w:szCs w:val="22"/>
                <w:lang w:bidi="th-TH"/>
              </w:rPr>
            </w:pPr>
          </w:p>
        </w:tc>
        <w:tc>
          <w:tcPr>
            <w:tcW w:w="1092" w:type="dxa"/>
            <w:vAlign w:val="bottom"/>
          </w:tcPr>
          <w:p w14:paraId="65F5A7CF" w14:textId="77777777" w:rsidR="00791F9C" w:rsidRPr="008039E6" w:rsidRDefault="00791F9C" w:rsidP="00791F9C">
            <w:pPr>
              <w:pStyle w:val="acctfourfigures"/>
              <w:tabs>
                <w:tab w:val="clear" w:pos="765"/>
                <w:tab w:val="decimal" w:pos="551"/>
              </w:tabs>
              <w:spacing w:line="240" w:lineRule="auto"/>
              <w:ind w:right="-108"/>
              <w:jc w:val="center"/>
              <w:rPr>
                <w:szCs w:val="22"/>
                <w:lang w:bidi="th-TH"/>
              </w:rPr>
            </w:pPr>
          </w:p>
        </w:tc>
      </w:tr>
      <w:tr w:rsidR="00791F9C" w:rsidRPr="008039E6" w14:paraId="6C070EA6" w14:textId="77777777" w:rsidTr="00F412AD">
        <w:trPr>
          <w:trHeight w:hRule="exact" w:val="110"/>
        </w:trPr>
        <w:tc>
          <w:tcPr>
            <w:tcW w:w="3223" w:type="dxa"/>
          </w:tcPr>
          <w:p w14:paraId="01A7E346" w14:textId="77777777" w:rsidR="00791F9C" w:rsidRPr="008039E6" w:rsidRDefault="00791F9C" w:rsidP="00791F9C">
            <w:pPr>
              <w:jc w:val="thaiDistribute"/>
              <w:rPr>
                <w:szCs w:val="22"/>
              </w:rPr>
            </w:pPr>
          </w:p>
        </w:tc>
        <w:tc>
          <w:tcPr>
            <w:tcW w:w="1959" w:type="dxa"/>
          </w:tcPr>
          <w:p w14:paraId="20C69B2B" w14:textId="77777777" w:rsidR="00791F9C" w:rsidRPr="008039E6" w:rsidRDefault="00791F9C" w:rsidP="00791F9C">
            <w:pPr>
              <w:pStyle w:val="acctfourfigures"/>
              <w:tabs>
                <w:tab w:val="decimal" w:pos="461"/>
              </w:tabs>
              <w:spacing w:line="240" w:lineRule="atLeast"/>
              <w:rPr>
                <w:szCs w:val="22"/>
                <w:lang w:val="en-US" w:bidi="th-TH"/>
              </w:rPr>
            </w:pPr>
          </w:p>
        </w:tc>
        <w:tc>
          <w:tcPr>
            <w:tcW w:w="1180" w:type="dxa"/>
            <w:vAlign w:val="bottom"/>
          </w:tcPr>
          <w:p w14:paraId="7E3B96F0" w14:textId="77777777" w:rsidR="00791F9C" w:rsidRPr="008039E6" w:rsidRDefault="00791F9C" w:rsidP="00791F9C">
            <w:pPr>
              <w:pStyle w:val="acctfourfigures"/>
              <w:tabs>
                <w:tab w:val="clear" w:pos="765"/>
                <w:tab w:val="decimal" w:pos="402"/>
              </w:tabs>
              <w:spacing w:line="240" w:lineRule="auto"/>
              <w:ind w:right="-108"/>
              <w:jc w:val="center"/>
              <w:rPr>
                <w:szCs w:val="22"/>
                <w:lang w:bidi="th-TH"/>
              </w:rPr>
            </w:pPr>
          </w:p>
        </w:tc>
        <w:tc>
          <w:tcPr>
            <w:tcW w:w="1048" w:type="dxa"/>
            <w:vAlign w:val="bottom"/>
          </w:tcPr>
          <w:p w14:paraId="4F1A641E"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427FBCEC" w14:textId="77777777" w:rsidR="00791F9C" w:rsidRPr="008039E6" w:rsidRDefault="00791F9C" w:rsidP="00791F9C">
            <w:pPr>
              <w:pStyle w:val="acctfourfigures"/>
              <w:tabs>
                <w:tab w:val="clear" w:pos="765"/>
                <w:tab w:val="decimal" w:pos="551"/>
              </w:tabs>
              <w:spacing w:line="240" w:lineRule="auto"/>
              <w:ind w:right="-108"/>
              <w:jc w:val="center"/>
              <w:rPr>
                <w:szCs w:val="22"/>
                <w:lang w:bidi="th-TH"/>
              </w:rPr>
            </w:pPr>
          </w:p>
        </w:tc>
        <w:tc>
          <w:tcPr>
            <w:tcW w:w="1092" w:type="dxa"/>
            <w:vAlign w:val="bottom"/>
          </w:tcPr>
          <w:p w14:paraId="397F8466" w14:textId="77777777" w:rsidR="00791F9C" w:rsidRPr="008039E6" w:rsidRDefault="00791F9C" w:rsidP="00791F9C">
            <w:pPr>
              <w:pStyle w:val="acctfourfigures"/>
              <w:tabs>
                <w:tab w:val="clear" w:pos="765"/>
                <w:tab w:val="decimal" w:pos="551"/>
              </w:tabs>
              <w:spacing w:line="240" w:lineRule="auto"/>
              <w:ind w:right="-108"/>
              <w:jc w:val="center"/>
              <w:rPr>
                <w:szCs w:val="22"/>
                <w:lang w:bidi="th-TH"/>
              </w:rPr>
            </w:pPr>
          </w:p>
        </w:tc>
      </w:tr>
      <w:tr w:rsidR="00791F9C" w:rsidRPr="008039E6" w14:paraId="45596BA6" w14:textId="77777777" w:rsidTr="00F412AD">
        <w:trPr>
          <w:trHeight w:val="259"/>
        </w:trPr>
        <w:tc>
          <w:tcPr>
            <w:tcW w:w="3223" w:type="dxa"/>
          </w:tcPr>
          <w:p w14:paraId="65C9EF16" w14:textId="77777777" w:rsidR="00791F9C" w:rsidRPr="008039E6" w:rsidRDefault="00791F9C" w:rsidP="00791F9C">
            <w:pPr>
              <w:ind w:left="5"/>
              <w:jc w:val="thaiDistribute"/>
              <w:rPr>
                <w:szCs w:val="22"/>
              </w:rPr>
            </w:pPr>
            <w:r w:rsidRPr="008039E6">
              <w:rPr>
                <w:szCs w:val="22"/>
              </w:rPr>
              <w:t>Marvel Pack Co., Ltd.</w:t>
            </w:r>
          </w:p>
        </w:tc>
        <w:tc>
          <w:tcPr>
            <w:tcW w:w="1959" w:type="dxa"/>
          </w:tcPr>
          <w:p w14:paraId="0EE617B4" w14:textId="77777777" w:rsidR="00791F9C" w:rsidRPr="008039E6" w:rsidRDefault="00791F9C" w:rsidP="00791F9C">
            <w:pPr>
              <w:pStyle w:val="acctfourfigures"/>
              <w:tabs>
                <w:tab w:val="decimal" w:pos="461"/>
              </w:tabs>
              <w:spacing w:line="240" w:lineRule="atLeast"/>
              <w:rPr>
                <w:szCs w:val="22"/>
              </w:rPr>
            </w:pPr>
            <w:r w:rsidRPr="008039E6">
              <w:rPr>
                <w:szCs w:val="22"/>
                <w:lang w:val="en-US" w:bidi="th-TH"/>
              </w:rPr>
              <w:t xml:space="preserve">Manufacture of </w:t>
            </w:r>
          </w:p>
        </w:tc>
        <w:tc>
          <w:tcPr>
            <w:tcW w:w="1180" w:type="dxa"/>
            <w:vAlign w:val="bottom"/>
          </w:tcPr>
          <w:p w14:paraId="2C281FC5" w14:textId="399E8F93" w:rsidR="00791F9C" w:rsidRPr="008039E6" w:rsidRDefault="0091603C" w:rsidP="00791F9C">
            <w:pPr>
              <w:pStyle w:val="acctfourfigures"/>
              <w:tabs>
                <w:tab w:val="clear" w:pos="765"/>
                <w:tab w:val="decimal" w:pos="402"/>
              </w:tabs>
              <w:spacing w:line="240" w:lineRule="auto"/>
              <w:ind w:right="-108"/>
              <w:jc w:val="center"/>
              <w:rPr>
                <w:szCs w:val="22"/>
                <w:lang w:bidi="th-TH"/>
              </w:rPr>
            </w:pPr>
            <w:r>
              <w:rPr>
                <w:szCs w:val="22"/>
                <w:lang w:bidi="th-TH"/>
              </w:rPr>
              <w:t>98.47</w:t>
            </w:r>
          </w:p>
        </w:tc>
        <w:tc>
          <w:tcPr>
            <w:tcW w:w="1048" w:type="dxa"/>
            <w:vAlign w:val="bottom"/>
          </w:tcPr>
          <w:p w14:paraId="1A579811" w14:textId="0F945F6D" w:rsidR="00791F9C" w:rsidRPr="008039E6" w:rsidRDefault="00791F9C" w:rsidP="00791F9C">
            <w:pPr>
              <w:pStyle w:val="acctfourfigures"/>
              <w:tabs>
                <w:tab w:val="clear" w:pos="765"/>
                <w:tab w:val="decimal" w:pos="551"/>
              </w:tabs>
              <w:spacing w:line="240" w:lineRule="auto"/>
              <w:ind w:right="81"/>
              <w:jc w:val="center"/>
              <w:rPr>
                <w:szCs w:val="22"/>
                <w:lang w:bidi="th-TH"/>
              </w:rPr>
            </w:pPr>
            <w:r w:rsidRPr="00A36946">
              <w:rPr>
                <w:szCs w:val="22"/>
                <w:lang w:val="en-US" w:bidi="th-TH"/>
              </w:rPr>
              <w:t>98</w:t>
            </w:r>
            <w:r w:rsidRPr="008039E6">
              <w:rPr>
                <w:szCs w:val="22"/>
                <w:lang w:bidi="th-TH"/>
              </w:rPr>
              <w:t>.</w:t>
            </w:r>
            <w:r w:rsidRPr="00A36946">
              <w:rPr>
                <w:szCs w:val="22"/>
                <w:lang w:val="en-US" w:bidi="th-TH"/>
              </w:rPr>
              <w:t>47</w:t>
            </w:r>
          </w:p>
        </w:tc>
        <w:tc>
          <w:tcPr>
            <w:tcW w:w="1096" w:type="dxa"/>
            <w:vAlign w:val="bottom"/>
          </w:tcPr>
          <w:p w14:paraId="2D71934D" w14:textId="5A072F89" w:rsidR="00791F9C" w:rsidRPr="008039E6" w:rsidRDefault="00DF75DD" w:rsidP="00791F9C">
            <w:pPr>
              <w:pStyle w:val="acctfourfigures"/>
              <w:tabs>
                <w:tab w:val="clear" w:pos="765"/>
                <w:tab w:val="decimal" w:pos="551"/>
              </w:tabs>
              <w:spacing w:line="240" w:lineRule="auto"/>
              <w:ind w:right="-108"/>
              <w:jc w:val="center"/>
              <w:rPr>
                <w:szCs w:val="22"/>
                <w:lang w:bidi="th-TH"/>
              </w:rPr>
            </w:pPr>
            <w:r>
              <w:rPr>
                <w:szCs w:val="22"/>
                <w:lang w:bidi="th-TH"/>
              </w:rPr>
              <w:t>90,000</w:t>
            </w:r>
          </w:p>
        </w:tc>
        <w:tc>
          <w:tcPr>
            <w:tcW w:w="1092" w:type="dxa"/>
            <w:vAlign w:val="bottom"/>
          </w:tcPr>
          <w:p w14:paraId="792CC39E" w14:textId="77777777" w:rsidR="00791F9C" w:rsidRPr="008039E6" w:rsidRDefault="00791F9C" w:rsidP="00791F9C">
            <w:pPr>
              <w:pStyle w:val="acctfourfigures"/>
              <w:tabs>
                <w:tab w:val="clear" w:pos="765"/>
                <w:tab w:val="decimal" w:pos="551"/>
              </w:tabs>
              <w:spacing w:line="240" w:lineRule="auto"/>
              <w:ind w:right="-108"/>
              <w:jc w:val="center"/>
              <w:rPr>
                <w:szCs w:val="22"/>
                <w:lang w:bidi="th-TH"/>
              </w:rPr>
            </w:pPr>
            <w:r w:rsidRPr="00A36946">
              <w:rPr>
                <w:szCs w:val="22"/>
                <w:lang w:val="en-US" w:bidi="th-TH"/>
              </w:rPr>
              <w:t>90</w:t>
            </w:r>
            <w:r w:rsidRPr="008039E6">
              <w:rPr>
                <w:szCs w:val="22"/>
                <w:lang w:bidi="th-TH"/>
              </w:rPr>
              <w:t>,</w:t>
            </w:r>
            <w:r w:rsidRPr="00A36946">
              <w:rPr>
                <w:szCs w:val="22"/>
                <w:lang w:val="en-US" w:bidi="th-TH"/>
              </w:rPr>
              <w:t>000</w:t>
            </w:r>
          </w:p>
        </w:tc>
      </w:tr>
      <w:tr w:rsidR="00791F9C" w:rsidRPr="008039E6" w14:paraId="73FC04D2" w14:textId="77777777" w:rsidTr="00F412AD">
        <w:trPr>
          <w:trHeight w:val="272"/>
        </w:trPr>
        <w:tc>
          <w:tcPr>
            <w:tcW w:w="3223" w:type="dxa"/>
          </w:tcPr>
          <w:p w14:paraId="1283A4D6" w14:textId="77777777" w:rsidR="00791F9C" w:rsidRPr="008039E6" w:rsidRDefault="00791F9C" w:rsidP="00791F9C">
            <w:pPr>
              <w:tabs>
                <w:tab w:val="left" w:pos="252"/>
                <w:tab w:val="left" w:pos="540"/>
              </w:tabs>
              <w:ind w:left="540" w:hanging="540"/>
              <w:jc w:val="both"/>
              <w:rPr>
                <w:szCs w:val="22"/>
              </w:rPr>
            </w:pPr>
          </w:p>
        </w:tc>
        <w:tc>
          <w:tcPr>
            <w:tcW w:w="1959" w:type="dxa"/>
          </w:tcPr>
          <w:p w14:paraId="5F575DF0" w14:textId="77777777" w:rsidR="00791F9C" w:rsidRPr="008039E6" w:rsidRDefault="00791F9C" w:rsidP="00791F9C">
            <w:pPr>
              <w:pStyle w:val="acctfourfigures"/>
              <w:tabs>
                <w:tab w:val="decimal" w:pos="461"/>
              </w:tabs>
              <w:spacing w:line="240" w:lineRule="atLeast"/>
              <w:rPr>
                <w:szCs w:val="22"/>
              </w:rPr>
            </w:pPr>
            <w:r w:rsidRPr="008039E6">
              <w:rPr>
                <w:szCs w:val="22"/>
                <w:lang w:val="en-US" w:bidi="th-TH"/>
              </w:rPr>
              <w:t xml:space="preserve">  product labels</w:t>
            </w:r>
          </w:p>
        </w:tc>
        <w:tc>
          <w:tcPr>
            <w:tcW w:w="1180" w:type="dxa"/>
            <w:vAlign w:val="bottom"/>
          </w:tcPr>
          <w:p w14:paraId="35BBA2DE" w14:textId="77777777" w:rsidR="00791F9C" w:rsidRPr="008039E6" w:rsidRDefault="00791F9C" w:rsidP="00791F9C">
            <w:pPr>
              <w:pStyle w:val="acctfourfigures"/>
              <w:tabs>
                <w:tab w:val="clear" w:pos="765"/>
                <w:tab w:val="decimal" w:pos="402"/>
              </w:tabs>
              <w:spacing w:line="240" w:lineRule="auto"/>
              <w:ind w:right="-108"/>
              <w:jc w:val="center"/>
              <w:rPr>
                <w:szCs w:val="22"/>
                <w:lang w:bidi="th-TH"/>
              </w:rPr>
            </w:pPr>
          </w:p>
        </w:tc>
        <w:tc>
          <w:tcPr>
            <w:tcW w:w="1048" w:type="dxa"/>
            <w:vAlign w:val="bottom"/>
          </w:tcPr>
          <w:p w14:paraId="7A6400F3"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69857677" w14:textId="77777777" w:rsidR="00791F9C" w:rsidRPr="008039E6" w:rsidRDefault="00791F9C" w:rsidP="00791F9C">
            <w:pPr>
              <w:pStyle w:val="acctfourfigures"/>
              <w:tabs>
                <w:tab w:val="clear" w:pos="765"/>
                <w:tab w:val="decimal" w:pos="551"/>
              </w:tabs>
              <w:spacing w:line="240" w:lineRule="auto"/>
              <w:ind w:right="-108"/>
              <w:jc w:val="center"/>
              <w:rPr>
                <w:szCs w:val="22"/>
                <w:lang w:bidi="th-TH"/>
              </w:rPr>
            </w:pPr>
          </w:p>
        </w:tc>
        <w:tc>
          <w:tcPr>
            <w:tcW w:w="1092" w:type="dxa"/>
            <w:vAlign w:val="bottom"/>
          </w:tcPr>
          <w:p w14:paraId="401EADBD"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p>
        </w:tc>
      </w:tr>
      <w:tr w:rsidR="00791F9C" w:rsidRPr="008039E6" w14:paraId="08284F82" w14:textId="77777777" w:rsidTr="00F412AD">
        <w:trPr>
          <w:trHeight w:val="259"/>
        </w:trPr>
        <w:tc>
          <w:tcPr>
            <w:tcW w:w="3223" w:type="dxa"/>
          </w:tcPr>
          <w:p w14:paraId="2651F256" w14:textId="77777777" w:rsidR="00791F9C" w:rsidRPr="008039E6" w:rsidRDefault="00791F9C" w:rsidP="00791F9C">
            <w:pPr>
              <w:tabs>
                <w:tab w:val="left" w:pos="252"/>
                <w:tab w:val="left" w:pos="540"/>
              </w:tabs>
              <w:ind w:left="540" w:hanging="540"/>
              <w:jc w:val="both"/>
              <w:rPr>
                <w:szCs w:val="22"/>
              </w:rPr>
            </w:pPr>
          </w:p>
        </w:tc>
        <w:tc>
          <w:tcPr>
            <w:tcW w:w="1959" w:type="dxa"/>
          </w:tcPr>
          <w:p w14:paraId="30CAA56F" w14:textId="77777777" w:rsidR="00791F9C" w:rsidRPr="008039E6" w:rsidRDefault="00791F9C" w:rsidP="00791F9C">
            <w:pPr>
              <w:pStyle w:val="acctfourfigures"/>
              <w:tabs>
                <w:tab w:val="decimal" w:pos="461"/>
              </w:tabs>
              <w:spacing w:line="240" w:lineRule="atLeast"/>
              <w:rPr>
                <w:szCs w:val="22"/>
              </w:rPr>
            </w:pPr>
          </w:p>
        </w:tc>
        <w:tc>
          <w:tcPr>
            <w:tcW w:w="1180" w:type="dxa"/>
            <w:vAlign w:val="bottom"/>
          </w:tcPr>
          <w:p w14:paraId="69396525" w14:textId="77777777" w:rsidR="00791F9C" w:rsidRPr="008039E6" w:rsidRDefault="00791F9C" w:rsidP="00791F9C">
            <w:pPr>
              <w:pStyle w:val="acctfourfigures"/>
              <w:tabs>
                <w:tab w:val="clear" w:pos="765"/>
                <w:tab w:val="decimal" w:pos="402"/>
              </w:tabs>
              <w:spacing w:line="240" w:lineRule="auto"/>
              <w:ind w:right="-108"/>
              <w:jc w:val="center"/>
              <w:rPr>
                <w:szCs w:val="22"/>
                <w:lang w:bidi="th-TH"/>
              </w:rPr>
            </w:pPr>
          </w:p>
        </w:tc>
        <w:tc>
          <w:tcPr>
            <w:tcW w:w="1048" w:type="dxa"/>
            <w:vAlign w:val="bottom"/>
          </w:tcPr>
          <w:p w14:paraId="59EA23C4" w14:textId="77777777" w:rsidR="00791F9C" w:rsidRPr="008039E6" w:rsidRDefault="00791F9C" w:rsidP="00791F9C">
            <w:pPr>
              <w:pStyle w:val="acctfourfigures"/>
              <w:tabs>
                <w:tab w:val="clear" w:pos="765"/>
                <w:tab w:val="decimal" w:pos="252"/>
              </w:tabs>
              <w:spacing w:line="240" w:lineRule="auto"/>
              <w:ind w:right="-108"/>
              <w:jc w:val="center"/>
              <w:rPr>
                <w:szCs w:val="22"/>
                <w:lang w:bidi="th-TH"/>
              </w:rPr>
            </w:pPr>
          </w:p>
        </w:tc>
        <w:tc>
          <w:tcPr>
            <w:tcW w:w="1096" w:type="dxa"/>
            <w:vAlign w:val="bottom"/>
          </w:tcPr>
          <w:p w14:paraId="066B028E" w14:textId="77777777" w:rsidR="00791F9C" w:rsidRPr="008039E6" w:rsidRDefault="00791F9C" w:rsidP="00791F9C">
            <w:pPr>
              <w:pStyle w:val="acctfourfigures"/>
              <w:tabs>
                <w:tab w:val="clear" w:pos="765"/>
                <w:tab w:val="decimal" w:pos="551"/>
              </w:tabs>
              <w:spacing w:line="240" w:lineRule="auto"/>
              <w:ind w:right="-108"/>
              <w:jc w:val="center"/>
              <w:rPr>
                <w:szCs w:val="22"/>
                <w:lang w:bidi="th-TH"/>
              </w:rPr>
            </w:pPr>
          </w:p>
        </w:tc>
        <w:tc>
          <w:tcPr>
            <w:tcW w:w="1092" w:type="dxa"/>
            <w:vAlign w:val="bottom"/>
          </w:tcPr>
          <w:p w14:paraId="524DA7B9" w14:textId="77777777" w:rsidR="00791F9C" w:rsidRPr="008039E6" w:rsidRDefault="00791F9C" w:rsidP="00791F9C">
            <w:pPr>
              <w:pStyle w:val="acctfourfigures"/>
              <w:tabs>
                <w:tab w:val="clear" w:pos="765"/>
                <w:tab w:val="decimal" w:pos="504"/>
              </w:tabs>
              <w:spacing w:line="240" w:lineRule="auto"/>
              <w:ind w:right="-108"/>
              <w:jc w:val="center"/>
              <w:rPr>
                <w:szCs w:val="22"/>
                <w:lang w:bidi="th-TH"/>
              </w:rPr>
            </w:pPr>
          </w:p>
        </w:tc>
      </w:tr>
    </w:tbl>
    <w:p w14:paraId="1A2332A5" w14:textId="68C5C0AE" w:rsidR="00ED749C" w:rsidRDefault="00ED749C" w:rsidP="00ED749C">
      <w:pPr>
        <w:pStyle w:val="block"/>
        <w:spacing w:after="0" w:line="240" w:lineRule="atLeast"/>
        <w:ind w:left="540"/>
        <w:jc w:val="both"/>
        <w:rPr>
          <w:b/>
          <w:bCs/>
          <w:sz w:val="24"/>
          <w:szCs w:val="24"/>
        </w:rPr>
      </w:pPr>
    </w:p>
    <w:p w14:paraId="057DBC7D" w14:textId="43B4C2C1" w:rsidR="0010735B" w:rsidRPr="0010735B" w:rsidRDefault="0010735B" w:rsidP="00ED749C">
      <w:pPr>
        <w:pStyle w:val="block"/>
        <w:spacing w:after="0" w:line="240" w:lineRule="atLeast"/>
        <w:ind w:left="540"/>
        <w:jc w:val="both"/>
        <w:rPr>
          <w:b/>
          <w:bCs/>
          <w:sz w:val="24"/>
          <w:szCs w:val="24"/>
          <w:lang w:val="en-GB"/>
        </w:rPr>
      </w:pPr>
    </w:p>
    <w:p w14:paraId="62A32E99" w14:textId="77777777" w:rsidR="00512489" w:rsidRDefault="00512489">
      <w:pPr>
        <w:spacing w:line="240" w:lineRule="auto"/>
        <w:rPr>
          <w:b/>
          <w:bCs/>
          <w:sz w:val="24"/>
          <w:szCs w:val="24"/>
          <w:lang w:val="en-AU"/>
        </w:rPr>
      </w:pPr>
      <w:r>
        <w:rPr>
          <w:b/>
          <w:bCs/>
          <w:sz w:val="24"/>
          <w:szCs w:val="24"/>
        </w:rPr>
        <w:br w:type="page"/>
      </w:r>
    </w:p>
    <w:p w14:paraId="103BB684" w14:textId="5E183B2E" w:rsidR="0074503F" w:rsidRPr="00B9023E" w:rsidRDefault="0074503F" w:rsidP="00B3188E">
      <w:pPr>
        <w:pStyle w:val="block"/>
        <w:numPr>
          <w:ilvl w:val="0"/>
          <w:numId w:val="3"/>
        </w:numPr>
        <w:tabs>
          <w:tab w:val="num" w:pos="540"/>
        </w:tabs>
        <w:spacing w:after="0" w:line="240" w:lineRule="atLeast"/>
        <w:ind w:left="540" w:hanging="540"/>
        <w:jc w:val="both"/>
        <w:rPr>
          <w:b/>
          <w:bCs/>
          <w:sz w:val="24"/>
          <w:szCs w:val="24"/>
        </w:rPr>
      </w:pPr>
      <w:r w:rsidRPr="00B9023E">
        <w:rPr>
          <w:b/>
          <w:bCs/>
          <w:sz w:val="24"/>
          <w:szCs w:val="24"/>
        </w:rPr>
        <w:lastRenderedPageBreak/>
        <w:t xml:space="preserve">Property, plant and equipment  </w:t>
      </w:r>
    </w:p>
    <w:p w14:paraId="5DD5966E" w14:textId="77777777" w:rsidR="00F34E32" w:rsidRPr="003F28D6" w:rsidRDefault="00F34E32" w:rsidP="00436721">
      <w:pPr>
        <w:pStyle w:val="block"/>
        <w:spacing w:after="0" w:line="240" w:lineRule="atLeast"/>
        <w:ind w:right="-27"/>
        <w:jc w:val="thaiDistribute"/>
        <w:rPr>
          <w:rFonts w:cs="Times New Roman"/>
        </w:rPr>
      </w:pPr>
    </w:p>
    <w:tbl>
      <w:tblPr>
        <w:tblW w:w="9270" w:type="dxa"/>
        <w:tblInd w:w="450" w:type="dxa"/>
        <w:tblLayout w:type="fixed"/>
        <w:tblLook w:val="0000" w:firstRow="0" w:lastRow="0" w:firstColumn="0" w:lastColumn="0" w:noHBand="0" w:noVBand="0"/>
      </w:tblPr>
      <w:tblGrid>
        <w:gridCol w:w="6210"/>
        <w:gridCol w:w="1439"/>
        <w:gridCol w:w="271"/>
        <w:gridCol w:w="1350"/>
      </w:tblGrid>
      <w:tr w:rsidR="007E68CB" w:rsidRPr="00887831" w14:paraId="45674601" w14:textId="77777777" w:rsidTr="00A27B93">
        <w:trPr>
          <w:tblHeader/>
        </w:trPr>
        <w:tc>
          <w:tcPr>
            <w:tcW w:w="3350" w:type="pct"/>
          </w:tcPr>
          <w:p w14:paraId="793727B3" w14:textId="77777777" w:rsidR="007E68CB" w:rsidRDefault="007E68CB" w:rsidP="00A27B93">
            <w:pPr>
              <w:spacing w:line="240" w:lineRule="atLeast"/>
              <w:rPr>
                <w:rFonts w:cs="Times New Roman"/>
                <w:b/>
                <w:i/>
                <w:iCs/>
                <w:szCs w:val="22"/>
              </w:rPr>
            </w:pPr>
          </w:p>
          <w:p w14:paraId="53FAF384" w14:textId="77777777" w:rsidR="007E68CB" w:rsidRDefault="007E68CB" w:rsidP="00A27B93">
            <w:pPr>
              <w:spacing w:line="240" w:lineRule="atLeast"/>
              <w:rPr>
                <w:rFonts w:cs="Times New Roman"/>
                <w:b/>
                <w:i/>
                <w:iCs/>
                <w:szCs w:val="22"/>
              </w:rPr>
            </w:pPr>
          </w:p>
          <w:p w14:paraId="5D5CE199" w14:textId="77777777" w:rsidR="007E68CB" w:rsidRPr="00CA0C79" w:rsidRDefault="007E68CB" w:rsidP="00A27B93">
            <w:pPr>
              <w:spacing w:line="240" w:lineRule="atLeast"/>
              <w:rPr>
                <w:rFonts w:cs="Times New Roman"/>
                <w:b/>
                <w:bCs/>
                <w:i/>
                <w:iCs/>
                <w:szCs w:val="22"/>
              </w:rPr>
            </w:pPr>
            <w:r w:rsidRPr="00A25291">
              <w:rPr>
                <w:rFonts w:cs="Times New Roman"/>
                <w:b/>
                <w:i/>
                <w:iCs/>
                <w:szCs w:val="22"/>
              </w:rPr>
              <w:t>Six-month period ended 30 June</w:t>
            </w:r>
            <w:r>
              <w:rPr>
                <w:rFonts w:cs="Times New Roman"/>
                <w:b/>
                <w:i/>
                <w:iCs/>
                <w:szCs w:val="22"/>
              </w:rPr>
              <w:t xml:space="preserve"> 2021</w:t>
            </w:r>
          </w:p>
        </w:tc>
        <w:tc>
          <w:tcPr>
            <w:tcW w:w="776" w:type="pct"/>
          </w:tcPr>
          <w:p w14:paraId="4F4791D5" w14:textId="77777777" w:rsidR="007E68CB" w:rsidRPr="00693E68" w:rsidRDefault="007E68CB"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Consolidated financial statements</w:t>
            </w:r>
          </w:p>
        </w:tc>
        <w:tc>
          <w:tcPr>
            <w:tcW w:w="146" w:type="pct"/>
          </w:tcPr>
          <w:p w14:paraId="07B27DC3" w14:textId="77777777" w:rsidR="007E68CB" w:rsidRPr="00693E68" w:rsidRDefault="007E68CB"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728" w:type="pct"/>
          </w:tcPr>
          <w:p w14:paraId="658F4C19" w14:textId="77777777" w:rsidR="007E68CB" w:rsidRPr="00693E68" w:rsidRDefault="007E68CB"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Separate</w:t>
            </w:r>
            <w:r>
              <w:rPr>
                <w:rFonts w:ascii="Times New Roman" w:hAnsi="Times New Roman" w:cs="Times New Roman"/>
                <w:b/>
                <w:sz w:val="22"/>
                <w:szCs w:val="22"/>
                <w:lang w:val="en-GB" w:bidi="ar-SA"/>
              </w:rPr>
              <w:t xml:space="preserve"> </w:t>
            </w:r>
            <w:r w:rsidRPr="00693E68">
              <w:rPr>
                <w:rFonts w:ascii="Times New Roman" w:hAnsi="Times New Roman" w:cs="Times New Roman"/>
                <w:b/>
                <w:sz w:val="22"/>
                <w:szCs w:val="22"/>
                <w:lang w:val="en-GB" w:bidi="ar-SA"/>
              </w:rPr>
              <w:t>financial statements</w:t>
            </w:r>
          </w:p>
        </w:tc>
      </w:tr>
      <w:tr w:rsidR="007E68CB" w:rsidRPr="00887831" w14:paraId="71051270" w14:textId="77777777" w:rsidTr="00A27B93">
        <w:tc>
          <w:tcPr>
            <w:tcW w:w="3350" w:type="pct"/>
          </w:tcPr>
          <w:p w14:paraId="25F575EC" w14:textId="77777777" w:rsidR="007E68CB" w:rsidRPr="00693E68" w:rsidRDefault="007E68CB" w:rsidP="00A27B93">
            <w:pPr>
              <w:spacing w:line="240" w:lineRule="atLeast"/>
              <w:rPr>
                <w:rFonts w:cs="Times New Roman"/>
                <w:i/>
                <w:iCs/>
                <w:szCs w:val="22"/>
              </w:rPr>
            </w:pPr>
          </w:p>
        </w:tc>
        <w:tc>
          <w:tcPr>
            <w:tcW w:w="1650" w:type="pct"/>
            <w:gridSpan w:val="3"/>
          </w:tcPr>
          <w:p w14:paraId="54B9A53E" w14:textId="77777777" w:rsidR="007E68CB" w:rsidRPr="00CA0C79" w:rsidRDefault="007E68CB"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7E68CB" w:rsidRPr="00887831" w14:paraId="58AF2707" w14:textId="77777777" w:rsidTr="00A27B93">
        <w:tc>
          <w:tcPr>
            <w:tcW w:w="3350" w:type="pct"/>
          </w:tcPr>
          <w:p w14:paraId="6AA14780" w14:textId="77777777" w:rsidR="007E68CB" w:rsidRPr="00CA0C79" w:rsidRDefault="007E68CB" w:rsidP="00A27B93">
            <w:pPr>
              <w:spacing w:line="240" w:lineRule="atLeast"/>
              <w:ind w:left="-18" w:right="-110"/>
              <w:rPr>
                <w:rFonts w:cs="Times New Roman"/>
                <w:szCs w:val="22"/>
              </w:rPr>
            </w:pPr>
            <w:r>
              <w:rPr>
                <w:rFonts w:cs="Times New Roman"/>
                <w:szCs w:val="22"/>
              </w:rPr>
              <w:t>Acquisitions - at cost</w:t>
            </w:r>
          </w:p>
        </w:tc>
        <w:tc>
          <w:tcPr>
            <w:tcW w:w="776" w:type="pct"/>
          </w:tcPr>
          <w:p w14:paraId="4840DA3B" w14:textId="7A852400" w:rsidR="007E68CB" w:rsidRPr="000E33ED" w:rsidRDefault="002431A6" w:rsidP="00A27B93">
            <w:pPr>
              <w:pStyle w:val="acctfourfigures"/>
              <w:tabs>
                <w:tab w:val="clear" w:pos="765"/>
                <w:tab w:val="decimal" w:pos="1032"/>
              </w:tabs>
              <w:spacing w:line="240" w:lineRule="atLeast"/>
              <w:ind w:right="-108"/>
              <w:rPr>
                <w:szCs w:val="28"/>
                <w:cs/>
                <w:lang w:val="en-US" w:bidi="th-TH"/>
              </w:rPr>
            </w:pPr>
            <w:r w:rsidRPr="000E33ED">
              <w:rPr>
                <w:szCs w:val="28"/>
                <w:lang w:val="en-US" w:bidi="th-TH"/>
              </w:rPr>
              <w:t>2</w:t>
            </w:r>
            <w:r w:rsidR="00F547B0" w:rsidRPr="000E33ED">
              <w:rPr>
                <w:szCs w:val="28"/>
                <w:lang w:val="en-US" w:bidi="th-TH"/>
              </w:rPr>
              <w:t>0,562</w:t>
            </w:r>
          </w:p>
        </w:tc>
        <w:tc>
          <w:tcPr>
            <w:tcW w:w="146" w:type="pct"/>
          </w:tcPr>
          <w:p w14:paraId="7B00F660" w14:textId="77777777" w:rsidR="007E68CB" w:rsidRPr="000E33ED" w:rsidRDefault="007E68CB" w:rsidP="00A27B93">
            <w:pPr>
              <w:pStyle w:val="acctfourfigures"/>
              <w:tabs>
                <w:tab w:val="clear" w:pos="765"/>
                <w:tab w:val="decimal" w:pos="1032"/>
              </w:tabs>
              <w:spacing w:line="240" w:lineRule="atLeast"/>
              <w:ind w:right="-108"/>
              <w:rPr>
                <w:rFonts w:cs="Times New Roman"/>
                <w:szCs w:val="22"/>
                <w:lang w:val="en-US"/>
              </w:rPr>
            </w:pPr>
          </w:p>
        </w:tc>
        <w:tc>
          <w:tcPr>
            <w:tcW w:w="728" w:type="pct"/>
          </w:tcPr>
          <w:p w14:paraId="6EF8C51F" w14:textId="3E2A5B5F" w:rsidR="007E68CB" w:rsidRPr="000E33ED" w:rsidRDefault="00F547B0" w:rsidP="00A27B93">
            <w:pPr>
              <w:pStyle w:val="acctfourfigures"/>
              <w:tabs>
                <w:tab w:val="clear" w:pos="765"/>
                <w:tab w:val="decimal" w:pos="1032"/>
              </w:tabs>
              <w:spacing w:line="240" w:lineRule="atLeast"/>
              <w:ind w:right="-108"/>
              <w:rPr>
                <w:rFonts w:cs="Times New Roman"/>
                <w:szCs w:val="22"/>
                <w:lang w:val="en-US"/>
              </w:rPr>
            </w:pPr>
            <w:r w:rsidRPr="000E33ED">
              <w:rPr>
                <w:rFonts w:cs="Times New Roman"/>
                <w:szCs w:val="22"/>
                <w:lang w:val="en-US"/>
              </w:rPr>
              <w:t>104</w:t>
            </w:r>
          </w:p>
        </w:tc>
      </w:tr>
      <w:tr w:rsidR="00256614" w:rsidRPr="00887831" w14:paraId="2692FC6C" w14:textId="77777777" w:rsidTr="00A27B93">
        <w:tc>
          <w:tcPr>
            <w:tcW w:w="3350" w:type="pct"/>
          </w:tcPr>
          <w:p w14:paraId="13625678" w14:textId="58AA9ED7" w:rsidR="00256614" w:rsidRDefault="001949AE" w:rsidP="00256614">
            <w:pPr>
              <w:spacing w:line="240" w:lineRule="atLeast"/>
              <w:ind w:left="-18" w:right="-110"/>
              <w:rPr>
                <w:rFonts w:cs="Times New Roman"/>
                <w:szCs w:val="22"/>
              </w:rPr>
            </w:pPr>
            <w:r>
              <w:rPr>
                <w:rFonts w:cs="Times New Roman"/>
                <w:szCs w:val="22"/>
              </w:rPr>
              <w:t>Disposals/ Written - net book value</w:t>
            </w:r>
          </w:p>
        </w:tc>
        <w:tc>
          <w:tcPr>
            <w:tcW w:w="776" w:type="pct"/>
          </w:tcPr>
          <w:p w14:paraId="3E9C0486" w14:textId="0C53E651" w:rsidR="00256614" w:rsidRPr="000E33ED" w:rsidRDefault="004912C7" w:rsidP="00256614">
            <w:pPr>
              <w:pStyle w:val="acctfourfigures"/>
              <w:tabs>
                <w:tab w:val="clear" w:pos="765"/>
                <w:tab w:val="decimal" w:pos="1032"/>
              </w:tabs>
              <w:spacing w:line="240" w:lineRule="atLeast"/>
              <w:ind w:right="-108"/>
              <w:rPr>
                <w:szCs w:val="28"/>
                <w:lang w:val="en-US" w:bidi="th-TH"/>
              </w:rPr>
            </w:pPr>
            <w:r w:rsidRPr="000E33ED">
              <w:rPr>
                <w:szCs w:val="28"/>
                <w:lang w:val="en-US" w:bidi="th-TH"/>
              </w:rPr>
              <w:t>(</w:t>
            </w:r>
            <w:r w:rsidR="001949AE">
              <w:rPr>
                <w:szCs w:val="28"/>
                <w:lang w:val="en-US" w:bidi="th-TH"/>
              </w:rPr>
              <w:t>5,098</w:t>
            </w:r>
            <w:r w:rsidRPr="000E33ED">
              <w:rPr>
                <w:szCs w:val="28"/>
                <w:lang w:val="en-US" w:bidi="th-TH"/>
              </w:rPr>
              <w:t>)</w:t>
            </w:r>
          </w:p>
        </w:tc>
        <w:tc>
          <w:tcPr>
            <w:tcW w:w="146" w:type="pct"/>
          </w:tcPr>
          <w:p w14:paraId="026654BC" w14:textId="77777777" w:rsidR="00256614" w:rsidRPr="000E33ED" w:rsidRDefault="00256614" w:rsidP="00256614">
            <w:pPr>
              <w:pStyle w:val="acctfourfigures"/>
              <w:tabs>
                <w:tab w:val="clear" w:pos="765"/>
                <w:tab w:val="decimal" w:pos="1032"/>
              </w:tabs>
              <w:spacing w:line="240" w:lineRule="atLeast"/>
              <w:ind w:right="-108"/>
              <w:rPr>
                <w:rFonts w:cs="Times New Roman"/>
                <w:szCs w:val="22"/>
                <w:lang w:val="en-US"/>
              </w:rPr>
            </w:pPr>
          </w:p>
        </w:tc>
        <w:tc>
          <w:tcPr>
            <w:tcW w:w="728" w:type="pct"/>
          </w:tcPr>
          <w:p w14:paraId="2ACD71C9" w14:textId="38A115CB" w:rsidR="00256614" w:rsidRPr="000E33ED" w:rsidRDefault="00F547B0" w:rsidP="00256614">
            <w:pPr>
              <w:pStyle w:val="acctfourfigures"/>
              <w:tabs>
                <w:tab w:val="clear" w:pos="765"/>
                <w:tab w:val="decimal" w:pos="1032"/>
              </w:tabs>
              <w:spacing w:line="240" w:lineRule="atLeast"/>
              <w:ind w:right="-108"/>
              <w:rPr>
                <w:rFonts w:cs="Times New Roman"/>
                <w:szCs w:val="22"/>
                <w:lang w:val="en-US"/>
              </w:rPr>
            </w:pPr>
            <w:r w:rsidRPr="000E33ED">
              <w:rPr>
                <w:rFonts w:cs="Times New Roman"/>
                <w:szCs w:val="22"/>
                <w:lang w:val="en-US"/>
              </w:rPr>
              <w:t>(580)</w:t>
            </w:r>
          </w:p>
        </w:tc>
      </w:tr>
      <w:tr w:rsidR="00256614" w:rsidRPr="00887831" w14:paraId="4E295D81" w14:textId="77777777" w:rsidTr="00A27B93">
        <w:tc>
          <w:tcPr>
            <w:tcW w:w="3350" w:type="pct"/>
          </w:tcPr>
          <w:p w14:paraId="51952E43" w14:textId="7D52B1EB" w:rsidR="00256614" w:rsidRPr="00862FFA" w:rsidRDefault="00256614" w:rsidP="00256614">
            <w:pPr>
              <w:spacing w:line="240" w:lineRule="atLeast"/>
              <w:ind w:left="-18" w:right="-110"/>
              <w:rPr>
                <w:rFonts w:cs="Times New Roman"/>
                <w:szCs w:val="22"/>
              </w:rPr>
            </w:pPr>
            <w:r w:rsidRPr="00862FFA">
              <w:rPr>
                <w:sz w:val="20"/>
              </w:rPr>
              <w:t xml:space="preserve">Transfer to investment property </w:t>
            </w:r>
            <w:r w:rsidRPr="00862FFA">
              <w:rPr>
                <w:sz w:val="20"/>
                <w:lang w:val="en-US"/>
              </w:rPr>
              <w:t>- net book value</w:t>
            </w:r>
          </w:p>
        </w:tc>
        <w:tc>
          <w:tcPr>
            <w:tcW w:w="776" w:type="pct"/>
          </w:tcPr>
          <w:p w14:paraId="631C9FB9" w14:textId="34B2C46A" w:rsidR="00256614" w:rsidRPr="000E33ED" w:rsidRDefault="004912C7" w:rsidP="00256614">
            <w:pPr>
              <w:pStyle w:val="acctfourfigures"/>
              <w:tabs>
                <w:tab w:val="clear" w:pos="765"/>
                <w:tab w:val="decimal" w:pos="1032"/>
              </w:tabs>
              <w:spacing w:line="240" w:lineRule="atLeast"/>
              <w:ind w:right="-108"/>
              <w:rPr>
                <w:szCs w:val="28"/>
                <w:lang w:val="en-US" w:bidi="th-TH"/>
              </w:rPr>
            </w:pPr>
            <w:r w:rsidRPr="000E33ED">
              <w:rPr>
                <w:szCs w:val="28"/>
                <w:lang w:val="en-US" w:bidi="th-TH"/>
              </w:rPr>
              <w:t>2,283</w:t>
            </w:r>
          </w:p>
        </w:tc>
        <w:tc>
          <w:tcPr>
            <w:tcW w:w="146" w:type="pct"/>
          </w:tcPr>
          <w:p w14:paraId="5C285ED0" w14:textId="77777777" w:rsidR="00256614" w:rsidRPr="000E33ED" w:rsidRDefault="00256614" w:rsidP="00256614">
            <w:pPr>
              <w:pStyle w:val="acctfourfigures"/>
              <w:tabs>
                <w:tab w:val="clear" w:pos="765"/>
                <w:tab w:val="decimal" w:pos="1032"/>
              </w:tabs>
              <w:spacing w:line="240" w:lineRule="atLeast"/>
              <w:ind w:right="-108"/>
              <w:rPr>
                <w:rFonts w:cs="Times New Roman"/>
                <w:szCs w:val="22"/>
                <w:lang w:val="en-US"/>
              </w:rPr>
            </w:pPr>
          </w:p>
        </w:tc>
        <w:tc>
          <w:tcPr>
            <w:tcW w:w="728" w:type="pct"/>
          </w:tcPr>
          <w:p w14:paraId="13CA2CE7" w14:textId="75390CF8" w:rsidR="00256614" w:rsidRPr="000E33ED" w:rsidRDefault="00F547B0" w:rsidP="000E33ED">
            <w:pPr>
              <w:pStyle w:val="acctfourfigures"/>
              <w:tabs>
                <w:tab w:val="clear" w:pos="765"/>
                <w:tab w:val="decimal" w:pos="796"/>
              </w:tabs>
              <w:spacing w:line="240" w:lineRule="atLeast"/>
              <w:ind w:right="-108"/>
              <w:rPr>
                <w:rFonts w:cs="Times New Roman"/>
                <w:szCs w:val="22"/>
                <w:lang w:val="en-US"/>
              </w:rPr>
            </w:pPr>
            <w:r w:rsidRPr="000E33ED">
              <w:rPr>
                <w:rFonts w:cs="Times New Roman"/>
                <w:szCs w:val="22"/>
                <w:lang w:val="en-US"/>
              </w:rPr>
              <w:t>-</w:t>
            </w:r>
          </w:p>
        </w:tc>
      </w:tr>
      <w:tr w:rsidR="00256614" w:rsidRPr="00887831" w14:paraId="522AC8E0" w14:textId="77777777" w:rsidTr="00A27B93">
        <w:tc>
          <w:tcPr>
            <w:tcW w:w="3350" w:type="pct"/>
          </w:tcPr>
          <w:p w14:paraId="3BD266EF" w14:textId="4203E1E2" w:rsidR="00256614" w:rsidRPr="00CA0C79" w:rsidRDefault="00256614" w:rsidP="00256614">
            <w:pPr>
              <w:spacing w:line="240" w:lineRule="atLeast"/>
              <w:ind w:left="-18" w:right="-110"/>
              <w:rPr>
                <w:rFonts w:cs="Times New Roman"/>
                <w:szCs w:val="22"/>
              </w:rPr>
            </w:pPr>
            <w:r>
              <w:rPr>
                <w:rFonts w:cs="Times New Roman"/>
                <w:szCs w:val="22"/>
              </w:rPr>
              <w:t xml:space="preserve">Impairment loss on </w:t>
            </w:r>
            <w:r w:rsidR="001949AE">
              <w:rPr>
                <w:rFonts w:cs="Times New Roman"/>
                <w:szCs w:val="22"/>
              </w:rPr>
              <w:t>plant and equipment</w:t>
            </w:r>
          </w:p>
        </w:tc>
        <w:tc>
          <w:tcPr>
            <w:tcW w:w="776" w:type="pct"/>
          </w:tcPr>
          <w:p w14:paraId="11C3A1BD" w14:textId="782B2548" w:rsidR="00256614" w:rsidRPr="000E33ED" w:rsidRDefault="004912C7" w:rsidP="00256614">
            <w:pPr>
              <w:pStyle w:val="acctfourfigures"/>
              <w:tabs>
                <w:tab w:val="clear" w:pos="765"/>
                <w:tab w:val="decimal" w:pos="1032"/>
              </w:tabs>
              <w:spacing w:line="240" w:lineRule="atLeast"/>
              <w:ind w:right="-108"/>
              <w:rPr>
                <w:szCs w:val="28"/>
                <w:lang w:val="en-US" w:bidi="th-TH"/>
              </w:rPr>
            </w:pPr>
            <w:r w:rsidRPr="000E33ED">
              <w:rPr>
                <w:szCs w:val="28"/>
                <w:lang w:val="en-US" w:bidi="th-TH"/>
              </w:rPr>
              <w:t>(23,413)</w:t>
            </w:r>
          </w:p>
        </w:tc>
        <w:tc>
          <w:tcPr>
            <w:tcW w:w="146" w:type="pct"/>
          </w:tcPr>
          <w:p w14:paraId="19208B02" w14:textId="77777777" w:rsidR="00256614" w:rsidRPr="000E33ED" w:rsidRDefault="00256614" w:rsidP="00256614">
            <w:pPr>
              <w:pStyle w:val="acctfourfigures"/>
              <w:tabs>
                <w:tab w:val="clear" w:pos="765"/>
                <w:tab w:val="decimal" w:pos="1032"/>
              </w:tabs>
              <w:spacing w:line="240" w:lineRule="atLeast"/>
              <w:ind w:right="-108"/>
              <w:rPr>
                <w:rFonts w:cs="Times New Roman"/>
                <w:szCs w:val="22"/>
                <w:lang w:val="en-US"/>
              </w:rPr>
            </w:pPr>
          </w:p>
        </w:tc>
        <w:tc>
          <w:tcPr>
            <w:tcW w:w="728" w:type="pct"/>
          </w:tcPr>
          <w:p w14:paraId="108179D0" w14:textId="28B3877F" w:rsidR="00256614" w:rsidRPr="000E33ED" w:rsidRDefault="00F547B0" w:rsidP="000E33ED">
            <w:pPr>
              <w:pStyle w:val="acctfourfigures"/>
              <w:tabs>
                <w:tab w:val="clear" w:pos="765"/>
                <w:tab w:val="decimal" w:pos="796"/>
              </w:tabs>
              <w:spacing w:line="240" w:lineRule="atLeast"/>
              <w:ind w:right="-108"/>
              <w:rPr>
                <w:rFonts w:cs="Times New Roman"/>
                <w:szCs w:val="22"/>
                <w:lang w:val="en-US"/>
              </w:rPr>
            </w:pPr>
            <w:r w:rsidRPr="000E33ED">
              <w:rPr>
                <w:rFonts w:cs="Times New Roman"/>
                <w:szCs w:val="22"/>
                <w:lang w:val="en-US"/>
              </w:rPr>
              <w:t>-</w:t>
            </w:r>
          </w:p>
        </w:tc>
      </w:tr>
    </w:tbl>
    <w:p w14:paraId="3DA61413" w14:textId="77777777" w:rsidR="007E68CB" w:rsidRDefault="007E68CB" w:rsidP="00436721">
      <w:pPr>
        <w:pStyle w:val="block"/>
        <w:spacing w:after="0" w:line="240" w:lineRule="atLeast"/>
        <w:ind w:right="-27"/>
        <w:jc w:val="thaiDistribute"/>
        <w:rPr>
          <w:rFonts w:cs="Times New Roman"/>
        </w:rPr>
      </w:pPr>
    </w:p>
    <w:p w14:paraId="2ABC8DEA" w14:textId="4C5273EF" w:rsidR="006571C3" w:rsidRPr="003F28D6" w:rsidRDefault="006571C3" w:rsidP="006571C3">
      <w:pPr>
        <w:pStyle w:val="block"/>
        <w:spacing w:line="240" w:lineRule="atLeast"/>
        <w:ind w:right="-27"/>
        <w:jc w:val="thaiDistribute"/>
        <w:rPr>
          <w:rFonts w:cs="Times New Roman"/>
        </w:rPr>
      </w:pPr>
      <w:r w:rsidRPr="006571C3">
        <w:rPr>
          <w:rFonts w:cs="Times New Roman"/>
        </w:rPr>
        <w:t xml:space="preserve">As at </w:t>
      </w:r>
      <w:r w:rsidR="00CE2A61">
        <w:rPr>
          <w:rFonts w:cs="Times New Roman"/>
        </w:rPr>
        <w:t>30 June</w:t>
      </w:r>
      <w:r w:rsidRPr="006571C3">
        <w:rPr>
          <w:rFonts w:cs="Times New Roman"/>
        </w:rPr>
        <w:t xml:space="preserve"> 20</w:t>
      </w:r>
      <w:r w:rsidR="00ED71A5">
        <w:rPr>
          <w:rFonts w:cs="Times New Roman"/>
        </w:rPr>
        <w:t>2</w:t>
      </w:r>
      <w:r w:rsidR="0075626D">
        <w:rPr>
          <w:rFonts w:cs="Times New Roman"/>
          <w:lang w:val="en-US"/>
        </w:rPr>
        <w:t>1</w:t>
      </w:r>
      <w:r w:rsidRPr="006571C3">
        <w:rPr>
          <w:rFonts w:cs="Times New Roman"/>
        </w:rPr>
        <w:t xml:space="preserve"> and 31 December 20</w:t>
      </w:r>
      <w:r w:rsidR="0075626D">
        <w:rPr>
          <w:rFonts w:cs="Times New Roman"/>
        </w:rPr>
        <w:t>2</w:t>
      </w:r>
      <w:r w:rsidR="00DF7D5C">
        <w:rPr>
          <w:rFonts w:cs="Times New Roman"/>
        </w:rPr>
        <w:t>0</w:t>
      </w:r>
      <w:r w:rsidRPr="006571C3">
        <w:rPr>
          <w:rFonts w:cs="Times New Roman"/>
        </w:rPr>
        <w:t xml:space="preserve">, the Company has mortgaged land </w:t>
      </w:r>
      <w:r w:rsidR="00812717">
        <w:rPr>
          <w:rFonts w:cs="Times New Roman"/>
        </w:rPr>
        <w:t xml:space="preserve">and structure thereon </w:t>
      </w:r>
      <w:r w:rsidRPr="006571C3">
        <w:rPr>
          <w:rFonts w:cs="Times New Roman"/>
        </w:rPr>
        <w:t>of the Company</w:t>
      </w:r>
      <w:r>
        <w:rPr>
          <w:rFonts w:cs="Times New Roman"/>
        </w:rPr>
        <w:t xml:space="preserve"> </w:t>
      </w:r>
      <w:r w:rsidRPr="006571C3">
        <w:rPr>
          <w:rFonts w:cs="Times New Roman"/>
        </w:rPr>
        <w:t xml:space="preserve">and its subsidiaries as collateral against short-term and long-term borrowings </w:t>
      </w:r>
      <w:r w:rsidR="00223D57">
        <w:rPr>
          <w:rFonts w:cs="Times New Roman"/>
        </w:rPr>
        <w:t xml:space="preserve">obtained </w:t>
      </w:r>
      <w:r w:rsidRPr="006571C3">
        <w:rPr>
          <w:rFonts w:cs="Times New Roman"/>
        </w:rPr>
        <w:t>from financial institutions.</w:t>
      </w:r>
    </w:p>
    <w:p w14:paraId="27BE7B14" w14:textId="77777777" w:rsidR="00BB2318" w:rsidRDefault="00BB2318" w:rsidP="00436721">
      <w:pPr>
        <w:pStyle w:val="block"/>
        <w:spacing w:after="0" w:line="240" w:lineRule="atLeast"/>
        <w:ind w:right="-27"/>
        <w:jc w:val="thaiDistribute"/>
        <w:rPr>
          <w:rFonts w:cs="Times New Roman"/>
        </w:rPr>
      </w:pPr>
    </w:p>
    <w:p w14:paraId="518465C9" w14:textId="77777777" w:rsidR="00BB2318" w:rsidRDefault="00BB2318" w:rsidP="00436721">
      <w:pPr>
        <w:pStyle w:val="block"/>
        <w:spacing w:after="0" w:line="240" w:lineRule="atLeast"/>
        <w:ind w:right="-27"/>
        <w:jc w:val="thaiDistribute"/>
        <w:rPr>
          <w:rFonts w:cs="Times New Roman"/>
        </w:rPr>
      </w:pPr>
    </w:p>
    <w:p w14:paraId="5F41C0B6" w14:textId="77777777" w:rsidR="00BB2318" w:rsidRDefault="00BB2318" w:rsidP="00436721">
      <w:pPr>
        <w:pStyle w:val="block"/>
        <w:spacing w:after="0" w:line="240" w:lineRule="atLeast"/>
        <w:ind w:right="-27"/>
        <w:jc w:val="thaiDistribute"/>
        <w:rPr>
          <w:rFonts w:cs="Times New Roman"/>
        </w:rPr>
      </w:pPr>
    </w:p>
    <w:p w14:paraId="788AE725" w14:textId="77777777" w:rsidR="0074503F" w:rsidRPr="007A079C" w:rsidRDefault="00BC3636" w:rsidP="007A079C">
      <w:pPr>
        <w:pStyle w:val="block"/>
        <w:spacing w:after="0" w:line="240" w:lineRule="atLeast"/>
        <w:ind w:right="-27"/>
        <w:jc w:val="thaiDistribute"/>
        <w:rPr>
          <w:rFonts w:cs="Times New Roman"/>
        </w:rPr>
      </w:pPr>
      <w:r>
        <w:rPr>
          <w:rFonts w:cs="Times New Roman"/>
        </w:rPr>
        <w:br w:type="page"/>
      </w:r>
    </w:p>
    <w:p w14:paraId="03D27F44" w14:textId="007C98FE" w:rsidR="00CA3582" w:rsidRPr="00791F9C" w:rsidRDefault="00642F16" w:rsidP="00B3188E">
      <w:pPr>
        <w:pStyle w:val="Heading1"/>
        <w:numPr>
          <w:ilvl w:val="0"/>
          <w:numId w:val="3"/>
        </w:numPr>
        <w:tabs>
          <w:tab w:val="num" w:pos="540"/>
        </w:tabs>
        <w:spacing w:before="0" w:after="0" w:line="240" w:lineRule="atLeast"/>
        <w:ind w:left="540" w:right="180" w:hanging="540"/>
        <w:rPr>
          <w:szCs w:val="24"/>
        </w:rPr>
      </w:pPr>
      <w:r w:rsidRPr="00791F9C">
        <w:rPr>
          <w:szCs w:val="24"/>
        </w:rPr>
        <w:lastRenderedPageBreak/>
        <w:t>Segment information</w:t>
      </w:r>
      <w:r w:rsidR="00AB39C8" w:rsidRPr="00791F9C">
        <w:rPr>
          <w:rFonts w:hint="cs"/>
          <w:szCs w:val="24"/>
          <w:cs/>
          <w:lang w:bidi="th-TH"/>
        </w:rPr>
        <w:t xml:space="preserve"> </w:t>
      </w:r>
      <w:r w:rsidR="00AB39C8" w:rsidRPr="00791F9C">
        <w:rPr>
          <w:szCs w:val="24"/>
          <w:lang w:bidi="th-TH"/>
        </w:rPr>
        <w:t>and disaggregation of revenue</w:t>
      </w:r>
      <w:r w:rsidR="00CA3582" w:rsidRPr="00791F9C">
        <w:rPr>
          <w:szCs w:val="24"/>
        </w:rPr>
        <w:br/>
      </w:r>
    </w:p>
    <w:p w14:paraId="499AFD50" w14:textId="6437600C" w:rsidR="00517602" w:rsidRPr="007F7F65" w:rsidRDefault="00A34587" w:rsidP="00B42BD0">
      <w:pPr>
        <w:pStyle w:val="index"/>
        <w:tabs>
          <w:tab w:val="clear" w:pos="1134"/>
          <w:tab w:val="left" w:pos="450"/>
          <w:tab w:val="left" w:pos="540"/>
        </w:tabs>
        <w:spacing w:after="0" w:line="240" w:lineRule="atLeast"/>
        <w:ind w:left="540" w:firstLine="0"/>
        <w:jc w:val="both"/>
        <w:outlineLvl w:val="0"/>
        <w:rPr>
          <w:rFonts w:cs="Times New Roman"/>
          <w:color w:val="000000"/>
          <w:szCs w:val="22"/>
          <w:lang w:val="en-US" w:bidi="th-TH"/>
        </w:rPr>
      </w:pPr>
      <w:r w:rsidRPr="007F7F65">
        <w:rPr>
          <w:rFonts w:cs="Times New Roman"/>
          <w:szCs w:val="22"/>
          <w:cs/>
          <w:lang w:val="th-TH" w:bidi="th-TH"/>
        </w:rPr>
        <w:t>Management determined that the Company operates in asungle line of busimess which</w:t>
      </w:r>
      <w:r w:rsidR="001B6684" w:rsidRPr="007F7F65">
        <w:rPr>
          <w:rFonts w:cs="Times New Roman"/>
          <w:szCs w:val="22"/>
          <w:cs/>
          <w:lang w:val="th-TH" w:bidi="th-TH"/>
        </w:rPr>
        <w:t xml:space="preserve"> is man</w:t>
      </w:r>
      <w:proofErr w:type="spellStart"/>
      <w:r w:rsidR="001B6684" w:rsidRPr="007F7F65">
        <w:rPr>
          <w:rFonts w:cs="Times New Roman"/>
          <w:szCs w:val="22"/>
          <w:lang w:val="en-US" w:bidi="th-TH"/>
        </w:rPr>
        <w:t>ufacturing</w:t>
      </w:r>
      <w:proofErr w:type="spellEnd"/>
      <w:r w:rsidR="001B6684" w:rsidRPr="007F7F65">
        <w:rPr>
          <w:rFonts w:cs="Times New Roman"/>
          <w:szCs w:val="22"/>
          <w:lang w:val="en-US" w:bidi="th-TH"/>
        </w:rPr>
        <w:t xml:space="preserve"> of business forms, continuous paper forms and the Group has two reportable segments which are the Group’s strategic division for different products and services. The following summary describes the operations in each of the Group’s strategic in each of the Group’s reportable segments.</w:t>
      </w:r>
    </w:p>
    <w:p w14:paraId="7633420C" w14:textId="248F4DAE" w:rsidR="00CE3659" w:rsidRPr="007F7F65" w:rsidRDefault="00CE3659" w:rsidP="00B42BD0">
      <w:pPr>
        <w:pStyle w:val="index"/>
        <w:numPr>
          <w:ilvl w:val="0"/>
          <w:numId w:val="13"/>
        </w:numPr>
        <w:tabs>
          <w:tab w:val="left" w:pos="450"/>
          <w:tab w:val="left" w:pos="540"/>
        </w:tabs>
        <w:spacing w:after="0" w:line="240" w:lineRule="atLeast"/>
        <w:ind w:firstLine="200"/>
        <w:jc w:val="both"/>
        <w:outlineLvl w:val="0"/>
        <w:rPr>
          <w:rFonts w:cs="Times New Roman"/>
          <w:szCs w:val="22"/>
          <w:lang w:val="en-US" w:bidi="th-TH"/>
        </w:rPr>
      </w:pPr>
      <w:r w:rsidRPr="007F7F65">
        <w:rPr>
          <w:rFonts w:cs="Times New Roman"/>
          <w:szCs w:val="22"/>
          <w:lang w:val="en-US" w:bidi="th-TH"/>
        </w:rPr>
        <w:t>Segment 1 Manufacturing of business forms, continuous paper forms and securities printing.</w:t>
      </w:r>
    </w:p>
    <w:p w14:paraId="1F2D7EAD" w14:textId="79AA8EA5" w:rsidR="00517602" w:rsidRPr="007F7F65" w:rsidRDefault="00CE3659" w:rsidP="00B42BD0">
      <w:pPr>
        <w:pStyle w:val="index"/>
        <w:numPr>
          <w:ilvl w:val="0"/>
          <w:numId w:val="13"/>
        </w:numPr>
        <w:tabs>
          <w:tab w:val="left" w:pos="450"/>
          <w:tab w:val="left" w:pos="540"/>
        </w:tabs>
        <w:spacing w:after="0" w:line="240" w:lineRule="atLeast"/>
        <w:ind w:firstLine="200"/>
        <w:jc w:val="both"/>
        <w:outlineLvl w:val="0"/>
        <w:rPr>
          <w:rFonts w:cs="Times New Roman"/>
          <w:szCs w:val="22"/>
          <w:lang w:val="en-US" w:bidi="th-TH"/>
        </w:rPr>
      </w:pPr>
      <w:r w:rsidRPr="007F7F65">
        <w:rPr>
          <w:rFonts w:cs="Times New Roman"/>
          <w:color w:val="000000"/>
          <w:szCs w:val="22"/>
          <w:lang w:val="en-US" w:bidi="th-TH"/>
        </w:rPr>
        <w:t>Segment 2 Providing information technology system software services.</w:t>
      </w:r>
    </w:p>
    <w:p w14:paraId="59202659" w14:textId="7B178149" w:rsidR="00791F9C" w:rsidRDefault="00791F9C" w:rsidP="00791F9C"/>
    <w:tbl>
      <w:tblPr>
        <w:tblW w:w="9810" w:type="dxa"/>
        <w:tblInd w:w="450" w:type="dxa"/>
        <w:tblLayout w:type="fixed"/>
        <w:tblLook w:val="00A0" w:firstRow="1" w:lastRow="0" w:firstColumn="1" w:lastColumn="0" w:noHBand="0" w:noVBand="0"/>
      </w:tblPr>
      <w:tblGrid>
        <w:gridCol w:w="2250"/>
        <w:gridCol w:w="1080"/>
        <w:gridCol w:w="270"/>
        <w:gridCol w:w="1060"/>
        <w:gridCol w:w="236"/>
        <w:gridCol w:w="954"/>
        <w:gridCol w:w="270"/>
        <w:gridCol w:w="990"/>
        <w:gridCol w:w="236"/>
        <w:gridCol w:w="1114"/>
        <w:gridCol w:w="270"/>
        <w:gridCol w:w="1080"/>
      </w:tblGrid>
      <w:tr w:rsidR="00791F9C" w:rsidRPr="00A53AC1" w14:paraId="54D18B5F" w14:textId="77777777" w:rsidTr="00791F9C">
        <w:tc>
          <w:tcPr>
            <w:tcW w:w="2250" w:type="dxa"/>
            <w:tcBorders>
              <w:top w:val="nil"/>
              <w:left w:val="nil"/>
              <w:bottom w:val="nil"/>
              <w:right w:val="nil"/>
            </w:tcBorders>
          </w:tcPr>
          <w:p w14:paraId="416C183F" w14:textId="77777777" w:rsidR="00791F9C" w:rsidRPr="00A53AC1" w:rsidRDefault="00791F9C" w:rsidP="00791F9C">
            <w:pPr>
              <w:spacing w:line="240" w:lineRule="auto"/>
              <w:rPr>
                <w:b/>
                <w:bCs/>
                <w:color w:val="000000"/>
                <w:szCs w:val="22"/>
              </w:rPr>
            </w:pPr>
          </w:p>
        </w:tc>
        <w:tc>
          <w:tcPr>
            <w:tcW w:w="7560" w:type="dxa"/>
            <w:gridSpan w:val="11"/>
            <w:tcBorders>
              <w:top w:val="nil"/>
              <w:left w:val="nil"/>
              <w:bottom w:val="nil"/>
            </w:tcBorders>
          </w:tcPr>
          <w:p w14:paraId="6AEB02A6" w14:textId="77777777" w:rsidR="00791F9C" w:rsidRPr="002B6D5E" w:rsidRDefault="00791F9C" w:rsidP="00791F9C">
            <w:pPr>
              <w:spacing w:line="240" w:lineRule="auto"/>
              <w:jc w:val="center"/>
              <w:rPr>
                <w:b/>
                <w:bCs/>
                <w:color w:val="000000"/>
                <w:szCs w:val="22"/>
                <w:cs/>
              </w:rPr>
            </w:pPr>
            <w:r w:rsidRPr="002B6D5E">
              <w:rPr>
                <w:b/>
                <w:bCs/>
                <w:color w:val="000000"/>
                <w:szCs w:val="22"/>
              </w:rPr>
              <w:t xml:space="preserve">Consolidated financial statements </w:t>
            </w:r>
          </w:p>
        </w:tc>
      </w:tr>
      <w:tr w:rsidR="00791F9C" w:rsidRPr="00A53AC1" w14:paraId="5D931FD4" w14:textId="77777777" w:rsidTr="00791F9C">
        <w:tc>
          <w:tcPr>
            <w:tcW w:w="2250" w:type="dxa"/>
            <w:tcBorders>
              <w:top w:val="nil"/>
              <w:left w:val="nil"/>
              <w:bottom w:val="nil"/>
              <w:right w:val="nil"/>
            </w:tcBorders>
          </w:tcPr>
          <w:p w14:paraId="05DC991A" w14:textId="77777777" w:rsidR="00791F9C" w:rsidRDefault="00791F9C" w:rsidP="00791F9C">
            <w:pPr>
              <w:spacing w:line="240" w:lineRule="auto"/>
              <w:rPr>
                <w:b/>
                <w:bCs/>
                <w:i/>
                <w:iCs/>
                <w:color w:val="000000"/>
                <w:szCs w:val="22"/>
              </w:rPr>
            </w:pPr>
          </w:p>
          <w:p w14:paraId="7AEA28E6" w14:textId="77777777" w:rsidR="00791F9C" w:rsidRDefault="00791F9C" w:rsidP="00791F9C">
            <w:pPr>
              <w:spacing w:line="240" w:lineRule="auto"/>
              <w:rPr>
                <w:b/>
                <w:bCs/>
                <w:i/>
                <w:iCs/>
                <w:color w:val="000000"/>
                <w:szCs w:val="22"/>
              </w:rPr>
            </w:pPr>
          </w:p>
          <w:p w14:paraId="042FF113" w14:textId="77777777" w:rsidR="00791F9C" w:rsidRDefault="00791F9C" w:rsidP="00791F9C">
            <w:pPr>
              <w:spacing w:line="240" w:lineRule="auto"/>
              <w:rPr>
                <w:b/>
                <w:bCs/>
                <w:i/>
                <w:iCs/>
                <w:color w:val="000000"/>
                <w:szCs w:val="22"/>
              </w:rPr>
            </w:pPr>
          </w:p>
          <w:p w14:paraId="3E402092" w14:textId="77777777" w:rsidR="00791F9C" w:rsidRPr="00A53AC1" w:rsidRDefault="00791F9C" w:rsidP="00791F9C">
            <w:pPr>
              <w:spacing w:line="240" w:lineRule="auto"/>
              <w:rPr>
                <w:b/>
                <w:bCs/>
                <w:color w:val="000000"/>
                <w:szCs w:val="22"/>
              </w:rPr>
            </w:pPr>
            <w:r>
              <w:rPr>
                <w:b/>
                <w:bCs/>
                <w:i/>
                <w:iCs/>
                <w:color w:val="000000"/>
                <w:szCs w:val="22"/>
                <w:lang w:val="en-US" w:bidi="th-TH"/>
              </w:rPr>
              <w:t>Six</w:t>
            </w:r>
            <w:r>
              <w:rPr>
                <w:b/>
                <w:bCs/>
                <w:i/>
                <w:iCs/>
                <w:color w:val="000000"/>
                <w:szCs w:val="22"/>
              </w:rPr>
              <w:t>-month period</w:t>
            </w:r>
          </w:p>
        </w:tc>
        <w:tc>
          <w:tcPr>
            <w:tcW w:w="2410" w:type="dxa"/>
            <w:gridSpan w:val="3"/>
            <w:tcBorders>
              <w:top w:val="nil"/>
              <w:left w:val="nil"/>
              <w:bottom w:val="nil"/>
              <w:right w:val="nil"/>
            </w:tcBorders>
          </w:tcPr>
          <w:p w14:paraId="3D2E637F" w14:textId="77777777" w:rsidR="00791F9C" w:rsidRDefault="00791F9C" w:rsidP="00791F9C">
            <w:pPr>
              <w:spacing w:line="240" w:lineRule="auto"/>
              <w:jc w:val="center"/>
              <w:rPr>
                <w:color w:val="000000"/>
                <w:szCs w:val="22"/>
              </w:rPr>
            </w:pPr>
          </w:p>
          <w:p w14:paraId="37ABCC8A" w14:textId="77777777" w:rsidR="00791F9C" w:rsidRPr="00A53AC1" w:rsidRDefault="00791F9C" w:rsidP="00791F9C">
            <w:pPr>
              <w:spacing w:line="240" w:lineRule="auto"/>
              <w:jc w:val="center"/>
              <w:rPr>
                <w:color w:val="000000"/>
                <w:szCs w:val="22"/>
              </w:rPr>
            </w:pPr>
            <w:r>
              <w:rPr>
                <w:color w:val="000000"/>
                <w:szCs w:val="22"/>
              </w:rPr>
              <w:t>M</w:t>
            </w:r>
            <w:r w:rsidRPr="00E61D18">
              <w:rPr>
                <w:color w:val="000000"/>
                <w:szCs w:val="22"/>
              </w:rPr>
              <w:t>anufacturing of continuous paper forms</w:t>
            </w:r>
            <w:r>
              <w:rPr>
                <w:color w:val="000000"/>
                <w:szCs w:val="22"/>
              </w:rPr>
              <w:t xml:space="preserve"> and</w:t>
            </w:r>
            <w:r w:rsidRPr="00E61D18">
              <w:rPr>
                <w:color w:val="000000"/>
                <w:szCs w:val="22"/>
              </w:rPr>
              <w:t xml:space="preserve"> securities printing</w:t>
            </w:r>
          </w:p>
        </w:tc>
        <w:tc>
          <w:tcPr>
            <w:tcW w:w="236" w:type="dxa"/>
            <w:tcBorders>
              <w:top w:val="nil"/>
              <w:left w:val="nil"/>
              <w:bottom w:val="nil"/>
              <w:right w:val="nil"/>
            </w:tcBorders>
          </w:tcPr>
          <w:p w14:paraId="54D295F6" w14:textId="77777777" w:rsidR="00791F9C" w:rsidRPr="00A53AC1" w:rsidRDefault="00791F9C" w:rsidP="00791F9C">
            <w:pPr>
              <w:spacing w:line="240" w:lineRule="auto"/>
              <w:jc w:val="center"/>
              <w:rPr>
                <w:color w:val="000000"/>
                <w:szCs w:val="22"/>
              </w:rPr>
            </w:pPr>
          </w:p>
        </w:tc>
        <w:tc>
          <w:tcPr>
            <w:tcW w:w="2214" w:type="dxa"/>
            <w:gridSpan w:val="3"/>
            <w:tcBorders>
              <w:top w:val="nil"/>
              <w:left w:val="nil"/>
              <w:bottom w:val="nil"/>
              <w:right w:val="nil"/>
            </w:tcBorders>
          </w:tcPr>
          <w:p w14:paraId="2DCFD150" w14:textId="77777777" w:rsidR="00791F9C" w:rsidRDefault="00791F9C" w:rsidP="00791F9C">
            <w:pPr>
              <w:spacing w:line="240" w:lineRule="auto"/>
              <w:jc w:val="center"/>
              <w:rPr>
                <w:color w:val="000000"/>
                <w:szCs w:val="22"/>
              </w:rPr>
            </w:pPr>
          </w:p>
          <w:p w14:paraId="189DC6D4" w14:textId="77777777" w:rsidR="00791F9C" w:rsidRPr="00A53AC1" w:rsidRDefault="00791F9C" w:rsidP="00791F9C">
            <w:pPr>
              <w:spacing w:line="240" w:lineRule="auto"/>
              <w:jc w:val="center"/>
              <w:rPr>
                <w:color w:val="000000"/>
                <w:szCs w:val="22"/>
              </w:rPr>
            </w:pPr>
            <w:r>
              <w:rPr>
                <w:color w:val="000000"/>
                <w:szCs w:val="22"/>
              </w:rPr>
              <w:t>Providing information technology system and software services</w:t>
            </w:r>
          </w:p>
        </w:tc>
        <w:tc>
          <w:tcPr>
            <w:tcW w:w="236" w:type="dxa"/>
            <w:tcBorders>
              <w:top w:val="nil"/>
              <w:left w:val="nil"/>
              <w:bottom w:val="nil"/>
              <w:right w:val="nil"/>
            </w:tcBorders>
          </w:tcPr>
          <w:p w14:paraId="77E1618B" w14:textId="77777777" w:rsidR="00791F9C" w:rsidRPr="00A53AC1" w:rsidRDefault="00791F9C" w:rsidP="00791F9C">
            <w:pPr>
              <w:spacing w:line="240" w:lineRule="auto"/>
              <w:jc w:val="center"/>
              <w:rPr>
                <w:color w:val="000000"/>
                <w:szCs w:val="22"/>
              </w:rPr>
            </w:pPr>
          </w:p>
        </w:tc>
        <w:tc>
          <w:tcPr>
            <w:tcW w:w="2464" w:type="dxa"/>
            <w:gridSpan w:val="3"/>
          </w:tcPr>
          <w:p w14:paraId="1C6809FC" w14:textId="77777777" w:rsidR="00791F9C" w:rsidRDefault="00791F9C" w:rsidP="00791F9C">
            <w:pPr>
              <w:spacing w:line="240" w:lineRule="auto"/>
              <w:jc w:val="center"/>
              <w:rPr>
                <w:color w:val="000000"/>
                <w:szCs w:val="22"/>
              </w:rPr>
            </w:pPr>
          </w:p>
          <w:p w14:paraId="5E53BF05" w14:textId="77777777" w:rsidR="00791F9C" w:rsidRDefault="00791F9C" w:rsidP="00791F9C">
            <w:pPr>
              <w:spacing w:line="240" w:lineRule="auto"/>
              <w:jc w:val="center"/>
              <w:rPr>
                <w:color w:val="000000"/>
                <w:szCs w:val="22"/>
              </w:rPr>
            </w:pPr>
          </w:p>
          <w:p w14:paraId="4DD3FEAE" w14:textId="77777777" w:rsidR="00791F9C" w:rsidRDefault="00791F9C" w:rsidP="00791F9C">
            <w:pPr>
              <w:spacing w:line="240" w:lineRule="auto"/>
              <w:jc w:val="center"/>
              <w:rPr>
                <w:color w:val="000000"/>
                <w:szCs w:val="22"/>
              </w:rPr>
            </w:pPr>
          </w:p>
          <w:p w14:paraId="58DE2736" w14:textId="77777777" w:rsidR="00791F9C" w:rsidRPr="00A53AC1" w:rsidRDefault="00791F9C" w:rsidP="00791F9C">
            <w:pPr>
              <w:spacing w:line="240" w:lineRule="auto"/>
              <w:jc w:val="center"/>
              <w:rPr>
                <w:color w:val="000000"/>
                <w:szCs w:val="22"/>
                <w:cs/>
              </w:rPr>
            </w:pPr>
            <w:r>
              <w:rPr>
                <w:color w:val="000000"/>
                <w:szCs w:val="22"/>
              </w:rPr>
              <w:t>Total</w:t>
            </w:r>
          </w:p>
        </w:tc>
      </w:tr>
      <w:tr w:rsidR="00460B7E" w:rsidRPr="00A53AC1" w14:paraId="7352FCAB" w14:textId="77777777" w:rsidTr="00791F9C">
        <w:tc>
          <w:tcPr>
            <w:tcW w:w="2250" w:type="dxa"/>
            <w:tcBorders>
              <w:top w:val="nil"/>
              <w:left w:val="nil"/>
              <w:right w:val="nil"/>
            </w:tcBorders>
            <w:noWrap/>
          </w:tcPr>
          <w:p w14:paraId="7038E05A" w14:textId="77777777" w:rsidR="00460B7E" w:rsidRPr="00A817E8" w:rsidRDefault="00460B7E" w:rsidP="00460B7E">
            <w:pPr>
              <w:spacing w:line="240" w:lineRule="auto"/>
              <w:ind w:left="252" w:hanging="90"/>
              <w:rPr>
                <w:b/>
                <w:bCs/>
                <w:i/>
                <w:iCs/>
                <w:color w:val="000000"/>
                <w:szCs w:val="22"/>
                <w:cs/>
              </w:rPr>
            </w:pPr>
            <w:r>
              <w:rPr>
                <w:b/>
                <w:bCs/>
                <w:i/>
                <w:iCs/>
                <w:color w:val="000000"/>
                <w:szCs w:val="22"/>
              </w:rPr>
              <w:t>ended 30 June</w:t>
            </w:r>
          </w:p>
        </w:tc>
        <w:tc>
          <w:tcPr>
            <w:tcW w:w="1080" w:type="dxa"/>
            <w:tcBorders>
              <w:top w:val="nil"/>
              <w:left w:val="nil"/>
              <w:bottom w:val="nil"/>
              <w:right w:val="nil"/>
            </w:tcBorders>
          </w:tcPr>
          <w:p w14:paraId="5103E2D1" w14:textId="36649C47" w:rsidR="00460B7E" w:rsidRPr="00A53AC1" w:rsidRDefault="00460B7E" w:rsidP="00460B7E">
            <w:pPr>
              <w:spacing w:line="240" w:lineRule="auto"/>
              <w:jc w:val="center"/>
              <w:rPr>
                <w:bCs/>
                <w:color w:val="000000"/>
                <w:szCs w:val="22"/>
              </w:rPr>
            </w:pPr>
            <w:r>
              <w:rPr>
                <w:bCs/>
                <w:color w:val="000000"/>
                <w:szCs w:val="22"/>
              </w:rPr>
              <w:t>2021</w:t>
            </w:r>
          </w:p>
        </w:tc>
        <w:tc>
          <w:tcPr>
            <w:tcW w:w="270" w:type="dxa"/>
            <w:tcBorders>
              <w:top w:val="nil"/>
              <w:left w:val="nil"/>
              <w:bottom w:val="nil"/>
              <w:right w:val="nil"/>
            </w:tcBorders>
          </w:tcPr>
          <w:p w14:paraId="1D214B29" w14:textId="77777777" w:rsidR="00460B7E" w:rsidRPr="00A53AC1" w:rsidRDefault="00460B7E" w:rsidP="00460B7E">
            <w:pPr>
              <w:spacing w:line="240" w:lineRule="auto"/>
              <w:jc w:val="center"/>
              <w:rPr>
                <w:bCs/>
                <w:color w:val="000000"/>
                <w:szCs w:val="22"/>
              </w:rPr>
            </w:pPr>
          </w:p>
        </w:tc>
        <w:tc>
          <w:tcPr>
            <w:tcW w:w="1060" w:type="dxa"/>
            <w:tcBorders>
              <w:top w:val="nil"/>
              <w:left w:val="nil"/>
              <w:bottom w:val="nil"/>
              <w:right w:val="nil"/>
            </w:tcBorders>
          </w:tcPr>
          <w:p w14:paraId="214D3891" w14:textId="4DFEBDB8" w:rsidR="00460B7E" w:rsidRPr="00A53AC1" w:rsidRDefault="00460B7E" w:rsidP="00460B7E">
            <w:pPr>
              <w:spacing w:line="240" w:lineRule="auto"/>
              <w:jc w:val="center"/>
              <w:rPr>
                <w:bCs/>
                <w:color w:val="000000"/>
                <w:szCs w:val="22"/>
              </w:rPr>
            </w:pPr>
            <w:r>
              <w:rPr>
                <w:bCs/>
                <w:color w:val="000000"/>
                <w:szCs w:val="22"/>
              </w:rPr>
              <w:t>2020</w:t>
            </w:r>
          </w:p>
        </w:tc>
        <w:tc>
          <w:tcPr>
            <w:tcW w:w="236" w:type="dxa"/>
            <w:tcBorders>
              <w:top w:val="nil"/>
              <w:left w:val="nil"/>
              <w:bottom w:val="nil"/>
              <w:right w:val="nil"/>
            </w:tcBorders>
          </w:tcPr>
          <w:p w14:paraId="2A7FCFE5" w14:textId="77777777" w:rsidR="00460B7E" w:rsidRPr="00A53AC1" w:rsidRDefault="00460B7E" w:rsidP="00460B7E">
            <w:pPr>
              <w:spacing w:line="240" w:lineRule="auto"/>
              <w:jc w:val="center"/>
              <w:rPr>
                <w:bCs/>
                <w:color w:val="000000"/>
                <w:szCs w:val="22"/>
              </w:rPr>
            </w:pPr>
          </w:p>
        </w:tc>
        <w:tc>
          <w:tcPr>
            <w:tcW w:w="954" w:type="dxa"/>
            <w:tcBorders>
              <w:top w:val="nil"/>
              <w:left w:val="nil"/>
              <w:bottom w:val="nil"/>
              <w:right w:val="nil"/>
            </w:tcBorders>
          </w:tcPr>
          <w:p w14:paraId="04574708" w14:textId="361F67B1" w:rsidR="00460B7E" w:rsidRPr="00A53AC1" w:rsidRDefault="00460B7E" w:rsidP="00460B7E">
            <w:pPr>
              <w:spacing w:line="240" w:lineRule="auto"/>
              <w:jc w:val="center"/>
              <w:rPr>
                <w:bCs/>
                <w:color w:val="000000"/>
                <w:szCs w:val="22"/>
              </w:rPr>
            </w:pPr>
            <w:r>
              <w:rPr>
                <w:bCs/>
                <w:color w:val="000000"/>
                <w:szCs w:val="22"/>
              </w:rPr>
              <w:t>2021</w:t>
            </w:r>
          </w:p>
        </w:tc>
        <w:tc>
          <w:tcPr>
            <w:tcW w:w="270" w:type="dxa"/>
            <w:tcBorders>
              <w:top w:val="nil"/>
              <w:left w:val="nil"/>
              <w:bottom w:val="nil"/>
              <w:right w:val="nil"/>
            </w:tcBorders>
          </w:tcPr>
          <w:p w14:paraId="234CB249" w14:textId="77777777" w:rsidR="00460B7E" w:rsidRPr="00A53AC1" w:rsidRDefault="00460B7E" w:rsidP="00460B7E">
            <w:pPr>
              <w:spacing w:line="240" w:lineRule="auto"/>
              <w:jc w:val="center"/>
              <w:rPr>
                <w:bCs/>
                <w:color w:val="000000"/>
                <w:szCs w:val="22"/>
              </w:rPr>
            </w:pPr>
          </w:p>
        </w:tc>
        <w:tc>
          <w:tcPr>
            <w:tcW w:w="990" w:type="dxa"/>
            <w:tcBorders>
              <w:top w:val="nil"/>
              <w:left w:val="nil"/>
              <w:bottom w:val="nil"/>
              <w:right w:val="nil"/>
            </w:tcBorders>
          </w:tcPr>
          <w:p w14:paraId="50604CB9" w14:textId="6DD9CD9C" w:rsidR="00460B7E" w:rsidRPr="00A53AC1" w:rsidRDefault="00460B7E" w:rsidP="00460B7E">
            <w:pPr>
              <w:spacing w:line="240" w:lineRule="auto"/>
              <w:jc w:val="center"/>
              <w:rPr>
                <w:bCs/>
                <w:color w:val="000000"/>
                <w:szCs w:val="22"/>
              </w:rPr>
            </w:pPr>
            <w:r>
              <w:rPr>
                <w:bCs/>
                <w:color w:val="000000"/>
                <w:szCs w:val="22"/>
              </w:rPr>
              <w:t>2020</w:t>
            </w:r>
          </w:p>
        </w:tc>
        <w:tc>
          <w:tcPr>
            <w:tcW w:w="236" w:type="dxa"/>
            <w:tcBorders>
              <w:top w:val="nil"/>
              <w:left w:val="nil"/>
              <w:bottom w:val="nil"/>
              <w:right w:val="nil"/>
            </w:tcBorders>
          </w:tcPr>
          <w:p w14:paraId="196C2383" w14:textId="77777777" w:rsidR="00460B7E" w:rsidRPr="00A53AC1" w:rsidRDefault="00460B7E" w:rsidP="00460B7E">
            <w:pPr>
              <w:spacing w:line="240" w:lineRule="auto"/>
              <w:jc w:val="center"/>
              <w:rPr>
                <w:bCs/>
                <w:color w:val="000000"/>
                <w:szCs w:val="22"/>
              </w:rPr>
            </w:pPr>
          </w:p>
        </w:tc>
        <w:tc>
          <w:tcPr>
            <w:tcW w:w="1114" w:type="dxa"/>
          </w:tcPr>
          <w:p w14:paraId="649B04F2" w14:textId="101E6574" w:rsidR="00460B7E" w:rsidRPr="00A53AC1" w:rsidRDefault="00460B7E" w:rsidP="00460B7E">
            <w:pPr>
              <w:spacing w:line="240" w:lineRule="auto"/>
              <w:jc w:val="center"/>
              <w:rPr>
                <w:bCs/>
                <w:color w:val="000000"/>
                <w:szCs w:val="22"/>
              </w:rPr>
            </w:pPr>
            <w:r>
              <w:rPr>
                <w:bCs/>
                <w:color w:val="000000"/>
                <w:szCs w:val="22"/>
              </w:rPr>
              <w:t>2021</w:t>
            </w:r>
          </w:p>
        </w:tc>
        <w:tc>
          <w:tcPr>
            <w:tcW w:w="270" w:type="dxa"/>
          </w:tcPr>
          <w:p w14:paraId="2A19A623" w14:textId="77777777" w:rsidR="00460B7E" w:rsidRPr="00A53AC1" w:rsidRDefault="00460B7E" w:rsidP="00460B7E">
            <w:pPr>
              <w:spacing w:line="240" w:lineRule="auto"/>
              <w:jc w:val="center"/>
              <w:rPr>
                <w:bCs/>
                <w:color w:val="000000"/>
                <w:szCs w:val="22"/>
              </w:rPr>
            </w:pPr>
          </w:p>
        </w:tc>
        <w:tc>
          <w:tcPr>
            <w:tcW w:w="1080" w:type="dxa"/>
          </w:tcPr>
          <w:p w14:paraId="3507479C" w14:textId="7926BB39" w:rsidR="00460B7E" w:rsidRPr="00A53AC1" w:rsidRDefault="00460B7E" w:rsidP="00460B7E">
            <w:pPr>
              <w:spacing w:line="240" w:lineRule="auto"/>
              <w:jc w:val="center"/>
              <w:rPr>
                <w:bCs/>
                <w:color w:val="000000"/>
                <w:szCs w:val="22"/>
              </w:rPr>
            </w:pPr>
            <w:r>
              <w:rPr>
                <w:bCs/>
                <w:color w:val="000000"/>
                <w:szCs w:val="22"/>
              </w:rPr>
              <w:t>2020</w:t>
            </w:r>
          </w:p>
        </w:tc>
      </w:tr>
      <w:tr w:rsidR="00460B7E" w:rsidRPr="00A53AC1" w14:paraId="1CE6B73C" w14:textId="77777777" w:rsidTr="00791F9C">
        <w:tc>
          <w:tcPr>
            <w:tcW w:w="2250" w:type="dxa"/>
            <w:tcBorders>
              <w:top w:val="nil"/>
              <w:left w:val="nil"/>
              <w:bottom w:val="nil"/>
              <w:right w:val="nil"/>
            </w:tcBorders>
          </w:tcPr>
          <w:p w14:paraId="51B41385" w14:textId="77777777" w:rsidR="00460B7E" w:rsidRPr="00A53AC1" w:rsidRDefault="00460B7E" w:rsidP="00460B7E">
            <w:pPr>
              <w:spacing w:line="240" w:lineRule="auto"/>
              <w:rPr>
                <w:color w:val="000000"/>
                <w:szCs w:val="22"/>
                <w:cs/>
              </w:rPr>
            </w:pPr>
          </w:p>
        </w:tc>
        <w:tc>
          <w:tcPr>
            <w:tcW w:w="7560" w:type="dxa"/>
            <w:gridSpan w:val="11"/>
            <w:tcBorders>
              <w:top w:val="nil"/>
              <w:left w:val="nil"/>
            </w:tcBorders>
          </w:tcPr>
          <w:p w14:paraId="045DC8A3" w14:textId="77777777" w:rsidR="00460B7E" w:rsidRPr="00BA3D26" w:rsidRDefault="00460B7E" w:rsidP="00460B7E">
            <w:pPr>
              <w:spacing w:line="240" w:lineRule="auto"/>
              <w:jc w:val="center"/>
              <w:rPr>
                <w:rFonts w:cs="Times New Roman"/>
                <w:i/>
                <w:iCs/>
                <w:color w:val="000000"/>
                <w:szCs w:val="22"/>
                <w:cs/>
              </w:rPr>
            </w:pPr>
            <w:r w:rsidRPr="00BA3D26">
              <w:rPr>
                <w:rFonts w:cs="Times New Roman"/>
                <w:i/>
                <w:iCs/>
                <w:color w:val="000000"/>
                <w:szCs w:val="22"/>
              </w:rPr>
              <w:t>(in thousand Baht</w:t>
            </w:r>
            <w:r w:rsidRPr="00BA3D26">
              <w:rPr>
                <w:rFonts w:cs="Times New Roman"/>
                <w:i/>
                <w:iCs/>
                <w:color w:val="000000"/>
                <w:szCs w:val="22"/>
                <w:cs/>
              </w:rPr>
              <w:t>)</w:t>
            </w:r>
          </w:p>
        </w:tc>
      </w:tr>
      <w:tr w:rsidR="00460B7E" w:rsidRPr="00A53AC1" w14:paraId="11B9593B" w14:textId="77777777" w:rsidTr="00791F9C">
        <w:tc>
          <w:tcPr>
            <w:tcW w:w="2250" w:type="dxa"/>
            <w:tcBorders>
              <w:top w:val="nil"/>
              <w:left w:val="nil"/>
              <w:bottom w:val="nil"/>
              <w:right w:val="nil"/>
            </w:tcBorders>
          </w:tcPr>
          <w:p w14:paraId="5A103E1B" w14:textId="77777777" w:rsidR="00460B7E" w:rsidRDefault="00460B7E" w:rsidP="00460B7E">
            <w:pPr>
              <w:spacing w:line="240" w:lineRule="auto"/>
              <w:rPr>
                <w:b/>
                <w:bCs/>
                <w:i/>
                <w:iCs/>
                <w:szCs w:val="22"/>
              </w:rPr>
            </w:pPr>
            <w:r w:rsidRPr="002B6D5E">
              <w:rPr>
                <w:b/>
                <w:bCs/>
                <w:i/>
                <w:iCs/>
                <w:szCs w:val="22"/>
              </w:rPr>
              <w:t xml:space="preserve">Information about </w:t>
            </w:r>
          </w:p>
          <w:p w14:paraId="3C2B6C53" w14:textId="77777777" w:rsidR="00460B7E" w:rsidRPr="002B6D5E" w:rsidRDefault="00460B7E" w:rsidP="00460B7E">
            <w:pPr>
              <w:spacing w:line="240" w:lineRule="auto"/>
              <w:rPr>
                <w:color w:val="000000"/>
                <w:szCs w:val="22"/>
                <w:cs/>
              </w:rPr>
            </w:pPr>
            <w:r>
              <w:rPr>
                <w:b/>
                <w:bCs/>
                <w:i/>
                <w:iCs/>
                <w:szCs w:val="22"/>
              </w:rPr>
              <w:t xml:space="preserve">   </w:t>
            </w:r>
            <w:r w:rsidRPr="002B6D5E">
              <w:rPr>
                <w:b/>
                <w:bCs/>
                <w:i/>
                <w:iCs/>
                <w:szCs w:val="22"/>
              </w:rPr>
              <w:t>reportable segments</w:t>
            </w:r>
          </w:p>
        </w:tc>
        <w:tc>
          <w:tcPr>
            <w:tcW w:w="7560" w:type="dxa"/>
            <w:gridSpan w:val="11"/>
            <w:tcBorders>
              <w:top w:val="nil"/>
              <w:left w:val="nil"/>
            </w:tcBorders>
          </w:tcPr>
          <w:p w14:paraId="68E76FCF" w14:textId="77777777" w:rsidR="00460B7E" w:rsidRPr="00A53AC1" w:rsidRDefault="00460B7E" w:rsidP="00460B7E">
            <w:pPr>
              <w:spacing w:line="240" w:lineRule="auto"/>
              <w:jc w:val="center"/>
              <w:rPr>
                <w:i/>
                <w:iCs/>
                <w:color w:val="000000"/>
                <w:szCs w:val="22"/>
              </w:rPr>
            </w:pPr>
          </w:p>
        </w:tc>
      </w:tr>
      <w:tr w:rsidR="00460B7E" w:rsidRPr="00A53AC1" w14:paraId="7BB08D03" w14:textId="77777777" w:rsidTr="00791F9C">
        <w:tc>
          <w:tcPr>
            <w:tcW w:w="2250" w:type="dxa"/>
            <w:tcBorders>
              <w:top w:val="nil"/>
              <w:left w:val="nil"/>
              <w:bottom w:val="nil"/>
              <w:right w:val="nil"/>
            </w:tcBorders>
          </w:tcPr>
          <w:p w14:paraId="0EA0D7AC" w14:textId="77777777" w:rsidR="00460B7E" w:rsidRPr="00A53AC1" w:rsidRDefault="00460B7E" w:rsidP="00460B7E">
            <w:pPr>
              <w:tabs>
                <w:tab w:val="left" w:pos="691"/>
              </w:tabs>
              <w:spacing w:line="240" w:lineRule="auto"/>
              <w:ind w:right="-116"/>
              <w:rPr>
                <w:color w:val="000000"/>
                <w:szCs w:val="22"/>
              </w:rPr>
            </w:pPr>
            <w:r w:rsidRPr="00A53AC1">
              <w:rPr>
                <w:szCs w:val="22"/>
              </w:rPr>
              <w:t>External revenue</w:t>
            </w:r>
          </w:p>
        </w:tc>
        <w:tc>
          <w:tcPr>
            <w:tcW w:w="1080" w:type="dxa"/>
            <w:tcBorders>
              <w:top w:val="nil"/>
              <w:left w:val="nil"/>
              <w:right w:val="nil"/>
            </w:tcBorders>
            <w:vAlign w:val="bottom"/>
          </w:tcPr>
          <w:p w14:paraId="4B7E8D8B" w14:textId="6BA40956" w:rsidR="00460B7E" w:rsidRPr="002B6D5E" w:rsidRDefault="00F0575D" w:rsidP="00460B7E">
            <w:pPr>
              <w:tabs>
                <w:tab w:val="left" w:pos="431"/>
                <w:tab w:val="left" w:pos="611"/>
                <w:tab w:val="decimal" w:pos="701"/>
              </w:tabs>
              <w:spacing w:line="240" w:lineRule="auto"/>
              <w:ind w:left="-105" w:right="-15" w:hanging="4"/>
              <w:jc w:val="right"/>
              <w:rPr>
                <w:color w:val="000000"/>
                <w:szCs w:val="22"/>
              </w:rPr>
            </w:pPr>
            <w:r>
              <w:rPr>
                <w:color w:val="000000"/>
                <w:szCs w:val="22"/>
              </w:rPr>
              <w:t>937,977</w:t>
            </w:r>
          </w:p>
        </w:tc>
        <w:tc>
          <w:tcPr>
            <w:tcW w:w="270" w:type="dxa"/>
            <w:tcBorders>
              <w:top w:val="nil"/>
              <w:left w:val="nil"/>
              <w:right w:val="nil"/>
            </w:tcBorders>
            <w:vAlign w:val="bottom"/>
          </w:tcPr>
          <w:p w14:paraId="5108DFD7" w14:textId="77777777" w:rsidR="00460B7E" w:rsidRPr="002B6D5E" w:rsidRDefault="00460B7E" w:rsidP="00460B7E">
            <w:pPr>
              <w:tabs>
                <w:tab w:val="left" w:pos="691"/>
              </w:tabs>
              <w:spacing w:line="240" w:lineRule="auto"/>
              <w:jc w:val="right"/>
              <w:rPr>
                <w:color w:val="000000"/>
                <w:szCs w:val="22"/>
                <w:highlight w:val="yellow"/>
              </w:rPr>
            </w:pPr>
          </w:p>
        </w:tc>
        <w:tc>
          <w:tcPr>
            <w:tcW w:w="1060" w:type="dxa"/>
            <w:tcBorders>
              <w:top w:val="nil"/>
              <w:left w:val="nil"/>
              <w:right w:val="nil"/>
            </w:tcBorders>
            <w:vAlign w:val="bottom"/>
          </w:tcPr>
          <w:p w14:paraId="5C802CD8" w14:textId="2D2F4969" w:rsidR="00460B7E" w:rsidRPr="002B6D5E" w:rsidRDefault="00460B7E" w:rsidP="00460B7E">
            <w:pPr>
              <w:tabs>
                <w:tab w:val="left" w:pos="431"/>
                <w:tab w:val="left" w:pos="611"/>
                <w:tab w:val="decimal" w:pos="701"/>
              </w:tabs>
              <w:spacing w:line="240" w:lineRule="auto"/>
              <w:ind w:left="-105" w:right="-15" w:hanging="4"/>
              <w:jc w:val="right"/>
              <w:rPr>
                <w:color w:val="000000"/>
                <w:szCs w:val="22"/>
              </w:rPr>
            </w:pPr>
            <w:r w:rsidRPr="00527904">
              <w:rPr>
                <w:color w:val="000000"/>
                <w:szCs w:val="22"/>
              </w:rPr>
              <w:t>921,235</w:t>
            </w:r>
          </w:p>
        </w:tc>
        <w:tc>
          <w:tcPr>
            <w:tcW w:w="236" w:type="dxa"/>
            <w:tcBorders>
              <w:top w:val="nil"/>
              <w:left w:val="nil"/>
              <w:right w:val="nil"/>
            </w:tcBorders>
            <w:vAlign w:val="bottom"/>
          </w:tcPr>
          <w:p w14:paraId="3C455055" w14:textId="77777777" w:rsidR="00460B7E" w:rsidRPr="002B6D5E" w:rsidRDefault="00460B7E" w:rsidP="00460B7E">
            <w:pPr>
              <w:spacing w:line="240" w:lineRule="auto"/>
              <w:jc w:val="right"/>
              <w:rPr>
                <w:color w:val="000000"/>
                <w:szCs w:val="22"/>
                <w:highlight w:val="yellow"/>
              </w:rPr>
            </w:pPr>
          </w:p>
        </w:tc>
        <w:tc>
          <w:tcPr>
            <w:tcW w:w="954" w:type="dxa"/>
            <w:tcBorders>
              <w:top w:val="nil"/>
              <w:left w:val="nil"/>
              <w:right w:val="nil"/>
            </w:tcBorders>
            <w:vAlign w:val="bottom"/>
          </w:tcPr>
          <w:p w14:paraId="4A279C01" w14:textId="6CA6C23D" w:rsidR="00460B7E" w:rsidRPr="002B6D5E" w:rsidRDefault="006F75C0" w:rsidP="00460B7E">
            <w:pPr>
              <w:tabs>
                <w:tab w:val="left" w:pos="431"/>
                <w:tab w:val="left" w:pos="611"/>
                <w:tab w:val="decimal" w:pos="701"/>
              </w:tabs>
              <w:spacing w:line="240" w:lineRule="auto"/>
              <w:ind w:left="-105" w:right="-15" w:hanging="4"/>
              <w:jc w:val="right"/>
              <w:rPr>
                <w:color w:val="000000"/>
                <w:szCs w:val="22"/>
              </w:rPr>
            </w:pPr>
            <w:r>
              <w:rPr>
                <w:color w:val="000000"/>
                <w:szCs w:val="22"/>
              </w:rPr>
              <w:t>22,110</w:t>
            </w:r>
          </w:p>
        </w:tc>
        <w:tc>
          <w:tcPr>
            <w:tcW w:w="270" w:type="dxa"/>
            <w:tcBorders>
              <w:top w:val="nil"/>
              <w:left w:val="nil"/>
              <w:right w:val="nil"/>
            </w:tcBorders>
            <w:vAlign w:val="bottom"/>
          </w:tcPr>
          <w:p w14:paraId="6C98A502" w14:textId="77777777" w:rsidR="00460B7E" w:rsidRPr="002B6D5E" w:rsidRDefault="00460B7E" w:rsidP="00460B7E">
            <w:pPr>
              <w:tabs>
                <w:tab w:val="left" w:pos="431"/>
                <w:tab w:val="left" w:pos="611"/>
                <w:tab w:val="decimal" w:pos="701"/>
              </w:tabs>
              <w:spacing w:line="240" w:lineRule="auto"/>
              <w:ind w:right="-15" w:hanging="4"/>
              <w:jc w:val="right"/>
              <w:rPr>
                <w:color w:val="000000"/>
                <w:szCs w:val="22"/>
              </w:rPr>
            </w:pPr>
          </w:p>
        </w:tc>
        <w:tc>
          <w:tcPr>
            <w:tcW w:w="990" w:type="dxa"/>
            <w:tcBorders>
              <w:top w:val="nil"/>
              <w:left w:val="nil"/>
              <w:right w:val="nil"/>
            </w:tcBorders>
            <w:vAlign w:val="bottom"/>
          </w:tcPr>
          <w:p w14:paraId="36FF24FB" w14:textId="74F0AEB6" w:rsidR="00460B7E" w:rsidRPr="002B6D5E" w:rsidRDefault="00460B7E" w:rsidP="00460B7E">
            <w:pPr>
              <w:spacing w:line="240" w:lineRule="auto"/>
              <w:ind w:left="-105" w:right="-287" w:hanging="4"/>
              <w:jc w:val="center"/>
              <w:rPr>
                <w:color w:val="000000"/>
                <w:szCs w:val="22"/>
              </w:rPr>
            </w:pPr>
            <w:r>
              <w:rPr>
                <w:color w:val="000000"/>
                <w:szCs w:val="22"/>
              </w:rPr>
              <w:t>16,663</w:t>
            </w:r>
          </w:p>
        </w:tc>
        <w:tc>
          <w:tcPr>
            <w:tcW w:w="236" w:type="dxa"/>
            <w:tcBorders>
              <w:top w:val="nil"/>
              <w:left w:val="nil"/>
              <w:right w:val="nil"/>
            </w:tcBorders>
          </w:tcPr>
          <w:p w14:paraId="753A7058" w14:textId="77777777" w:rsidR="00460B7E" w:rsidRPr="002B6D5E" w:rsidRDefault="00460B7E" w:rsidP="00460B7E">
            <w:pPr>
              <w:tabs>
                <w:tab w:val="left" w:pos="431"/>
                <w:tab w:val="left" w:pos="611"/>
                <w:tab w:val="decimal" w:pos="701"/>
              </w:tabs>
              <w:spacing w:line="240" w:lineRule="auto"/>
              <w:ind w:right="-15" w:hanging="4"/>
              <w:rPr>
                <w:color w:val="000000"/>
                <w:szCs w:val="22"/>
              </w:rPr>
            </w:pPr>
          </w:p>
        </w:tc>
        <w:tc>
          <w:tcPr>
            <w:tcW w:w="1114" w:type="dxa"/>
            <w:vAlign w:val="bottom"/>
          </w:tcPr>
          <w:p w14:paraId="5DF4E4E4" w14:textId="7FE3B053" w:rsidR="00460B7E" w:rsidRPr="002B6D5E" w:rsidRDefault="006F75C0" w:rsidP="00460B7E">
            <w:pPr>
              <w:tabs>
                <w:tab w:val="left" w:pos="431"/>
                <w:tab w:val="left" w:pos="611"/>
                <w:tab w:val="decimal" w:pos="701"/>
              </w:tabs>
              <w:spacing w:line="240" w:lineRule="auto"/>
              <w:ind w:left="-105" w:right="-15" w:hanging="4"/>
              <w:jc w:val="right"/>
              <w:rPr>
                <w:color w:val="000000"/>
                <w:szCs w:val="22"/>
              </w:rPr>
            </w:pPr>
            <w:r>
              <w:rPr>
                <w:color w:val="000000"/>
                <w:szCs w:val="22"/>
              </w:rPr>
              <w:t>960,087</w:t>
            </w:r>
          </w:p>
        </w:tc>
        <w:tc>
          <w:tcPr>
            <w:tcW w:w="270" w:type="dxa"/>
            <w:vAlign w:val="bottom"/>
          </w:tcPr>
          <w:p w14:paraId="16FDE1A9" w14:textId="77777777" w:rsidR="00460B7E" w:rsidRPr="002B6D5E" w:rsidRDefault="00460B7E" w:rsidP="00460B7E">
            <w:pPr>
              <w:tabs>
                <w:tab w:val="left" w:pos="431"/>
                <w:tab w:val="left" w:pos="611"/>
                <w:tab w:val="decimal" w:pos="701"/>
              </w:tabs>
              <w:spacing w:line="240" w:lineRule="auto"/>
              <w:ind w:right="-15" w:hanging="4"/>
              <w:rPr>
                <w:color w:val="000000"/>
                <w:szCs w:val="22"/>
              </w:rPr>
            </w:pPr>
          </w:p>
        </w:tc>
        <w:tc>
          <w:tcPr>
            <w:tcW w:w="1080" w:type="dxa"/>
            <w:vAlign w:val="bottom"/>
          </w:tcPr>
          <w:p w14:paraId="24C6DA47" w14:textId="16C9F224" w:rsidR="00460B7E" w:rsidRPr="002B6D5E" w:rsidRDefault="00460B7E" w:rsidP="00460B7E">
            <w:pPr>
              <w:tabs>
                <w:tab w:val="left" w:pos="431"/>
                <w:tab w:val="left" w:pos="611"/>
                <w:tab w:val="decimal" w:pos="701"/>
              </w:tabs>
              <w:spacing w:line="240" w:lineRule="auto"/>
              <w:ind w:left="-105" w:right="-15" w:hanging="4"/>
              <w:jc w:val="right"/>
              <w:rPr>
                <w:color w:val="000000"/>
                <w:szCs w:val="22"/>
              </w:rPr>
            </w:pPr>
            <w:r w:rsidRPr="00527904">
              <w:rPr>
                <w:color w:val="000000"/>
                <w:szCs w:val="22"/>
              </w:rPr>
              <w:t>937,898</w:t>
            </w:r>
          </w:p>
        </w:tc>
      </w:tr>
      <w:tr w:rsidR="00460B7E" w:rsidRPr="00A53AC1" w14:paraId="5E29FF79" w14:textId="77777777" w:rsidTr="00791F9C">
        <w:tc>
          <w:tcPr>
            <w:tcW w:w="2250" w:type="dxa"/>
            <w:tcBorders>
              <w:top w:val="nil"/>
              <w:left w:val="nil"/>
              <w:bottom w:val="nil"/>
              <w:right w:val="nil"/>
            </w:tcBorders>
          </w:tcPr>
          <w:p w14:paraId="3F1EA746" w14:textId="77777777" w:rsidR="00460B7E" w:rsidRPr="00A53AC1" w:rsidRDefault="00460B7E" w:rsidP="00460B7E">
            <w:pPr>
              <w:tabs>
                <w:tab w:val="left" w:pos="691"/>
              </w:tabs>
              <w:spacing w:line="240" w:lineRule="auto"/>
              <w:ind w:right="-116"/>
              <w:rPr>
                <w:szCs w:val="22"/>
              </w:rPr>
            </w:pPr>
            <w:r w:rsidRPr="00AA1FA9">
              <w:rPr>
                <w:szCs w:val="22"/>
              </w:rPr>
              <w:t>Inter-segment revenue</w:t>
            </w:r>
          </w:p>
        </w:tc>
        <w:tc>
          <w:tcPr>
            <w:tcW w:w="1080" w:type="dxa"/>
            <w:tcBorders>
              <w:left w:val="nil"/>
              <w:right w:val="nil"/>
            </w:tcBorders>
            <w:vAlign w:val="bottom"/>
          </w:tcPr>
          <w:p w14:paraId="1603F396" w14:textId="35BA2BF6" w:rsidR="00460B7E" w:rsidRPr="002B6D5E" w:rsidRDefault="00F0575D" w:rsidP="00460B7E">
            <w:pPr>
              <w:tabs>
                <w:tab w:val="left" w:pos="431"/>
                <w:tab w:val="left" w:pos="611"/>
                <w:tab w:val="decimal" w:pos="701"/>
              </w:tabs>
              <w:spacing w:line="240" w:lineRule="auto"/>
              <w:ind w:left="-105" w:right="-15" w:hanging="4"/>
              <w:jc w:val="right"/>
              <w:rPr>
                <w:color w:val="000000"/>
                <w:szCs w:val="22"/>
              </w:rPr>
            </w:pPr>
            <w:r>
              <w:rPr>
                <w:color w:val="000000"/>
                <w:szCs w:val="22"/>
              </w:rPr>
              <w:t>203,569</w:t>
            </w:r>
          </w:p>
        </w:tc>
        <w:tc>
          <w:tcPr>
            <w:tcW w:w="270" w:type="dxa"/>
            <w:tcBorders>
              <w:left w:val="nil"/>
              <w:right w:val="nil"/>
            </w:tcBorders>
            <w:vAlign w:val="bottom"/>
          </w:tcPr>
          <w:p w14:paraId="30A47C16" w14:textId="77777777" w:rsidR="00460B7E" w:rsidRPr="002B6D5E" w:rsidRDefault="00460B7E" w:rsidP="00460B7E">
            <w:pPr>
              <w:tabs>
                <w:tab w:val="left" w:pos="691"/>
              </w:tabs>
              <w:spacing w:line="240" w:lineRule="auto"/>
              <w:jc w:val="right"/>
              <w:rPr>
                <w:color w:val="000000"/>
                <w:szCs w:val="22"/>
                <w:highlight w:val="yellow"/>
              </w:rPr>
            </w:pPr>
          </w:p>
        </w:tc>
        <w:tc>
          <w:tcPr>
            <w:tcW w:w="1060" w:type="dxa"/>
            <w:tcBorders>
              <w:left w:val="nil"/>
              <w:bottom w:val="single" w:sz="4" w:space="0" w:color="auto"/>
              <w:right w:val="nil"/>
            </w:tcBorders>
            <w:vAlign w:val="bottom"/>
          </w:tcPr>
          <w:p w14:paraId="3139337B" w14:textId="08C434BF" w:rsidR="00460B7E" w:rsidRPr="002B6D5E" w:rsidRDefault="00460B7E" w:rsidP="00460B7E">
            <w:pPr>
              <w:tabs>
                <w:tab w:val="left" w:pos="431"/>
                <w:tab w:val="left" w:pos="611"/>
                <w:tab w:val="decimal" w:pos="701"/>
              </w:tabs>
              <w:spacing w:line="240" w:lineRule="auto"/>
              <w:ind w:left="-105" w:firstLine="105"/>
              <w:jc w:val="right"/>
              <w:rPr>
                <w:color w:val="000000"/>
                <w:szCs w:val="22"/>
              </w:rPr>
            </w:pPr>
            <w:r w:rsidRPr="00527904">
              <w:rPr>
                <w:color w:val="000000"/>
                <w:szCs w:val="22"/>
              </w:rPr>
              <w:t>63,350</w:t>
            </w:r>
          </w:p>
        </w:tc>
        <w:tc>
          <w:tcPr>
            <w:tcW w:w="236" w:type="dxa"/>
            <w:tcBorders>
              <w:left w:val="nil"/>
              <w:right w:val="nil"/>
            </w:tcBorders>
            <w:vAlign w:val="bottom"/>
          </w:tcPr>
          <w:p w14:paraId="7A78C734" w14:textId="77777777" w:rsidR="00460B7E" w:rsidRPr="002B6D5E" w:rsidRDefault="00460B7E" w:rsidP="00460B7E">
            <w:pPr>
              <w:spacing w:line="240" w:lineRule="auto"/>
              <w:jc w:val="right"/>
              <w:rPr>
                <w:color w:val="000000"/>
                <w:szCs w:val="22"/>
                <w:highlight w:val="yellow"/>
              </w:rPr>
            </w:pPr>
          </w:p>
        </w:tc>
        <w:tc>
          <w:tcPr>
            <w:tcW w:w="954" w:type="dxa"/>
            <w:tcBorders>
              <w:left w:val="nil"/>
              <w:bottom w:val="single" w:sz="4" w:space="0" w:color="auto"/>
              <w:right w:val="nil"/>
            </w:tcBorders>
            <w:vAlign w:val="bottom"/>
          </w:tcPr>
          <w:p w14:paraId="067F07B6" w14:textId="4BEB83FF" w:rsidR="00460B7E" w:rsidRPr="002B6D5E" w:rsidRDefault="006F75C0" w:rsidP="00460B7E">
            <w:pPr>
              <w:tabs>
                <w:tab w:val="left" w:pos="431"/>
                <w:tab w:val="left" w:pos="611"/>
                <w:tab w:val="decimal" w:pos="701"/>
              </w:tabs>
              <w:spacing w:line="240" w:lineRule="auto"/>
              <w:ind w:left="-105" w:right="-15" w:hanging="4"/>
              <w:jc w:val="right"/>
              <w:rPr>
                <w:color w:val="000000"/>
                <w:szCs w:val="22"/>
              </w:rPr>
            </w:pPr>
            <w:r>
              <w:rPr>
                <w:color w:val="000000"/>
                <w:szCs w:val="22"/>
              </w:rPr>
              <w:t>20,655</w:t>
            </w:r>
          </w:p>
        </w:tc>
        <w:tc>
          <w:tcPr>
            <w:tcW w:w="270" w:type="dxa"/>
            <w:tcBorders>
              <w:left w:val="nil"/>
              <w:right w:val="nil"/>
            </w:tcBorders>
            <w:vAlign w:val="bottom"/>
          </w:tcPr>
          <w:p w14:paraId="5257814C" w14:textId="77777777" w:rsidR="00460B7E" w:rsidRPr="002B6D5E" w:rsidRDefault="00460B7E" w:rsidP="00460B7E">
            <w:pPr>
              <w:tabs>
                <w:tab w:val="left" w:pos="431"/>
                <w:tab w:val="left" w:pos="611"/>
                <w:tab w:val="decimal" w:pos="701"/>
              </w:tabs>
              <w:spacing w:line="240" w:lineRule="auto"/>
              <w:ind w:right="-15" w:hanging="4"/>
              <w:jc w:val="right"/>
              <w:rPr>
                <w:color w:val="000000"/>
                <w:szCs w:val="22"/>
              </w:rPr>
            </w:pPr>
          </w:p>
        </w:tc>
        <w:tc>
          <w:tcPr>
            <w:tcW w:w="990" w:type="dxa"/>
            <w:tcBorders>
              <w:left w:val="nil"/>
              <w:bottom w:val="single" w:sz="4" w:space="0" w:color="auto"/>
              <w:right w:val="nil"/>
            </w:tcBorders>
            <w:vAlign w:val="bottom"/>
          </w:tcPr>
          <w:p w14:paraId="02081296" w14:textId="42D89237" w:rsidR="00460B7E" w:rsidRPr="002B6D5E" w:rsidRDefault="00460B7E" w:rsidP="00460B7E">
            <w:pPr>
              <w:spacing w:line="240" w:lineRule="auto"/>
              <w:ind w:left="-105" w:right="-200" w:hanging="4"/>
              <w:jc w:val="center"/>
              <w:rPr>
                <w:color w:val="000000"/>
                <w:szCs w:val="22"/>
              </w:rPr>
            </w:pPr>
            <w:r>
              <w:rPr>
                <w:color w:val="000000"/>
                <w:szCs w:val="22"/>
              </w:rPr>
              <w:t>12,861</w:t>
            </w:r>
          </w:p>
        </w:tc>
        <w:tc>
          <w:tcPr>
            <w:tcW w:w="236" w:type="dxa"/>
            <w:tcBorders>
              <w:left w:val="nil"/>
              <w:right w:val="nil"/>
            </w:tcBorders>
          </w:tcPr>
          <w:p w14:paraId="0ABDAD08" w14:textId="77777777" w:rsidR="00460B7E" w:rsidRPr="002B6D5E" w:rsidRDefault="00460B7E" w:rsidP="00460B7E">
            <w:pPr>
              <w:tabs>
                <w:tab w:val="left" w:pos="431"/>
                <w:tab w:val="left" w:pos="611"/>
                <w:tab w:val="decimal" w:pos="701"/>
              </w:tabs>
              <w:spacing w:line="240" w:lineRule="auto"/>
              <w:ind w:right="-15" w:hanging="4"/>
              <w:rPr>
                <w:color w:val="000000"/>
                <w:szCs w:val="22"/>
              </w:rPr>
            </w:pPr>
          </w:p>
        </w:tc>
        <w:tc>
          <w:tcPr>
            <w:tcW w:w="1114" w:type="dxa"/>
            <w:tcBorders>
              <w:bottom w:val="single" w:sz="4" w:space="0" w:color="auto"/>
            </w:tcBorders>
            <w:vAlign w:val="bottom"/>
          </w:tcPr>
          <w:p w14:paraId="29A3C9A7" w14:textId="673C112A" w:rsidR="00460B7E" w:rsidRPr="002B6D5E" w:rsidRDefault="006F75C0" w:rsidP="00460B7E">
            <w:pPr>
              <w:tabs>
                <w:tab w:val="left" w:pos="431"/>
                <w:tab w:val="left" w:pos="611"/>
                <w:tab w:val="decimal" w:pos="701"/>
              </w:tabs>
              <w:spacing w:line="240" w:lineRule="auto"/>
              <w:ind w:left="-105" w:right="-15" w:hanging="4"/>
              <w:jc w:val="right"/>
              <w:rPr>
                <w:color w:val="000000"/>
                <w:szCs w:val="22"/>
              </w:rPr>
            </w:pPr>
            <w:r>
              <w:rPr>
                <w:color w:val="000000"/>
                <w:szCs w:val="22"/>
              </w:rPr>
              <w:t>224,224</w:t>
            </w:r>
          </w:p>
        </w:tc>
        <w:tc>
          <w:tcPr>
            <w:tcW w:w="270" w:type="dxa"/>
            <w:vAlign w:val="bottom"/>
          </w:tcPr>
          <w:p w14:paraId="0B7BC98E" w14:textId="77777777" w:rsidR="00460B7E" w:rsidRPr="002B6D5E" w:rsidRDefault="00460B7E" w:rsidP="00460B7E">
            <w:pPr>
              <w:tabs>
                <w:tab w:val="left" w:pos="431"/>
                <w:tab w:val="left" w:pos="611"/>
                <w:tab w:val="decimal" w:pos="701"/>
              </w:tabs>
              <w:spacing w:line="240" w:lineRule="auto"/>
              <w:ind w:right="-15" w:hanging="4"/>
              <w:rPr>
                <w:color w:val="000000"/>
                <w:szCs w:val="22"/>
              </w:rPr>
            </w:pPr>
          </w:p>
        </w:tc>
        <w:tc>
          <w:tcPr>
            <w:tcW w:w="1080" w:type="dxa"/>
            <w:tcBorders>
              <w:bottom w:val="single" w:sz="4" w:space="0" w:color="auto"/>
            </w:tcBorders>
            <w:vAlign w:val="bottom"/>
          </w:tcPr>
          <w:p w14:paraId="26EFF22A" w14:textId="2D7D50BB" w:rsidR="00460B7E" w:rsidRPr="002B6D5E" w:rsidRDefault="00460B7E" w:rsidP="00460B7E">
            <w:pPr>
              <w:tabs>
                <w:tab w:val="left" w:pos="431"/>
                <w:tab w:val="left" w:pos="611"/>
                <w:tab w:val="decimal" w:pos="701"/>
              </w:tabs>
              <w:spacing w:line="240" w:lineRule="auto"/>
              <w:ind w:left="-105" w:right="-15" w:hanging="4"/>
              <w:jc w:val="right"/>
              <w:rPr>
                <w:color w:val="000000"/>
                <w:szCs w:val="22"/>
              </w:rPr>
            </w:pPr>
            <w:r w:rsidRPr="00527904">
              <w:rPr>
                <w:color w:val="000000"/>
                <w:szCs w:val="22"/>
              </w:rPr>
              <w:t>76,211</w:t>
            </w:r>
          </w:p>
        </w:tc>
      </w:tr>
      <w:tr w:rsidR="00460B7E" w:rsidRPr="00A53AC1" w14:paraId="6E38E5EC" w14:textId="77777777" w:rsidTr="00791F9C">
        <w:tc>
          <w:tcPr>
            <w:tcW w:w="2250" w:type="dxa"/>
            <w:tcBorders>
              <w:top w:val="nil"/>
              <w:left w:val="nil"/>
              <w:bottom w:val="nil"/>
              <w:right w:val="nil"/>
            </w:tcBorders>
            <w:noWrap/>
            <w:vAlign w:val="bottom"/>
          </w:tcPr>
          <w:p w14:paraId="0C3AAEB9" w14:textId="77777777" w:rsidR="00460B7E" w:rsidRPr="00AA1FA9" w:rsidRDefault="00460B7E" w:rsidP="00460B7E">
            <w:pPr>
              <w:shd w:val="clear" w:color="auto" w:fill="FFFFFF"/>
              <w:ind w:right="-79"/>
              <w:rPr>
                <w:b/>
                <w:bCs/>
                <w:szCs w:val="22"/>
              </w:rPr>
            </w:pPr>
            <w:r w:rsidRPr="00AA1FA9">
              <w:rPr>
                <w:b/>
                <w:bCs/>
                <w:szCs w:val="22"/>
              </w:rPr>
              <w:t>Total revenue</w:t>
            </w:r>
          </w:p>
        </w:tc>
        <w:tc>
          <w:tcPr>
            <w:tcW w:w="1080" w:type="dxa"/>
            <w:tcBorders>
              <w:top w:val="single" w:sz="4" w:space="0" w:color="auto"/>
              <w:left w:val="nil"/>
              <w:bottom w:val="double" w:sz="4" w:space="0" w:color="auto"/>
              <w:right w:val="nil"/>
            </w:tcBorders>
            <w:vAlign w:val="bottom"/>
          </w:tcPr>
          <w:p w14:paraId="424D9E43" w14:textId="3AEDDE9E" w:rsidR="00460B7E" w:rsidRPr="002B6D5E" w:rsidRDefault="00F0575D" w:rsidP="00460B7E">
            <w:pPr>
              <w:tabs>
                <w:tab w:val="left" w:pos="431"/>
                <w:tab w:val="left" w:pos="611"/>
                <w:tab w:val="decimal" w:pos="701"/>
              </w:tabs>
              <w:spacing w:line="240" w:lineRule="auto"/>
              <w:ind w:left="-105" w:right="-15" w:hanging="4"/>
              <w:jc w:val="right"/>
              <w:rPr>
                <w:b/>
                <w:bCs/>
                <w:color w:val="000000"/>
                <w:szCs w:val="22"/>
              </w:rPr>
            </w:pPr>
            <w:r>
              <w:rPr>
                <w:b/>
                <w:bCs/>
                <w:color w:val="000000"/>
                <w:szCs w:val="22"/>
              </w:rPr>
              <w:t>1,141,546</w:t>
            </w:r>
          </w:p>
        </w:tc>
        <w:tc>
          <w:tcPr>
            <w:tcW w:w="270" w:type="dxa"/>
            <w:tcBorders>
              <w:left w:val="nil"/>
              <w:right w:val="nil"/>
            </w:tcBorders>
            <w:vAlign w:val="bottom"/>
          </w:tcPr>
          <w:p w14:paraId="36BD4CE1" w14:textId="77777777" w:rsidR="00460B7E" w:rsidRPr="002B6D5E" w:rsidRDefault="00460B7E" w:rsidP="00460B7E">
            <w:pPr>
              <w:tabs>
                <w:tab w:val="left" w:pos="691"/>
              </w:tabs>
              <w:spacing w:line="240" w:lineRule="auto"/>
              <w:jc w:val="right"/>
              <w:rPr>
                <w:b/>
                <w:bCs/>
                <w:color w:val="000000"/>
                <w:szCs w:val="22"/>
                <w:highlight w:val="yellow"/>
              </w:rPr>
            </w:pPr>
          </w:p>
        </w:tc>
        <w:tc>
          <w:tcPr>
            <w:tcW w:w="1060" w:type="dxa"/>
            <w:tcBorders>
              <w:left w:val="nil"/>
              <w:bottom w:val="double" w:sz="4" w:space="0" w:color="auto"/>
              <w:right w:val="nil"/>
            </w:tcBorders>
            <w:vAlign w:val="bottom"/>
          </w:tcPr>
          <w:p w14:paraId="173B13BB" w14:textId="22A85B26"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r w:rsidRPr="00527904">
              <w:rPr>
                <w:b/>
                <w:bCs/>
                <w:color w:val="000000"/>
                <w:szCs w:val="22"/>
              </w:rPr>
              <w:t>984,585</w:t>
            </w:r>
          </w:p>
        </w:tc>
        <w:tc>
          <w:tcPr>
            <w:tcW w:w="236" w:type="dxa"/>
            <w:tcBorders>
              <w:left w:val="nil"/>
              <w:right w:val="nil"/>
            </w:tcBorders>
            <w:vAlign w:val="bottom"/>
          </w:tcPr>
          <w:p w14:paraId="5070A50E" w14:textId="77777777" w:rsidR="00460B7E" w:rsidRPr="002B6D5E" w:rsidRDefault="00460B7E" w:rsidP="00460B7E">
            <w:pPr>
              <w:spacing w:line="240" w:lineRule="auto"/>
              <w:jc w:val="right"/>
              <w:rPr>
                <w:b/>
                <w:bCs/>
                <w:color w:val="000000"/>
                <w:szCs w:val="22"/>
                <w:highlight w:val="yellow"/>
              </w:rPr>
            </w:pPr>
          </w:p>
        </w:tc>
        <w:tc>
          <w:tcPr>
            <w:tcW w:w="954" w:type="dxa"/>
            <w:tcBorders>
              <w:left w:val="nil"/>
              <w:bottom w:val="double" w:sz="4" w:space="0" w:color="auto"/>
              <w:right w:val="nil"/>
            </w:tcBorders>
            <w:vAlign w:val="bottom"/>
          </w:tcPr>
          <w:p w14:paraId="0C78E5CD" w14:textId="45557927" w:rsidR="00460B7E" w:rsidRPr="002B6D5E" w:rsidRDefault="006F75C0" w:rsidP="00460B7E">
            <w:pPr>
              <w:tabs>
                <w:tab w:val="left" w:pos="431"/>
                <w:tab w:val="left" w:pos="611"/>
                <w:tab w:val="decimal" w:pos="701"/>
              </w:tabs>
              <w:spacing w:line="240" w:lineRule="auto"/>
              <w:ind w:left="-105" w:right="-15" w:hanging="4"/>
              <w:jc w:val="right"/>
              <w:rPr>
                <w:b/>
                <w:bCs/>
                <w:color w:val="000000"/>
                <w:szCs w:val="22"/>
              </w:rPr>
            </w:pPr>
            <w:r>
              <w:rPr>
                <w:b/>
                <w:bCs/>
                <w:color w:val="000000"/>
                <w:szCs w:val="22"/>
              </w:rPr>
              <w:t>42,765</w:t>
            </w:r>
          </w:p>
        </w:tc>
        <w:tc>
          <w:tcPr>
            <w:tcW w:w="270" w:type="dxa"/>
            <w:tcBorders>
              <w:left w:val="nil"/>
              <w:right w:val="nil"/>
            </w:tcBorders>
            <w:vAlign w:val="bottom"/>
          </w:tcPr>
          <w:p w14:paraId="1514A98A" w14:textId="77777777"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double" w:sz="4" w:space="0" w:color="auto"/>
              <w:right w:val="nil"/>
            </w:tcBorders>
            <w:vAlign w:val="bottom"/>
          </w:tcPr>
          <w:p w14:paraId="54B8D239" w14:textId="5EE3C02E" w:rsidR="00460B7E" w:rsidRPr="002B6D5E" w:rsidRDefault="00460B7E" w:rsidP="00460B7E">
            <w:pPr>
              <w:spacing w:line="240" w:lineRule="auto"/>
              <w:ind w:left="-105" w:right="-197" w:hanging="4"/>
              <w:jc w:val="center"/>
              <w:rPr>
                <w:b/>
                <w:bCs/>
                <w:color w:val="000000"/>
                <w:szCs w:val="22"/>
              </w:rPr>
            </w:pPr>
            <w:r>
              <w:rPr>
                <w:b/>
                <w:bCs/>
                <w:color w:val="000000"/>
                <w:szCs w:val="22"/>
              </w:rPr>
              <w:t>29,524</w:t>
            </w:r>
          </w:p>
        </w:tc>
        <w:tc>
          <w:tcPr>
            <w:tcW w:w="236" w:type="dxa"/>
            <w:tcBorders>
              <w:left w:val="nil"/>
              <w:right w:val="nil"/>
            </w:tcBorders>
          </w:tcPr>
          <w:p w14:paraId="5165AC4C" w14:textId="77777777"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double" w:sz="4" w:space="0" w:color="auto"/>
            </w:tcBorders>
            <w:vAlign w:val="bottom"/>
          </w:tcPr>
          <w:p w14:paraId="448FC669" w14:textId="040E1459" w:rsidR="00460B7E" w:rsidRPr="002B6D5E" w:rsidRDefault="006F75C0" w:rsidP="00460B7E">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1,184,311</w:t>
            </w:r>
          </w:p>
        </w:tc>
        <w:tc>
          <w:tcPr>
            <w:tcW w:w="270" w:type="dxa"/>
            <w:vAlign w:val="bottom"/>
          </w:tcPr>
          <w:p w14:paraId="5ABB8C13" w14:textId="77777777"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double" w:sz="4" w:space="0" w:color="auto"/>
            </w:tcBorders>
            <w:vAlign w:val="bottom"/>
          </w:tcPr>
          <w:p w14:paraId="67F99E40" w14:textId="7194DE82" w:rsidR="00460B7E" w:rsidRPr="002B6D5E" w:rsidRDefault="00460B7E" w:rsidP="00460B7E">
            <w:pPr>
              <w:tabs>
                <w:tab w:val="left" w:pos="431"/>
                <w:tab w:val="left" w:pos="611"/>
                <w:tab w:val="decimal" w:pos="701"/>
                <w:tab w:val="left" w:pos="956"/>
              </w:tabs>
              <w:spacing w:line="240" w:lineRule="auto"/>
              <w:ind w:left="-105" w:right="-15" w:hanging="4"/>
              <w:jc w:val="right"/>
              <w:rPr>
                <w:b/>
                <w:bCs/>
                <w:color w:val="000000"/>
                <w:szCs w:val="22"/>
              </w:rPr>
            </w:pPr>
            <w:r w:rsidRPr="00527904">
              <w:rPr>
                <w:b/>
                <w:bCs/>
                <w:color w:val="000000"/>
                <w:szCs w:val="22"/>
              </w:rPr>
              <w:t>1,014,109</w:t>
            </w:r>
          </w:p>
        </w:tc>
      </w:tr>
      <w:tr w:rsidR="00460B7E" w:rsidRPr="00A53AC1" w14:paraId="3D901327" w14:textId="77777777" w:rsidTr="00791F9C">
        <w:tc>
          <w:tcPr>
            <w:tcW w:w="2250" w:type="dxa"/>
            <w:tcBorders>
              <w:top w:val="nil"/>
              <w:left w:val="nil"/>
              <w:bottom w:val="nil"/>
              <w:right w:val="nil"/>
            </w:tcBorders>
            <w:noWrap/>
            <w:vAlign w:val="bottom"/>
          </w:tcPr>
          <w:p w14:paraId="17D9856C" w14:textId="77777777" w:rsidR="00460B7E" w:rsidRPr="00A53AC1" w:rsidRDefault="00460B7E" w:rsidP="00460B7E">
            <w:pPr>
              <w:shd w:val="clear" w:color="auto" w:fill="FFFFFF"/>
              <w:ind w:left="180" w:right="-79" w:hanging="180"/>
              <w:rPr>
                <w:szCs w:val="22"/>
              </w:rPr>
            </w:pPr>
          </w:p>
        </w:tc>
        <w:tc>
          <w:tcPr>
            <w:tcW w:w="1080" w:type="dxa"/>
            <w:tcBorders>
              <w:top w:val="double" w:sz="4" w:space="0" w:color="auto"/>
              <w:left w:val="nil"/>
              <w:right w:val="nil"/>
            </w:tcBorders>
            <w:vAlign w:val="bottom"/>
          </w:tcPr>
          <w:p w14:paraId="0EE04F49" w14:textId="77777777" w:rsidR="00460B7E" w:rsidRPr="00B232F9" w:rsidRDefault="00460B7E" w:rsidP="00460B7E">
            <w:pPr>
              <w:spacing w:line="240" w:lineRule="auto"/>
              <w:ind w:left="-105" w:right="85"/>
              <w:jc w:val="right"/>
              <w:rPr>
                <w:color w:val="000000"/>
                <w:szCs w:val="22"/>
              </w:rPr>
            </w:pPr>
          </w:p>
        </w:tc>
        <w:tc>
          <w:tcPr>
            <w:tcW w:w="270" w:type="dxa"/>
            <w:tcBorders>
              <w:left w:val="nil"/>
              <w:right w:val="nil"/>
            </w:tcBorders>
            <w:vAlign w:val="bottom"/>
          </w:tcPr>
          <w:p w14:paraId="4E4E6F32" w14:textId="77777777" w:rsidR="00460B7E" w:rsidRPr="00B232F9" w:rsidRDefault="00460B7E" w:rsidP="00460B7E">
            <w:pPr>
              <w:tabs>
                <w:tab w:val="left" w:pos="691"/>
              </w:tabs>
              <w:spacing w:line="240" w:lineRule="auto"/>
              <w:jc w:val="right"/>
              <w:rPr>
                <w:color w:val="000000"/>
                <w:szCs w:val="22"/>
              </w:rPr>
            </w:pPr>
          </w:p>
        </w:tc>
        <w:tc>
          <w:tcPr>
            <w:tcW w:w="1060" w:type="dxa"/>
            <w:tcBorders>
              <w:left w:val="nil"/>
              <w:right w:val="nil"/>
            </w:tcBorders>
            <w:vAlign w:val="bottom"/>
          </w:tcPr>
          <w:p w14:paraId="320CBC8A" w14:textId="77777777" w:rsidR="00460B7E" w:rsidRPr="001D6529" w:rsidRDefault="00460B7E" w:rsidP="00460B7E">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2DA9B8C6" w14:textId="77777777" w:rsidR="00460B7E" w:rsidRPr="00B232F9" w:rsidRDefault="00460B7E" w:rsidP="00460B7E">
            <w:pPr>
              <w:spacing w:line="240" w:lineRule="auto"/>
              <w:jc w:val="right"/>
              <w:rPr>
                <w:color w:val="000000"/>
                <w:szCs w:val="22"/>
              </w:rPr>
            </w:pPr>
          </w:p>
        </w:tc>
        <w:tc>
          <w:tcPr>
            <w:tcW w:w="954" w:type="dxa"/>
            <w:tcBorders>
              <w:left w:val="nil"/>
              <w:right w:val="nil"/>
            </w:tcBorders>
            <w:vAlign w:val="bottom"/>
          </w:tcPr>
          <w:p w14:paraId="63225813" w14:textId="77777777" w:rsidR="00460B7E" w:rsidRPr="00B232F9" w:rsidRDefault="00460B7E" w:rsidP="00460B7E">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3799AA11" w14:textId="77777777" w:rsidR="00460B7E" w:rsidRPr="00B232F9" w:rsidRDefault="00460B7E" w:rsidP="00460B7E">
            <w:pPr>
              <w:spacing w:line="240" w:lineRule="auto"/>
              <w:jc w:val="right"/>
              <w:rPr>
                <w:color w:val="000000"/>
                <w:szCs w:val="22"/>
              </w:rPr>
            </w:pPr>
          </w:p>
        </w:tc>
        <w:tc>
          <w:tcPr>
            <w:tcW w:w="990" w:type="dxa"/>
            <w:tcBorders>
              <w:left w:val="nil"/>
              <w:right w:val="nil"/>
            </w:tcBorders>
            <w:vAlign w:val="bottom"/>
          </w:tcPr>
          <w:p w14:paraId="1D1E2DDD" w14:textId="77777777" w:rsidR="00460B7E" w:rsidRPr="00B232F9" w:rsidRDefault="00460B7E" w:rsidP="00460B7E">
            <w:pPr>
              <w:spacing w:line="240" w:lineRule="auto"/>
              <w:ind w:left="-105" w:right="-200"/>
              <w:jc w:val="right"/>
              <w:rPr>
                <w:color w:val="000000"/>
                <w:szCs w:val="22"/>
              </w:rPr>
            </w:pPr>
          </w:p>
        </w:tc>
        <w:tc>
          <w:tcPr>
            <w:tcW w:w="236" w:type="dxa"/>
            <w:tcBorders>
              <w:left w:val="nil"/>
              <w:right w:val="nil"/>
            </w:tcBorders>
          </w:tcPr>
          <w:p w14:paraId="29D2290A" w14:textId="77777777" w:rsidR="00460B7E" w:rsidRPr="00B232F9" w:rsidRDefault="00460B7E" w:rsidP="00460B7E">
            <w:pPr>
              <w:spacing w:line="240" w:lineRule="auto"/>
              <w:rPr>
                <w:color w:val="000000"/>
                <w:szCs w:val="22"/>
              </w:rPr>
            </w:pPr>
          </w:p>
        </w:tc>
        <w:tc>
          <w:tcPr>
            <w:tcW w:w="1114" w:type="dxa"/>
            <w:vAlign w:val="bottom"/>
          </w:tcPr>
          <w:p w14:paraId="7E7D2F7C" w14:textId="77777777" w:rsidR="00460B7E" w:rsidRPr="00B232F9" w:rsidRDefault="00460B7E" w:rsidP="00460B7E">
            <w:pPr>
              <w:tabs>
                <w:tab w:val="left" w:pos="956"/>
              </w:tabs>
              <w:spacing w:line="240" w:lineRule="auto"/>
              <w:ind w:left="-105"/>
              <w:jc w:val="right"/>
              <w:rPr>
                <w:color w:val="000000"/>
                <w:szCs w:val="22"/>
              </w:rPr>
            </w:pPr>
          </w:p>
        </w:tc>
        <w:tc>
          <w:tcPr>
            <w:tcW w:w="270" w:type="dxa"/>
            <w:vAlign w:val="bottom"/>
          </w:tcPr>
          <w:p w14:paraId="2393937F" w14:textId="77777777" w:rsidR="00460B7E" w:rsidRPr="00B232F9" w:rsidRDefault="00460B7E" w:rsidP="00460B7E">
            <w:pPr>
              <w:spacing w:line="240" w:lineRule="auto"/>
              <w:rPr>
                <w:color w:val="000000"/>
                <w:szCs w:val="22"/>
              </w:rPr>
            </w:pPr>
          </w:p>
        </w:tc>
        <w:tc>
          <w:tcPr>
            <w:tcW w:w="1080" w:type="dxa"/>
            <w:vAlign w:val="bottom"/>
          </w:tcPr>
          <w:p w14:paraId="6F8E34E4" w14:textId="77777777" w:rsidR="00460B7E" w:rsidRPr="001D6529" w:rsidRDefault="00460B7E" w:rsidP="00460B7E">
            <w:pPr>
              <w:spacing w:line="240" w:lineRule="auto"/>
              <w:ind w:left="-105"/>
              <w:jc w:val="right"/>
              <w:rPr>
                <w:rFonts w:cstheme="minorBidi"/>
                <w:color w:val="000000"/>
                <w:szCs w:val="22"/>
                <w:cs/>
              </w:rPr>
            </w:pPr>
          </w:p>
        </w:tc>
      </w:tr>
      <w:tr w:rsidR="00460B7E" w:rsidRPr="00A53AC1" w14:paraId="682DB215" w14:textId="77777777" w:rsidTr="00791F9C">
        <w:tc>
          <w:tcPr>
            <w:tcW w:w="3330" w:type="dxa"/>
            <w:gridSpan w:val="2"/>
            <w:tcBorders>
              <w:top w:val="nil"/>
              <w:left w:val="nil"/>
              <w:bottom w:val="nil"/>
              <w:right w:val="nil"/>
            </w:tcBorders>
            <w:noWrap/>
            <w:vAlign w:val="bottom"/>
          </w:tcPr>
          <w:p w14:paraId="5B3B909D" w14:textId="77777777" w:rsidR="00460B7E" w:rsidRPr="00B232F9" w:rsidRDefault="00460B7E" w:rsidP="00460B7E">
            <w:pPr>
              <w:spacing w:line="240" w:lineRule="auto"/>
              <w:ind w:right="85"/>
              <w:rPr>
                <w:color w:val="000000"/>
                <w:szCs w:val="22"/>
              </w:rPr>
            </w:pPr>
            <w:r w:rsidRPr="002B6D5E">
              <w:rPr>
                <w:b/>
                <w:bCs/>
                <w:i/>
                <w:iCs/>
                <w:szCs w:val="22"/>
              </w:rPr>
              <w:t>Disaggregation of revenue</w:t>
            </w:r>
          </w:p>
        </w:tc>
        <w:tc>
          <w:tcPr>
            <w:tcW w:w="270" w:type="dxa"/>
            <w:tcBorders>
              <w:left w:val="nil"/>
              <w:right w:val="nil"/>
            </w:tcBorders>
            <w:vAlign w:val="bottom"/>
          </w:tcPr>
          <w:p w14:paraId="1727C1E3" w14:textId="77777777" w:rsidR="00460B7E" w:rsidRPr="00B232F9" w:rsidRDefault="00460B7E" w:rsidP="00460B7E">
            <w:pPr>
              <w:tabs>
                <w:tab w:val="left" w:pos="691"/>
              </w:tabs>
              <w:spacing w:line="240" w:lineRule="auto"/>
              <w:jc w:val="right"/>
              <w:rPr>
                <w:color w:val="000000"/>
                <w:szCs w:val="22"/>
              </w:rPr>
            </w:pPr>
          </w:p>
        </w:tc>
        <w:tc>
          <w:tcPr>
            <w:tcW w:w="1060" w:type="dxa"/>
            <w:tcBorders>
              <w:left w:val="nil"/>
              <w:right w:val="nil"/>
            </w:tcBorders>
            <w:vAlign w:val="bottom"/>
          </w:tcPr>
          <w:p w14:paraId="6B45D5B0" w14:textId="77777777" w:rsidR="00460B7E" w:rsidRPr="001D6529" w:rsidRDefault="00460B7E" w:rsidP="00460B7E">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7123B1ED" w14:textId="77777777" w:rsidR="00460B7E" w:rsidRPr="00B232F9" w:rsidRDefault="00460B7E" w:rsidP="00460B7E">
            <w:pPr>
              <w:spacing w:line="240" w:lineRule="auto"/>
              <w:jc w:val="right"/>
              <w:rPr>
                <w:color w:val="000000"/>
                <w:szCs w:val="22"/>
              </w:rPr>
            </w:pPr>
          </w:p>
        </w:tc>
        <w:tc>
          <w:tcPr>
            <w:tcW w:w="954" w:type="dxa"/>
            <w:tcBorders>
              <w:left w:val="nil"/>
              <w:right w:val="nil"/>
            </w:tcBorders>
            <w:vAlign w:val="bottom"/>
          </w:tcPr>
          <w:p w14:paraId="016DCE02" w14:textId="77777777" w:rsidR="00460B7E" w:rsidRPr="00B232F9" w:rsidRDefault="00460B7E" w:rsidP="00460B7E">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6C84CE68" w14:textId="77777777" w:rsidR="00460B7E" w:rsidRPr="00B232F9" w:rsidRDefault="00460B7E" w:rsidP="00460B7E">
            <w:pPr>
              <w:spacing w:line="240" w:lineRule="auto"/>
              <w:jc w:val="right"/>
              <w:rPr>
                <w:color w:val="000000"/>
                <w:szCs w:val="22"/>
              </w:rPr>
            </w:pPr>
          </w:p>
        </w:tc>
        <w:tc>
          <w:tcPr>
            <w:tcW w:w="990" w:type="dxa"/>
            <w:tcBorders>
              <w:left w:val="nil"/>
              <w:right w:val="nil"/>
            </w:tcBorders>
            <w:vAlign w:val="bottom"/>
          </w:tcPr>
          <w:p w14:paraId="3DEF6804" w14:textId="77777777" w:rsidR="00460B7E" w:rsidRPr="00B232F9" w:rsidRDefault="00460B7E" w:rsidP="00460B7E">
            <w:pPr>
              <w:spacing w:line="240" w:lineRule="auto"/>
              <w:ind w:left="-105" w:right="-200"/>
              <w:jc w:val="right"/>
              <w:rPr>
                <w:color w:val="000000"/>
                <w:szCs w:val="22"/>
              </w:rPr>
            </w:pPr>
          </w:p>
        </w:tc>
        <w:tc>
          <w:tcPr>
            <w:tcW w:w="236" w:type="dxa"/>
            <w:tcBorders>
              <w:left w:val="nil"/>
              <w:right w:val="nil"/>
            </w:tcBorders>
          </w:tcPr>
          <w:p w14:paraId="2476269D" w14:textId="77777777" w:rsidR="00460B7E" w:rsidRPr="00B232F9" w:rsidRDefault="00460B7E" w:rsidP="00460B7E">
            <w:pPr>
              <w:spacing w:line="240" w:lineRule="auto"/>
              <w:rPr>
                <w:color w:val="000000"/>
                <w:szCs w:val="22"/>
              </w:rPr>
            </w:pPr>
          </w:p>
        </w:tc>
        <w:tc>
          <w:tcPr>
            <w:tcW w:w="1114" w:type="dxa"/>
            <w:vAlign w:val="bottom"/>
          </w:tcPr>
          <w:p w14:paraId="63B4219C" w14:textId="77777777" w:rsidR="00460B7E" w:rsidRPr="00B232F9" w:rsidRDefault="00460B7E" w:rsidP="00460B7E">
            <w:pPr>
              <w:tabs>
                <w:tab w:val="left" w:pos="956"/>
              </w:tabs>
              <w:spacing w:line="240" w:lineRule="auto"/>
              <w:ind w:left="-105"/>
              <w:jc w:val="right"/>
              <w:rPr>
                <w:color w:val="000000"/>
                <w:szCs w:val="22"/>
              </w:rPr>
            </w:pPr>
          </w:p>
        </w:tc>
        <w:tc>
          <w:tcPr>
            <w:tcW w:w="270" w:type="dxa"/>
            <w:vAlign w:val="bottom"/>
          </w:tcPr>
          <w:p w14:paraId="107A4FF1" w14:textId="77777777" w:rsidR="00460B7E" w:rsidRPr="00B232F9" w:rsidRDefault="00460B7E" w:rsidP="00460B7E">
            <w:pPr>
              <w:spacing w:line="240" w:lineRule="auto"/>
              <w:rPr>
                <w:color w:val="000000"/>
                <w:szCs w:val="22"/>
              </w:rPr>
            </w:pPr>
          </w:p>
        </w:tc>
        <w:tc>
          <w:tcPr>
            <w:tcW w:w="1080" w:type="dxa"/>
            <w:vAlign w:val="bottom"/>
          </w:tcPr>
          <w:p w14:paraId="3F59841A" w14:textId="77777777" w:rsidR="00460B7E" w:rsidRPr="001D6529" w:rsidRDefault="00460B7E" w:rsidP="00460B7E">
            <w:pPr>
              <w:spacing w:line="240" w:lineRule="auto"/>
              <w:ind w:left="-105"/>
              <w:jc w:val="right"/>
              <w:rPr>
                <w:rFonts w:cstheme="minorBidi"/>
                <w:color w:val="000000"/>
                <w:szCs w:val="22"/>
                <w:cs/>
              </w:rPr>
            </w:pPr>
          </w:p>
        </w:tc>
      </w:tr>
      <w:tr w:rsidR="00460B7E" w:rsidRPr="00A53AC1" w14:paraId="2F5FBBC9" w14:textId="77777777" w:rsidTr="00791F9C">
        <w:tc>
          <w:tcPr>
            <w:tcW w:w="3330" w:type="dxa"/>
            <w:gridSpan w:val="2"/>
            <w:tcBorders>
              <w:top w:val="nil"/>
              <w:left w:val="nil"/>
              <w:bottom w:val="nil"/>
              <w:right w:val="nil"/>
            </w:tcBorders>
            <w:noWrap/>
          </w:tcPr>
          <w:p w14:paraId="3C15CB43" w14:textId="77777777" w:rsidR="00460B7E" w:rsidRPr="00B232F9" w:rsidRDefault="00460B7E" w:rsidP="00460B7E">
            <w:pPr>
              <w:spacing w:line="240" w:lineRule="auto"/>
              <w:ind w:left="-105" w:right="85"/>
              <w:jc w:val="center"/>
              <w:rPr>
                <w:color w:val="000000"/>
                <w:szCs w:val="22"/>
              </w:rPr>
            </w:pPr>
            <w:r w:rsidRPr="002B6D5E">
              <w:rPr>
                <w:b/>
                <w:bCs/>
                <w:szCs w:val="22"/>
              </w:rPr>
              <w:t xml:space="preserve">Primary geographical markets </w:t>
            </w:r>
          </w:p>
        </w:tc>
        <w:tc>
          <w:tcPr>
            <w:tcW w:w="270" w:type="dxa"/>
            <w:tcBorders>
              <w:left w:val="nil"/>
              <w:right w:val="nil"/>
            </w:tcBorders>
            <w:vAlign w:val="bottom"/>
          </w:tcPr>
          <w:p w14:paraId="2B2397F1" w14:textId="77777777" w:rsidR="00460B7E" w:rsidRPr="00B232F9" w:rsidRDefault="00460B7E" w:rsidP="00460B7E">
            <w:pPr>
              <w:tabs>
                <w:tab w:val="left" w:pos="691"/>
              </w:tabs>
              <w:spacing w:line="240" w:lineRule="auto"/>
              <w:jc w:val="right"/>
              <w:rPr>
                <w:color w:val="000000"/>
                <w:szCs w:val="22"/>
              </w:rPr>
            </w:pPr>
          </w:p>
        </w:tc>
        <w:tc>
          <w:tcPr>
            <w:tcW w:w="1060" w:type="dxa"/>
            <w:tcBorders>
              <w:left w:val="nil"/>
              <w:right w:val="nil"/>
            </w:tcBorders>
            <w:vAlign w:val="bottom"/>
          </w:tcPr>
          <w:p w14:paraId="0F88C0C9" w14:textId="77777777" w:rsidR="00460B7E" w:rsidRPr="001D6529" w:rsidRDefault="00460B7E" w:rsidP="00460B7E">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0C589665" w14:textId="77777777" w:rsidR="00460B7E" w:rsidRPr="00B232F9" w:rsidRDefault="00460B7E" w:rsidP="00460B7E">
            <w:pPr>
              <w:spacing w:line="240" w:lineRule="auto"/>
              <w:jc w:val="right"/>
              <w:rPr>
                <w:color w:val="000000"/>
                <w:szCs w:val="22"/>
              </w:rPr>
            </w:pPr>
          </w:p>
        </w:tc>
        <w:tc>
          <w:tcPr>
            <w:tcW w:w="954" w:type="dxa"/>
            <w:tcBorders>
              <w:left w:val="nil"/>
              <w:right w:val="nil"/>
            </w:tcBorders>
            <w:vAlign w:val="bottom"/>
          </w:tcPr>
          <w:p w14:paraId="3D8E5D16" w14:textId="77777777" w:rsidR="00460B7E" w:rsidRPr="00B232F9" w:rsidRDefault="00460B7E" w:rsidP="00460B7E">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1995D7E8" w14:textId="77777777" w:rsidR="00460B7E" w:rsidRPr="00B232F9" w:rsidRDefault="00460B7E" w:rsidP="00460B7E">
            <w:pPr>
              <w:spacing w:line="240" w:lineRule="auto"/>
              <w:jc w:val="right"/>
              <w:rPr>
                <w:color w:val="000000"/>
                <w:szCs w:val="22"/>
              </w:rPr>
            </w:pPr>
          </w:p>
        </w:tc>
        <w:tc>
          <w:tcPr>
            <w:tcW w:w="990" w:type="dxa"/>
            <w:tcBorders>
              <w:left w:val="nil"/>
              <w:right w:val="nil"/>
            </w:tcBorders>
            <w:vAlign w:val="bottom"/>
          </w:tcPr>
          <w:p w14:paraId="24889AA0" w14:textId="77777777" w:rsidR="00460B7E" w:rsidRPr="00B232F9" w:rsidRDefault="00460B7E" w:rsidP="00460B7E">
            <w:pPr>
              <w:spacing w:line="240" w:lineRule="auto"/>
              <w:ind w:left="-105" w:right="-200"/>
              <w:jc w:val="right"/>
              <w:rPr>
                <w:color w:val="000000"/>
                <w:szCs w:val="22"/>
              </w:rPr>
            </w:pPr>
          </w:p>
        </w:tc>
        <w:tc>
          <w:tcPr>
            <w:tcW w:w="236" w:type="dxa"/>
            <w:tcBorders>
              <w:left w:val="nil"/>
              <w:right w:val="nil"/>
            </w:tcBorders>
          </w:tcPr>
          <w:p w14:paraId="27A0C092" w14:textId="77777777" w:rsidR="00460B7E" w:rsidRPr="00B232F9" w:rsidRDefault="00460B7E" w:rsidP="00460B7E">
            <w:pPr>
              <w:spacing w:line="240" w:lineRule="auto"/>
              <w:rPr>
                <w:color w:val="000000"/>
                <w:szCs w:val="22"/>
              </w:rPr>
            </w:pPr>
          </w:p>
        </w:tc>
        <w:tc>
          <w:tcPr>
            <w:tcW w:w="1114" w:type="dxa"/>
            <w:vAlign w:val="bottom"/>
          </w:tcPr>
          <w:p w14:paraId="5D086FB6" w14:textId="77777777" w:rsidR="00460B7E" w:rsidRPr="00B232F9" w:rsidRDefault="00460B7E" w:rsidP="00460B7E">
            <w:pPr>
              <w:tabs>
                <w:tab w:val="left" w:pos="956"/>
              </w:tabs>
              <w:spacing w:line="240" w:lineRule="auto"/>
              <w:ind w:left="-105"/>
              <w:jc w:val="right"/>
              <w:rPr>
                <w:color w:val="000000"/>
                <w:szCs w:val="22"/>
              </w:rPr>
            </w:pPr>
          </w:p>
        </w:tc>
        <w:tc>
          <w:tcPr>
            <w:tcW w:w="270" w:type="dxa"/>
            <w:vAlign w:val="bottom"/>
          </w:tcPr>
          <w:p w14:paraId="27B28EAE" w14:textId="77777777" w:rsidR="00460B7E" w:rsidRPr="00B232F9" w:rsidRDefault="00460B7E" w:rsidP="00460B7E">
            <w:pPr>
              <w:spacing w:line="240" w:lineRule="auto"/>
              <w:rPr>
                <w:color w:val="000000"/>
                <w:szCs w:val="22"/>
              </w:rPr>
            </w:pPr>
          </w:p>
        </w:tc>
        <w:tc>
          <w:tcPr>
            <w:tcW w:w="1080" w:type="dxa"/>
            <w:vAlign w:val="bottom"/>
          </w:tcPr>
          <w:p w14:paraId="081882D4" w14:textId="77777777" w:rsidR="00460B7E" w:rsidRPr="001D6529" w:rsidRDefault="00460B7E" w:rsidP="00460B7E">
            <w:pPr>
              <w:spacing w:line="240" w:lineRule="auto"/>
              <w:ind w:left="-105"/>
              <w:jc w:val="right"/>
              <w:rPr>
                <w:rFonts w:cstheme="minorBidi"/>
                <w:color w:val="000000"/>
                <w:szCs w:val="22"/>
                <w:cs/>
              </w:rPr>
            </w:pPr>
          </w:p>
        </w:tc>
      </w:tr>
      <w:tr w:rsidR="00460B7E" w:rsidRPr="00A53AC1" w14:paraId="3D8B71D6" w14:textId="77777777" w:rsidTr="006D7F18">
        <w:tc>
          <w:tcPr>
            <w:tcW w:w="2250" w:type="dxa"/>
            <w:tcBorders>
              <w:top w:val="nil"/>
              <w:left w:val="nil"/>
              <w:bottom w:val="nil"/>
              <w:right w:val="nil"/>
            </w:tcBorders>
            <w:noWrap/>
          </w:tcPr>
          <w:p w14:paraId="06B3CD6A" w14:textId="77777777" w:rsidR="00460B7E" w:rsidRPr="002B6D5E" w:rsidRDefault="00460B7E" w:rsidP="00460B7E">
            <w:pPr>
              <w:spacing w:line="220" w:lineRule="atLeast"/>
              <w:ind w:left="160" w:right="-26" w:hanging="160"/>
              <w:rPr>
                <w:szCs w:val="22"/>
              </w:rPr>
            </w:pPr>
            <w:r w:rsidRPr="002B6D5E">
              <w:rPr>
                <w:szCs w:val="22"/>
              </w:rPr>
              <w:t>Thailand</w:t>
            </w:r>
          </w:p>
        </w:tc>
        <w:tc>
          <w:tcPr>
            <w:tcW w:w="1080" w:type="dxa"/>
            <w:tcBorders>
              <w:left w:val="nil"/>
              <w:right w:val="nil"/>
            </w:tcBorders>
            <w:vAlign w:val="bottom"/>
          </w:tcPr>
          <w:p w14:paraId="3ADC023F" w14:textId="7B5D80F0" w:rsidR="00460B7E" w:rsidRPr="005C5BF0" w:rsidRDefault="00AB75A8" w:rsidP="00460B7E">
            <w:pPr>
              <w:tabs>
                <w:tab w:val="left" w:pos="431"/>
                <w:tab w:val="left" w:pos="611"/>
                <w:tab w:val="decimal" w:pos="701"/>
              </w:tabs>
              <w:spacing w:line="240" w:lineRule="auto"/>
              <w:ind w:left="-105" w:right="-15" w:hanging="4"/>
              <w:jc w:val="right"/>
              <w:rPr>
                <w:color w:val="000000"/>
                <w:szCs w:val="22"/>
              </w:rPr>
            </w:pPr>
            <w:r>
              <w:rPr>
                <w:color w:val="000000"/>
                <w:szCs w:val="22"/>
              </w:rPr>
              <w:t>883,725</w:t>
            </w:r>
          </w:p>
        </w:tc>
        <w:tc>
          <w:tcPr>
            <w:tcW w:w="270" w:type="dxa"/>
            <w:tcBorders>
              <w:left w:val="nil"/>
              <w:right w:val="nil"/>
            </w:tcBorders>
            <w:vAlign w:val="bottom"/>
          </w:tcPr>
          <w:p w14:paraId="254F0135" w14:textId="77777777" w:rsidR="00460B7E" w:rsidRPr="005C5BF0" w:rsidRDefault="00460B7E" w:rsidP="00460B7E">
            <w:pPr>
              <w:tabs>
                <w:tab w:val="left" w:pos="691"/>
              </w:tabs>
              <w:spacing w:line="240" w:lineRule="auto"/>
              <w:jc w:val="right"/>
              <w:rPr>
                <w:color w:val="000000"/>
                <w:szCs w:val="22"/>
                <w:highlight w:val="yellow"/>
              </w:rPr>
            </w:pPr>
          </w:p>
        </w:tc>
        <w:tc>
          <w:tcPr>
            <w:tcW w:w="1060" w:type="dxa"/>
            <w:tcBorders>
              <w:left w:val="nil"/>
              <w:right w:val="nil"/>
            </w:tcBorders>
            <w:vAlign w:val="bottom"/>
          </w:tcPr>
          <w:p w14:paraId="62EE0B52" w14:textId="2E65EBAD" w:rsidR="00460B7E" w:rsidRPr="005C5BF0" w:rsidRDefault="00460B7E" w:rsidP="00460B7E">
            <w:pPr>
              <w:tabs>
                <w:tab w:val="left" w:pos="431"/>
                <w:tab w:val="left" w:pos="611"/>
                <w:tab w:val="decimal" w:pos="701"/>
              </w:tabs>
              <w:spacing w:line="240" w:lineRule="auto"/>
              <w:ind w:left="-105" w:right="-15" w:hanging="4"/>
              <w:jc w:val="right"/>
              <w:rPr>
                <w:color w:val="000000"/>
                <w:szCs w:val="22"/>
              </w:rPr>
            </w:pPr>
            <w:r w:rsidRPr="008E6E31">
              <w:rPr>
                <w:color w:val="000000"/>
                <w:szCs w:val="22"/>
              </w:rPr>
              <w:t>860,937</w:t>
            </w:r>
          </w:p>
        </w:tc>
        <w:tc>
          <w:tcPr>
            <w:tcW w:w="236" w:type="dxa"/>
            <w:tcBorders>
              <w:left w:val="nil"/>
              <w:right w:val="nil"/>
            </w:tcBorders>
            <w:vAlign w:val="bottom"/>
          </w:tcPr>
          <w:p w14:paraId="6135240D" w14:textId="77777777" w:rsidR="00460B7E" w:rsidRPr="005C5BF0" w:rsidRDefault="00460B7E" w:rsidP="00460B7E">
            <w:pPr>
              <w:spacing w:line="240" w:lineRule="auto"/>
              <w:jc w:val="right"/>
              <w:rPr>
                <w:color w:val="000000"/>
                <w:szCs w:val="22"/>
                <w:highlight w:val="yellow"/>
              </w:rPr>
            </w:pPr>
          </w:p>
        </w:tc>
        <w:tc>
          <w:tcPr>
            <w:tcW w:w="954" w:type="dxa"/>
            <w:tcBorders>
              <w:left w:val="nil"/>
              <w:right w:val="nil"/>
            </w:tcBorders>
            <w:vAlign w:val="bottom"/>
          </w:tcPr>
          <w:p w14:paraId="4EB4E9B4" w14:textId="35C2D3CD" w:rsidR="00460B7E" w:rsidRPr="005C5BF0" w:rsidRDefault="0014588C" w:rsidP="00460B7E">
            <w:pPr>
              <w:tabs>
                <w:tab w:val="left" w:pos="431"/>
                <w:tab w:val="left" w:pos="611"/>
                <w:tab w:val="decimal" w:pos="701"/>
              </w:tabs>
              <w:spacing w:line="240" w:lineRule="auto"/>
              <w:ind w:left="-105" w:right="-15" w:hanging="4"/>
              <w:jc w:val="right"/>
              <w:rPr>
                <w:color w:val="000000"/>
                <w:szCs w:val="22"/>
              </w:rPr>
            </w:pPr>
            <w:r>
              <w:rPr>
                <w:color w:val="000000"/>
                <w:szCs w:val="22"/>
              </w:rPr>
              <w:t>22,110</w:t>
            </w:r>
          </w:p>
        </w:tc>
        <w:tc>
          <w:tcPr>
            <w:tcW w:w="270" w:type="dxa"/>
            <w:tcBorders>
              <w:left w:val="nil"/>
              <w:right w:val="nil"/>
            </w:tcBorders>
            <w:vAlign w:val="bottom"/>
          </w:tcPr>
          <w:p w14:paraId="0D767636" w14:textId="77777777" w:rsidR="00460B7E" w:rsidRPr="005C5BF0" w:rsidRDefault="00460B7E" w:rsidP="00460B7E">
            <w:pPr>
              <w:tabs>
                <w:tab w:val="left" w:pos="431"/>
                <w:tab w:val="left" w:pos="611"/>
                <w:tab w:val="decimal" w:pos="701"/>
              </w:tabs>
              <w:spacing w:line="240" w:lineRule="auto"/>
              <w:ind w:left="-105" w:right="-15" w:hanging="4"/>
              <w:jc w:val="right"/>
              <w:rPr>
                <w:color w:val="000000"/>
                <w:szCs w:val="22"/>
              </w:rPr>
            </w:pPr>
          </w:p>
        </w:tc>
        <w:tc>
          <w:tcPr>
            <w:tcW w:w="990" w:type="dxa"/>
            <w:tcBorders>
              <w:left w:val="nil"/>
              <w:right w:val="nil"/>
            </w:tcBorders>
            <w:vAlign w:val="bottom"/>
          </w:tcPr>
          <w:p w14:paraId="14A1A49A" w14:textId="2AC59257" w:rsidR="00460B7E" w:rsidRPr="005C5BF0" w:rsidRDefault="00460B7E" w:rsidP="00460B7E">
            <w:pPr>
              <w:spacing w:line="240" w:lineRule="auto"/>
              <w:ind w:left="-105" w:right="-287" w:hanging="4"/>
              <w:jc w:val="center"/>
              <w:rPr>
                <w:color w:val="000000"/>
                <w:szCs w:val="22"/>
              </w:rPr>
            </w:pPr>
            <w:r>
              <w:rPr>
                <w:color w:val="000000"/>
                <w:szCs w:val="22"/>
              </w:rPr>
              <w:t>16,663</w:t>
            </w:r>
          </w:p>
        </w:tc>
        <w:tc>
          <w:tcPr>
            <w:tcW w:w="236" w:type="dxa"/>
            <w:tcBorders>
              <w:left w:val="nil"/>
              <w:right w:val="nil"/>
            </w:tcBorders>
          </w:tcPr>
          <w:p w14:paraId="18345727" w14:textId="77777777" w:rsidR="00460B7E" w:rsidRPr="005C5BF0" w:rsidRDefault="00460B7E" w:rsidP="00460B7E">
            <w:pPr>
              <w:tabs>
                <w:tab w:val="left" w:pos="431"/>
                <w:tab w:val="left" w:pos="611"/>
                <w:tab w:val="decimal" w:pos="701"/>
              </w:tabs>
              <w:spacing w:line="240" w:lineRule="auto"/>
              <w:ind w:left="-105" w:right="-15" w:hanging="4"/>
              <w:jc w:val="right"/>
              <w:rPr>
                <w:color w:val="000000"/>
                <w:szCs w:val="22"/>
              </w:rPr>
            </w:pPr>
          </w:p>
        </w:tc>
        <w:tc>
          <w:tcPr>
            <w:tcW w:w="1114" w:type="dxa"/>
            <w:vAlign w:val="bottom"/>
          </w:tcPr>
          <w:p w14:paraId="2B003748" w14:textId="5E5C156A" w:rsidR="00460B7E" w:rsidRPr="005C5BF0" w:rsidRDefault="007E6951" w:rsidP="00460B7E">
            <w:pPr>
              <w:tabs>
                <w:tab w:val="left" w:pos="431"/>
                <w:tab w:val="left" w:pos="611"/>
                <w:tab w:val="decimal" w:pos="701"/>
                <w:tab w:val="left" w:pos="956"/>
              </w:tabs>
              <w:spacing w:line="240" w:lineRule="auto"/>
              <w:ind w:right="-15"/>
              <w:jc w:val="right"/>
              <w:rPr>
                <w:color w:val="000000"/>
                <w:szCs w:val="22"/>
              </w:rPr>
            </w:pPr>
            <w:r>
              <w:rPr>
                <w:color w:val="000000"/>
                <w:szCs w:val="22"/>
              </w:rPr>
              <w:t>905,835</w:t>
            </w:r>
          </w:p>
        </w:tc>
        <w:tc>
          <w:tcPr>
            <w:tcW w:w="270" w:type="dxa"/>
            <w:vAlign w:val="bottom"/>
          </w:tcPr>
          <w:p w14:paraId="42557CE7" w14:textId="77777777" w:rsidR="00460B7E" w:rsidRPr="005C5BF0" w:rsidRDefault="00460B7E" w:rsidP="00460B7E">
            <w:pPr>
              <w:tabs>
                <w:tab w:val="left" w:pos="431"/>
                <w:tab w:val="left" w:pos="611"/>
                <w:tab w:val="decimal" w:pos="701"/>
              </w:tabs>
              <w:spacing w:line="240" w:lineRule="auto"/>
              <w:ind w:left="-105" w:right="-15" w:hanging="4"/>
              <w:jc w:val="right"/>
              <w:rPr>
                <w:color w:val="000000"/>
                <w:szCs w:val="22"/>
              </w:rPr>
            </w:pPr>
          </w:p>
        </w:tc>
        <w:tc>
          <w:tcPr>
            <w:tcW w:w="1080" w:type="dxa"/>
            <w:vAlign w:val="bottom"/>
          </w:tcPr>
          <w:p w14:paraId="64A58926" w14:textId="37455A6A" w:rsidR="00460B7E" w:rsidRPr="005C5BF0" w:rsidRDefault="00460B7E" w:rsidP="00460B7E">
            <w:pPr>
              <w:tabs>
                <w:tab w:val="left" w:pos="431"/>
                <w:tab w:val="left" w:pos="611"/>
                <w:tab w:val="decimal" w:pos="701"/>
                <w:tab w:val="left" w:pos="956"/>
              </w:tabs>
              <w:spacing w:line="240" w:lineRule="auto"/>
              <w:ind w:left="-105" w:right="-15" w:hanging="4"/>
              <w:jc w:val="right"/>
              <w:rPr>
                <w:color w:val="000000"/>
                <w:szCs w:val="22"/>
              </w:rPr>
            </w:pPr>
            <w:r w:rsidRPr="008E6E31">
              <w:rPr>
                <w:color w:val="000000"/>
                <w:szCs w:val="22"/>
              </w:rPr>
              <w:t>877,600</w:t>
            </w:r>
          </w:p>
        </w:tc>
      </w:tr>
      <w:tr w:rsidR="00460B7E" w:rsidRPr="00A53AC1" w14:paraId="379733A8" w14:textId="77777777" w:rsidTr="006D7F18">
        <w:tc>
          <w:tcPr>
            <w:tcW w:w="2250" w:type="dxa"/>
            <w:tcBorders>
              <w:top w:val="nil"/>
              <w:left w:val="nil"/>
              <w:bottom w:val="nil"/>
              <w:right w:val="nil"/>
            </w:tcBorders>
            <w:noWrap/>
          </w:tcPr>
          <w:p w14:paraId="299B0253" w14:textId="77777777" w:rsidR="00460B7E" w:rsidRPr="002B6D5E" w:rsidRDefault="00460B7E" w:rsidP="00460B7E">
            <w:pPr>
              <w:spacing w:line="220" w:lineRule="atLeast"/>
              <w:ind w:left="160" w:right="-26" w:hanging="160"/>
              <w:rPr>
                <w:szCs w:val="22"/>
              </w:rPr>
            </w:pPr>
            <w:r>
              <w:rPr>
                <w:szCs w:val="22"/>
              </w:rPr>
              <w:t>Asia</w:t>
            </w:r>
          </w:p>
        </w:tc>
        <w:tc>
          <w:tcPr>
            <w:tcW w:w="1080" w:type="dxa"/>
            <w:tcBorders>
              <w:left w:val="nil"/>
              <w:right w:val="nil"/>
            </w:tcBorders>
            <w:vAlign w:val="bottom"/>
          </w:tcPr>
          <w:p w14:paraId="3AB4ECFD" w14:textId="7DD5DCE3" w:rsidR="00460B7E" w:rsidRPr="00BF78C6" w:rsidRDefault="00AB75A8" w:rsidP="00460B7E">
            <w:pPr>
              <w:tabs>
                <w:tab w:val="left" w:pos="431"/>
                <w:tab w:val="left" w:pos="611"/>
                <w:tab w:val="decimal" w:pos="701"/>
              </w:tabs>
              <w:spacing w:line="240" w:lineRule="auto"/>
              <w:ind w:left="-105" w:right="-15" w:hanging="4"/>
              <w:jc w:val="right"/>
              <w:rPr>
                <w:color w:val="000000"/>
                <w:szCs w:val="22"/>
              </w:rPr>
            </w:pPr>
            <w:r>
              <w:rPr>
                <w:color w:val="000000"/>
                <w:szCs w:val="22"/>
              </w:rPr>
              <w:t>46,088</w:t>
            </w:r>
          </w:p>
        </w:tc>
        <w:tc>
          <w:tcPr>
            <w:tcW w:w="270" w:type="dxa"/>
            <w:tcBorders>
              <w:left w:val="nil"/>
              <w:right w:val="nil"/>
            </w:tcBorders>
            <w:vAlign w:val="bottom"/>
          </w:tcPr>
          <w:p w14:paraId="49F480A6" w14:textId="77777777" w:rsidR="00460B7E" w:rsidRPr="002B6D5E" w:rsidRDefault="00460B7E" w:rsidP="00460B7E">
            <w:pPr>
              <w:tabs>
                <w:tab w:val="left" w:pos="691"/>
              </w:tabs>
              <w:spacing w:line="240" w:lineRule="auto"/>
              <w:jc w:val="right"/>
              <w:rPr>
                <w:b/>
                <w:bCs/>
                <w:color w:val="000000"/>
                <w:szCs w:val="22"/>
                <w:highlight w:val="yellow"/>
              </w:rPr>
            </w:pPr>
          </w:p>
        </w:tc>
        <w:tc>
          <w:tcPr>
            <w:tcW w:w="1060" w:type="dxa"/>
            <w:tcBorders>
              <w:left w:val="nil"/>
              <w:right w:val="nil"/>
            </w:tcBorders>
            <w:vAlign w:val="bottom"/>
          </w:tcPr>
          <w:p w14:paraId="43F838DF" w14:textId="3A22EE40" w:rsidR="00460B7E" w:rsidRPr="002B6D5E" w:rsidRDefault="00460B7E" w:rsidP="00460B7E">
            <w:pPr>
              <w:tabs>
                <w:tab w:val="left" w:pos="431"/>
                <w:tab w:val="left" w:pos="611"/>
                <w:tab w:val="decimal" w:pos="701"/>
              </w:tabs>
              <w:spacing w:line="240" w:lineRule="auto"/>
              <w:ind w:left="-105" w:right="-15" w:hanging="4"/>
              <w:jc w:val="right"/>
              <w:rPr>
                <w:color w:val="000000"/>
                <w:szCs w:val="22"/>
              </w:rPr>
            </w:pPr>
            <w:r w:rsidRPr="008E6E31">
              <w:rPr>
                <w:color w:val="000000"/>
                <w:szCs w:val="22"/>
              </w:rPr>
              <w:t>44,899</w:t>
            </w:r>
          </w:p>
        </w:tc>
        <w:tc>
          <w:tcPr>
            <w:tcW w:w="236" w:type="dxa"/>
            <w:tcBorders>
              <w:left w:val="nil"/>
              <w:right w:val="nil"/>
            </w:tcBorders>
            <w:vAlign w:val="bottom"/>
          </w:tcPr>
          <w:p w14:paraId="24AA9150" w14:textId="77777777" w:rsidR="00460B7E" w:rsidRPr="002B6D5E" w:rsidRDefault="00460B7E" w:rsidP="00460B7E">
            <w:pPr>
              <w:spacing w:line="240" w:lineRule="auto"/>
              <w:jc w:val="right"/>
              <w:rPr>
                <w:b/>
                <w:bCs/>
                <w:color w:val="000000"/>
                <w:szCs w:val="22"/>
                <w:highlight w:val="yellow"/>
              </w:rPr>
            </w:pPr>
          </w:p>
        </w:tc>
        <w:tc>
          <w:tcPr>
            <w:tcW w:w="954" w:type="dxa"/>
            <w:tcBorders>
              <w:left w:val="nil"/>
              <w:right w:val="nil"/>
            </w:tcBorders>
            <w:vAlign w:val="bottom"/>
          </w:tcPr>
          <w:p w14:paraId="3E957CC9" w14:textId="0E443CFD" w:rsidR="00460B7E" w:rsidRPr="002B6D5E" w:rsidRDefault="0014588C" w:rsidP="00460B7E">
            <w:pPr>
              <w:tabs>
                <w:tab w:val="left" w:pos="611"/>
                <w:tab w:val="decimal" w:pos="701"/>
              </w:tabs>
              <w:spacing w:line="240" w:lineRule="auto"/>
              <w:ind w:left="-105" w:right="-200" w:hanging="4"/>
              <w:jc w:val="center"/>
              <w:rPr>
                <w:color w:val="000000"/>
                <w:szCs w:val="22"/>
              </w:rPr>
            </w:pPr>
            <w:r>
              <w:rPr>
                <w:color w:val="000000"/>
                <w:szCs w:val="22"/>
              </w:rPr>
              <w:t>-</w:t>
            </w:r>
          </w:p>
        </w:tc>
        <w:tc>
          <w:tcPr>
            <w:tcW w:w="270" w:type="dxa"/>
            <w:tcBorders>
              <w:left w:val="nil"/>
              <w:right w:val="nil"/>
            </w:tcBorders>
            <w:vAlign w:val="bottom"/>
          </w:tcPr>
          <w:p w14:paraId="07E0F2E1" w14:textId="77777777"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right w:val="nil"/>
            </w:tcBorders>
            <w:vAlign w:val="bottom"/>
          </w:tcPr>
          <w:p w14:paraId="5BD25CA1" w14:textId="27F9446E" w:rsidR="00460B7E" w:rsidRPr="002B6D5E" w:rsidRDefault="00460B7E" w:rsidP="00460B7E">
            <w:pPr>
              <w:tabs>
                <w:tab w:val="left" w:pos="611"/>
                <w:tab w:val="decimal" w:pos="701"/>
              </w:tabs>
              <w:spacing w:line="240" w:lineRule="auto"/>
              <w:ind w:left="-105" w:right="-200" w:hanging="4"/>
              <w:jc w:val="center"/>
              <w:rPr>
                <w:color w:val="000000"/>
                <w:szCs w:val="22"/>
              </w:rPr>
            </w:pPr>
            <w:r>
              <w:rPr>
                <w:color w:val="000000"/>
                <w:szCs w:val="22"/>
              </w:rPr>
              <w:t>-</w:t>
            </w:r>
          </w:p>
        </w:tc>
        <w:tc>
          <w:tcPr>
            <w:tcW w:w="236" w:type="dxa"/>
            <w:tcBorders>
              <w:left w:val="nil"/>
              <w:right w:val="nil"/>
            </w:tcBorders>
          </w:tcPr>
          <w:p w14:paraId="303883DA" w14:textId="77777777"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114" w:type="dxa"/>
            <w:vAlign w:val="bottom"/>
          </w:tcPr>
          <w:p w14:paraId="0327033D" w14:textId="1954F4CD" w:rsidR="00460B7E" w:rsidRPr="002B6D5E" w:rsidRDefault="007E6951" w:rsidP="00460B7E">
            <w:pPr>
              <w:tabs>
                <w:tab w:val="left" w:pos="431"/>
                <w:tab w:val="left" w:pos="611"/>
                <w:tab w:val="decimal" w:pos="701"/>
                <w:tab w:val="left" w:pos="956"/>
              </w:tabs>
              <w:spacing w:line="240" w:lineRule="auto"/>
              <w:ind w:left="-105" w:right="-15" w:hanging="4"/>
              <w:jc w:val="right"/>
              <w:rPr>
                <w:color w:val="000000"/>
                <w:szCs w:val="22"/>
              </w:rPr>
            </w:pPr>
            <w:r>
              <w:rPr>
                <w:color w:val="000000"/>
                <w:szCs w:val="22"/>
              </w:rPr>
              <w:t>46,088</w:t>
            </w:r>
          </w:p>
        </w:tc>
        <w:tc>
          <w:tcPr>
            <w:tcW w:w="270" w:type="dxa"/>
            <w:vAlign w:val="bottom"/>
          </w:tcPr>
          <w:p w14:paraId="0AB3E1C0" w14:textId="77777777"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080" w:type="dxa"/>
            <w:vAlign w:val="bottom"/>
          </w:tcPr>
          <w:p w14:paraId="31E84B22" w14:textId="77F916C2" w:rsidR="00460B7E" w:rsidRPr="00BF78C6" w:rsidRDefault="00460B7E" w:rsidP="00460B7E">
            <w:pPr>
              <w:tabs>
                <w:tab w:val="left" w:pos="431"/>
                <w:tab w:val="left" w:pos="611"/>
                <w:tab w:val="decimal" w:pos="701"/>
                <w:tab w:val="left" w:pos="956"/>
              </w:tabs>
              <w:spacing w:line="240" w:lineRule="auto"/>
              <w:ind w:left="-105" w:right="-15" w:hanging="4"/>
              <w:jc w:val="right"/>
              <w:rPr>
                <w:color w:val="000000"/>
                <w:szCs w:val="22"/>
              </w:rPr>
            </w:pPr>
            <w:r w:rsidRPr="008E6E31">
              <w:rPr>
                <w:color w:val="000000"/>
                <w:szCs w:val="22"/>
              </w:rPr>
              <w:t>44,899</w:t>
            </w:r>
          </w:p>
        </w:tc>
      </w:tr>
      <w:tr w:rsidR="00460B7E" w:rsidRPr="00A53AC1" w14:paraId="7F68E874" w14:textId="77777777" w:rsidTr="006D7F18">
        <w:tc>
          <w:tcPr>
            <w:tcW w:w="2250" w:type="dxa"/>
            <w:tcBorders>
              <w:top w:val="nil"/>
              <w:left w:val="nil"/>
              <w:bottom w:val="nil"/>
              <w:right w:val="nil"/>
            </w:tcBorders>
            <w:noWrap/>
          </w:tcPr>
          <w:p w14:paraId="3EA5763B" w14:textId="77777777" w:rsidR="00460B7E" w:rsidRDefault="00460B7E" w:rsidP="00460B7E">
            <w:pPr>
              <w:spacing w:line="220" w:lineRule="atLeast"/>
              <w:ind w:left="160" w:right="-26" w:hanging="160"/>
              <w:rPr>
                <w:szCs w:val="22"/>
              </w:rPr>
            </w:pPr>
            <w:r>
              <w:rPr>
                <w:szCs w:val="22"/>
              </w:rPr>
              <w:t>Others</w:t>
            </w:r>
          </w:p>
        </w:tc>
        <w:tc>
          <w:tcPr>
            <w:tcW w:w="1080" w:type="dxa"/>
            <w:tcBorders>
              <w:left w:val="nil"/>
              <w:bottom w:val="single" w:sz="4" w:space="0" w:color="auto"/>
              <w:right w:val="nil"/>
            </w:tcBorders>
            <w:vAlign w:val="bottom"/>
          </w:tcPr>
          <w:p w14:paraId="6CB58E72" w14:textId="35684F66" w:rsidR="00460B7E" w:rsidRPr="002B6D5E" w:rsidRDefault="00AB75A8" w:rsidP="00460B7E">
            <w:pPr>
              <w:tabs>
                <w:tab w:val="left" w:pos="431"/>
                <w:tab w:val="left" w:pos="611"/>
                <w:tab w:val="decimal" w:pos="701"/>
              </w:tabs>
              <w:spacing w:line="240" w:lineRule="auto"/>
              <w:ind w:left="-105" w:right="-15" w:hanging="4"/>
              <w:jc w:val="right"/>
              <w:rPr>
                <w:color w:val="000000"/>
                <w:szCs w:val="22"/>
              </w:rPr>
            </w:pPr>
            <w:r>
              <w:rPr>
                <w:color w:val="000000"/>
                <w:szCs w:val="22"/>
              </w:rPr>
              <w:t>8,164</w:t>
            </w:r>
          </w:p>
        </w:tc>
        <w:tc>
          <w:tcPr>
            <w:tcW w:w="270" w:type="dxa"/>
            <w:tcBorders>
              <w:left w:val="nil"/>
              <w:right w:val="nil"/>
            </w:tcBorders>
            <w:vAlign w:val="bottom"/>
          </w:tcPr>
          <w:p w14:paraId="0C26A387" w14:textId="77777777" w:rsidR="00460B7E" w:rsidRPr="002B6D5E" w:rsidRDefault="00460B7E" w:rsidP="00460B7E">
            <w:pPr>
              <w:tabs>
                <w:tab w:val="left" w:pos="691"/>
              </w:tabs>
              <w:spacing w:line="240" w:lineRule="auto"/>
              <w:jc w:val="right"/>
              <w:rPr>
                <w:b/>
                <w:bCs/>
                <w:color w:val="000000"/>
                <w:szCs w:val="22"/>
                <w:highlight w:val="yellow"/>
              </w:rPr>
            </w:pPr>
          </w:p>
        </w:tc>
        <w:tc>
          <w:tcPr>
            <w:tcW w:w="1060" w:type="dxa"/>
            <w:tcBorders>
              <w:left w:val="nil"/>
              <w:bottom w:val="single" w:sz="4" w:space="0" w:color="auto"/>
              <w:right w:val="nil"/>
            </w:tcBorders>
            <w:vAlign w:val="bottom"/>
          </w:tcPr>
          <w:p w14:paraId="415C2C1D" w14:textId="462645CA" w:rsidR="00460B7E" w:rsidRPr="002B6D5E" w:rsidRDefault="00460B7E" w:rsidP="00460B7E">
            <w:pPr>
              <w:tabs>
                <w:tab w:val="left" w:pos="431"/>
                <w:tab w:val="left" w:pos="611"/>
                <w:tab w:val="decimal" w:pos="701"/>
              </w:tabs>
              <w:spacing w:line="240" w:lineRule="auto"/>
              <w:ind w:left="-105" w:right="-15" w:hanging="4"/>
              <w:jc w:val="right"/>
              <w:rPr>
                <w:color w:val="000000"/>
                <w:szCs w:val="22"/>
              </w:rPr>
            </w:pPr>
            <w:r w:rsidRPr="008E6E31">
              <w:rPr>
                <w:color w:val="000000"/>
                <w:szCs w:val="22"/>
              </w:rPr>
              <w:t>15,399</w:t>
            </w:r>
          </w:p>
        </w:tc>
        <w:tc>
          <w:tcPr>
            <w:tcW w:w="236" w:type="dxa"/>
            <w:tcBorders>
              <w:left w:val="nil"/>
              <w:right w:val="nil"/>
            </w:tcBorders>
            <w:vAlign w:val="bottom"/>
          </w:tcPr>
          <w:p w14:paraId="0815259C" w14:textId="77777777" w:rsidR="00460B7E" w:rsidRPr="002B6D5E" w:rsidRDefault="00460B7E" w:rsidP="00460B7E">
            <w:pPr>
              <w:spacing w:line="240" w:lineRule="auto"/>
              <w:jc w:val="right"/>
              <w:rPr>
                <w:b/>
                <w:bCs/>
                <w:color w:val="000000"/>
                <w:szCs w:val="22"/>
                <w:highlight w:val="yellow"/>
              </w:rPr>
            </w:pPr>
          </w:p>
        </w:tc>
        <w:tc>
          <w:tcPr>
            <w:tcW w:w="954" w:type="dxa"/>
            <w:tcBorders>
              <w:left w:val="nil"/>
              <w:bottom w:val="single" w:sz="4" w:space="0" w:color="auto"/>
              <w:right w:val="nil"/>
            </w:tcBorders>
            <w:vAlign w:val="bottom"/>
          </w:tcPr>
          <w:p w14:paraId="2E5099AE" w14:textId="6AE45D65" w:rsidR="00460B7E" w:rsidRPr="002B6D5E" w:rsidRDefault="0014588C" w:rsidP="00460B7E">
            <w:pPr>
              <w:tabs>
                <w:tab w:val="left" w:pos="611"/>
                <w:tab w:val="decimal" w:pos="701"/>
              </w:tabs>
              <w:spacing w:line="240" w:lineRule="auto"/>
              <w:ind w:left="-105" w:right="-200" w:hanging="4"/>
              <w:jc w:val="center"/>
              <w:rPr>
                <w:color w:val="000000"/>
                <w:szCs w:val="22"/>
              </w:rPr>
            </w:pPr>
            <w:r>
              <w:rPr>
                <w:color w:val="000000"/>
                <w:szCs w:val="22"/>
              </w:rPr>
              <w:t>-</w:t>
            </w:r>
          </w:p>
        </w:tc>
        <w:tc>
          <w:tcPr>
            <w:tcW w:w="270" w:type="dxa"/>
            <w:tcBorders>
              <w:left w:val="nil"/>
              <w:right w:val="nil"/>
            </w:tcBorders>
            <w:vAlign w:val="bottom"/>
          </w:tcPr>
          <w:p w14:paraId="6524710A" w14:textId="77777777"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single" w:sz="4" w:space="0" w:color="auto"/>
              <w:right w:val="nil"/>
            </w:tcBorders>
            <w:vAlign w:val="bottom"/>
          </w:tcPr>
          <w:p w14:paraId="42117BC0" w14:textId="709EC5B8" w:rsidR="00460B7E" w:rsidRPr="002B6D5E" w:rsidRDefault="00460B7E" w:rsidP="00460B7E">
            <w:pPr>
              <w:tabs>
                <w:tab w:val="left" w:pos="611"/>
                <w:tab w:val="decimal" w:pos="701"/>
              </w:tabs>
              <w:spacing w:line="240" w:lineRule="auto"/>
              <w:ind w:left="-105" w:right="-200" w:hanging="4"/>
              <w:jc w:val="center"/>
              <w:rPr>
                <w:color w:val="000000"/>
                <w:szCs w:val="22"/>
              </w:rPr>
            </w:pPr>
            <w:r>
              <w:rPr>
                <w:color w:val="000000"/>
                <w:szCs w:val="22"/>
              </w:rPr>
              <w:t>-</w:t>
            </w:r>
          </w:p>
        </w:tc>
        <w:tc>
          <w:tcPr>
            <w:tcW w:w="236" w:type="dxa"/>
            <w:tcBorders>
              <w:left w:val="nil"/>
              <w:right w:val="nil"/>
            </w:tcBorders>
          </w:tcPr>
          <w:p w14:paraId="33C55CE7" w14:textId="77777777"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vAlign w:val="bottom"/>
          </w:tcPr>
          <w:p w14:paraId="3589CFD4" w14:textId="69DD52DB" w:rsidR="00460B7E" w:rsidRPr="002B6D5E" w:rsidRDefault="007E6951" w:rsidP="00460B7E">
            <w:pPr>
              <w:tabs>
                <w:tab w:val="left" w:pos="431"/>
                <w:tab w:val="left" w:pos="611"/>
                <w:tab w:val="decimal" w:pos="701"/>
                <w:tab w:val="left" w:pos="956"/>
              </w:tabs>
              <w:spacing w:line="240" w:lineRule="auto"/>
              <w:ind w:left="-105" w:right="-15" w:hanging="4"/>
              <w:jc w:val="right"/>
              <w:rPr>
                <w:color w:val="000000"/>
                <w:szCs w:val="22"/>
              </w:rPr>
            </w:pPr>
            <w:r>
              <w:rPr>
                <w:color w:val="000000"/>
                <w:szCs w:val="22"/>
              </w:rPr>
              <w:t>8,164</w:t>
            </w:r>
          </w:p>
        </w:tc>
        <w:tc>
          <w:tcPr>
            <w:tcW w:w="270" w:type="dxa"/>
            <w:vAlign w:val="bottom"/>
          </w:tcPr>
          <w:p w14:paraId="02F6BD8E" w14:textId="77777777"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single" w:sz="4" w:space="0" w:color="auto"/>
            </w:tcBorders>
            <w:vAlign w:val="bottom"/>
          </w:tcPr>
          <w:p w14:paraId="4ED29347" w14:textId="39C93683" w:rsidR="00460B7E" w:rsidRPr="00BF78C6" w:rsidRDefault="00460B7E" w:rsidP="00460B7E">
            <w:pPr>
              <w:tabs>
                <w:tab w:val="left" w:pos="431"/>
                <w:tab w:val="left" w:pos="611"/>
                <w:tab w:val="decimal" w:pos="701"/>
                <w:tab w:val="left" w:pos="956"/>
              </w:tabs>
              <w:spacing w:line="240" w:lineRule="auto"/>
              <w:ind w:left="-105" w:right="-15" w:hanging="4"/>
              <w:jc w:val="right"/>
              <w:rPr>
                <w:color w:val="000000"/>
                <w:szCs w:val="22"/>
              </w:rPr>
            </w:pPr>
            <w:r w:rsidRPr="008E6E31">
              <w:rPr>
                <w:color w:val="000000"/>
                <w:szCs w:val="22"/>
              </w:rPr>
              <w:t>15,399</w:t>
            </w:r>
          </w:p>
        </w:tc>
      </w:tr>
      <w:tr w:rsidR="00460B7E" w:rsidRPr="00A53AC1" w14:paraId="2AFA86E8" w14:textId="77777777" w:rsidTr="006D7F18">
        <w:tc>
          <w:tcPr>
            <w:tcW w:w="2250" w:type="dxa"/>
            <w:tcBorders>
              <w:top w:val="nil"/>
              <w:left w:val="nil"/>
              <w:bottom w:val="nil"/>
              <w:right w:val="nil"/>
            </w:tcBorders>
            <w:noWrap/>
          </w:tcPr>
          <w:p w14:paraId="76AA9CEE" w14:textId="77777777" w:rsidR="00460B7E" w:rsidRPr="002B6D5E" w:rsidRDefault="00460B7E" w:rsidP="00460B7E">
            <w:pPr>
              <w:spacing w:line="220" w:lineRule="atLeast"/>
              <w:ind w:left="160" w:right="-26" w:hanging="160"/>
              <w:rPr>
                <w:b/>
                <w:bCs/>
                <w:szCs w:val="22"/>
              </w:rPr>
            </w:pPr>
            <w:r w:rsidRPr="002B6D5E">
              <w:rPr>
                <w:b/>
                <w:bCs/>
                <w:szCs w:val="22"/>
              </w:rPr>
              <w:t>Total revenue</w:t>
            </w:r>
          </w:p>
        </w:tc>
        <w:tc>
          <w:tcPr>
            <w:tcW w:w="1080" w:type="dxa"/>
            <w:tcBorders>
              <w:top w:val="single" w:sz="4" w:space="0" w:color="auto"/>
              <w:left w:val="nil"/>
              <w:bottom w:val="double" w:sz="4" w:space="0" w:color="auto"/>
              <w:right w:val="nil"/>
            </w:tcBorders>
            <w:vAlign w:val="bottom"/>
          </w:tcPr>
          <w:p w14:paraId="0A533ACB" w14:textId="70AB37D2" w:rsidR="00460B7E" w:rsidRPr="002B6D5E" w:rsidRDefault="00AB75A8" w:rsidP="00460B7E">
            <w:pPr>
              <w:tabs>
                <w:tab w:val="left" w:pos="431"/>
                <w:tab w:val="left" w:pos="611"/>
                <w:tab w:val="decimal" w:pos="701"/>
              </w:tabs>
              <w:spacing w:line="240" w:lineRule="auto"/>
              <w:ind w:left="-105" w:right="-15" w:hanging="4"/>
              <w:jc w:val="right"/>
              <w:rPr>
                <w:b/>
                <w:bCs/>
                <w:color w:val="000000"/>
                <w:szCs w:val="22"/>
              </w:rPr>
            </w:pPr>
            <w:r>
              <w:rPr>
                <w:b/>
                <w:bCs/>
                <w:color w:val="000000"/>
                <w:szCs w:val="22"/>
              </w:rPr>
              <w:t>937,977</w:t>
            </w:r>
          </w:p>
        </w:tc>
        <w:tc>
          <w:tcPr>
            <w:tcW w:w="270" w:type="dxa"/>
            <w:tcBorders>
              <w:left w:val="nil"/>
              <w:right w:val="nil"/>
            </w:tcBorders>
            <w:vAlign w:val="bottom"/>
          </w:tcPr>
          <w:p w14:paraId="3603399D" w14:textId="77777777" w:rsidR="00460B7E" w:rsidRPr="002B6D5E" w:rsidRDefault="00460B7E" w:rsidP="00460B7E">
            <w:pPr>
              <w:tabs>
                <w:tab w:val="left" w:pos="691"/>
              </w:tabs>
              <w:spacing w:line="240" w:lineRule="auto"/>
              <w:jc w:val="right"/>
              <w:rPr>
                <w:b/>
                <w:bCs/>
                <w:color w:val="000000"/>
                <w:szCs w:val="22"/>
                <w:highlight w:val="yellow"/>
              </w:rPr>
            </w:pPr>
          </w:p>
        </w:tc>
        <w:tc>
          <w:tcPr>
            <w:tcW w:w="1060" w:type="dxa"/>
            <w:tcBorders>
              <w:top w:val="single" w:sz="4" w:space="0" w:color="auto"/>
              <w:left w:val="nil"/>
              <w:bottom w:val="double" w:sz="4" w:space="0" w:color="auto"/>
              <w:right w:val="nil"/>
            </w:tcBorders>
            <w:vAlign w:val="bottom"/>
          </w:tcPr>
          <w:p w14:paraId="34C61AE5" w14:textId="2FBB935D"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r>
              <w:rPr>
                <w:b/>
                <w:bCs/>
                <w:color w:val="000000"/>
                <w:szCs w:val="22"/>
              </w:rPr>
              <w:t>921,235</w:t>
            </w:r>
          </w:p>
        </w:tc>
        <w:tc>
          <w:tcPr>
            <w:tcW w:w="236" w:type="dxa"/>
            <w:tcBorders>
              <w:left w:val="nil"/>
              <w:right w:val="nil"/>
            </w:tcBorders>
            <w:vAlign w:val="bottom"/>
          </w:tcPr>
          <w:p w14:paraId="2F029B62" w14:textId="77777777" w:rsidR="00460B7E" w:rsidRPr="002B6D5E" w:rsidRDefault="00460B7E" w:rsidP="00460B7E">
            <w:pPr>
              <w:spacing w:line="240" w:lineRule="auto"/>
              <w:jc w:val="right"/>
              <w:rPr>
                <w:b/>
                <w:bCs/>
                <w:color w:val="000000"/>
                <w:szCs w:val="22"/>
                <w:highlight w:val="yellow"/>
              </w:rPr>
            </w:pPr>
          </w:p>
        </w:tc>
        <w:tc>
          <w:tcPr>
            <w:tcW w:w="954" w:type="dxa"/>
            <w:tcBorders>
              <w:top w:val="single" w:sz="4" w:space="0" w:color="auto"/>
              <w:left w:val="nil"/>
              <w:bottom w:val="double" w:sz="4" w:space="0" w:color="auto"/>
              <w:right w:val="nil"/>
            </w:tcBorders>
            <w:vAlign w:val="bottom"/>
          </w:tcPr>
          <w:p w14:paraId="120FD06D" w14:textId="767A58EF" w:rsidR="00460B7E" w:rsidRPr="002B6D5E" w:rsidRDefault="0014588C" w:rsidP="00460B7E">
            <w:pPr>
              <w:tabs>
                <w:tab w:val="left" w:pos="431"/>
                <w:tab w:val="left" w:pos="611"/>
                <w:tab w:val="decimal" w:pos="701"/>
              </w:tabs>
              <w:spacing w:line="240" w:lineRule="auto"/>
              <w:ind w:left="-105" w:right="-15" w:hanging="4"/>
              <w:jc w:val="right"/>
              <w:rPr>
                <w:b/>
                <w:bCs/>
                <w:color w:val="000000"/>
                <w:szCs w:val="22"/>
              </w:rPr>
            </w:pPr>
            <w:r>
              <w:rPr>
                <w:b/>
                <w:bCs/>
                <w:color w:val="000000"/>
                <w:szCs w:val="22"/>
              </w:rPr>
              <w:t>22,110</w:t>
            </w:r>
          </w:p>
        </w:tc>
        <w:tc>
          <w:tcPr>
            <w:tcW w:w="270" w:type="dxa"/>
            <w:tcBorders>
              <w:left w:val="nil"/>
              <w:right w:val="nil"/>
            </w:tcBorders>
            <w:vAlign w:val="bottom"/>
          </w:tcPr>
          <w:p w14:paraId="03BBA691" w14:textId="77777777"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14:paraId="50F1A84B" w14:textId="19CF5F1D" w:rsidR="00460B7E" w:rsidRPr="002B6D5E" w:rsidRDefault="00460B7E" w:rsidP="00460B7E">
            <w:pPr>
              <w:tabs>
                <w:tab w:val="left" w:pos="611"/>
              </w:tabs>
              <w:spacing w:line="240" w:lineRule="auto"/>
              <w:ind w:left="-105" w:right="-278" w:hanging="4"/>
              <w:jc w:val="center"/>
              <w:rPr>
                <w:b/>
                <w:bCs/>
                <w:color w:val="000000"/>
                <w:szCs w:val="22"/>
              </w:rPr>
            </w:pPr>
            <w:r>
              <w:rPr>
                <w:b/>
                <w:bCs/>
                <w:color w:val="000000"/>
                <w:szCs w:val="22"/>
              </w:rPr>
              <w:t>16,663</w:t>
            </w:r>
          </w:p>
        </w:tc>
        <w:tc>
          <w:tcPr>
            <w:tcW w:w="236" w:type="dxa"/>
            <w:tcBorders>
              <w:left w:val="nil"/>
              <w:right w:val="nil"/>
            </w:tcBorders>
          </w:tcPr>
          <w:p w14:paraId="61D2381C" w14:textId="77777777"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14:paraId="58BF7578" w14:textId="6914E5E5" w:rsidR="00460B7E" w:rsidRPr="002B6D5E" w:rsidRDefault="007E6951" w:rsidP="00460B7E">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960,087</w:t>
            </w:r>
          </w:p>
        </w:tc>
        <w:tc>
          <w:tcPr>
            <w:tcW w:w="270" w:type="dxa"/>
            <w:vAlign w:val="bottom"/>
          </w:tcPr>
          <w:p w14:paraId="440A5AA1" w14:textId="77777777" w:rsidR="00460B7E" w:rsidRPr="002B6D5E"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vAlign w:val="bottom"/>
          </w:tcPr>
          <w:p w14:paraId="5C43AAC1" w14:textId="7AE92674" w:rsidR="00460B7E" w:rsidRPr="002B6D5E" w:rsidRDefault="00460B7E" w:rsidP="00460B7E">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937,898</w:t>
            </w:r>
          </w:p>
        </w:tc>
      </w:tr>
      <w:tr w:rsidR="00460B7E" w:rsidRPr="00A53AC1" w14:paraId="7D374B0F" w14:textId="77777777" w:rsidTr="00791F9C">
        <w:tc>
          <w:tcPr>
            <w:tcW w:w="2250" w:type="dxa"/>
            <w:tcBorders>
              <w:top w:val="nil"/>
              <w:left w:val="nil"/>
              <w:bottom w:val="nil"/>
              <w:right w:val="nil"/>
            </w:tcBorders>
            <w:noWrap/>
            <w:vAlign w:val="bottom"/>
          </w:tcPr>
          <w:p w14:paraId="68162F1F" w14:textId="77777777" w:rsidR="00460B7E" w:rsidRPr="00A53AC1" w:rsidRDefault="00460B7E" w:rsidP="00460B7E">
            <w:pPr>
              <w:shd w:val="clear" w:color="auto" w:fill="FFFFFF"/>
              <w:ind w:left="180" w:right="-79" w:hanging="180"/>
              <w:rPr>
                <w:szCs w:val="22"/>
              </w:rPr>
            </w:pPr>
          </w:p>
        </w:tc>
        <w:tc>
          <w:tcPr>
            <w:tcW w:w="1080" w:type="dxa"/>
            <w:tcBorders>
              <w:top w:val="double" w:sz="4" w:space="0" w:color="auto"/>
              <w:left w:val="nil"/>
              <w:right w:val="nil"/>
            </w:tcBorders>
            <w:vAlign w:val="bottom"/>
          </w:tcPr>
          <w:p w14:paraId="361AA4FC" w14:textId="77777777" w:rsidR="00460B7E" w:rsidRPr="00B232F9" w:rsidRDefault="00460B7E" w:rsidP="00460B7E">
            <w:pPr>
              <w:spacing w:line="240" w:lineRule="auto"/>
              <w:ind w:left="-105" w:right="85"/>
              <w:jc w:val="right"/>
              <w:rPr>
                <w:color w:val="000000"/>
                <w:szCs w:val="22"/>
              </w:rPr>
            </w:pPr>
          </w:p>
        </w:tc>
        <w:tc>
          <w:tcPr>
            <w:tcW w:w="270" w:type="dxa"/>
            <w:tcBorders>
              <w:left w:val="nil"/>
              <w:right w:val="nil"/>
            </w:tcBorders>
            <w:vAlign w:val="bottom"/>
          </w:tcPr>
          <w:p w14:paraId="37382087" w14:textId="77777777" w:rsidR="00460B7E" w:rsidRPr="00B232F9" w:rsidRDefault="00460B7E" w:rsidP="00460B7E">
            <w:pPr>
              <w:tabs>
                <w:tab w:val="left" w:pos="691"/>
              </w:tabs>
              <w:spacing w:line="240" w:lineRule="auto"/>
              <w:jc w:val="right"/>
              <w:rPr>
                <w:color w:val="000000"/>
                <w:szCs w:val="22"/>
              </w:rPr>
            </w:pPr>
          </w:p>
        </w:tc>
        <w:tc>
          <w:tcPr>
            <w:tcW w:w="1060" w:type="dxa"/>
            <w:tcBorders>
              <w:top w:val="double" w:sz="4" w:space="0" w:color="auto"/>
              <w:left w:val="nil"/>
              <w:right w:val="nil"/>
            </w:tcBorders>
            <w:vAlign w:val="bottom"/>
          </w:tcPr>
          <w:p w14:paraId="7F44B1BB" w14:textId="77777777" w:rsidR="00460B7E" w:rsidRPr="001D6529" w:rsidRDefault="00460B7E" w:rsidP="00460B7E">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09635935" w14:textId="77777777" w:rsidR="00460B7E" w:rsidRPr="00B232F9" w:rsidRDefault="00460B7E" w:rsidP="00460B7E">
            <w:pPr>
              <w:spacing w:line="240" w:lineRule="auto"/>
              <w:jc w:val="right"/>
              <w:rPr>
                <w:color w:val="000000"/>
                <w:szCs w:val="22"/>
              </w:rPr>
            </w:pPr>
          </w:p>
        </w:tc>
        <w:tc>
          <w:tcPr>
            <w:tcW w:w="954" w:type="dxa"/>
            <w:tcBorders>
              <w:top w:val="double" w:sz="4" w:space="0" w:color="auto"/>
              <w:left w:val="nil"/>
              <w:right w:val="nil"/>
            </w:tcBorders>
            <w:vAlign w:val="bottom"/>
          </w:tcPr>
          <w:p w14:paraId="43620CE9" w14:textId="77777777" w:rsidR="00460B7E" w:rsidRPr="00B232F9" w:rsidRDefault="00460B7E" w:rsidP="00460B7E">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23962B80" w14:textId="77777777" w:rsidR="00460B7E" w:rsidRPr="00B232F9" w:rsidRDefault="00460B7E" w:rsidP="00460B7E">
            <w:pPr>
              <w:spacing w:line="240" w:lineRule="auto"/>
              <w:jc w:val="right"/>
              <w:rPr>
                <w:color w:val="000000"/>
                <w:szCs w:val="22"/>
              </w:rPr>
            </w:pPr>
          </w:p>
        </w:tc>
        <w:tc>
          <w:tcPr>
            <w:tcW w:w="990" w:type="dxa"/>
            <w:tcBorders>
              <w:top w:val="double" w:sz="4" w:space="0" w:color="auto"/>
              <w:left w:val="nil"/>
              <w:right w:val="nil"/>
            </w:tcBorders>
            <w:vAlign w:val="bottom"/>
          </w:tcPr>
          <w:p w14:paraId="530F93B5" w14:textId="77777777" w:rsidR="00460B7E" w:rsidRPr="00B232F9" w:rsidRDefault="00460B7E" w:rsidP="00460B7E">
            <w:pPr>
              <w:spacing w:line="240" w:lineRule="auto"/>
              <w:ind w:left="-105" w:right="-200"/>
              <w:jc w:val="right"/>
              <w:rPr>
                <w:color w:val="000000"/>
                <w:szCs w:val="22"/>
              </w:rPr>
            </w:pPr>
          </w:p>
        </w:tc>
        <w:tc>
          <w:tcPr>
            <w:tcW w:w="236" w:type="dxa"/>
            <w:tcBorders>
              <w:left w:val="nil"/>
              <w:right w:val="nil"/>
            </w:tcBorders>
          </w:tcPr>
          <w:p w14:paraId="17A2682A" w14:textId="77777777" w:rsidR="00460B7E" w:rsidRPr="00B232F9" w:rsidRDefault="00460B7E" w:rsidP="00460B7E">
            <w:pPr>
              <w:spacing w:line="240" w:lineRule="auto"/>
              <w:rPr>
                <w:color w:val="000000"/>
                <w:szCs w:val="22"/>
              </w:rPr>
            </w:pPr>
          </w:p>
        </w:tc>
        <w:tc>
          <w:tcPr>
            <w:tcW w:w="1114" w:type="dxa"/>
            <w:tcBorders>
              <w:top w:val="double" w:sz="4" w:space="0" w:color="auto"/>
            </w:tcBorders>
            <w:vAlign w:val="bottom"/>
          </w:tcPr>
          <w:p w14:paraId="4C82CBD4" w14:textId="77777777" w:rsidR="00460B7E" w:rsidRPr="00B232F9" w:rsidRDefault="00460B7E" w:rsidP="00460B7E">
            <w:pPr>
              <w:tabs>
                <w:tab w:val="left" w:pos="956"/>
              </w:tabs>
              <w:spacing w:line="240" w:lineRule="auto"/>
              <w:ind w:left="-105"/>
              <w:jc w:val="right"/>
              <w:rPr>
                <w:color w:val="000000"/>
                <w:szCs w:val="22"/>
              </w:rPr>
            </w:pPr>
          </w:p>
        </w:tc>
        <w:tc>
          <w:tcPr>
            <w:tcW w:w="270" w:type="dxa"/>
            <w:vAlign w:val="bottom"/>
          </w:tcPr>
          <w:p w14:paraId="50D2632D" w14:textId="77777777" w:rsidR="00460B7E" w:rsidRPr="00B232F9" w:rsidRDefault="00460B7E" w:rsidP="00460B7E">
            <w:pPr>
              <w:spacing w:line="240" w:lineRule="auto"/>
              <w:rPr>
                <w:color w:val="000000"/>
                <w:szCs w:val="22"/>
              </w:rPr>
            </w:pPr>
          </w:p>
        </w:tc>
        <w:tc>
          <w:tcPr>
            <w:tcW w:w="1080" w:type="dxa"/>
            <w:tcBorders>
              <w:top w:val="double" w:sz="4" w:space="0" w:color="auto"/>
            </w:tcBorders>
            <w:vAlign w:val="bottom"/>
          </w:tcPr>
          <w:p w14:paraId="3233830D" w14:textId="77777777" w:rsidR="00460B7E" w:rsidRPr="001D6529" w:rsidRDefault="00460B7E" w:rsidP="00460B7E">
            <w:pPr>
              <w:spacing w:line="240" w:lineRule="auto"/>
              <w:ind w:left="-105"/>
              <w:jc w:val="right"/>
              <w:rPr>
                <w:rFonts w:cstheme="minorBidi"/>
                <w:color w:val="000000"/>
                <w:szCs w:val="22"/>
                <w:cs/>
              </w:rPr>
            </w:pPr>
          </w:p>
        </w:tc>
      </w:tr>
      <w:tr w:rsidR="00460B7E" w:rsidRPr="00A53AC1" w14:paraId="17E0A4B6" w14:textId="77777777" w:rsidTr="00791F9C">
        <w:tc>
          <w:tcPr>
            <w:tcW w:w="3330" w:type="dxa"/>
            <w:gridSpan w:val="2"/>
            <w:tcBorders>
              <w:top w:val="nil"/>
              <w:left w:val="nil"/>
              <w:bottom w:val="nil"/>
              <w:right w:val="nil"/>
            </w:tcBorders>
            <w:noWrap/>
          </w:tcPr>
          <w:p w14:paraId="4D476746" w14:textId="77777777" w:rsidR="00460B7E" w:rsidRPr="00B232F9" w:rsidRDefault="00460B7E" w:rsidP="00460B7E">
            <w:pPr>
              <w:spacing w:line="240" w:lineRule="auto"/>
              <w:ind w:right="85"/>
              <w:rPr>
                <w:color w:val="000000"/>
                <w:szCs w:val="22"/>
              </w:rPr>
            </w:pPr>
            <w:r w:rsidRPr="00DF7203">
              <w:rPr>
                <w:b/>
                <w:bCs/>
                <w:szCs w:val="22"/>
              </w:rPr>
              <w:t xml:space="preserve">Timing of revenue recognition </w:t>
            </w:r>
          </w:p>
        </w:tc>
        <w:tc>
          <w:tcPr>
            <w:tcW w:w="270" w:type="dxa"/>
            <w:tcBorders>
              <w:left w:val="nil"/>
              <w:right w:val="nil"/>
            </w:tcBorders>
            <w:vAlign w:val="bottom"/>
          </w:tcPr>
          <w:p w14:paraId="4751C6C4" w14:textId="77777777" w:rsidR="00460B7E" w:rsidRPr="00B232F9" w:rsidRDefault="00460B7E" w:rsidP="00460B7E">
            <w:pPr>
              <w:tabs>
                <w:tab w:val="left" w:pos="691"/>
              </w:tabs>
              <w:spacing w:line="240" w:lineRule="auto"/>
              <w:jc w:val="right"/>
              <w:rPr>
                <w:color w:val="000000"/>
                <w:szCs w:val="22"/>
              </w:rPr>
            </w:pPr>
          </w:p>
        </w:tc>
        <w:tc>
          <w:tcPr>
            <w:tcW w:w="1060" w:type="dxa"/>
            <w:tcBorders>
              <w:left w:val="nil"/>
              <w:right w:val="nil"/>
            </w:tcBorders>
            <w:vAlign w:val="bottom"/>
          </w:tcPr>
          <w:p w14:paraId="27431AFB" w14:textId="77777777" w:rsidR="00460B7E" w:rsidRPr="001D6529" w:rsidRDefault="00460B7E" w:rsidP="00460B7E">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14:paraId="546ED77D" w14:textId="77777777" w:rsidR="00460B7E" w:rsidRPr="00B232F9" w:rsidRDefault="00460B7E" w:rsidP="00460B7E">
            <w:pPr>
              <w:spacing w:line="240" w:lineRule="auto"/>
              <w:jc w:val="right"/>
              <w:rPr>
                <w:color w:val="000000"/>
                <w:szCs w:val="22"/>
              </w:rPr>
            </w:pPr>
          </w:p>
        </w:tc>
        <w:tc>
          <w:tcPr>
            <w:tcW w:w="954" w:type="dxa"/>
            <w:tcBorders>
              <w:left w:val="nil"/>
              <w:right w:val="nil"/>
            </w:tcBorders>
            <w:vAlign w:val="bottom"/>
          </w:tcPr>
          <w:p w14:paraId="3B4DBB1D" w14:textId="77777777" w:rsidR="00460B7E" w:rsidRPr="00B232F9" w:rsidRDefault="00460B7E" w:rsidP="00460B7E">
            <w:pPr>
              <w:tabs>
                <w:tab w:val="left" w:pos="853"/>
              </w:tabs>
              <w:spacing w:line="240" w:lineRule="auto"/>
              <w:ind w:left="-105" w:right="-108"/>
              <w:jc w:val="right"/>
              <w:rPr>
                <w:color w:val="000000"/>
                <w:szCs w:val="22"/>
              </w:rPr>
            </w:pPr>
          </w:p>
        </w:tc>
        <w:tc>
          <w:tcPr>
            <w:tcW w:w="270" w:type="dxa"/>
            <w:tcBorders>
              <w:left w:val="nil"/>
              <w:right w:val="nil"/>
            </w:tcBorders>
            <w:vAlign w:val="bottom"/>
          </w:tcPr>
          <w:p w14:paraId="3010262C" w14:textId="77777777" w:rsidR="00460B7E" w:rsidRPr="00B232F9" w:rsidRDefault="00460B7E" w:rsidP="00460B7E">
            <w:pPr>
              <w:spacing w:line="240" w:lineRule="auto"/>
              <w:jc w:val="right"/>
              <w:rPr>
                <w:color w:val="000000"/>
                <w:szCs w:val="22"/>
              </w:rPr>
            </w:pPr>
          </w:p>
        </w:tc>
        <w:tc>
          <w:tcPr>
            <w:tcW w:w="990" w:type="dxa"/>
            <w:tcBorders>
              <w:left w:val="nil"/>
              <w:right w:val="nil"/>
            </w:tcBorders>
            <w:vAlign w:val="bottom"/>
          </w:tcPr>
          <w:p w14:paraId="76952944" w14:textId="77777777" w:rsidR="00460B7E" w:rsidRPr="00B232F9" w:rsidRDefault="00460B7E" w:rsidP="00460B7E">
            <w:pPr>
              <w:spacing w:line="240" w:lineRule="auto"/>
              <w:ind w:left="-105" w:right="-200"/>
              <w:jc w:val="right"/>
              <w:rPr>
                <w:color w:val="000000"/>
                <w:szCs w:val="22"/>
              </w:rPr>
            </w:pPr>
          </w:p>
        </w:tc>
        <w:tc>
          <w:tcPr>
            <w:tcW w:w="236" w:type="dxa"/>
            <w:tcBorders>
              <w:left w:val="nil"/>
              <w:right w:val="nil"/>
            </w:tcBorders>
          </w:tcPr>
          <w:p w14:paraId="535D1A40" w14:textId="77777777" w:rsidR="00460B7E" w:rsidRPr="00B232F9" w:rsidRDefault="00460B7E" w:rsidP="00460B7E">
            <w:pPr>
              <w:spacing w:line="240" w:lineRule="auto"/>
              <w:rPr>
                <w:color w:val="000000"/>
                <w:szCs w:val="22"/>
              </w:rPr>
            </w:pPr>
          </w:p>
        </w:tc>
        <w:tc>
          <w:tcPr>
            <w:tcW w:w="1114" w:type="dxa"/>
            <w:vAlign w:val="bottom"/>
          </w:tcPr>
          <w:p w14:paraId="35C4EF87" w14:textId="77777777" w:rsidR="00460B7E" w:rsidRPr="00B232F9" w:rsidRDefault="00460B7E" w:rsidP="00460B7E">
            <w:pPr>
              <w:tabs>
                <w:tab w:val="left" w:pos="956"/>
              </w:tabs>
              <w:spacing w:line="240" w:lineRule="auto"/>
              <w:ind w:left="-105"/>
              <w:jc w:val="right"/>
              <w:rPr>
                <w:color w:val="000000"/>
                <w:szCs w:val="22"/>
              </w:rPr>
            </w:pPr>
          </w:p>
        </w:tc>
        <w:tc>
          <w:tcPr>
            <w:tcW w:w="270" w:type="dxa"/>
            <w:vAlign w:val="bottom"/>
          </w:tcPr>
          <w:p w14:paraId="5F25E58F" w14:textId="77777777" w:rsidR="00460B7E" w:rsidRPr="00B232F9" w:rsidRDefault="00460B7E" w:rsidP="00460B7E">
            <w:pPr>
              <w:spacing w:line="240" w:lineRule="auto"/>
              <w:rPr>
                <w:color w:val="000000"/>
                <w:szCs w:val="22"/>
              </w:rPr>
            </w:pPr>
          </w:p>
        </w:tc>
        <w:tc>
          <w:tcPr>
            <w:tcW w:w="1080" w:type="dxa"/>
            <w:vAlign w:val="bottom"/>
          </w:tcPr>
          <w:p w14:paraId="4BE47EC8" w14:textId="77777777" w:rsidR="00460B7E" w:rsidRPr="001D6529" w:rsidRDefault="00460B7E" w:rsidP="00460B7E">
            <w:pPr>
              <w:spacing w:line="240" w:lineRule="auto"/>
              <w:ind w:left="-105"/>
              <w:jc w:val="right"/>
              <w:rPr>
                <w:rFonts w:cstheme="minorBidi"/>
                <w:color w:val="000000"/>
                <w:szCs w:val="22"/>
                <w:cs/>
              </w:rPr>
            </w:pPr>
          </w:p>
        </w:tc>
      </w:tr>
      <w:tr w:rsidR="00460B7E" w:rsidRPr="00A53AC1" w14:paraId="684C28A6" w14:textId="77777777" w:rsidTr="00791F9C">
        <w:tc>
          <w:tcPr>
            <w:tcW w:w="2250" w:type="dxa"/>
            <w:tcBorders>
              <w:top w:val="nil"/>
              <w:left w:val="nil"/>
              <w:bottom w:val="nil"/>
              <w:right w:val="nil"/>
            </w:tcBorders>
            <w:noWrap/>
            <w:vAlign w:val="bottom"/>
          </w:tcPr>
          <w:p w14:paraId="201B9CBB" w14:textId="77777777" w:rsidR="00460B7E" w:rsidRPr="00781A23" w:rsidRDefault="00460B7E" w:rsidP="00460B7E">
            <w:pPr>
              <w:spacing w:line="220" w:lineRule="atLeast"/>
              <w:ind w:left="160" w:right="-26" w:hanging="160"/>
              <w:rPr>
                <w:szCs w:val="22"/>
              </w:rPr>
            </w:pPr>
            <w:r w:rsidRPr="00781A23">
              <w:rPr>
                <w:szCs w:val="22"/>
              </w:rPr>
              <w:t xml:space="preserve">At a point in time </w:t>
            </w:r>
          </w:p>
        </w:tc>
        <w:tc>
          <w:tcPr>
            <w:tcW w:w="1080" w:type="dxa"/>
            <w:tcBorders>
              <w:left w:val="nil"/>
              <w:right w:val="nil"/>
            </w:tcBorders>
            <w:vAlign w:val="bottom"/>
          </w:tcPr>
          <w:p w14:paraId="5E5877C4" w14:textId="67BCEB00" w:rsidR="00460B7E" w:rsidRPr="00781A23" w:rsidRDefault="007E6951" w:rsidP="00460B7E">
            <w:pPr>
              <w:tabs>
                <w:tab w:val="left" w:pos="431"/>
                <w:tab w:val="left" w:pos="611"/>
                <w:tab w:val="decimal" w:pos="701"/>
              </w:tabs>
              <w:spacing w:line="240" w:lineRule="auto"/>
              <w:ind w:left="-105" w:right="-15" w:hanging="4"/>
              <w:jc w:val="right"/>
              <w:rPr>
                <w:color w:val="000000"/>
                <w:szCs w:val="22"/>
              </w:rPr>
            </w:pPr>
            <w:r>
              <w:rPr>
                <w:color w:val="000000"/>
                <w:szCs w:val="22"/>
              </w:rPr>
              <w:t>937,977</w:t>
            </w:r>
          </w:p>
        </w:tc>
        <w:tc>
          <w:tcPr>
            <w:tcW w:w="270" w:type="dxa"/>
            <w:tcBorders>
              <w:left w:val="nil"/>
              <w:right w:val="nil"/>
            </w:tcBorders>
            <w:vAlign w:val="bottom"/>
          </w:tcPr>
          <w:p w14:paraId="02F77F23" w14:textId="77777777" w:rsidR="00460B7E" w:rsidRPr="00781A23" w:rsidRDefault="00460B7E" w:rsidP="00460B7E">
            <w:pPr>
              <w:tabs>
                <w:tab w:val="left" w:pos="691"/>
              </w:tabs>
              <w:spacing w:line="240" w:lineRule="auto"/>
              <w:jc w:val="right"/>
              <w:rPr>
                <w:color w:val="000000"/>
                <w:szCs w:val="22"/>
              </w:rPr>
            </w:pPr>
          </w:p>
        </w:tc>
        <w:tc>
          <w:tcPr>
            <w:tcW w:w="1060" w:type="dxa"/>
            <w:tcBorders>
              <w:left w:val="nil"/>
              <w:right w:val="nil"/>
            </w:tcBorders>
            <w:vAlign w:val="bottom"/>
          </w:tcPr>
          <w:p w14:paraId="6BD50886" w14:textId="7B435ECF" w:rsidR="00460B7E" w:rsidRPr="00781A23" w:rsidRDefault="00460B7E" w:rsidP="00460B7E">
            <w:pPr>
              <w:tabs>
                <w:tab w:val="left" w:pos="431"/>
                <w:tab w:val="left" w:pos="611"/>
                <w:tab w:val="decimal" w:pos="701"/>
              </w:tabs>
              <w:spacing w:line="240" w:lineRule="auto"/>
              <w:ind w:left="-105" w:right="-15" w:hanging="4"/>
              <w:jc w:val="right"/>
              <w:rPr>
                <w:color w:val="000000"/>
                <w:szCs w:val="22"/>
              </w:rPr>
            </w:pPr>
            <w:r w:rsidRPr="008E6E31">
              <w:rPr>
                <w:color w:val="000000"/>
                <w:szCs w:val="22"/>
              </w:rPr>
              <w:t>921,235</w:t>
            </w:r>
          </w:p>
        </w:tc>
        <w:tc>
          <w:tcPr>
            <w:tcW w:w="236" w:type="dxa"/>
            <w:tcBorders>
              <w:left w:val="nil"/>
              <w:right w:val="nil"/>
            </w:tcBorders>
            <w:vAlign w:val="bottom"/>
          </w:tcPr>
          <w:p w14:paraId="66B50054" w14:textId="77777777" w:rsidR="00460B7E" w:rsidRPr="00781A23" w:rsidRDefault="00460B7E" w:rsidP="00460B7E">
            <w:pPr>
              <w:spacing w:line="240" w:lineRule="auto"/>
              <w:jc w:val="right"/>
              <w:rPr>
                <w:b/>
                <w:bCs/>
                <w:color w:val="000000"/>
                <w:szCs w:val="22"/>
              </w:rPr>
            </w:pPr>
          </w:p>
        </w:tc>
        <w:tc>
          <w:tcPr>
            <w:tcW w:w="954" w:type="dxa"/>
            <w:tcBorders>
              <w:left w:val="nil"/>
              <w:right w:val="nil"/>
            </w:tcBorders>
            <w:vAlign w:val="bottom"/>
          </w:tcPr>
          <w:p w14:paraId="48DA8CD4" w14:textId="052CEB0A" w:rsidR="00460B7E" w:rsidRPr="00781A23" w:rsidRDefault="009804EE" w:rsidP="00460B7E">
            <w:pPr>
              <w:tabs>
                <w:tab w:val="left" w:pos="431"/>
                <w:tab w:val="left" w:pos="611"/>
                <w:tab w:val="decimal" w:pos="701"/>
              </w:tabs>
              <w:spacing w:line="240" w:lineRule="auto"/>
              <w:ind w:left="-105" w:right="-15" w:hanging="4"/>
              <w:jc w:val="right"/>
              <w:rPr>
                <w:color w:val="000000"/>
                <w:szCs w:val="22"/>
              </w:rPr>
            </w:pPr>
            <w:r>
              <w:rPr>
                <w:color w:val="000000"/>
                <w:szCs w:val="22"/>
              </w:rPr>
              <w:t>5,849</w:t>
            </w:r>
          </w:p>
        </w:tc>
        <w:tc>
          <w:tcPr>
            <w:tcW w:w="270" w:type="dxa"/>
            <w:tcBorders>
              <w:left w:val="nil"/>
              <w:right w:val="nil"/>
            </w:tcBorders>
            <w:vAlign w:val="bottom"/>
          </w:tcPr>
          <w:p w14:paraId="03597397" w14:textId="77777777" w:rsidR="00460B7E" w:rsidRPr="00781A23" w:rsidRDefault="00460B7E" w:rsidP="00460B7E">
            <w:pPr>
              <w:tabs>
                <w:tab w:val="left" w:pos="691"/>
              </w:tabs>
              <w:spacing w:line="240" w:lineRule="auto"/>
              <w:jc w:val="right"/>
              <w:rPr>
                <w:color w:val="000000"/>
                <w:szCs w:val="22"/>
              </w:rPr>
            </w:pPr>
          </w:p>
        </w:tc>
        <w:tc>
          <w:tcPr>
            <w:tcW w:w="990" w:type="dxa"/>
            <w:tcBorders>
              <w:left w:val="nil"/>
              <w:right w:val="nil"/>
            </w:tcBorders>
            <w:vAlign w:val="bottom"/>
          </w:tcPr>
          <w:p w14:paraId="19B421C7" w14:textId="340E4B78" w:rsidR="00460B7E" w:rsidRPr="00781A23" w:rsidRDefault="00460B7E" w:rsidP="00460B7E">
            <w:pPr>
              <w:spacing w:line="240" w:lineRule="auto"/>
              <w:ind w:left="-105" w:right="-287" w:hanging="4"/>
              <w:jc w:val="center"/>
              <w:rPr>
                <w:color w:val="000000"/>
                <w:szCs w:val="22"/>
              </w:rPr>
            </w:pPr>
            <w:r>
              <w:rPr>
                <w:color w:val="000000"/>
                <w:szCs w:val="22"/>
              </w:rPr>
              <w:t>4,375</w:t>
            </w:r>
          </w:p>
        </w:tc>
        <w:tc>
          <w:tcPr>
            <w:tcW w:w="236" w:type="dxa"/>
            <w:tcBorders>
              <w:left w:val="nil"/>
              <w:right w:val="nil"/>
            </w:tcBorders>
          </w:tcPr>
          <w:p w14:paraId="2E80926E" w14:textId="77777777" w:rsidR="00460B7E" w:rsidRPr="00781A23"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114" w:type="dxa"/>
            <w:vAlign w:val="bottom"/>
          </w:tcPr>
          <w:p w14:paraId="157E5636" w14:textId="78B92B22" w:rsidR="00460B7E" w:rsidRPr="00781A23" w:rsidRDefault="00717178" w:rsidP="00460B7E">
            <w:pPr>
              <w:tabs>
                <w:tab w:val="left" w:pos="431"/>
                <w:tab w:val="left" w:pos="611"/>
                <w:tab w:val="decimal" w:pos="701"/>
              </w:tabs>
              <w:spacing w:line="240" w:lineRule="auto"/>
              <w:ind w:left="-105" w:right="-15" w:hanging="4"/>
              <w:jc w:val="right"/>
              <w:rPr>
                <w:color w:val="000000"/>
                <w:szCs w:val="22"/>
              </w:rPr>
            </w:pPr>
            <w:r>
              <w:rPr>
                <w:color w:val="000000"/>
                <w:szCs w:val="22"/>
              </w:rPr>
              <w:t>943,826</w:t>
            </w:r>
          </w:p>
        </w:tc>
        <w:tc>
          <w:tcPr>
            <w:tcW w:w="270" w:type="dxa"/>
            <w:vAlign w:val="bottom"/>
          </w:tcPr>
          <w:p w14:paraId="2ABE1DB3" w14:textId="77777777" w:rsidR="00460B7E" w:rsidRPr="00781A23" w:rsidRDefault="00460B7E" w:rsidP="00460B7E">
            <w:pPr>
              <w:tabs>
                <w:tab w:val="left" w:pos="691"/>
              </w:tabs>
              <w:spacing w:line="240" w:lineRule="auto"/>
              <w:jc w:val="right"/>
              <w:rPr>
                <w:color w:val="000000"/>
                <w:szCs w:val="22"/>
              </w:rPr>
            </w:pPr>
          </w:p>
        </w:tc>
        <w:tc>
          <w:tcPr>
            <w:tcW w:w="1080" w:type="dxa"/>
            <w:vAlign w:val="bottom"/>
          </w:tcPr>
          <w:p w14:paraId="5A862BD3" w14:textId="7CA0407C" w:rsidR="00460B7E" w:rsidRPr="00781A23" w:rsidRDefault="00460B7E" w:rsidP="00460B7E">
            <w:pPr>
              <w:tabs>
                <w:tab w:val="left" w:pos="431"/>
                <w:tab w:val="left" w:pos="611"/>
                <w:tab w:val="decimal" w:pos="701"/>
              </w:tabs>
              <w:spacing w:line="240" w:lineRule="auto"/>
              <w:ind w:left="-105" w:right="-15" w:hanging="4"/>
              <w:jc w:val="right"/>
              <w:rPr>
                <w:color w:val="000000"/>
                <w:szCs w:val="22"/>
              </w:rPr>
            </w:pPr>
            <w:r>
              <w:rPr>
                <w:color w:val="000000"/>
                <w:szCs w:val="22"/>
              </w:rPr>
              <w:t>925,610</w:t>
            </w:r>
          </w:p>
        </w:tc>
      </w:tr>
      <w:tr w:rsidR="00460B7E" w:rsidRPr="00A53AC1" w14:paraId="1021B016" w14:textId="77777777" w:rsidTr="00791F9C">
        <w:tc>
          <w:tcPr>
            <w:tcW w:w="2250" w:type="dxa"/>
            <w:tcBorders>
              <w:top w:val="nil"/>
              <w:left w:val="nil"/>
              <w:bottom w:val="nil"/>
              <w:right w:val="nil"/>
            </w:tcBorders>
            <w:noWrap/>
            <w:vAlign w:val="bottom"/>
          </w:tcPr>
          <w:p w14:paraId="4CC050D4" w14:textId="77777777" w:rsidR="00460B7E" w:rsidRPr="00781A23" w:rsidRDefault="00460B7E" w:rsidP="00460B7E">
            <w:pPr>
              <w:spacing w:line="220" w:lineRule="atLeast"/>
              <w:ind w:left="160" w:right="-26" w:hanging="160"/>
              <w:rPr>
                <w:szCs w:val="22"/>
              </w:rPr>
            </w:pPr>
            <w:r w:rsidRPr="00781A23">
              <w:rPr>
                <w:szCs w:val="22"/>
              </w:rPr>
              <w:t xml:space="preserve">Over time </w:t>
            </w:r>
          </w:p>
        </w:tc>
        <w:tc>
          <w:tcPr>
            <w:tcW w:w="1080" w:type="dxa"/>
            <w:tcBorders>
              <w:left w:val="nil"/>
              <w:bottom w:val="single" w:sz="4" w:space="0" w:color="auto"/>
              <w:right w:val="nil"/>
            </w:tcBorders>
            <w:vAlign w:val="bottom"/>
          </w:tcPr>
          <w:p w14:paraId="08E9BDC5" w14:textId="5590455A" w:rsidR="00460B7E" w:rsidRPr="00781A23" w:rsidRDefault="007E6951" w:rsidP="00460B7E">
            <w:pPr>
              <w:spacing w:line="240" w:lineRule="auto"/>
              <w:ind w:left="20" w:right="-15" w:hanging="4"/>
              <w:jc w:val="center"/>
              <w:rPr>
                <w:color w:val="000000"/>
                <w:szCs w:val="22"/>
              </w:rPr>
            </w:pPr>
            <w:r>
              <w:rPr>
                <w:color w:val="000000"/>
                <w:szCs w:val="22"/>
              </w:rPr>
              <w:t>-</w:t>
            </w:r>
          </w:p>
        </w:tc>
        <w:tc>
          <w:tcPr>
            <w:tcW w:w="270" w:type="dxa"/>
            <w:tcBorders>
              <w:left w:val="nil"/>
              <w:right w:val="nil"/>
            </w:tcBorders>
            <w:vAlign w:val="bottom"/>
          </w:tcPr>
          <w:p w14:paraId="0A21DF80" w14:textId="77777777" w:rsidR="00460B7E" w:rsidRPr="00781A23" w:rsidRDefault="00460B7E" w:rsidP="00460B7E">
            <w:pPr>
              <w:tabs>
                <w:tab w:val="left" w:pos="691"/>
              </w:tabs>
              <w:spacing w:line="240" w:lineRule="auto"/>
              <w:jc w:val="right"/>
              <w:rPr>
                <w:color w:val="000000"/>
                <w:szCs w:val="22"/>
              </w:rPr>
            </w:pPr>
          </w:p>
        </w:tc>
        <w:tc>
          <w:tcPr>
            <w:tcW w:w="1060" w:type="dxa"/>
            <w:tcBorders>
              <w:left w:val="nil"/>
              <w:bottom w:val="single" w:sz="4" w:space="0" w:color="auto"/>
              <w:right w:val="nil"/>
            </w:tcBorders>
            <w:vAlign w:val="bottom"/>
          </w:tcPr>
          <w:p w14:paraId="5087D610" w14:textId="2A4DDE41" w:rsidR="00460B7E" w:rsidRPr="00781A23" w:rsidRDefault="00460B7E" w:rsidP="00460B7E">
            <w:pPr>
              <w:spacing w:line="240" w:lineRule="auto"/>
              <w:ind w:left="-85" w:right="-217" w:hanging="4"/>
              <w:jc w:val="center"/>
              <w:rPr>
                <w:color w:val="000000"/>
                <w:szCs w:val="22"/>
              </w:rPr>
            </w:pPr>
            <w:r>
              <w:rPr>
                <w:color w:val="000000"/>
                <w:szCs w:val="22"/>
              </w:rPr>
              <w:t>-</w:t>
            </w:r>
          </w:p>
        </w:tc>
        <w:tc>
          <w:tcPr>
            <w:tcW w:w="236" w:type="dxa"/>
            <w:tcBorders>
              <w:left w:val="nil"/>
              <w:right w:val="nil"/>
            </w:tcBorders>
            <w:vAlign w:val="bottom"/>
          </w:tcPr>
          <w:p w14:paraId="062C163B" w14:textId="77777777" w:rsidR="00460B7E" w:rsidRPr="00781A23" w:rsidRDefault="00460B7E" w:rsidP="00460B7E">
            <w:pPr>
              <w:spacing w:line="240" w:lineRule="auto"/>
              <w:jc w:val="right"/>
              <w:rPr>
                <w:b/>
                <w:bCs/>
                <w:color w:val="000000"/>
                <w:szCs w:val="22"/>
              </w:rPr>
            </w:pPr>
          </w:p>
        </w:tc>
        <w:tc>
          <w:tcPr>
            <w:tcW w:w="954" w:type="dxa"/>
            <w:tcBorders>
              <w:left w:val="nil"/>
              <w:bottom w:val="single" w:sz="4" w:space="0" w:color="auto"/>
              <w:right w:val="nil"/>
            </w:tcBorders>
            <w:vAlign w:val="bottom"/>
          </w:tcPr>
          <w:p w14:paraId="645D96EB" w14:textId="694596E0" w:rsidR="00460B7E" w:rsidRPr="00781A23" w:rsidRDefault="009804EE" w:rsidP="00460B7E">
            <w:pPr>
              <w:tabs>
                <w:tab w:val="left" w:pos="431"/>
                <w:tab w:val="left" w:pos="611"/>
                <w:tab w:val="decimal" w:pos="701"/>
              </w:tabs>
              <w:spacing w:line="240" w:lineRule="auto"/>
              <w:ind w:left="-105" w:right="-15" w:hanging="4"/>
              <w:jc w:val="right"/>
              <w:rPr>
                <w:color w:val="000000"/>
                <w:szCs w:val="22"/>
              </w:rPr>
            </w:pPr>
            <w:r>
              <w:rPr>
                <w:color w:val="000000"/>
                <w:szCs w:val="22"/>
              </w:rPr>
              <w:t>16,261</w:t>
            </w:r>
          </w:p>
        </w:tc>
        <w:tc>
          <w:tcPr>
            <w:tcW w:w="270" w:type="dxa"/>
            <w:tcBorders>
              <w:left w:val="nil"/>
              <w:right w:val="nil"/>
            </w:tcBorders>
            <w:vAlign w:val="bottom"/>
          </w:tcPr>
          <w:p w14:paraId="7573AC21" w14:textId="77777777" w:rsidR="00460B7E" w:rsidRPr="00781A23" w:rsidRDefault="00460B7E" w:rsidP="00460B7E">
            <w:pPr>
              <w:tabs>
                <w:tab w:val="left" w:pos="431"/>
                <w:tab w:val="left" w:pos="611"/>
                <w:tab w:val="decimal" w:pos="701"/>
              </w:tabs>
              <w:spacing w:line="240" w:lineRule="auto"/>
              <w:ind w:left="-105" w:right="-15" w:hanging="4"/>
              <w:jc w:val="right"/>
              <w:rPr>
                <w:color w:val="000000"/>
                <w:szCs w:val="22"/>
              </w:rPr>
            </w:pPr>
          </w:p>
        </w:tc>
        <w:tc>
          <w:tcPr>
            <w:tcW w:w="990" w:type="dxa"/>
            <w:tcBorders>
              <w:left w:val="nil"/>
              <w:bottom w:val="single" w:sz="4" w:space="0" w:color="auto"/>
              <w:right w:val="nil"/>
            </w:tcBorders>
            <w:vAlign w:val="bottom"/>
          </w:tcPr>
          <w:p w14:paraId="719F6A5E" w14:textId="69FF9E12" w:rsidR="00460B7E" w:rsidRPr="00781A23" w:rsidRDefault="00460B7E" w:rsidP="00460B7E">
            <w:pPr>
              <w:tabs>
                <w:tab w:val="left" w:pos="611"/>
                <w:tab w:val="decimal" w:pos="701"/>
              </w:tabs>
              <w:spacing w:line="240" w:lineRule="auto"/>
              <w:ind w:left="-105" w:right="-287" w:hanging="4"/>
              <w:jc w:val="center"/>
              <w:rPr>
                <w:color w:val="000000"/>
                <w:szCs w:val="22"/>
              </w:rPr>
            </w:pPr>
            <w:r>
              <w:rPr>
                <w:color w:val="000000"/>
                <w:szCs w:val="22"/>
              </w:rPr>
              <w:t>12,288</w:t>
            </w:r>
          </w:p>
        </w:tc>
        <w:tc>
          <w:tcPr>
            <w:tcW w:w="236" w:type="dxa"/>
            <w:tcBorders>
              <w:left w:val="nil"/>
              <w:right w:val="nil"/>
            </w:tcBorders>
          </w:tcPr>
          <w:p w14:paraId="0BC08612" w14:textId="77777777" w:rsidR="00460B7E" w:rsidRPr="00781A23"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vAlign w:val="bottom"/>
          </w:tcPr>
          <w:p w14:paraId="73E425FF" w14:textId="53FAE4B7" w:rsidR="00460B7E" w:rsidRPr="00781A23" w:rsidRDefault="00543F96" w:rsidP="00460B7E">
            <w:pPr>
              <w:tabs>
                <w:tab w:val="left" w:pos="431"/>
                <w:tab w:val="left" w:pos="611"/>
                <w:tab w:val="decimal" w:pos="701"/>
              </w:tabs>
              <w:spacing w:line="240" w:lineRule="auto"/>
              <w:ind w:left="-105" w:right="-15" w:hanging="4"/>
              <w:jc w:val="right"/>
              <w:rPr>
                <w:color w:val="000000"/>
                <w:szCs w:val="22"/>
              </w:rPr>
            </w:pPr>
            <w:r>
              <w:rPr>
                <w:color w:val="000000"/>
                <w:szCs w:val="22"/>
              </w:rPr>
              <w:t>16,261</w:t>
            </w:r>
          </w:p>
        </w:tc>
        <w:tc>
          <w:tcPr>
            <w:tcW w:w="270" w:type="dxa"/>
            <w:vAlign w:val="bottom"/>
          </w:tcPr>
          <w:p w14:paraId="12929017" w14:textId="77777777" w:rsidR="00460B7E" w:rsidRPr="00781A23" w:rsidRDefault="00460B7E" w:rsidP="00460B7E">
            <w:pPr>
              <w:tabs>
                <w:tab w:val="left" w:pos="431"/>
                <w:tab w:val="left" w:pos="611"/>
                <w:tab w:val="decimal" w:pos="701"/>
              </w:tabs>
              <w:spacing w:line="240" w:lineRule="auto"/>
              <w:ind w:left="-105" w:right="-15" w:hanging="4"/>
              <w:jc w:val="right"/>
              <w:rPr>
                <w:color w:val="000000"/>
                <w:szCs w:val="22"/>
              </w:rPr>
            </w:pPr>
          </w:p>
        </w:tc>
        <w:tc>
          <w:tcPr>
            <w:tcW w:w="1080" w:type="dxa"/>
            <w:tcBorders>
              <w:bottom w:val="single" w:sz="4" w:space="0" w:color="auto"/>
            </w:tcBorders>
            <w:vAlign w:val="bottom"/>
          </w:tcPr>
          <w:p w14:paraId="1BAE7DED" w14:textId="0D52BA5A" w:rsidR="00460B7E" w:rsidRPr="00781A23" w:rsidRDefault="00460B7E" w:rsidP="00460B7E">
            <w:pPr>
              <w:tabs>
                <w:tab w:val="left" w:pos="431"/>
                <w:tab w:val="left" w:pos="611"/>
                <w:tab w:val="decimal" w:pos="701"/>
              </w:tabs>
              <w:spacing w:line="240" w:lineRule="auto"/>
              <w:ind w:left="-105" w:right="-15" w:hanging="4"/>
              <w:jc w:val="right"/>
              <w:rPr>
                <w:color w:val="000000"/>
                <w:szCs w:val="22"/>
              </w:rPr>
            </w:pPr>
            <w:r>
              <w:rPr>
                <w:color w:val="000000"/>
                <w:szCs w:val="22"/>
              </w:rPr>
              <w:t>12,288</w:t>
            </w:r>
          </w:p>
        </w:tc>
      </w:tr>
      <w:tr w:rsidR="00460B7E" w:rsidRPr="00A53AC1" w14:paraId="7AEC4991" w14:textId="77777777" w:rsidTr="00791F9C">
        <w:tc>
          <w:tcPr>
            <w:tcW w:w="2250" w:type="dxa"/>
            <w:tcBorders>
              <w:top w:val="nil"/>
              <w:left w:val="nil"/>
              <w:bottom w:val="nil"/>
              <w:right w:val="nil"/>
            </w:tcBorders>
            <w:noWrap/>
          </w:tcPr>
          <w:p w14:paraId="776CFE4D" w14:textId="77777777" w:rsidR="00460B7E" w:rsidRPr="00781A23" w:rsidRDefault="00460B7E" w:rsidP="00460B7E">
            <w:pPr>
              <w:spacing w:line="220" w:lineRule="atLeast"/>
              <w:ind w:left="160" w:right="-26" w:hanging="160"/>
              <w:rPr>
                <w:b/>
                <w:bCs/>
                <w:szCs w:val="22"/>
              </w:rPr>
            </w:pPr>
            <w:r w:rsidRPr="00781A23">
              <w:rPr>
                <w:b/>
                <w:bCs/>
                <w:szCs w:val="22"/>
              </w:rPr>
              <w:t>Total revenue</w:t>
            </w:r>
          </w:p>
        </w:tc>
        <w:tc>
          <w:tcPr>
            <w:tcW w:w="1080" w:type="dxa"/>
            <w:tcBorders>
              <w:top w:val="single" w:sz="4" w:space="0" w:color="auto"/>
              <w:left w:val="nil"/>
              <w:bottom w:val="double" w:sz="4" w:space="0" w:color="auto"/>
              <w:right w:val="nil"/>
            </w:tcBorders>
            <w:vAlign w:val="bottom"/>
          </w:tcPr>
          <w:p w14:paraId="2B64C6A9" w14:textId="32091548" w:rsidR="00460B7E" w:rsidRPr="00781A23" w:rsidRDefault="007E6951" w:rsidP="00460B7E">
            <w:pPr>
              <w:tabs>
                <w:tab w:val="left" w:pos="431"/>
                <w:tab w:val="left" w:pos="611"/>
                <w:tab w:val="decimal" w:pos="701"/>
              </w:tabs>
              <w:spacing w:line="240" w:lineRule="auto"/>
              <w:ind w:left="-105" w:right="-15" w:hanging="4"/>
              <w:jc w:val="right"/>
              <w:rPr>
                <w:b/>
                <w:bCs/>
                <w:color w:val="000000"/>
                <w:szCs w:val="22"/>
              </w:rPr>
            </w:pPr>
            <w:r>
              <w:rPr>
                <w:b/>
                <w:bCs/>
                <w:color w:val="000000"/>
                <w:szCs w:val="22"/>
              </w:rPr>
              <w:t>937,977</w:t>
            </w:r>
          </w:p>
        </w:tc>
        <w:tc>
          <w:tcPr>
            <w:tcW w:w="270" w:type="dxa"/>
            <w:tcBorders>
              <w:left w:val="nil"/>
              <w:right w:val="nil"/>
            </w:tcBorders>
            <w:vAlign w:val="bottom"/>
          </w:tcPr>
          <w:p w14:paraId="54261071" w14:textId="77777777" w:rsidR="00460B7E" w:rsidRPr="00781A23" w:rsidRDefault="00460B7E" w:rsidP="00460B7E">
            <w:pPr>
              <w:tabs>
                <w:tab w:val="left" w:pos="691"/>
              </w:tabs>
              <w:spacing w:line="240" w:lineRule="auto"/>
              <w:jc w:val="right"/>
              <w:rPr>
                <w:b/>
                <w:bCs/>
                <w:color w:val="000000"/>
                <w:szCs w:val="22"/>
              </w:rPr>
            </w:pPr>
          </w:p>
        </w:tc>
        <w:tc>
          <w:tcPr>
            <w:tcW w:w="1060" w:type="dxa"/>
            <w:tcBorders>
              <w:top w:val="single" w:sz="4" w:space="0" w:color="auto"/>
              <w:left w:val="nil"/>
              <w:bottom w:val="double" w:sz="4" w:space="0" w:color="auto"/>
              <w:right w:val="nil"/>
            </w:tcBorders>
            <w:vAlign w:val="bottom"/>
          </w:tcPr>
          <w:p w14:paraId="5351B117" w14:textId="229B3EC1" w:rsidR="00460B7E" w:rsidRPr="00781A23" w:rsidRDefault="00460B7E" w:rsidP="00460B7E">
            <w:pPr>
              <w:tabs>
                <w:tab w:val="left" w:pos="431"/>
                <w:tab w:val="left" w:pos="611"/>
                <w:tab w:val="decimal" w:pos="701"/>
              </w:tabs>
              <w:spacing w:line="240" w:lineRule="auto"/>
              <w:ind w:left="-105" w:right="-15" w:hanging="4"/>
              <w:jc w:val="right"/>
              <w:rPr>
                <w:b/>
                <w:bCs/>
                <w:color w:val="000000"/>
                <w:szCs w:val="22"/>
              </w:rPr>
            </w:pPr>
            <w:r w:rsidRPr="008E6E31">
              <w:rPr>
                <w:b/>
                <w:bCs/>
                <w:color w:val="000000"/>
                <w:szCs w:val="22"/>
              </w:rPr>
              <w:t>921,235</w:t>
            </w:r>
          </w:p>
        </w:tc>
        <w:tc>
          <w:tcPr>
            <w:tcW w:w="236" w:type="dxa"/>
            <w:tcBorders>
              <w:left w:val="nil"/>
              <w:right w:val="nil"/>
            </w:tcBorders>
            <w:vAlign w:val="bottom"/>
          </w:tcPr>
          <w:p w14:paraId="0003AABB" w14:textId="77777777" w:rsidR="00460B7E" w:rsidRPr="00781A23" w:rsidRDefault="00460B7E" w:rsidP="00460B7E">
            <w:pPr>
              <w:spacing w:line="240" w:lineRule="auto"/>
              <w:jc w:val="right"/>
              <w:rPr>
                <w:b/>
                <w:bCs/>
                <w:color w:val="000000"/>
                <w:szCs w:val="22"/>
              </w:rPr>
            </w:pPr>
          </w:p>
        </w:tc>
        <w:tc>
          <w:tcPr>
            <w:tcW w:w="954" w:type="dxa"/>
            <w:tcBorders>
              <w:top w:val="single" w:sz="4" w:space="0" w:color="auto"/>
              <w:left w:val="nil"/>
              <w:bottom w:val="double" w:sz="4" w:space="0" w:color="auto"/>
              <w:right w:val="nil"/>
            </w:tcBorders>
            <w:vAlign w:val="bottom"/>
          </w:tcPr>
          <w:p w14:paraId="27B98693" w14:textId="4EDFFDC8" w:rsidR="00460B7E" w:rsidRPr="00781A23" w:rsidRDefault="009804EE" w:rsidP="00460B7E">
            <w:pPr>
              <w:tabs>
                <w:tab w:val="left" w:pos="431"/>
                <w:tab w:val="left" w:pos="611"/>
                <w:tab w:val="decimal" w:pos="701"/>
              </w:tabs>
              <w:spacing w:line="240" w:lineRule="auto"/>
              <w:ind w:left="-105" w:right="-15" w:hanging="4"/>
              <w:jc w:val="right"/>
              <w:rPr>
                <w:b/>
                <w:bCs/>
                <w:color w:val="000000"/>
                <w:szCs w:val="22"/>
              </w:rPr>
            </w:pPr>
            <w:r>
              <w:rPr>
                <w:b/>
                <w:bCs/>
                <w:color w:val="000000"/>
                <w:szCs w:val="22"/>
              </w:rPr>
              <w:t>22,110</w:t>
            </w:r>
          </w:p>
        </w:tc>
        <w:tc>
          <w:tcPr>
            <w:tcW w:w="270" w:type="dxa"/>
            <w:tcBorders>
              <w:left w:val="nil"/>
              <w:right w:val="nil"/>
            </w:tcBorders>
            <w:vAlign w:val="bottom"/>
          </w:tcPr>
          <w:p w14:paraId="136C898D" w14:textId="77777777" w:rsidR="00460B7E" w:rsidRPr="00781A23"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14:paraId="45E5A6D9" w14:textId="17D8A03E" w:rsidR="00460B7E" w:rsidRPr="00781A23" w:rsidRDefault="00460B7E" w:rsidP="00460B7E">
            <w:pPr>
              <w:tabs>
                <w:tab w:val="left" w:pos="611"/>
                <w:tab w:val="decimal" w:pos="701"/>
              </w:tabs>
              <w:spacing w:line="240" w:lineRule="auto"/>
              <w:ind w:left="-105" w:right="-287" w:hanging="4"/>
              <w:jc w:val="center"/>
              <w:rPr>
                <w:b/>
                <w:bCs/>
                <w:color w:val="000000"/>
                <w:szCs w:val="22"/>
              </w:rPr>
            </w:pPr>
            <w:r>
              <w:rPr>
                <w:b/>
                <w:bCs/>
                <w:color w:val="000000"/>
                <w:szCs w:val="22"/>
              </w:rPr>
              <w:t>16,663</w:t>
            </w:r>
          </w:p>
        </w:tc>
        <w:tc>
          <w:tcPr>
            <w:tcW w:w="236" w:type="dxa"/>
            <w:tcBorders>
              <w:left w:val="nil"/>
              <w:right w:val="nil"/>
            </w:tcBorders>
          </w:tcPr>
          <w:p w14:paraId="163EB301" w14:textId="77777777" w:rsidR="00460B7E" w:rsidRPr="00781A23"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14:paraId="7E65F930" w14:textId="33596DAD" w:rsidR="00460B7E" w:rsidRPr="00781A23" w:rsidRDefault="00543F96" w:rsidP="00460B7E">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960,087</w:t>
            </w:r>
          </w:p>
        </w:tc>
        <w:tc>
          <w:tcPr>
            <w:tcW w:w="270" w:type="dxa"/>
            <w:vAlign w:val="bottom"/>
          </w:tcPr>
          <w:p w14:paraId="29159FC0" w14:textId="77777777" w:rsidR="00460B7E" w:rsidRPr="00781A23"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vAlign w:val="bottom"/>
          </w:tcPr>
          <w:p w14:paraId="3D9E3F39" w14:textId="23DD9C1A" w:rsidR="00460B7E" w:rsidRPr="00781A23" w:rsidRDefault="00460B7E" w:rsidP="00460B7E">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937,898</w:t>
            </w:r>
          </w:p>
        </w:tc>
      </w:tr>
      <w:tr w:rsidR="00460B7E" w:rsidRPr="00A53AC1" w14:paraId="5B1F33CD" w14:textId="77777777" w:rsidTr="00791F9C">
        <w:tc>
          <w:tcPr>
            <w:tcW w:w="2250" w:type="dxa"/>
            <w:tcBorders>
              <w:top w:val="nil"/>
              <w:left w:val="nil"/>
              <w:bottom w:val="nil"/>
              <w:right w:val="nil"/>
            </w:tcBorders>
            <w:noWrap/>
          </w:tcPr>
          <w:p w14:paraId="55CF340A" w14:textId="77777777" w:rsidR="00460B7E" w:rsidRPr="00DF7203" w:rsidRDefault="00460B7E" w:rsidP="00460B7E">
            <w:pPr>
              <w:spacing w:line="220" w:lineRule="atLeast"/>
              <w:ind w:left="160" w:right="-26" w:hanging="160"/>
              <w:rPr>
                <w:b/>
                <w:bCs/>
                <w:szCs w:val="22"/>
              </w:rPr>
            </w:pPr>
          </w:p>
        </w:tc>
        <w:tc>
          <w:tcPr>
            <w:tcW w:w="1080" w:type="dxa"/>
            <w:tcBorders>
              <w:top w:val="double" w:sz="4" w:space="0" w:color="auto"/>
              <w:left w:val="nil"/>
              <w:right w:val="nil"/>
            </w:tcBorders>
            <w:vAlign w:val="bottom"/>
          </w:tcPr>
          <w:p w14:paraId="090C40EC" w14:textId="77777777" w:rsidR="00460B7E" w:rsidRPr="00DF7203"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14:paraId="362356AE" w14:textId="77777777" w:rsidR="00460B7E" w:rsidRPr="00DF7203" w:rsidRDefault="00460B7E" w:rsidP="00460B7E">
            <w:pPr>
              <w:tabs>
                <w:tab w:val="left" w:pos="691"/>
              </w:tabs>
              <w:spacing w:line="240" w:lineRule="auto"/>
              <w:jc w:val="right"/>
              <w:rPr>
                <w:b/>
                <w:bCs/>
                <w:color w:val="000000"/>
                <w:szCs w:val="22"/>
                <w:highlight w:val="yellow"/>
              </w:rPr>
            </w:pPr>
          </w:p>
        </w:tc>
        <w:tc>
          <w:tcPr>
            <w:tcW w:w="1060" w:type="dxa"/>
            <w:tcBorders>
              <w:top w:val="double" w:sz="4" w:space="0" w:color="auto"/>
              <w:left w:val="nil"/>
              <w:right w:val="nil"/>
            </w:tcBorders>
            <w:vAlign w:val="bottom"/>
          </w:tcPr>
          <w:p w14:paraId="04C12CDA" w14:textId="77777777" w:rsidR="00460B7E" w:rsidRPr="001417FB" w:rsidRDefault="00460B7E" w:rsidP="00460B7E">
            <w:pPr>
              <w:tabs>
                <w:tab w:val="left" w:pos="431"/>
                <w:tab w:val="left" w:pos="611"/>
                <w:tab w:val="decimal" w:pos="701"/>
              </w:tabs>
              <w:spacing w:line="240" w:lineRule="auto"/>
              <w:ind w:left="-105" w:right="-15" w:hanging="4"/>
              <w:jc w:val="right"/>
              <w:rPr>
                <w:b/>
                <w:bCs/>
                <w:color w:val="000000"/>
                <w:szCs w:val="22"/>
                <w:highlight w:val="yellow"/>
              </w:rPr>
            </w:pPr>
          </w:p>
        </w:tc>
        <w:tc>
          <w:tcPr>
            <w:tcW w:w="236" w:type="dxa"/>
            <w:tcBorders>
              <w:left w:val="nil"/>
              <w:right w:val="nil"/>
            </w:tcBorders>
            <w:vAlign w:val="bottom"/>
          </w:tcPr>
          <w:p w14:paraId="01E2604B" w14:textId="77777777" w:rsidR="00460B7E" w:rsidRPr="001417FB" w:rsidRDefault="00460B7E" w:rsidP="00460B7E">
            <w:pPr>
              <w:spacing w:line="240" w:lineRule="auto"/>
              <w:jc w:val="right"/>
              <w:rPr>
                <w:b/>
                <w:bCs/>
                <w:color w:val="000000"/>
                <w:szCs w:val="22"/>
                <w:highlight w:val="yellow"/>
              </w:rPr>
            </w:pPr>
          </w:p>
        </w:tc>
        <w:tc>
          <w:tcPr>
            <w:tcW w:w="954" w:type="dxa"/>
            <w:tcBorders>
              <w:top w:val="double" w:sz="4" w:space="0" w:color="auto"/>
              <w:left w:val="nil"/>
              <w:right w:val="nil"/>
            </w:tcBorders>
            <w:vAlign w:val="bottom"/>
          </w:tcPr>
          <w:p w14:paraId="6494E074" w14:textId="77777777" w:rsidR="00460B7E" w:rsidRPr="001417FB" w:rsidRDefault="00460B7E" w:rsidP="00460B7E">
            <w:pPr>
              <w:tabs>
                <w:tab w:val="left" w:pos="431"/>
                <w:tab w:val="left" w:pos="611"/>
                <w:tab w:val="decimal" w:pos="701"/>
              </w:tabs>
              <w:spacing w:line="240" w:lineRule="auto"/>
              <w:ind w:left="-105" w:right="-15" w:hanging="4"/>
              <w:jc w:val="right"/>
              <w:rPr>
                <w:b/>
                <w:bCs/>
                <w:color w:val="000000"/>
                <w:szCs w:val="22"/>
                <w:highlight w:val="yellow"/>
              </w:rPr>
            </w:pPr>
          </w:p>
        </w:tc>
        <w:tc>
          <w:tcPr>
            <w:tcW w:w="270" w:type="dxa"/>
            <w:tcBorders>
              <w:left w:val="nil"/>
              <w:right w:val="nil"/>
            </w:tcBorders>
            <w:vAlign w:val="bottom"/>
          </w:tcPr>
          <w:p w14:paraId="3E73BFB9" w14:textId="77777777" w:rsidR="00460B7E" w:rsidRPr="001417FB" w:rsidRDefault="00460B7E" w:rsidP="00460B7E">
            <w:pPr>
              <w:tabs>
                <w:tab w:val="left" w:pos="431"/>
                <w:tab w:val="left" w:pos="611"/>
                <w:tab w:val="decimal" w:pos="701"/>
              </w:tabs>
              <w:spacing w:line="240" w:lineRule="auto"/>
              <w:ind w:left="-105" w:right="-15" w:hanging="4"/>
              <w:jc w:val="right"/>
              <w:rPr>
                <w:b/>
                <w:bCs/>
                <w:color w:val="000000"/>
                <w:szCs w:val="22"/>
                <w:highlight w:val="yellow"/>
              </w:rPr>
            </w:pPr>
          </w:p>
        </w:tc>
        <w:tc>
          <w:tcPr>
            <w:tcW w:w="990" w:type="dxa"/>
            <w:tcBorders>
              <w:top w:val="double" w:sz="4" w:space="0" w:color="auto"/>
              <w:left w:val="nil"/>
              <w:right w:val="nil"/>
            </w:tcBorders>
            <w:vAlign w:val="bottom"/>
          </w:tcPr>
          <w:p w14:paraId="798EF72B" w14:textId="77777777" w:rsidR="00460B7E" w:rsidRPr="001417FB" w:rsidRDefault="00460B7E" w:rsidP="00460B7E">
            <w:pPr>
              <w:tabs>
                <w:tab w:val="left" w:pos="611"/>
                <w:tab w:val="decimal" w:pos="701"/>
              </w:tabs>
              <w:spacing w:line="240" w:lineRule="auto"/>
              <w:ind w:left="-105" w:right="-200" w:hanging="4"/>
              <w:jc w:val="center"/>
              <w:rPr>
                <w:b/>
                <w:bCs/>
                <w:color w:val="000000"/>
                <w:szCs w:val="22"/>
                <w:highlight w:val="yellow"/>
              </w:rPr>
            </w:pPr>
          </w:p>
        </w:tc>
        <w:tc>
          <w:tcPr>
            <w:tcW w:w="236" w:type="dxa"/>
            <w:tcBorders>
              <w:left w:val="nil"/>
              <w:right w:val="nil"/>
            </w:tcBorders>
          </w:tcPr>
          <w:p w14:paraId="7CAD1A17" w14:textId="77777777" w:rsidR="00460B7E" w:rsidRPr="001417FB" w:rsidRDefault="00460B7E" w:rsidP="00460B7E">
            <w:pPr>
              <w:tabs>
                <w:tab w:val="left" w:pos="431"/>
                <w:tab w:val="left" w:pos="611"/>
                <w:tab w:val="decimal" w:pos="701"/>
              </w:tabs>
              <w:spacing w:line="240" w:lineRule="auto"/>
              <w:ind w:left="-105" w:right="-15" w:hanging="4"/>
              <w:jc w:val="right"/>
              <w:rPr>
                <w:b/>
                <w:bCs/>
                <w:color w:val="000000"/>
                <w:szCs w:val="22"/>
                <w:highlight w:val="yellow"/>
              </w:rPr>
            </w:pPr>
          </w:p>
        </w:tc>
        <w:tc>
          <w:tcPr>
            <w:tcW w:w="1114" w:type="dxa"/>
            <w:tcBorders>
              <w:top w:val="double" w:sz="4" w:space="0" w:color="auto"/>
            </w:tcBorders>
            <w:vAlign w:val="bottom"/>
          </w:tcPr>
          <w:p w14:paraId="17CECCBC" w14:textId="77777777" w:rsidR="00460B7E" w:rsidRPr="001417FB" w:rsidRDefault="00460B7E" w:rsidP="00460B7E">
            <w:pPr>
              <w:tabs>
                <w:tab w:val="left" w:pos="431"/>
                <w:tab w:val="left" w:pos="611"/>
                <w:tab w:val="decimal" w:pos="701"/>
                <w:tab w:val="left" w:pos="956"/>
              </w:tabs>
              <w:spacing w:line="240" w:lineRule="auto"/>
              <w:ind w:left="-105" w:right="-15" w:hanging="4"/>
              <w:jc w:val="right"/>
              <w:rPr>
                <w:b/>
                <w:bCs/>
                <w:color w:val="000000"/>
                <w:szCs w:val="22"/>
                <w:highlight w:val="yellow"/>
              </w:rPr>
            </w:pPr>
          </w:p>
        </w:tc>
        <w:tc>
          <w:tcPr>
            <w:tcW w:w="270" w:type="dxa"/>
            <w:vAlign w:val="bottom"/>
          </w:tcPr>
          <w:p w14:paraId="7390FCD2" w14:textId="77777777" w:rsidR="00460B7E" w:rsidRPr="00DF7203"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080" w:type="dxa"/>
            <w:tcBorders>
              <w:top w:val="double" w:sz="4" w:space="0" w:color="auto"/>
            </w:tcBorders>
            <w:vAlign w:val="bottom"/>
          </w:tcPr>
          <w:p w14:paraId="1C3FEACB" w14:textId="77777777" w:rsidR="00460B7E" w:rsidRPr="00DF7203" w:rsidRDefault="00460B7E" w:rsidP="00460B7E">
            <w:pPr>
              <w:tabs>
                <w:tab w:val="left" w:pos="431"/>
                <w:tab w:val="left" w:pos="611"/>
                <w:tab w:val="decimal" w:pos="701"/>
                <w:tab w:val="left" w:pos="956"/>
              </w:tabs>
              <w:spacing w:line="240" w:lineRule="auto"/>
              <w:ind w:left="-105" w:right="-15" w:hanging="4"/>
              <w:jc w:val="right"/>
              <w:rPr>
                <w:b/>
                <w:bCs/>
                <w:color w:val="000000"/>
                <w:szCs w:val="22"/>
              </w:rPr>
            </w:pPr>
          </w:p>
        </w:tc>
      </w:tr>
      <w:tr w:rsidR="00460B7E" w:rsidRPr="00A53AC1" w14:paraId="60D2F038" w14:textId="77777777" w:rsidTr="00791F9C">
        <w:tc>
          <w:tcPr>
            <w:tcW w:w="2250" w:type="dxa"/>
            <w:tcBorders>
              <w:top w:val="nil"/>
              <w:left w:val="nil"/>
              <w:bottom w:val="nil"/>
              <w:right w:val="nil"/>
            </w:tcBorders>
            <w:noWrap/>
          </w:tcPr>
          <w:p w14:paraId="5713394E" w14:textId="77777777" w:rsidR="00460B7E" w:rsidRPr="00DF7203" w:rsidRDefault="00460B7E" w:rsidP="00460B7E">
            <w:pPr>
              <w:spacing w:line="220" w:lineRule="atLeast"/>
              <w:ind w:left="160" w:right="-26" w:hanging="160"/>
              <w:rPr>
                <w:b/>
                <w:bCs/>
                <w:szCs w:val="22"/>
              </w:rPr>
            </w:pPr>
            <w:r w:rsidRPr="00DF7203">
              <w:rPr>
                <w:szCs w:val="22"/>
              </w:rPr>
              <w:t xml:space="preserve">Segment profit </w:t>
            </w:r>
            <w:r>
              <w:rPr>
                <w:szCs w:val="22"/>
              </w:rPr>
              <w:t>(loss)</w:t>
            </w:r>
            <w:r>
              <w:rPr>
                <w:szCs w:val="22"/>
              </w:rPr>
              <w:br/>
            </w:r>
            <w:r w:rsidRPr="00DF7203">
              <w:rPr>
                <w:szCs w:val="22"/>
              </w:rPr>
              <w:t>before income tax</w:t>
            </w:r>
          </w:p>
        </w:tc>
        <w:tc>
          <w:tcPr>
            <w:tcW w:w="1080" w:type="dxa"/>
            <w:tcBorders>
              <w:left w:val="nil"/>
              <w:bottom w:val="single" w:sz="4" w:space="0" w:color="auto"/>
              <w:right w:val="nil"/>
            </w:tcBorders>
            <w:vAlign w:val="bottom"/>
          </w:tcPr>
          <w:p w14:paraId="178A4C84" w14:textId="3724F9E5" w:rsidR="00460B7E" w:rsidRPr="006C4BB5" w:rsidRDefault="00615550" w:rsidP="00460B7E">
            <w:pPr>
              <w:tabs>
                <w:tab w:val="left" w:pos="431"/>
                <w:tab w:val="left" w:pos="611"/>
                <w:tab w:val="decimal" w:pos="701"/>
                <w:tab w:val="decimal" w:pos="817"/>
              </w:tabs>
              <w:spacing w:line="240" w:lineRule="auto"/>
              <w:ind w:left="-105" w:right="-15" w:hanging="4"/>
              <w:jc w:val="right"/>
              <w:rPr>
                <w:rFonts w:cs="Times New Roman"/>
                <w:color w:val="000000"/>
                <w:szCs w:val="22"/>
              </w:rPr>
            </w:pPr>
            <w:r>
              <w:rPr>
                <w:rFonts w:cs="Times New Roman"/>
                <w:color w:val="000000"/>
                <w:szCs w:val="22"/>
              </w:rPr>
              <w:t>68,622</w:t>
            </w:r>
          </w:p>
        </w:tc>
        <w:tc>
          <w:tcPr>
            <w:tcW w:w="270" w:type="dxa"/>
            <w:tcBorders>
              <w:left w:val="nil"/>
              <w:right w:val="nil"/>
            </w:tcBorders>
            <w:vAlign w:val="bottom"/>
          </w:tcPr>
          <w:p w14:paraId="2FA61C00" w14:textId="77777777" w:rsidR="00460B7E" w:rsidRPr="006C4BB5" w:rsidRDefault="00460B7E" w:rsidP="00460B7E">
            <w:pPr>
              <w:tabs>
                <w:tab w:val="left" w:pos="691"/>
                <w:tab w:val="decimal" w:pos="817"/>
              </w:tabs>
              <w:spacing w:line="240" w:lineRule="auto"/>
              <w:jc w:val="right"/>
              <w:rPr>
                <w:rFonts w:cs="Times New Roman"/>
                <w:color w:val="000000"/>
                <w:szCs w:val="22"/>
              </w:rPr>
            </w:pPr>
          </w:p>
        </w:tc>
        <w:tc>
          <w:tcPr>
            <w:tcW w:w="1060" w:type="dxa"/>
            <w:tcBorders>
              <w:left w:val="nil"/>
              <w:bottom w:val="single" w:sz="4" w:space="0" w:color="auto"/>
              <w:right w:val="nil"/>
            </w:tcBorders>
            <w:vAlign w:val="bottom"/>
          </w:tcPr>
          <w:p w14:paraId="128D00BF" w14:textId="34F85BD3" w:rsidR="00460B7E" w:rsidRPr="006C4BB5" w:rsidRDefault="00460B7E" w:rsidP="00460B7E">
            <w:pPr>
              <w:tabs>
                <w:tab w:val="left" w:pos="431"/>
                <w:tab w:val="left" w:pos="611"/>
                <w:tab w:val="decimal" w:pos="701"/>
                <w:tab w:val="decimal" w:pos="817"/>
              </w:tabs>
              <w:spacing w:line="240" w:lineRule="auto"/>
              <w:ind w:left="-105" w:right="-15" w:hanging="4"/>
              <w:jc w:val="right"/>
              <w:rPr>
                <w:rFonts w:cs="Times New Roman"/>
                <w:color w:val="000000"/>
                <w:szCs w:val="22"/>
              </w:rPr>
            </w:pPr>
            <w:r w:rsidRPr="006C4BB5">
              <w:rPr>
                <w:rFonts w:cs="Times New Roman"/>
                <w:color w:val="000000"/>
                <w:szCs w:val="22"/>
              </w:rPr>
              <w:t>(20,454)</w:t>
            </w:r>
          </w:p>
        </w:tc>
        <w:tc>
          <w:tcPr>
            <w:tcW w:w="236" w:type="dxa"/>
            <w:tcBorders>
              <w:left w:val="nil"/>
              <w:right w:val="nil"/>
            </w:tcBorders>
            <w:vAlign w:val="bottom"/>
          </w:tcPr>
          <w:p w14:paraId="46626392" w14:textId="77777777" w:rsidR="00460B7E" w:rsidRPr="00187CB5" w:rsidRDefault="00460B7E" w:rsidP="00460B7E">
            <w:pPr>
              <w:tabs>
                <w:tab w:val="left" w:pos="431"/>
                <w:tab w:val="left" w:pos="611"/>
                <w:tab w:val="decimal" w:pos="701"/>
                <w:tab w:val="decimal" w:pos="817"/>
              </w:tabs>
              <w:spacing w:line="240" w:lineRule="auto"/>
              <w:ind w:left="-105" w:right="-15" w:hanging="4"/>
              <w:jc w:val="right"/>
              <w:rPr>
                <w:rFonts w:cs="Times New Roman"/>
                <w:color w:val="000000"/>
                <w:szCs w:val="22"/>
              </w:rPr>
            </w:pPr>
          </w:p>
        </w:tc>
        <w:tc>
          <w:tcPr>
            <w:tcW w:w="954" w:type="dxa"/>
            <w:tcBorders>
              <w:left w:val="nil"/>
              <w:bottom w:val="single" w:sz="4" w:space="0" w:color="auto"/>
              <w:right w:val="nil"/>
            </w:tcBorders>
            <w:vAlign w:val="bottom"/>
          </w:tcPr>
          <w:p w14:paraId="4792BD1E" w14:textId="1DFF7149" w:rsidR="00460B7E" w:rsidRPr="00187CB5" w:rsidRDefault="00615550" w:rsidP="00460B7E">
            <w:pPr>
              <w:tabs>
                <w:tab w:val="left" w:pos="431"/>
                <w:tab w:val="left" w:pos="611"/>
                <w:tab w:val="decimal" w:pos="701"/>
                <w:tab w:val="decimal" w:pos="817"/>
              </w:tabs>
              <w:spacing w:line="240" w:lineRule="auto"/>
              <w:ind w:left="-105" w:right="-15" w:hanging="4"/>
              <w:jc w:val="right"/>
              <w:rPr>
                <w:rFonts w:cs="Times New Roman"/>
                <w:color w:val="000000"/>
                <w:szCs w:val="22"/>
                <w:cs/>
              </w:rPr>
            </w:pPr>
            <w:r>
              <w:rPr>
                <w:rFonts w:cs="Times New Roman"/>
                <w:color w:val="000000"/>
                <w:szCs w:val="22"/>
              </w:rPr>
              <w:t>9,162</w:t>
            </w:r>
          </w:p>
        </w:tc>
        <w:tc>
          <w:tcPr>
            <w:tcW w:w="270" w:type="dxa"/>
            <w:tcBorders>
              <w:left w:val="nil"/>
              <w:right w:val="nil"/>
            </w:tcBorders>
            <w:vAlign w:val="bottom"/>
          </w:tcPr>
          <w:p w14:paraId="636E0302" w14:textId="77777777" w:rsidR="00460B7E" w:rsidRPr="00187CB5" w:rsidRDefault="00460B7E" w:rsidP="00460B7E">
            <w:pPr>
              <w:tabs>
                <w:tab w:val="left" w:pos="431"/>
                <w:tab w:val="left" w:pos="611"/>
                <w:tab w:val="decimal" w:pos="701"/>
                <w:tab w:val="decimal" w:pos="817"/>
              </w:tabs>
              <w:spacing w:line="240" w:lineRule="auto"/>
              <w:ind w:left="-105" w:right="-15" w:hanging="4"/>
              <w:jc w:val="right"/>
              <w:rPr>
                <w:rFonts w:cs="Times New Roman"/>
                <w:color w:val="000000"/>
                <w:szCs w:val="22"/>
              </w:rPr>
            </w:pPr>
          </w:p>
        </w:tc>
        <w:tc>
          <w:tcPr>
            <w:tcW w:w="990" w:type="dxa"/>
            <w:tcBorders>
              <w:left w:val="nil"/>
              <w:bottom w:val="single" w:sz="4" w:space="0" w:color="auto"/>
              <w:right w:val="nil"/>
            </w:tcBorders>
            <w:vAlign w:val="bottom"/>
          </w:tcPr>
          <w:p w14:paraId="0E765F23" w14:textId="3CA61B2A" w:rsidR="00460B7E" w:rsidRPr="00187CB5" w:rsidRDefault="00460B7E" w:rsidP="00460B7E">
            <w:pPr>
              <w:tabs>
                <w:tab w:val="left" w:pos="431"/>
                <w:tab w:val="left" w:pos="611"/>
                <w:tab w:val="decimal" w:pos="701"/>
                <w:tab w:val="decimal" w:pos="817"/>
              </w:tabs>
              <w:spacing w:line="240" w:lineRule="auto"/>
              <w:ind w:left="-105" w:right="-15" w:hanging="4"/>
              <w:jc w:val="right"/>
              <w:rPr>
                <w:rFonts w:cs="Times New Roman"/>
                <w:color w:val="000000"/>
                <w:szCs w:val="22"/>
                <w:cs/>
              </w:rPr>
            </w:pPr>
            <w:r>
              <w:rPr>
                <w:rFonts w:cs="Times New Roman"/>
                <w:color w:val="000000"/>
                <w:szCs w:val="22"/>
              </w:rPr>
              <w:t>2,934</w:t>
            </w:r>
          </w:p>
        </w:tc>
        <w:tc>
          <w:tcPr>
            <w:tcW w:w="236" w:type="dxa"/>
            <w:tcBorders>
              <w:left w:val="nil"/>
              <w:right w:val="nil"/>
            </w:tcBorders>
          </w:tcPr>
          <w:p w14:paraId="6E2C7B68" w14:textId="77777777" w:rsidR="00460B7E" w:rsidRPr="00187CB5" w:rsidRDefault="00460B7E" w:rsidP="00460B7E">
            <w:pPr>
              <w:tabs>
                <w:tab w:val="left" w:pos="431"/>
                <w:tab w:val="left" w:pos="611"/>
                <w:tab w:val="decimal" w:pos="701"/>
                <w:tab w:val="decimal" w:pos="817"/>
              </w:tabs>
              <w:spacing w:line="240" w:lineRule="auto"/>
              <w:ind w:left="-105" w:right="-15" w:hanging="4"/>
              <w:jc w:val="right"/>
              <w:rPr>
                <w:rFonts w:cs="Times New Roman"/>
                <w:color w:val="000000"/>
                <w:szCs w:val="22"/>
              </w:rPr>
            </w:pPr>
          </w:p>
        </w:tc>
        <w:tc>
          <w:tcPr>
            <w:tcW w:w="1114" w:type="dxa"/>
            <w:tcBorders>
              <w:bottom w:val="single" w:sz="4" w:space="0" w:color="auto"/>
            </w:tcBorders>
            <w:vAlign w:val="bottom"/>
          </w:tcPr>
          <w:p w14:paraId="3B873FBD" w14:textId="3148D773" w:rsidR="00460B7E" w:rsidRPr="006C4BB5" w:rsidRDefault="00615550" w:rsidP="00460B7E">
            <w:pPr>
              <w:tabs>
                <w:tab w:val="left" w:pos="431"/>
                <w:tab w:val="left" w:pos="611"/>
                <w:tab w:val="decimal" w:pos="701"/>
                <w:tab w:val="decimal" w:pos="817"/>
                <w:tab w:val="left" w:pos="956"/>
              </w:tabs>
              <w:spacing w:line="240" w:lineRule="auto"/>
              <w:ind w:left="-105" w:right="-15" w:hanging="4"/>
              <w:jc w:val="right"/>
              <w:rPr>
                <w:rFonts w:cs="Times New Roman"/>
                <w:color w:val="000000"/>
                <w:szCs w:val="22"/>
              </w:rPr>
            </w:pPr>
            <w:r>
              <w:rPr>
                <w:rFonts w:cs="Times New Roman"/>
                <w:color w:val="000000"/>
                <w:szCs w:val="22"/>
              </w:rPr>
              <w:t>77,784</w:t>
            </w:r>
          </w:p>
        </w:tc>
        <w:tc>
          <w:tcPr>
            <w:tcW w:w="270" w:type="dxa"/>
            <w:vAlign w:val="bottom"/>
          </w:tcPr>
          <w:p w14:paraId="4EA51259" w14:textId="77777777" w:rsidR="00460B7E" w:rsidRPr="006C4BB5" w:rsidRDefault="00460B7E" w:rsidP="00460B7E">
            <w:pPr>
              <w:tabs>
                <w:tab w:val="left" w:pos="431"/>
                <w:tab w:val="left" w:pos="611"/>
                <w:tab w:val="decimal" w:pos="701"/>
                <w:tab w:val="decimal" w:pos="817"/>
              </w:tabs>
              <w:spacing w:line="240" w:lineRule="auto"/>
              <w:ind w:left="-105" w:right="-15" w:hanging="4"/>
              <w:jc w:val="right"/>
              <w:rPr>
                <w:rFonts w:cs="Times New Roman"/>
                <w:color w:val="000000"/>
                <w:szCs w:val="22"/>
              </w:rPr>
            </w:pPr>
          </w:p>
        </w:tc>
        <w:tc>
          <w:tcPr>
            <w:tcW w:w="1080" w:type="dxa"/>
            <w:tcBorders>
              <w:bottom w:val="single" w:sz="4" w:space="0" w:color="auto"/>
            </w:tcBorders>
            <w:vAlign w:val="bottom"/>
          </w:tcPr>
          <w:p w14:paraId="2DBDAE42" w14:textId="119F3024" w:rsidR="00460B7E" w:rsidRPr="006C4BB5" w:rsidRDefault="00460B7E" w:rsidP="00460B7E">
            <w:pPr>
              <w:tabs>
                <w:tab w:val="left" w:pos="431"/>
                <w:tab w:val="left" w:pos="611"/>
                <w:tab w:val="decimal" w:pos="701"/>
                <w:tab w:val="decimal" w:pos="817"/>
                <w:tab w:val="left" w:pos="956"/>
              </w:tabs>
              <w:spacing w:line="240" w:lineRule="auto"/>
              <w:ind w:left="-105" w:right="-15" w:hanging="4"/>
              <w:jc w:val="right"/>
              <w:rPr>
                <w:rFonts w:cs="Times New Roman"/>
                <w:color w:val="000000"/>
                <w:szCs w:val="22"/>
              </w:rPr>
            </w:pPr>
            <w:r w:rsidRPr="006C4BB5">
              <w:rPr>
                <w:rFonts w:cs="Times New Roman"/>
                <w:color w:val="000000"/>
                <w:szCs w:val="22"/>
              </w:rPr>
              <w:t>(17,520)</w:t>
            </w:r>
          </w:p>
        </w:tc>
      </w:tr>
      <w:tr w:rsidR="00460B7E" w:rsidRPr="00A53AC1" w14:paraId="7E53FCD4" w14:textId="77777777" w:rsidTr="00791F9C">
        <w:tc>
          <w:tcPr>
            <w:tcW w:w="2250" w:type="dxa"/>
            <w:tcBorders>
              <w:top w:val="nil"/>
              <w:left w:val="nil"/>
              <w:bottom w:val="nil"/>
              <w:right w:val="nil"/>
            </w:tcBorders>
            <w:noWrap/>
          </w:tcPr>
          <w:p w14:paraId="175670CF" w14:textId="77777777" w:rsidR="00460B7E" w:rsidRPr="00DF7203" w:rsidRDefault="00460B7E" w:rsidP="00460B7E">
            <w:pPr>
              <w:spacing w:line="220" w:lineRule="atLeast"/>
              <w:ind w:left="160" w:right="-26" w:hanging="160"/>
              <w:rPr>
                <w:b/>
                <w:bCs/>
                <w:szCs w:val="22"/>
              </w:rPr>
            </w:pPr>
          </w:p>
        </w:tc>
        <w:tc>
          <w:tcPr>
            <w:tcW w:w="1080" w:type="dxa"/>
            <w:tcBorders>
              <w:top w:val="single" w:sz="4" w:space="0" w:color="auto"/>
              <w:left w:val="nil"/>
              <w:right w:val="nil"/>
            </w:tcBorders>
            <w:vAlign w:val="bottom"/>
          </w:tcPr>
          <w:p w14:paraId="6A326E38" w14:textId="77777777" w:rsidR="00460B7E" w:rsidRPr="00DF7203"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14:paraId="2BBB3CF3" w14:textId="77777777" w:rsidR="00460B7E" w:rsidRPr="00DF7203" w:rsidRDefault="00460B7E" w:rsidP="00460B7E">
            <w:pPr>
              <w:tabs>
                <w:tab w:val="left" w:pos="691"/>
              </w:tabs>
              <w:spacing w:line="240" w:lineRule="auto"/>
              <w:jc w:val="right"/>
              <w:rPr>
                <w:b/>
                <w:bCs/>
                <w:color w:val="000000"/>
                <w:szCs w:val="22"/>
                <w:highlight w:val="yellow"/>
              </w:rPr>
            </w:pPr>
          </w:p>
        </w:tc>
        <w:tc>
          <w:tcPr>
            <w:tcW w:w="1060" w:type="dxa"/>
            <w:tcBorders>
              <w:top w:val="single" w:sz="4" w:space="0" w:color="auto"/>
              <w:left w:val="nil"/>
              <w:right w:val="nil"/>
            </w:tcBorders>
            <w:vAlign w:val="bottom"/>
          </w:tcPr>
          <w:p w14:paraId="491E119D" w14:textId="77777777" w:rsidR="00460B7E" w:rsidRPr="00DF7203"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236" w:type="dxa"/>
            <w:tcBorders>
              <w:left w:val="nil"/>
              <w:right w:val="nil"/>
            </w:tcBorders>
            <w:vAlign w:val="bottom"/>
          </w:tcPr>
          <w:p w14:paraId="21969DFC" w14:textId="77777777" w:rsidR="00460B7E" w:rsidRPr="00DF7203" w:rsidRDefault="00460B7E" w:rsidP="00460B7E">
            <w:pPr>
              <w:spacing w:line="240" w:lineRule="auto"/>
              <w:jc w:val="right"/>
              <w:rPr>
                <w:b/>
                <w:bCs/>
                <w:color w:val="000000"/>
                <w:szCs w:val="22"/>
                <w:highlight w:val="yellow"/>
              </w:rPr>
            </w:pPr>
          </w:p>
        </w:tc>
        <w:tc>
          <w:tcPr>
            <w:tcW w:w="954" w:type="dxa"/>
            <w:tcBorders>
              <w:top w:val="single" w:sz="4" w:space="0" w:color="auto"/>
              <w:left w:val="nil"/>
              <w:right w:val="nil"/>
            </w:tcBorders>
            <w:vAlign w:val="bottom"/>
          </w:tcPr>
          <w:p w14:paraId="2A37A03E" w14:textId="77777777" w:rsidR="00460B7E" w:rsidRPr="00DF7203"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14:paraId="330B403E" w14:textId="77777777" w:rsidR="00460B7E" w:rsidRPr="00DF7203"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right w:val="nil"/>
            </w:tcBorders>
            <w:vAlign w:val="bottom"/>
          </w:tcPr>
          <w:p w14:paraId="51AC5C92" w14:textId="77777777" w:rsidR="00460B7E" w:rsidRPr="00DF7203" w:rsidRDefault="00460B7E" w:rsidP="00460B7E">
            <w:pPr>
              <w:tabs>
                <w:tab w:val="left" w:pos="611"/>
                <w:tab w:val="decimal" w:pos="701"/>
              </w:tabs>
              <w:spacing w:line="240" w:lineRule="auto"/>
              <w:ind w:left="-105" w:right="-200" w:hanging="4"/>
              <w:jc w:val="center"/>
              <w:rPr>
                <w:b/>
                <w:bCs/>
                <w:color w:val="000000"/>
                <w:szCs w:val="22"/>
              </w:rPr>
            </w:pPr>
          </w:p>
        </w:tc>
        <w:tc>
          <w:tcPr>
            <w:tcW w:w="236" w:type="dxa"/>
            <w:tcBorders>
              <w:left w:val="nil"/>
              <w:right w:val="nil"/>
            </w:tcBorders>
          </w:tcPr>
          <w:p w14:paraId="5C6822E8" w14:textId="77777777" w:rsidR="00460B7E" w:rsidRPr="00DF7203"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tcBorders>
            <w:vAlign w:val="bottom"/>
          </w:tcPr>
          <w:p w14:paraId="220FFE44" w14:textId="77777777" w:rsidR="00460B7E" w:rsidRPr="00DF7203" w:rsidRDefault="00460B7E" w:rsidP="00460B7E">
            <w:pPr>
              <w:tabs>
                <w:tab w:val="left" w:pos="431"/>
                <w:tab w:val="left" w:pos="611"/>
                <w:tab w:val="decimal" w:pos="701"/>
                <w:tab w:val="left" w:pos="956"/>
              </w:tabs>
              <w:spacing w:line="240" w:lineRule="auto"/>
              <w:ind w:left="-105" w:right="-15" w:hanging="4"/>
              <w:jc w:val="right"/>
              <w:rPr>
                <w:b/>
                <w:bCs/>
                <w:color w:val="000000"/>
                <w:szCs w:val="22"/>
              </w:rPr>
            </w:pPr>
          </w:p>
        </w:tc>
        <w:tc>
          <w:tcPr>
            <w:tcW w:w="270" w:type="dxa"/>
            <w:vAlign w:val="bottom"/>
          </w:tcPr>
          <w:p w14:paraId="5A9A4454" w14:textId="77777777" w:rsidR="00460B7E" w:rsidRPr="00DF7203" w:rsidRDefault="00460B7E" w:rsidP="00460B7E">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tcBorders>
            <w:vAlign w:val="bottom"/>
          </w:tcPr>
          <w:p w14:paraId="6B3C2B3F" w14:textId="77777777" w:rsidR="00460B7E" w:rsidRPr="00DF7203" w:rsidRDefault="00460B7E" w:rsidP="00460B7E">
            <w:pPr>
              <w:tabs>
                <w:tab w:val="left" w:pos="431"/>
                <w:tab w:val="left" w:pos="611"/>
                <w:tab w:val="decimal" w:pos="701"/>
                <w:tab w:val="left" w:pos="956"/>
              </w:tabs>
              <w:spacing w:line="240" w:lineRule="auto"/>
              <w:ind w:left="-105" w:right="-15" w:hanging="4"/>
              <w:jc w:val="right"/>
              <w:rPr>
                <w:b/>
                <w:bCs/>
                <w:color w:val="000000"/>
                <w:szCs w:val="22"/>
              </w:rPr>
            </w:pPr>
          </w:p>
        </w:tc>
      </w:tr>
      <w:tr w:rsidR="00460B7E" w:rsidRPr="00A53AC1" w14:paraId="31B39AE0" w14:textId="77777777" w:rsidTr="00791F9C">
        <w:tc>
          <w:tcPr>
            <w:tcW w:w="2250" w:type="dxa"/>
            <w:tcBorders>
              <w:top w:val="nil"/>
              <w:left w:val="nil"/>
              <w:bottom w:val="nil"/>
              <w:right w:val="nil"/>
            </w:tcBorders>
            <w:noWrap/>
            <w:vAlign w:val="bottom"/>
          </w:tcPr>
          <w:p w14:paraId="77175569" w14:textId="77777777" w:rsidR="00460B7E" w:rsidRPr="00A53AC1" w:rsidRDefault="00460B7E" w:rsidP="00460B7E">
            <w:pPr>
              <w:spacing w:line="240" w:lineRule="auto"/>
              <w:ind w:right="-116"/>
              <w:rPr>
                <w:color w:val="000000"/>
                <w:szCs w:val="22"/>
                <w:cs/>
              </w:rPr>
            </w:pPr>
            <w:r w:rsidRPr="00A53AC1">
              <w:rPr>
                <w:color w:val="000000"/>
                <w:szCs w:val="22"/>
              </w:rPr>
              <w:t>Segment assets</w:t>
            </w:r>
          </w:p>
        </w:tc>
        <w:tc>
          <w:tcPr>
            <w:tcW w:w="1080" w:type="dxa"/>
            <w:tcBorders>
              <w:left w:val="nil"/>
              <w:right w:val="nil"/>
            </w:tcBorders>
            <w:vAlign w:val="bottom"/>
          </w:tcPr>
          <w:p w14:paraId="55349BD9" w14:textId="77777777" w:rsidR="00460B7E" w:rsidRPr="00DF7203" w:rsidRDefault="00460B7E" w:rsidP="00460B7E">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5E4BB3AA" w14:textId="77777777" w:rsidR="00460B7E" w:rsidRPr="00DF7203" w:rsidRDefault="00460B7E" w:rsidP="00460B7E">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193866D0" w14:textId="77777777" w:rsidR="00460B7E" w:rsidRPr="00DF7203" w:rsidRDefault="00460B7E" w:rsidP="00460B7E">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23CCFC2D" w14:textId="77777777" w:rsidR="00460B7E" w:rsidRPr="00DF7203" w:rsidRDefault="00460B7E" w:rsidP="00460B7E">
            <w:pPr>
              <w:tabs>
                <w:tab w:val="left" w:pos="431"/>
                <w:tab w:val="left" w:pos="611"/>
                <w:tab w:val="decimal" w:pos="701"/>
              </w:tabs>
              <w:spacing w:line="240" w:lineRule="auto"/>
              <w:ind w:right="-15" w:hanging="4"/>
              <w:jc w:val="right"/>
              <w:rPr>
                <w:color w:val="000000"/>
                <w:szCs w:val="22"/>
              </w:rPr>
            </w:pPr>
          </w:p>
        </w:tc>
        <w:tc>
          <w:tcPr>
            <w:tcW w:w="954" w:type="dxa"/>
            <w:tcBorders>
              <w:left w:val="nil"/>
              <w:right w:val="nil"/>
            </w:tcBorders>
            <w:vAlign w:val="bottom"/>
          </w:tcPr>
          <w:p w14:paraId="09F3102F" w14:textId="77777777" w:rsidR="00460B7E" w:rsidRPr="00DF7203" w:rsidRDefault="00460B7E" w:rsidP="00460B7E">
            <w:pPr>
              <w:tabs>
                <w:tab w:val="left" w:pos="431"/>
                <w:tab w:val="left" w:pos="611"/>
                <w:tab w:val="decimal" w:pos="701"/>
                <w:tab w:val="decimal" w:pos="817"/>
              </w:tabs>
              <w:spacing w:line="240" w:lineRule="auto"/>
              <w:ind w:left="-105" w:right="-15" w:hanging="4"/>
              <w:jc w:val="right"/>
              <w:rPr>
                <w:color w:val="000000"/>
                <w:szCs w:val="22"/>
              </w:rPr>
            </w:pPr>
          </w:p>
        </w:tc>
        <w:tc>
          <w:tcPr>
            <w:tcW w:w="270" w:type="dxa"/>
            <w:tcBorders>
              <w:left w:val="nil"/>
              <w:right w:val="nil"/>
            </w:tcBorders>
            <w:vAlign w:val="bottom"/>
          </w:tcPr>
          <w:p w14:paraId="4CC099A4" w14:textId="77777777" w:rsidR="00460B7E" w:rsidRPr="00DF7203" w:rsidRDefault="00460B7E" w:rsidP="00460B7E">
            <w:pPr>
              <w:tabs>
                <w:tab w:val="left" w:pos="431"/>
                <w:tab w:val="left" w:pos="611"/>
                <w:tab w:val="decimal" w:pos="701"/>
              </w:tabs>
              <w:spacing w:line="240" w:lineRule="auto"/>
              <w:ind w:right="-15" w:hanging="4"/>
              <w:jc w:val="right"/>
              <w:rPr>
                <w:color w:val="000000"/>
                <w:szCs w:val="22"/>
              </w:rPr>
            </w:pPr>
          </w:p>
        </w:tc>
        <w:tc>
          <w:tcPr>
            <w:tcW w:w="990" w:type="dxa"/>
            <w:tcBorders>
              <w:left w:val="nil"/>
              <w:right w:val="nil"/>
            </w:tcBorders>
            <w:vAlign w:val="bottom"/>
          </w:tcPr>
          <w:p w14:paraId="13D2F5C2" w14:textId="77777777" w:rsidR="00460B7E" w:rsidRPr="00DF7203" w:rsidRDefault="00460B7E" w:rsidP="00460B7E">
            <w:pPr>
              <w:tabs>
                <w:tab w:val="left" w:pos="611"/>
                <w:tab w:val="decimal" w:pos="701"/>
                <w:tab w:val="decimal" w:pos="817"/>
              </w:tabs>
              <w:spacing w:line="240" w:lineRule="auto"/>
              <w:ind w:left="-105" w:right="-200" w:hanging="4"/>
              <w:jc w:val="center"/>
              <w:rPr>
                <w:color w:val="000000"/>
                <w:szCs w:val="22"/>
              </w:rPr>
            </w:pPr>
          </w:p>
        </w:tc>
        <w:tc>
          <w:tcPr>
            <w:tcW w:w="236" w:type="dxa"/>
            <w:tcBorders>
              <w:left w:val="nil"/>
              <w:right w:val="nil"/>
            </w:tcBorders>
          </w:tcPr>
          <w:p w14:paraId="1F2ACA67" w14:textId="77777777" w:rsidR="00460B7E" w:rsidRPr="00DF7203" w:rsidRDefault="00460B7E" w:rsidP="00460B7E">
            <w:pPr>
              <w:tabs>
                <w:tab w:val="left" w:pos="431"/>
                <w:tab w:val="left" w:pos="611"/>
                <w:tab w:val="decimal" w:pos="701"/>
              </w:tabs>
              <w:spacing w:line="240" w:lineRule="auto"/>
              <w:ind w:right="-15" w:hanging="4"/>
              <w:jc w:val="right"/>
              <w:rPr>
                <w:color w:val="000000"/>
                <w:szCs w:val="22"/>
              </w:rPr>
            </w:pPr>
          </w:p>
        </w:tc>
        <w:tc>
          <w:tcPr>
            <w:tcW w:w="1114" w:type="dxa"/>
            <w:vAlign w:val="bottom"/>
          </w:tcPr>
          <w:p w14:paraId="47A38A5D" w14:textId="77777777" w:rsidR="00460B7E" w:rsidRPr="00DF7203" w:rsidRDefault="00460B7E" w:rsidP="00460B7E">
            <w:pPr>
              <w:tabs>
                <w:tab w:val="left" w:pos="431"/>
                <w:tab w:val="left" w:pos="611"/>
                <w:tab w:val="decimal" w:pos="701"/>
                <w:tab w:val="left" w:pos="956"/>
              </w:tabs>
              <w:spacing w:line="240" w:lineRule="auto"/>
              <w:ind w:left="-105" w:right="-15" w:hanging="4"/>
              <w:jc w:val="right"/>
              <w:rPr>
                <w:color w:val="000000"/>
                <w:szCs w:val="22"/>
              </w:rPr>
            </w:pPr>
          </w:p>
        </w:tc>
        <w:tc>
          <w:tcPr>
            <w:tcW w:w="270" w:type="dxa"/>
            <w:vAlign w:val="bottom"/>
          </w:tcPr>
          <w:p w14:paraId="67FFED6C" w14:textId="77777777" w:rsidR="00460B7E" w:rsidRPr="00DF7203" w:rsidRDefault="00460B7E" w:rsidP="00460B7E">
            <w:pPr>
              <w:tabs>
                <w:tab w:val="left" w:pos="431"/>
                <w:tab w:val="left" w:pos="611"/>
                <w:tab w:val="decimal" w:pos="701"/>
              </w:tabs>
              <w:spacing w:line="240" w:lineRule="auto"/>
              <w:ind w:right="-15" w:hanging="4"/>
              <w:jc w:val="right"/>
              <w:rPr>
                <w:color w:val="000000"/>
                <w:szCs w:val="22"/>
              </w:rPr>
            </w:pPr>
          </w:p>
        </w:tc>
        <w:tc>
          <w:tcPr>
            <w:tcW w:w="1080" w:type="dxa"/>
            <w:vAlign w:val="bottom"/>
          </w:tcPr>
          <w:p w14:paraId="604427B1" w14:textId="77777777" w:rsidR="00460B7E" w:rsidRPr="00DF7203" w:rsidRDefault="00460B7E" w:rsidP="00460B7E">
            <w:pPr>
              <w:tabs>
                <w:tab w:val="left" w:pos="431"/>
                <w:tab w:val="left" w:pos="611"/>
                <w:tab w:val="decimal" w:pos="701"/>
                <w:tab w:val="left" w:pos="956"/>
              </w:tabs>
              <w:spacing w:line="240" w:lineRule="auto"/>
              <w:ind w:left="-105" w:right="-15" w:hanging="4"/>
              <w:jc w:val="right"/>
              <w:rPr>
                <w:color w:val="000000"/>
                <w:szCs w:val="22"/>
              </w:rPr>
            </w:pPr>
          </w:p>
        </w:tc>
      </w:tr>
      <w:tr w:rsidR="00460B7E" w:rsidRPr="00A53AC1" w14:paraId="118D40E1" w14:textId="77777777" w:rsidTr="00791F9C">
        <w:tc>
          <w:tcPr>
            <w:tcW w:w="2250" w:type="dxa"/>
            <w:tcBorders>
              <w:top w:val="nil"/>
              <w:left w:val="nil"/>
              <w:bottom w:val="nil"/>
              <w:right w:val="nil"/>
            </w:tcBorders>
            <w:noWrap/>
            <w:vAlign w:val="bottom"/>
          </w:tcPr>
          <w:p w14:paraId="52495A97" w14:textId="77777777" w:rsidR="00460B7E" w:rsidRPr="00A53AC1" w:rsidRDefault="00460B7E" w:rsidP="00460B7E">
            <w:pPr>
              <w:spacing w:line="240" w:lineRule="auto"/>
              <w:ind w:left="162" w:right="-116" w:hanging="180"/>
              <w:rPr>
                <w:color w:val="000000"/>
                <w:szCs w:val="22"/>
                <w:cs/>
              </w:rPr>
            </w:pPr>
            <w:r>
              <w:rPr>
                <w:color w:val="000000"/>
                <w:szCs w:val="22"/>
              </w:rPr>
              <w:t xml:space="preserve">   as at 30 June/ </w:t>
            </w:r>
          </w:p>
        </w:tc>
        <w:tc>
          <w:tcPr>
            <w:tcW w:w="1080" w:type="dxa"/>
            <w:tcBorders>
              <w:left w:val="nil"/>
              <w:right w:val="nil"/>
            </w:tcBorders>
            <w:vAlign w:val="bottom"/>
          </w:tcPr>
          <w:p w14:paraId="63253D2D" w14:textId="77777777" w:rsidR="00460B7E" w:rsidRPr="00DF7203" w:rsidRDefault="00460B7E" w:rsidP="00460B7E">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26A8DDE3" w14:textId="77777777" w:rsidR="00460B7E" w:rsidRPr="00DF7203" w:rsidRDefault="00460B7E" w:rsidP="00460B7E">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37550E94" w14:textId="77777777" w:rsidR="00460B7E" w:rsidRPr="00DF7203" w:rsidRDefault="00460B7E" w:rsidP="00460B7E">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551D17AF"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58227F32" w14:textId="77777777" w:rsidR="00460B7E" w:rsidRPr="00DF7203" w:rsidRDefault="00460B7E" w:rsidP="00460B7E">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3E768D36"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6514279B" w14:textId="77777777" w:rsidR="00460B7E" w:rsidRPr="00DF7203" w:rsidRDefault="00460B7E" w:rsidP="00460B7E">
            <w:pPr>
              <w:tabs>
                <w:tab w:val="left" w:pos="611"/>
                <w:tab w:val="decimal" w:pos="701"/>
                <w:tab w:val="left" w:pos="790"/>
                <w:tab w:val="left" w:pos="1046"/>
              </w:tabs>
              <w:spacing w:line="240" w:lineRule="auto"/>
              <w:ind w:left="-105" w:right="-200" w:hanging="4"/>
              <w:jc w:val="right"/>
              <w:rPr>
                <w:color w:val="000000"/>
                <w:szCs w:val="22"/>
              </w:rPr>
            </w:pPr>
          </w:p>
        </w:tc>
        <w:tc>
          <w:tcPr>
            <w:tcW w:w="236" w:type="dxa"/>
            <w:tcBorders>
              <w:left w:val="nil"/>
              <w:right w:val="nil"/>
            </w:tcBorders>
          </w:tcPr>
          <w:p w14:paraId="51406117"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2DD98BE5" w14:textId="77777777" w:rsidR="00460B7E" w:rsidRPr="00DF7203" w:rsidRDefault="00460B7E" w:rsidP="00460B7E">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c>
          <w:tcPr>
            <w:tcW w:w="270" w:type="dxa"/>
            <w:vAlign w:val="bottom"/>
          </w:tcPr>
          <w:p w14:paraId="0DD8902F"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48201332" w14:textId="77777777" w:rsidR="00460B7E" w:rsidRPr="00DF7203" w:rsidRDefault="00460B7E" w:rsidP="00460B7E">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r>
      <w:tr w:rsidR="00460B7E" w:rsidRPr="00A53AC1" w14:paraId="612A0CD7" w14:textId="77777777" w:rsidTr="00791F9C">
        <w:tc>
          <w:tcPr>
            <w:tcW w:w="2250" w:type="dxa"/>
            <w:tcBorders>
              <w:top w:val="nil"/>
              <w:left w:val="nil"/>
              <w:bottom w:val="nil"/>
              <w:right w:val="nil"/>
            </w:tcBorders>
            <w:noWrap/>
            <w:vAlign w:val="bottom"/>
          </w:tcPr>
          <w:p w14:paraId="72FEB7CD" w14:textId="77777777" w:rsidR="00460B7E" w:rsidRDefault="00460B7E" w:rsidP="00460B7E">
            <w:pPr>
              <w:spacing w:line="240" w:lineRule="auto"/>
              <w:ind w:left="162" w:right="-116" w:hanging="180"/>
              <w:rPr>
                <w:color w:val="000000"/>
                <w:szCs w:val="22"/>
              </w:rPr>
            </w:pPr>
            <w:r>
              <w:rPr>
                <w:color w:val="000000"/>
                <w:szCs w:val="22"/>
              </w:rPr>
              <w:t xml:space="preserve">   31 December</w:t>
            </w:r>
          </w:p>
        </w:tc>
        <w:tc>
          <w:tcPr>
            <w:tcW w:w="1080" w:type="dxa"/>
            <w:tcBorders>
              <w:left w:val="nil"/>
              <w:right w:val="nil"/>
            </w:tcBorders>
            <w:vAlign w:val="bottom"/>
          </w:tcPr>
          <w:p w14:paraId="30DE18ED" w14:textId="2D504092" w:rsidR="00460B7E" w:rsidRPr="00B91EE9" w:rsidRDefault="006D3BA0" w:rsidP="00460B7E">
            <w:pPr>
              <w:tabs>
                <w:tab w:val="left" w:pos="431"/>
                <w:tab w:val="left" w:pos="611"/>
                <w:tab w:val="decimal" w:pos="701"/>
              </w:tabs>
              <w:spacing w:line="240" w:lineRule="auto"/>
              <w:ind w:left="-105" w:right="-15" w:hanging="4"/>
              <w:jc w:val="right"/>
              <w:rPr>
                <w:color w:val="000000"/>
                <w:szCs w:val="22"/>
                <w:lang w:val="en-US" w:bidi="th-TH"/>
              </w:rPr>
            </w:pPr>
            <w:r>
              <w:rPr>
                <w:color w:val="000000"/>
                <w:szCs w:val="22"/>
                <w:lang w:val="en-US" w:bidi="th-TH"/>
              </w:rPr>
              <w:t>4,200,442</w:t>
            </w:r>
          </w:p>
        </w:tc>
        <w:tc>
          <w:tcPr>
            <w:tcW w:w="270" w:type="dxa"/>
            <w:tcBorders>
              <w:left w:val="nil"/>
              <w:right w:val="nil"/>
            </w:tcBorders>
            <w:vAlign w:val="bottom"/>
          </w:tcPr>
          <w:p w14:paraId="536F13D6" w14:textId="77777777" w:rsidR="00460B7E" w:rsidRPr="00DF7203" w:rsidRDefault="00460B7E" w:rsidP="00460B7E">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6758ED7A" w14:textId="11D14F35" w:rsidR="00460B7E" w:rsidRPr="00DF7203" w:rsidRDefault="009637BC" w:rsidP="00460B7E">
            <w:pPr>
              <w:tabs>
                <w:tab w:val="left" w:pos="431"/>
                <w:tab w:val="left" w:pos="611"/>
                <w:tab w:val="decimal" w:pos="701"/>
              </w:tabs>
              <w:spacing w:line="240" w:lineRule="auto"/>
              <w:ind w:left="-105" w:right="-15" w:hanging="4"/>
              <w:jc w:val="right"/>
              <w:rPr>
                <w:color w:val="000000"/>
                <w:szCs w:val="22"/>
              </w:rPr>
            </w:pPr>
            <w:r>
              <w:rPr>
                <w:color w:val="000000"/>
                <w:szCs w:val="22"/>
                <w:lang w:val="en-US" w:bidi="th-TH"/>
              </w:rPr>
              <w:t>4,120,611</w:t>
            </w:r>
          </w:p>
        </w:tc>
        <w:tc>
          <w:tcPr>
            <w:tcW w:w="236" w:type="dxa"/>
            <w:tcBorders>
              <w:left w:val="nil"/>
              <w:right w:val="nil"/>
            </w:tcBorders>
            <w:vAlign w:val="bottom"/>
          </w:tcPr>
          <w:p w14:paraId="599B615F"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38F3639C" w14:textId="0FCCCCB3" w:rsidR="00460B7E" w:rsidRPr="00DF7203" w:rsidRDefault="00556C9B" w:rsidP="00460B7E">
            <w:pPr>
              <w:tabs>
                <w:tab w:val="left" w:pos="431"/>
                <w:tab w:val="left" w:pos="611"/>
                <w:tab w:val="decimal" w:pos="701"/>
                <w:tab w:val="left" w:pos="790"/>
                <w:tab w:val="left" w:pos="1046"/>
              </w:tabs>
              <w:spacing w:line="240" w:lineRule="auto"/>
              <w:ind w:left="-105" w:right="-15" w:hanging="4"/>
              <w:jc w:val="right"/>
              <w:rPr>
                <w:color w:val="000000"/>
                <w:szCs w:val="22"/>
              </w:rPr>
            </w:pPr>
            <w:r>
              <w:rPr>
                <w:color w:val="000000"/>
                <w:szCs w:val="22"/>
              </w:rPr>
              <w:t>33,910</w:t>
            </w:r>
          </w:p>
        </w:tc>
        <w:tc>
          <w:tcPr>
            <w:tcW w:w="270" w:type="dxa"/>
            <w:tcBorders>
              <w:left w:val="nil"/>
              <w:right w:val="nil"/>
            </w:tcBorders>
            <w:vAlign w:val="bottom"/>
          </w:tcPr>
          <w:p w14:paraId="6C41394D"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1D4032D0" w14:textId="4D5F11FB" w:rsidR="00460B7E" w:rsidRPr="00DF7203" w:rsidRDefault="009637BC" w:rsidP="00460B7E">
            <w:pPr>
              <w:tabs>
                <w:tab w:val="left" w:pos="611"/>
                <w:tab w:val="decimal" w:pos="701"/>
                <w:tab w:val="decimal" w:pos="817"/>
              </w:tabs>
              <w:spacing w:line="240" w:lineRule="auto"/>
              <w:ind w:left="-105" w:right="-200" w:hanging="4"/>
              <w:jc w:val="center"/>
              <w:rPr>
                <w:color w:val="000000"/>
                <w:szCs w:val="22"/>
              </w:rPr>
            </w:pPr>
            <w:r>
              <w:rPr>
                <w:color w:val="000000"/>
                <w:szCs w:val="22"/>
              </w:rPr>
              <w:t>36,928</w:t>
            </w:r>
          </w:p>
        </w:tc>
        <w:tc>
          <w:tcPr>
            <w:tcW w:w="236" w:type="dxa"/>
            <w:tcBorders>
              <w:left w:val="nil"/>
              <w:right w:val="nil"/>
            </w:tcBorders>
          </w:tcPr>
          <w:p w14:paraId="42EA2882"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2C20DFFD" w14:textId="37BD802C" w:rsidR="00460B7E" w:rsidRPr="00DF7203" w:rsidRDefault="00897AEC" w:rsidP="00460B7E">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r>
              <w:rPr>
                <w:color w:val="000000"/>
                <w:szCs w:val="22"/>
              </w:rPr>
              <w:t>4,234,352</w:t>
            </w:r>
          </w:p>
        </w:tc>
        <w:tc>
          <w:tcPr>
            <w:tcW w:w="270" w:type="dxa"/>
            <w:vAlign w:val="bottom"/>
          </w:tcPr>
          <w:p w14:paraId="043DC1CF"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5040CDF5" w14:textId="5DDBDB60" w:rsidR="00460B7E" w:rsidRPr="00DF7203" w:rsidRDefault="00460B7E" w:rsidP="00460B7E">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r w:rsidRPr="00766F01">
              <w:rPr>
                <w:color w:val="000000"/>
                <w:szCs w:val="22"/>
              </w:rPr>
              <w:t>4,</w:t>
            </w:r>
            <w:r w:rsidR="009637BC">
              <w:rPr>
                <w:color w:val="000000"/>
                <w:szCs w:val="22"/>
              </w:rPr>
              <w:t>157,539</w:t>
            </w:r>
          </w:p>
        </w:tc>
      </w:tr>
      <w:tr w:rsidR="00460B7E" w:rsidRPr="00A53AC1" w14:paraId="72A980D6" w14:textId="77777777" w:rsidTr="00791F9C">
        <w:tc>
          <w:tcPr>
            <w:tcW w:w="2250" w:type="dxa"/>
            <w:tcBorders>
              <w:top w:val="nil"/>
              <w:left w:val="nil"/>
              <w:bottom w:val="nil"/>
              <w:right w:val="nil"/>
            </w:tcBorders>
            <w:noWrap/>
            <w:vAlign w:val="bottom"/>
          </w:tcPr>
          <w:p w14:paraId="253B6FF8" w14:textId="77777777" w:rsidR="00460B7E" w:rsidRPr="00A53AC1" w:rsidRDefault="00460B7E" w:rsidP="00460B7E">
            <w:pPr>
              <w:spacing w:line="240" w:lineRule="auto"/>
              <w:ind w:right="-116"/>
              <w:rPr>
                <w:color w:val="000000"/>
                <w:szCs w:val="22"/>
                <w:cs/>
              </w:rPr>
            </w:pPr>
            <w:r w:rsidRPr="00A53AC1">
              <w:rPr>
                <w:color w:val="000000"/>
                <w:szCs w:val="22"/>
              </w:rPr>
              <w:t>Segment liabilities</w:t>
            </w:r>
          </w:p>
        </w:tc>
        <w:tc>
          <w:tcPr>
            <w:tcW w:w="1080" w:type="dxa"/>
            <w:tcBorders>
              <w:left w:val="nil"/>
              <w:right w:val="nil"/>
            </w:tcBorders>
            <w:vAlign w:val="bottom"/>
          </w:tcPr>
          <w:p w14:paraId="74434B17" w14:textId="77777777" w:rsidR="00460B7E" w:rsidRPr="00DF7203" w:rsidRDefault="00460B7E" w:rsidP="00460B7E">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54A4B4EE" w14:textId="77777777" w:rsidR="00460B7E" w:rsidRPr="00DF7203" w:rsidRDefault="00460B7E" w:rsidP="00460B7E">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4DBDE6CD" w14:textId="77777777" w:rsidR="00460B7E" w:rsidRPr="00DF7203" w:rsidRDefault="00460B7E" w:rsidP="00460B7E">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094C263C"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49638484" w14:textId="77777777" w:rsidR="00460B7E" w:rsidRPr="00DF7203" w:rsidRDefault="00460B7E" w:rsidP="00460B7E">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09DFA90D"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64651D2E" w14:textId="77777777" w:rsidR="00460B7E" w:rsidRPr="00DF7203" w:rsidRDefault="00460B7E" w:rsidP="00460B7E">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14:paraId="161D562A"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7E7F44AC" w14:textId="77777777" w:rsidR="00460B7E" w:rsidRPr="00DF7203" w:rsidRDefault="00460B7E" w:rsidP="00460B7E">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14:paraId="737A7C42"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3CFDE0E5" w14:textId="77777777" w:rsidR="00460B7E" w:rsidRPr="00DF7203" w:rsidRDefault="00460B7E" w:rsidP="00460B7E">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460B7E" w:rsidRPr="00A53AC1" w14:paraId="49321B9D" w14:textId="77777777" w:rsidTr="00791F9C">
        <w:tc>
          <w:tcPr>
            <w:tcW w:w="2250" w:type="dxa"/>
            <w:tcBorders>
              <w:top w:val="nil"/>
              <w:left w:val="nil"/>
              <w:bottom w:val="nil"/>
              <w:right w:val="nil"/>
            </w:tcBorders>
            <w:noWrap/>
            <w:vAlign w:val="bottom"/>
          </w:tcPr>
          <w:p w14:paraId="6BC0952A" w14:textId="77777777" w:rsidR="00460B7E" w:rsidRPr="00A53AC1" w:rsidRDefault="00460B7E" w:rsidP="00460B7E">
            <w:pPr>
              <w:spacing w:line="240" w:lineRule="auto"/>
              <w:ind w:left="162" w:right="-116" w:hanging="180"/>
              <w:rPr>
                <w:color w:val="000000"/>
                <w:szCs w:val="22"/>
                <w:cs/>
              </w:rPr>
            </w:pPr>
            <w:r>
              <w:rPr>
                <w:color w:val="000000"/>
                <w:szCs w:val="22"/>
              </w:rPr>
              <w:t xml:space="preserve">   as at 30 June/ </w:t>
            </w:r>
          </w:p>
        </w:tc>
        <w:tc>
          <w:tcPr>
            <w:tcW w:w="1080" w:type="dxa"/>
            <w:tcBorders>
              <w:left w:val="nil"/>
              <w:right w:val="nil"/>
            </w:tcBorders>
            <w:vAlign w:val="bottom"/>
          </w:tcPr>
          <w:p w14:paraId="56275D2C" w14:textId="77777777" w:rsidR="00460B7E" w:rsidRPr="00DF7203" w:rsidRDefault="00460B7E" w:rsidP="00460B7E">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14:paraId="3F2E56FF" w14:textId="77777777" w:rsidR="00460B7E" w:rsidRPr="00DF7203" w:rsidRDefault="00460B7E" w:rsidP="00460B7E">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14:paraId="6FCC51B2" w14:textId="77777777" w:rsidR="00460B7E" w:rsidRPr="00DF7203" w:rsidRDefault="00460B7E" w:rsidP="00460B7E">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14:paraId="0C670A6F"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14:paraId="68080609" w14:textId="77777777" w:rsidR="00460B7E" w:rsidRPr="00DF7203" w:rsidRDefault="00460B7E" w:rsidP="00460B7E">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14:paraId="16DC6C93"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14:paraId="213E0D0F" w14:textId="77777777" w:rsidR="00460B7E" w:rsidRPr="00DF7203" w:rsidRDefault="00460B7E" w:rsidP="00460B7E">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14:paraId="6487C121"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14:paraId="4708F02C" w14:textId="77777777" w:rsidR="00460B7E" w:rsidRPr="00DF7203" w:rsidRDefault="00460B7E" w:rsidP="00460B7E">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14:paraId="3CF29204" w14:textId="77777777" w:rsidR="00460B7E" w:rsidRPr="00DF7203" w:rsidRDefault="00460B7E" w:rsidP="00460B7E">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14:paraId="40D8689D" w14:textId="77777777" w:rsidR="00460B7E" w:rsidRPr="00DF7203" w:rsidRDefault="00460B7E" w:rsidP="00460B7E">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460B7E" w:rsidRPr="00A53AC1" w14:paraId="2484770C" w14:textId="77777777" w:rsidTr="00791F9C">
        <w:tc>
          <w:tcPr>
            <w:tcW w:w="2250" w:type="dxa"/>
            <w:tcBorders>
              <w:top w:val="nil"/>
              <w:left w:val="nil"/>
              <w:bottom w:val="nil"/>
              <w:right w:val="nil"/>
            </w:tcBorders>
            <w:noWrap/>
            <w:vAlign w:val="bottom"/>
          </w:tcPr>
          <w:p w14:paraId="225A21F1" w14:textId="77777777" w:rsidR="00460B7E" w:rsidRDefault="00460B7E" w:rsidP="00460B7E">
            <w:pPr>
              <w:spacing w:line="240" w:lineRule="auto"/>
              <w:ind w:left="162" w:right="-116" w:hanging="180"/>
              <w:rPr>
                <w:color w:val="000000"/>
                <w:szCs w:val="22"/>
              </w:rPr>
            </w:pPr>
            <w:r>
              <w:rPr>
                <w:color w:val="000000"/>
                <w:szCs w:val="22"/>
              </w:rPr>
              <w:t xml:space="preserve">   31 December</w:t>
            </w:r>
          </w:p>
        </w:tc>
        <w:tc>
          <w:tcPr>
            <w:tcW w:w="1080" w:type="dxa"/>
            <w:tcBorders>
              <w:left w:val="nil"/>
              <w:right w:val="nil"/>
            </w:tcBorders>
            <w:vAlign w:val="bottom"/>
          </w:tcPr>
          <w:p w14:paraId="76D4CE19" w14:textId="4FDD68BE" w:rsidR="00460B7E" w:rsidRPr="00A53AC1" w:rsidRDefault="00846850" w:rsidP="00460B7E">
            <w:pPr>
              <w:tabs>
                <w:tab w:val="left" w:pos="431"/>
                <w:tab w:val="left" w:pos="611"/>
                <w:tab w:val="decimal" w:pos="701"/>
              </w:tabs>
              <w:spacing w:line="240" w:lineRule="auto"/>
              <w:ind w:left="-105" w:right="-15" w:hanging="4"/>
              <w:jc w:val="right"/>
              <w:rPr>
                <w:color w:val="000000"/>
                <w:szCs w:val="22"/>
              </w:rPr>
            </w:pPr>
            <w:r>
              <w:rPr>
                <w:color w:val="000000"/>
                <w:szCs w:val="22"/>
              </w:rPr>
              <w:t>1,530,274</w:t>
            </w:r>
          </w:p>
        </w:tc>
        <w:tc>
          <w:tcPr>
            <w:tcW w:w="270" w:type="dxa"/>
            <w:tcBorders>
              <w:left w:val="nil"/>
              <w:right w:val="nil"/>
            </w:tcBorders>
            <w:vAlign w:val="bottom"/>
          </w:tcPr>
          <w:p w14:paraId="5CF39416" w14:textId="77777777" w:rsidR="00460B7E" w:rsidRPr="00A53AC1" w:rsidRDefault="00460B7E" w:rsidP="00460B7E">
            <w:pPr>
              <w:tabs>
                <w:tab w:val="left" w:pos="691"/>
              </w:tabs>
              <w:spacing w:line="240" w:lineRule="auto"/>
              <w:jc w:val="right"/>
              <w:rPr>
                <w:color w:val="000000"/>
                <w:szCs w:val="22"/>
              </w:rPr>
            </w:pPr>
          </w:p>
        </w:tc>
        <w:tc>
          <w:tcPr>
            <w:tcW w:w="1060" w:type="dxa"/>
            <w:tcBorders>
              <w:left w:val="nil"/>
              <w:right w:val="nil"/>
            </w:tcBorders>
            <w:vAlign w:val="bottom"/>
          </w:tcPr>
          <w:p w14:paraId="0784E557" w14:textId="14CCF3B8" w:rsidR="00460B7E" w:rsidRPr="00A53AC1" w:rsidRDefault="00460B7E" w:rsidP="00460B7E">
            <w:pPr>
              <w:tabs>
                <w:tab w:val="left" w:pos="685"/>
                <w:tab w:val="decimal" w:pos="882"/>
              </w:tabs>
              <w:spacing w:line="240" w:lineRule="auto"/>
              <w:ind w:left="-105"/>
              <w:jc w:val="right"/>
              <w:rPr>
                <w:color w:val="000000"/>
                <w:szCs w:val="22"/>
              </w:rPr>
            </w:pPr>
            <w:r w:rsidRPr="00766F01">
              <w:rPr>
                <w:color w:val="000000"/>
                <w:szCs w:val="22"/>
              </w:rPr>
              <w:t>1</w:t>
            </w:r>
            <w:r w:rsidR="009637BC">
              <w:rPr>
                <w:color w:val="000000"/>
                <w:szCs w:val="22"/>
              </w:rPr>
              <w:t>,610,197</w:t>
            </w:r>
          </w:p>
        </w:tc>
        <w:tc>
          <w:tcPr>
            <w:tcW w:w="236" w:type="dxa"/>
            <w:tcBorders>
              <w:left w:val="nil"/>
              <w:right w:val="nil"/>
            </w:tcBorders>
            <w:vAlign w:val="bottom"/>
          </w:tcPr>
          <w:p w14:paraId="105EE9D0" w14:textId="77777777" w:rsidR="00460B7E" w:rsidRPr="00A53AC1" w:rsidRDefault="00460B7E" w:rsidP="00460B7E">
            <w:pPr>
              <w:spacing w:line="240" w:lineRule="auto"/>
              <w:jc w:val="right"/>
              <w:rPr>
                <w:color w:val="000000"/>
                <w:szCs w:val="22"/>
              </w:rPr>
            </w:pPr>
          </w:p>
        </w:tc>
        <w:tc>
          <w:tcPr>
            <w:tcW w:w="954" w:type="dxa"/>
            <w:tcBorders>
              <w:left w:val="nil"/>
              <w:right w:val="nil"/>
            </w:tcBorders>
            <w:vAlign w:val="bottom"/>
          </w:tcPr>
          <w:p w14:paraId="243C94AD" w14:textId="5E2F0DAB" w:rsidR="00460B7E" w:rsidRPr="00A53AC1" w:rsidRDefault="006C0287" w:rsidP="00460B7E">
            <w:pPr>
              <w:tabs>
                <w:tab w:val="left" w:pos="431"/>
                <w:tab w:val="left" w:pos="611"/>
                <w:tab w:val="decimal" w:pos="701"/>
                <w:tab w:val="left" w:pos="790"/>
                <w:tab w:val="left" w:pos="1046"/>
              </w:tabs>
              <w:spacing w:line="240" w:lineRule="auto"/>
              <w:ind w:left="-105" w:right="-15" w:hanging="4"/>
              <w:jc w:val="right"/>
              <w:rPr>
                <w:color w:val="000000"/>
                <w:szCs w:val="22"/>
              </w:rPr>
            </w:pPr>
            <w:r>
              <w:rPr>
                <w:color w:val="000000"/>
                <w:szCs w:val="22"/>
              </w:rPr>
              <w:t>15,309</w:t>
            </w:r>
          </w:p>
        </w:tc>
        <w:tc>
          <w:tcPr>
            <w:tcW w:w="270" w:type="dxa"/>
            <w:tcBorders>
              <w:left w:val="nil"/>
              <w:right w:val="nil"/>
            </w:tcBorders>
            <w:vAlign w:val="bottom"/>
          </w:tcPr>
          <w:p w14:paraId="43206898" w14:textId="77777777" w:rsidR="00460B7E" w:rsidRPr="00A53AC1" w:rsidRDefault="00460B7E" w:rsidP="00460B7E">
            <w:pPr>
              <w:spacing w:line="240" w:lineRule="auto"/>
              <w:jc w:val="right"/>
              <w:rPr>
                <w:color w:val="000000"/>
                <w:szCs w:val="22"/>
              </w:rPr>
            </w:pPr>
          </w:p>
        </w:tc>
        <w:tc>
          <w:tcPr>
            <w:tcW w:w="990" w:type="dxa"/>
            <w:tcBorders>
              <w:left w:val="nil"/>
              <w:right w:val="nil"/>
            </w:tcBorders>
            <w:vAlign w:val="bottom"/>
          </w:tcPr>
          <w:p w14:paraId="4D596E74" w14:textId="653365B5" w:rsidR="00460B7E" w:rsidRPr="00A53AC1" w:rsidRDefault="009637BC" w:rsidP="00460B7E">
            <w:pPr>
              <w:tabs>
                <w:tab w:val="left" w:pos="611"/>
                <w:tab w:val="decimal" w:pos="701"/>
                <w:tab w:val="decimal" w:pos="817"/>
              </w:tabs>
              <w:spacing w:line="240" w:lineRule="auto"/>
              <w:ind w:left="-105" w:right="-200" w:hanging="4"/>
              <w:jc w:val="center"/>
              <w:rPr>
                <w:color w:val="000000"/>
                <w:szCs w:val="22"/>
              </w:rPr>
            </w:pPr>
            <w:r>
              <w:rPr>
                <w:color w:val="000000"/>
                <w:szCs w:val="22"/>
              </w:rPr>
              <w:t>22,964</w:t>
            </w:r>
          </w:p>
        </w:tc>
        <w:tc>
          <w:tcPr>
            <w:tcW w:w="236" w:type="dxa"/>
            <w:tcBorders>
              <w:left w:val="nil"/>
              <w:right w:val="nil"/>
            </w:tcBorders>
          </w:tcPr>
          <w:p w14:paraId="7AEF2CCE" w14:textId="77777777" w:rsidR="00460B7E" w:rsidRPr="00A53AC1" w:rsidRDefault="00460B7E" w:rsidP="00460B7E">
            <w:pPr>
              <w:spacing w:line="240" w:lineRule="auto"/>
              <w:rPr>
                <w:color w:val="000000"/>
                <w:szCs w:val="22"/>
              </w:rPr>
            </w:pPr>
          </w:p>
        </w:tc>
        <w:tc>
          <w:tcPr>
            <w:tcW w:w="1114" w:type="dxa"/>
            <w:vAlign w:val="bottom"/>
          </w:tcPr>
          <w:p w14:paraId="4496E4C7" w14:textId="2CBD517A" w:rsidR="00460B7E" w:rsidRPr="00A53AC1" w:rsidRDefault="00F91614" w:rsidP="00460B7E">
            <w:pPr>
              <w:tabs>
                <w:tab w:val="left" w:pos="956"/>
              </w:tabs>
              <w:spacing w:line="240" w:lineRule="auto"/>
              <w:ind w:left="-105"/>
              <w:jc w:val="right"/>
              <w:rPr>
                <w:color w:val="000000"/>
                <w:szCs w:val="22"/>
              </w:rPr>
            </w:pPr>
            <w:r>
              <w:rPr>
                <w:color w:val="000000"/>
                <w:szCs w:val="22"/>
              </w:rPr>
              <w:t>1,545,583</w:t>
            </w:r>
          </w:p>
        </w:tc>
        <w:tc>
          <w:tcPr>
            <w:tcW w:w="270" w:type="dxa"/>
            <w:vAlign w:val="bottom"/>
          </w:tcPr>
          <w:p w14:paraId="6BD38F91" w14:textId="77777777" w:rsidR="00460B7E" w:rsidRPr="00A53AC1" w:rsidRDefault="00460B7E" w:rsidP="00460B7E">
            <w:pPr>
              <w:spacing w:line="240" w:lineRule="auto"/>
              <w:rPr>
                <w:color w:val="000000"/>
                <w:szCs w:val="22"/>
              </w:rPr>
            </w:pPr>
          </w:p>
        </w:tc>
        <w:tc>
          <w:tcPr>
            <w:tcW w:w="1080" w:type="dxa"/>
            <w:vAlign w:val="bottom"/>
          </w:tcPr>
          <w:p w14:paraId="2E378F62" w14:textId="2A482372" w:rsidR="00460B7E" w:rsidRPr="00A53AC1" w:rsidRDefault="00460B7E" w:rsidP="00460B7E">
            <w:pPr>
              <w:spacing w:line="240" w:lineRule="auto"/>
              <w:ind w:left="-105"/>
              <w:jc w:val="right"/>
              <w:rPr>
                <w:color w:val="000000"/>
                <w:szCs w:val="22"/>
              </w:rPr>
            </w:pPr>
            <w:r w:rsidRPr="00766F01">
              <w:rPr>
                <w:color w:val="000000"/>
                <w:szCs w:val="22"/>
              </w:rPr>
              <w:t>1,</w:t>
            </w:r>
            <w:r w:rsidR="009637BC">
              <w:rPr>
                <w:color w:val="000000"/>
                <w:szCs w:val="22"/>
              </w:rPr>
              <w:t>633,161</w:t>
            </w:r>
          </w:p>
        </w:tc>
      </w:tr>
    </w:tbl>
    <w:p w14:paraId="3B82EE1D" w14:textId="77777777" w:rsidR="001949AE" w:rsidRDefault="001949AE">
      <w:pPr>
        <w:spacing w:line="240" w:lineRule="auto"/>
        <w:rPr>
          <w:b/>
          <w:bCs/>
          <w:i/>
          <w:iCs/>
          <w:color w:val="000000"/>
          <w:szCs w:val="22"/>
        </w:rPr>
      </w:pPr>
      <w:r>
        <w:rPr>
          <w:b/>
          <w:bCs/>
          <w:i/>
          <w:iCs/>
          <w:color w:val="000000"/>
          <w:szCs w:val="22"/>
        </w:rPr>
        <w:br w:type="page"/>
      </w:r>
    </w:p>
    <w:p w14:paraId="5B3AE678" w14:textId="4FC7B54B" w:rsidR="00791F9C" w:rsidRDefault="00791F9C" w:rsidP="00791F9C">
      <w:pPr>
        <w:tabs>
          <w:tab w:val="left" w:pos="1080"/>
        </w:tabs>
        <w:ind w:left="540"/>
        <w:rPr>
          <w:b/>
          <w:bCs/>
          <w:i/>
          <w:iCs/>
          <w:color w:val="000000"/>
          <w:szCs w:val="22"/>
        </w:rPr>
      </w:pPr>
      <w:r w:rsidRPr="00272BA3">
        <w:rPr>
          <w:b/>
          <w:bCs/>
          <w:i/>
          <w:iCs/>
          <w:color w:val="000000"/>
          <w:szCs w:val="22"/>
        </w:rPr>
        <w:lastRenderedPageBreak/>
        <w:t>Reconciliation of reportable segment profit or loss</w:t>
      </w:r>
    </w:p>
    <w:p w14:paraId="7DA86334" w14:textId="77777777" w:rsidR="00791F9C" w:rsidRPr="000B5734" w:rsidRDefault="00791F9C" w:rsidP="00791F9C">
      <w:pPr>
        <w:tabs>
          <w:tab w:val="left" w:pos="1080"/>
        </w:tabs>
        <w:ind w:left="540"/>
        <w:rPr>
          <w:b/>
          <w:bCs/>
          <w:i/>
          <w:iCs/>
          <w:color w:val="000000"/>
          <w:sz w:val="20"/>
        </w:rPr>
      </w:pPr>
    </w:p>
    <w:tbl>
      <w:tblPr>
        <w:tblW w:w="8640" w:type="dxa"/>
        <w:tblInd w:w="450" w:type="dxa"/>
        <w:tblLayout w:type="fixed"/>
        <w:tblCellMar>
          <w:left w:w="79" w:type="dxa"/>
          <w:right w:w="79" w:type="dxa"/>
        </w:tblCellMar>
        <w:tblLook w:val="0000" w:firstRow="0" w:lastRow="0" w:firstColumn="0" w:lastColumn="0" w:noHBand="0" w:noVBand="0"/>
      </w:tblPr>
      <w:tblGrid>
        <w:gridCol w:w="5760"/>
        <w:gridCol w:w="1350"/>
        <w:gridCol w:w="182"/>
        <w:gridCol w:w="1348"/>
      </w:tblGrid>
      <w:tr w:rsidR="00791F9C" w:rsidRPr="00BF08BE" w14:paraId="76C0D407" w14:textId="77777777" w:rsidTr="001949AE">
        <w:trPr>
          <w:cantSplit/>
          <w:tblHeader/>
        </w:trPr>
        <w:tc>
          <w:tcPr>
            <w:tcW w:w="5760" w:type="dxa"/>
          </w:tcPr>
          <w:p w14:paraId="3FF2CB62" w14:textId="77777777" w:rsidR="00791F9C" w:rsidRPr="00BF08BE" w:rsidRDefault="00791F9C" w:rsidP="00791F9C">
            <w:pPr>
              <w:pStyle w:val="acctfourfigures"/>
              <w:tabs>
                <w:tab w:val="clear" w:pos="765"/>
                <w:tab w:val="decimal" w:pos="0"/>
              </w:tabs>
              <w:spacing w:line="240" w:lineRule="auto"/>
              <w:rPr>
                <w:b/>
                <w:bCs/>
                <w:i/>
                <w:iCs/>
                <w:szCs w:val="22"/>
                <w:lang w:val="en-US" w:bidi="th-TH"/>
              </w:rPr>
            </w:pPr>
          </w:p>
        </w:tc>
        <w:tc>
          <w:tcPr>
            <w:tcW w:w="2880" w:type="dxa"/>
            <w:gridSpan w:val="3"/>
          </w:tcPr>
          <w:p w14:paraId="6071546D" w14:textId="77777777" w:rsidR="00791F9C" w:rsidRPr="002B6D5E" w:rsidRDefault="00791F9C" w:rsidP="00791F9C">
            <w:pPr>
              <w:spacing w:line="240" w:lineRule="auto"/>
              <w:jc w:val="center"/>
              <w:rPr>
                <w:b/>
                <w:bCs/>
                <w:color w:val="000000"/>
                <w:szCs w:val="22"/>
                <w:cs/>
              </w:rPr>
            </w:pPr>
            <w:r w:rsidRPr="002B6D5E">
              <w:rPr>
                <w:b/>
                <w:bCs/>
                <w:color w:val="000000"/>
                <w:szCs w:val="22"/>
              </w:rPr>
              <w:t xml:space="preserve">Consolidated financial statements </w:t>
            </w:r>
          </w:p>
        </w:tc>
      </w:tr>
      <w:tr w:rsidR="001949AE" w:rsidRPr="00BF08BE" w14:paraId="40B85446" w14:textId="77777777" w:rsidTr="001949AE">
        <w:trPr>
          <w:cantSplit/>
          <w:tblHeader/>
        </w:trPr>
        <w:tc>
          <w:tcPr>
            <w:tcW w:w="5760" w:type="dxa"/>
          </w:tcPr>
          <w:p w14:paraId="5E93091A" w14:textId="77777777" w:rsidR="001949AE" w:rsidRPr="00BF08BE" w:rsidRDefault="001949AE" w:rsidP="00791F9C">
            <w:pPr>
              <w:pStyle w:val="acctfourfigures"/>
              <w:tabs>
                <w:tab w:val="clear" w:pos="765"/>
                <w:tab w:val="decimal" w:pos="0"/>
              </w:tabs>
              <w:spacing w:line="240" w:lineRule="auto"/>
              <w:rPr>
                <w:b/>
                <w:bCs/>
                <w:i/>
                <w:iCs/>
                <w:szCs w:val="22"/>
                <w:lang w:val="en-US" w:bidi="th-TH"/>
              </w:rPr>
            </w:pPr>
          </w:p>
        </w:tc>
        <w:tc>
          <w:tcPr>
            <w:tcW w:w="2880" w:type="dxa"/>
            <w:gridSpan w:val="3"/>
          </w:tcPr>
          <w:p w14:paraId="49D10E53" w14:textId="2452BFA5" w:rsidR="001949AE" w:rsidRPr="00BF08BE" w:rsidRDefault="001949AE" w:rsidP="00791F9C">
            <w:pPr>
              <w:pStyle w:val="acctmergecolhdg"/>
              <w:spacing w:line="240" w:lineRule="auto"/>
              <w:rPr>
                <w:b w:val="0"/>
                <w:bCs/>
                <w:szCs w:val="22"/>
              </w:rPr>
            </w:pPr>
            <w:r w:rsidRPr="00BF08BE">
              <w:rPr>
                <w:b w:val="0"/>
                <w:bCs/>
                <w:szCs w:val="22"/>
              </w:rPr>
              <w:t>Six-month period</w:t>
            </w:r>
          </w:p>
        </w:tc>
      </w:tr>
      <w:tr w:rsidR="001949AE" w:rsidRPr="00BF08BE" w14:paraId="0AFA9332" w14:textId="77777777" w:rsidTr="001949AE">
        <w:trPr>
          <w:cantSplit/>
          <w:tblHeader/>
        </w:trPr>
        <w:tc>
          <w:tcPr>
            <w:tcW w:w="5760" w:type="dxa"/>
          </w:tcPr>
          <w:p w14:paraId="7A85C8AF" w14:textId="77777777" w:rsidR="001949AE" w:rsidRPr="00BF08BE" w:rsidRDefault="001949AE" w:rsidP="00791F9C">
            <w:pPr>
              <w:pStyle w:val="acctfourfigures"/>
              <w:spacing w:line="240" w:lineRule="auto"/>
              <w:rPr>
                <w:b/>
                <w:bCs/>
                <w:i/>
                <w:iCs/>
                <w:szCs w:val="22"/>
                <w:lang w:val="en-US" w:bidi="th-TH"/>
              </w:rPr>
            </w:pPr>
            <w:r w:rsidRPr="00BF08BE">
              <w:rPr>
                <w:b/>
                <w:bCs/>
                <w:i/>
                <w:iCs/>
                <w:szCs w:val="22"/>
                <w:lang w:val="en-US" w:bidi="th-TH"/>
              </w:rPr>
              <w:t>For the period ended 30 June</w:t>
            </w:r>
          </w:p>
        </w:tc>
        <w:tc>
          <w:tcPr>
            <w:tcW w:w="1350" w:type="dxa"/>
          </w:tcPr>
          <w:p w14:paraId="7970D7CF" w14:textId="0D322BE5" w:rsidR="001949AE" w:rsidRPr="00BF08BE" w:rsidRDefault="001949AE" w:rsidP="00791F9C">
            <w:pPr>
              <w:pStyle w:val="acctmergecolhdg"/>
              <w:spacing w:line="240" w:lineRule="auto"/>
              <w:rPr>
                <w:b w:val="0"/>
                <w:bCs/>
                <w:szCs w:val="22"/>
              </w:rPr>
            </w:pPr>
            <w:r>
              <w:rPr>
                <w:b w:val="0"/>
                <w:bCs/>
                <w:szCs w:val="22"/>
              </w:rPr>
              <w:t>2021</w:t>
            </w:r>
          </w:p>
        </w:tc>
        <w:tc>
          <w:tcPr>
            <w:tcW w:w="182" w:type="dxa"/>
          </w:tcPr>
          <w:p w14:paraId="79141250" w14:textId="77777777" w:rsidR="001949AE" w:rsidRPr="00BF08BE" w:rsidRDefault="001949AE" w:rsidP="00791F9C">
            <w:pPr>
              <w:pStyle w:val="acctmergecolhdg"/>
              <w:spacing w:line="240" w:lineRule="auto"/>
              <w:rPr>
                <w:b w:val="0"/>
                <w:bCs/>
                <w:szCs w:val="22"/>
              </w:rPr>
            </w:pPr>
          </w:p>
        </w:tc>
        <w:tc>
          <w:tcPr>
            <w:tcW w:w="1348" w:type="dxa"/>
          </w:tcPr>
          <w:p w14:paraId="120F797B" w14:textId="2EB73370" w:rsidR="001949AE" w:rsidRPr="00BF08BE" w:rsidRDefault="001949AE" w:rsidP="00791F9C">
            <w:pPr>
              <w:pStyle w:val="acctmergecolhdg"/>
              <w:spacing w:line="240" w:lineRule="auto"/>
              <w:rPr>
                <w:b w:val="0"/>
                <w:bCs/>
                <w:szCs w:val="22"/>
              </w:rPr>
            </w:pPr>
            <w:r>
              <w:rPr>
                <w:b w:val="0"/>
                <w:bCs/>
                <w:szCs w:val="22"/>
              </w:rPr>
              <w:t>2020</w:t>
            </w:r>
          </w:p>
        </w:tc>
      </w:tr>
      <w:tr w:rsidR="00791F9C" w:rsidRPr="00BF08BE" w14:paraId="064C1580" w14:textId="77777777" w:rsidTr="001949AE">
        <w:trPr>
          <w:cantSplit/>
          <w:trHeight w:val="200"/>
        </w:trPr>
        <w:tc>
          <w:tcPr>
            <w:tcW w:w="5760" w:type="dxa"/>
          </w:tcPr>
          <w:p w14:paraId="49EDAEAB" w14:textId="77777777" w:rsidR="00791F9C" w:rsidRPr="00BF08BE" w:rsidRDefault="00791F9C" w:rsidP="00791F9C">
            <w:pPr>
              <w:spacing w:line="240" w:lineRule="auto"/>
              <w:rPr>
                <w:szCs w:val="22"/>
              </w:rPr>
            </w:pPr>
          </w:p>
        </w:tc>
        <w:tc>
          <w:tcPr>
            <w:tcW w:w="2880" w:type="dxa"/>
            <w:gridSpan w:val="3"/>
            <w:vAlign w:val="bottom"/>
          </w:tcPr>
          <w:p w14:paraId="3E52B73B" w14:textId="77777777" w:rsidR="00791F9C" w:rsidRPr="00BF08BE" w:rsidRDefault="00791F9C" w:rsidP="00791F9C">
            <w:pPr>
              <w:pStyle w:val="acctfourfigures"/>
              <w:tabs>
                <w:tab w:val="clear" w:pos="765"/>
                <w:tab w:val="decimal" w:pos="731"/>
              </w:tabs>
              <w:spacing w:line="240" w:lineRule="auto"/>
              <w:ind w:right="11"/>
              <w:jc w:val="center"/>
              <w:rPr>
                <w:szCs w:val="22"/>
              </w:rPr>
            </w:pPr>
            <w:r w:rsidRPr="00BA3D26">
              <w:rPr>
                <w:rFonts w:cs="Times New Roman"/>
                <w:i/>
                <w:iCs/>
                <w:color w:val="000000"/>
                <w:szCs w:val="22"/>
              </w:rPr>
              <w:t>(in thousand Baht</w:t>
            </w:r>
            <w:r w:rsidRPr="00BA3D26">
              <w:rPr>
                <w:rFonts w:cs="Times New Roman"/>
                <w:i/>
                <w:iCs/>
                <w:color w:val="000000"/>
                <w:szCs w:val="22"/>
                <w:cs/>
              </w:rPr>
              <w:t>)</w:t>
            </w:r>
          </w:p>
        </w:tc>
      </w:tr>
      <w:tr w:rsidR="001949AE" w:rsidRPr="00BF08BE" w14:paraId="067E33AF" w14:textId="77777777" w:rsidTr="001949AE">
        <w:trPr>
          <w:cantSplit/>
        </w:trPr>
        <w:tc>
          <w:tcPr>
            <w:tcW w:w="5760" w:type="dxa"/>
          </w:tcPr>
          <w:p w14:paraId="2FE1726B" w14:textId="73D331FE" w:rsidR="001949AE" w:rsidRPr="00BF08BE" w:rsidRDefault="001949AE" w:rsidP="001949AE">
            <w:pPr>
              <w:spacing w:line="240" w:lineRule="auto"/>
              <w:ind w:left="180" w:hanging="180"/>
              <w:rPr>
                <w:szCs w:val="22"/>
              </w:rPr>
            </w:pPr>
            <w:r w:rsidRPr="00BF08BE">
              <w:rPr>
                <w:szCs w:val="22"/>
              </w:rPr>
              <w:t xml:space="preserve">Total profit (loss) before income tax for reportable segments </w:t>
            </w:r>
          </w:p>
        </w:tc>
        <w:tc>
          <w:tcPr>
            <w:tcW w:w="1350" w:type="dxa"/>
            <w:tcBorders>
              <w:bottom w:val="single" w:sz="4" w:space="0" w:color="auto"/>
            </w:tcBorders>
            <w:vAlign w:val="bottom"/>
          </w:tcPr>
          <w:p w14:paraId="76EF3F12" w14:textId="31729E7F" w:rsidR="001949AE" w:rsidRPr="006C4BB5" w:rsidRDefault="001949AE" w:rsidP="0062112C">
            <w:pPr>
              <w:pStyle w:val="acctfourfigures"/>
              <w:tabs>
                <w:tab w:val="clear" w:pos="765"/>
                <w:tab w:val="decimal" w:pos="1088"/>
              </w:tabs>
              <w:spacing w:line="240" w:lineRule="auto"/>
              <w:ind w:right="11"/>
              <w:rPr>
                <w:szCs w:val="22"/>
                <w:lang w:val="en-US" w:bidi="th-TH"/>
              </w:rPr>
            </w:pPr>
            <w:r>
              <w:rPr>
                <w:szCs w:val="22"/>
                <w:lang w:val="en-US" w:bidi="th-TH"/>
              </w:rPr>
              <w:t>77,784</w:t>
            </w:r>
          </w:p>
        </w:tc>
        <w:tc>
          <w:tcPr>
            <w:tcW w:w="182" w:type="dxa"/>
          </w:tcPr>
          <w:p w14:paraId="53538B53" w14:textId="77777777" w:rsidR="001949AE" w:rsidRPr="006C4BB5" w:rsidRDefault="001949AE" w:rsidP="001949AE">
            <w:pPr>
              <w:pStyle w:val="acctfourfigures"/>
              <w:tabs>
                <w:tab w:val="clear" w:pos="765"/>
                <w:tab w:val="decimal" w:pos="906"/>
              </w:tabs>
              <w:spacing w:line="240" w:lineRule="auto"/>
              <w:ind w:right="11"/>
              <w:rPr>
                <w:szCs w:val="22"/>
                <w:lang w:val="en-US" w:bidi="th-TH"/>
              </w:rPr>
            </w:pPr>
          </w:p>
        </w:tc>
        <w:tc>
          <w:tcPr>
            <w:tcW w:w="1348" w:type="dxa"/>
            <w:tcBorders>
              <w:bottom w:val="single" w:sz="4" w:space="0" w:color="auto"/>
            </w:tcBorders>
          </w:tcPr>
          <w:p w14:paraId="4714DDAC" w14:textId="761BACB2" w:rsidR="001949AE" w:rsidRPr="000A4427" w:rsidRDefault="001949AE" w:rsidP="001949AE">
            <w:pPr>
              <w:pStyle w:val="acctfourfigures"/>
              <w:tabs>
                <w:tab w:val="clear" w:pos="765"/>
              </w:tabs>
              <w:spacing w:line="240" w:lineRule="auto"/>
              <w:ind w:right="43"/>
              <w:jc w:val="right"/>
              <w:rPr>
                <w:szCs w:val="22"/>
                <w:lang w:val="en-US" w:bidi="th-TH"/>
              </w:rPr>
            </w:pPr>
            <w:r w:rsidRPr="000A4427">
              <w:rPr>
                <w:szCs w:val="22"/>
                <w:lang w:val="en-US" w:bidi="th-TH"/>
              </w:rPr>
              <w:t>(17,520)</w:t>
            </w:r>
          </w:p>
        </w:tc>
      </w:tr>
      <w:tr w:rsidR="001949AE" w:rsidRPr="00BF08BE" w14:paraId="3AB9F38A" w14:textId="77777777" w:rsidTr="001949AE">
        <w:trPr>
          <w:cantSplit/>
        </w:trPr>
        <w:tc>
          <w:tcPr>
            <w:tcW w:w="5760" w:type="dxa"/>
          </w:tcPr>
          <w:p w14:paraId="32917B05" w14:textId="77777777" w:rsidR="001949AE" w:rsidRPr="00BF08BE" w:rsidRDefault="001949AE" w:rsidP="001949AE">
            <w:pPr>
              <w:spacing w:line="240" w:lineRule="auto"/>
              <w:ind w:left="180" w:hanging="180"/>
              <w:rPr>
                <w:szCs w:val="22"/>
              </w:rPr>
            </w:pPr>
          </w:p>
        </w:tc>
        <w:tc>
          <w:tcPr>
            <w:tcW w:w="1350" w:type="dxa"/>
          </w:tcPr>
          <w:p w14:paraId="12293C5F" w14:textId="77777777" w:rsidR="001949AE" w:rsidRPr="006C4BB5" w:rsidRDefault="001949AE" w:rsidP="0062112C">
            <w:pPr>
              <w:pStyle w:val="acctfourfigures"/>
              <w:tabs>
                <w:tab w:val="clear" w:pos="765"/>
                <w:tab w:val="decimal" w:pos="1088"/>
              </w:tabs>
              <w:spacing w:line="240" w:lineRule="auto"/>
              <w:ind w:right="11"/>
              <w:rPr>
                <w:szCs w:val="22"/>
                <w:lang w:val="en-US" w:bidi="th-TH"/>
              </w:rPr>
            </w:pPr>
          </w:p>
        </w:tc>
        <w:tc>
          <w:tcPr>
            <w:tcW w:w="182" w:type="dxa"/>
          </w:tcPr>
          <w:p w14:paraId="52FDBBE9" w14:textId="77777777" w:rsidR="001949AE" w:rsidRPr="006C4BB5" w:rsidRDefault="001949AE" w:rsidP="001949AE">
            <w:pPr>
              <w:pStyle w:val="acctfourfigures"/>
              <w:tabs>
                <w:tab w:val="clear" w:pos="765"/>
                <w:tab w:val="decimal" w:pos="906"/>
              </w:tabs>
              <w:spacing w:line="240" w:lineRule="auto"/>
              <w:ind w:right="11"/>
              <w:rPr>
                <w:szCs w:val="22"/>
                <w:lang w:val="en-US" w:bidi="th-TH"/>
              </w:rPr>
            </w:pPr>
          </w:p>
        </w:tc>
        <w:tc>
          <w:tcPr>
            <w:tcW w:w="1348" w:type="dxa"/>
          </w:tcPr>
          <w:p w14:paraId="6B1ECAB6" w14:textId="77777777" w:rsidR="001949AE" w:rsidRPr="000A4427" w:rsidRDefault="001949AE" w:rsidP="001949AE">
            <w:pPr>
              <w:pStyle w:val="acctfourfigures"/>
              <w:tabs>
                <w:tab w:val="clear" w:pos="765"/>
              </w:tabs>
              <w:spacing w:line="240" w:lineRule="auto"/>
              <w:ind w:right="103"/>
              <w:jc w:val="right"/>
              <w:rPr>
                <w:szCs w:val="22"/>
                <w:lang w:val="en-US" w:bidi="th-TH"/>
              </w:rPr>
            </w:pPr>
          </w:p>
        </w:tc>
      </w:tr>
      <w:tr w:rsidR="001949AE" w:rsidRPr="00BF08BE" w14:paraId="1F18801B" w14:textId="77777777" w:rsidTr="001949AE">
        <w:trPr>
          <w:cantSplit/>
        </w:trPr>
        <w:tc>
          <w:tcPr>
            <w:tcW w:w="5760" w:type="dxa"/>
          </w:tcPr>
          <w:p w14:paraId="0AC0D306" w14:textId="77777777" w:rsidR="001949AE" w:rsidRPr="00BF08BE" w:rsidRDefault="001949AE" w:rsidP="001949AE">
            <w:pPr>
              <w:pStyle w:val="acctfourfigures"/>
              <w:tabs>
                <w:tab w:val="clear" w:pos="765"/>
              </w:tabs>
              <w:spacing w:line="240" w:lineRule="auto"/>
              <w:ind w:right="11"/>
              <w:rPr>
                <w:bCs/>
                <w:szCs w:val="22"/>
              </w:rPr>
            </w:pPr>
            <w:r w:rsidRPr="00BF08BE">
              <w:rPr>
                <w:bCs/>
                <w:szCs w:val="22"/>
              </w:rPr>
              <w:t xml:space="preserve">Elimination of inter-segment </w:t>
            </w:r>
            <w:r>
              <w:rPr>
                <w:bCs/>
                <w:szCs w:val="22"/>
              </w:rPr>
              <w:t>(</w:t>
            </w:r>
            <w:r w:rsidRPr="00BF08BE">
              <w:rPr>
                <w:bCs/>
                <w:szCs w:val="22"/>
              </w:rPr>
              <w:t>profit</w:t>
            </w:r>
            <w:r>
              <w:rPr>
                <w:bCs/>
                <w:szCs w:val="22"/>
              </w:rPr>
              <w:t>) loss</w:t>
            </w:r>
          </w:p>
        </w:tc>
        <w:tc>
          <w:tcPr>
            <w:tcW w:w="1350" w:type="dxa"/>
          </w:tcPr>
          <w:p w14:paraId="226C3126" w14:textId="5AB02B7E" w:rsidR="001949AE" w:rsidRPr="006C4BB5" w:rsidRDefault="001949AE" w:rsidP="0062112C">
            <w:pPr>
              <w:pStyle w:val="acctfourfigures"/>
              <w:tabs>
                <w:tab w:val="clear" w:pos="765"/>
                <w:tab w:val="decimal" w:pos="1088"/>
              </w:tabs>
              <w:spacing w:line="240" w:lineRule="auto"/>
              <w:ind w:right="11"/>
              <w:rPr>
                <w:szCs w:val="22"/>
                <w:lang w:val="en-US" w:bidi="th-TH"/>
              </w:rPr>
            </w:pPr>
            <w:r>
              <w:rPr>
                <w:szCs w:val="22"/>
                <w:lang w:val="en-US" w:bidi="th-TH"/>
              </w:rPr>
              <w:t>(9,672)</w:t>
            </w:r>
          </w:p>
        </w:tc>
        <w:tc>
          <w:tcPr>
            <w:tcW w:w="182" w:type="dxa"/>
          </w:tcPr>
          <w:p w14:paraId="2BA6397A" w14:textId="77777777" w:rsidR="001949AE" w:rsidRPr="006C4BB5" w:rsidRDefault="001949AE" w:rsidP="001949AE">
            <w:pPr>
              <w:pStyle w:val="acctfourfigures"/>
              <w:tabs>
                <w:tab w:val="clear" w:pos="765"/>
                <w:tab w:val="decimal" w:pos="906"/>
              </w:tabs>
              <w:spacing w:line="240" w:lineRule="auto"/>
              <w:ind w:right="11"/>
              <w:rPr>
                <w:szCs w:val="22"/>
                <w:lang w:val="en-US" w:bidi="th-TH"/>
              </w:rPr>
            </w:pPr>
          </w:p>
        </w:tc>
        <w:tc>
          <w:tcPr>
            <w:tcW w:w="1348" w:type="dxa"/>
          </w:tcPr>
          <w:p w14:paraId="22F7B96A" w14:textId="07DF43C9" w:rsidR="001949AE" w:rsidRPr="000A4427" w:rsidRDefault="001949AE" w:rsidP="001949AE">
            <w:pPr>
              <w:pStyle w:val="acctfourfigures"/>
              <w:tabs>
                <w:tab w:val="clear" w:pos="765"/>
              </w:tabs>
              <w:spacing w:line="240" w:lineRule="auto"/>
              <w:ind w:right="43"/>
              <w:jc w:val="right"/>
              <w:rPr>
                <w:szCs w:val="22"/>
                <w:lang w:val="en-US" w:bidi="th-TH"/>
              </w:rPr>
            </w:pPr>
            <w:r w:rsidRPr="000A4427">
              <w:rPr>
                <w:szCs w:val="22"/>
                <w:lang w:val="en-US" w:bidi="th-TH"/>
              </w:rPr>
              <w:t>(11,778)</w:t>
            </w:r>
          </w:p>
        </w:tc>
      </w:tr>
      <w:tr w:rsidR="0062112C" w:rsidRPr="00BF08BE" w14:paraId="550405DE" w14:textId="77777777" w:rsidTr="001949AE">
        <w:trPr>
          <w:cantSplit/>
        </w:trPr>
        <w:tc>
          <w:tcPr>
            <w:tcW w:w="5760" w:type="dxa"/>
          </w:tcPr>
          <w:p w14:paraId="5CBECD8F" w14:textId="7E035838" w:rsidR="0062112C" w:rsidRPr="0062112C" w:rsidRDefault="0062112C" w:rsidP="0062112C">
            <w:pPr>
              <w:pStyle w:val="acctfourfigures"/>
              <w:tabs>
                <w:tab w:val="clear" w:pos="765"/>
              </w:tabs>
              <w:spacing w:line="240" w:lineRule="auto"/>
              <w:ind w:left="191" w:right="11" w:hanging="191"/>
              <w:rPr>
                <w:bCs/>
                <w:sz w:val="20"/>
              </w:rPr>
            </w:pPr>
            <w:r w:rsidRPr="0062112C">
              <w:rPr>
                <w:bCs/>
                <w:szCs w:val="22"/>
              </w:rPr>
              <w:t>Unallocated amounts:</w:t>
            </w:r>
          </w:p>
        </w:tc>
        <w:tc>
          <w:tcPr>
            <w:tcW w:w="1350" w:type="dxa"/>
          </w:tcPr>
          <w:p w14:paraId="1EE0CEF4" w14:textId="77777777" w:rsidR="0062112C" w:rsidRDefault="0062112C" w:rsidP="0062112C">
            <w:pPr>
              <w:pStyle w:val="acctfourfigures"/>
              <w:tabs>
                <w:tab w:val="clear" w:pos="765"/>
                <w:tab w:val="decimal" w:pos="1088"/>
              </w:tabs>
              <w:spacing w:line="240" w:lineRule="auto"/>
              <w:ind w:right="11"/>
              <w:rPr>
                <w:szCs w:val="22"/>
                <w:lang w:val="en-US" w:bidi="th-TH"/>
              </w:rPr>
            </w:pPr>
          </w:p>
        </w:tc>
        <w:tc>
          <w:tcPr>
            <w:tcW w:w="182" w:type="dxa"/>
          </w:tcPr>
          <w:p w14:paraId="31701E9D" w14:textId="77777777" w:rsidR="0062112C" w:rsidRPr="006C4BB5" w:rsidRDefault="0062112C" w:rsidP="001949AE">
            <w:pPr>
              <w:pStyle w:val="acctfourfigures"/>
              <w:tabs>
                <w:tab w:val="clear" w:pos="765"/>
                <w:tab w:val="decimal" w:pos="906"/>
              </w:tabs>
              <w:spacing w:line="240" w:lineRule="auto"/>
              <w:ind w:right="11"/>
              <w:rPr>
                <w:szCs w:val="22"/>
                <w:lang w:val="en-US" w:bidi="th-TH"/>
              </w:rPr>
            </w:pPr>
          </w:p>
        </w:tc>
        <w:tc>
          <w:tcPr>
            <w:tcW w:w="1348" w:type="dxa"/>
          </w:tcPr>
          <w:p w14:paraId="35533AD0" w14:textId="77777777" w:rsidR="0062112C" w:rsidRPr="000A4427" w:rsidRDefault="0062112C" w:rsidP="001949AE">
            <w:pPr>
              <w:pStyle w:val="acctfourfigures"/>
              <w:tabs>
                <w:tab w:val="clear" w:pos="765"/>
              </w:tabs>
              <w:spacing w:line="240" w:lineRule="auto"/>
              <w:ind w:right="43"/>
              <w:jc w:val="right"/>
              <w:rPr>
                <w:szCs w:val="22"/>
                <w:lang w:val="en-US" w:bidi="th-TH"/>
              </w:rPr>
            </w:pPr>
          </w:p>
        </w:tc>
      </w:tr>
      <w:tr w:rsidR="001949AE" w:rsidRPr="00BF08BE" w14:paraId="7B1F4CB7" w14:textId="77777777" w:rsidTr="001949AE">
        <w:trPr>
          <w:cantSplit/>
        </w:trPr>
        <w:tc>
          <w:tcPr>
            <w:tcW w:w="5760" w:type="dxa"/>
          </w:tcPr>
          <w:p w14:paraId="09F75E02" w14:textId="2FCE1728" w:rsidR="001949AE" w:rsidRPr="00BF08BE" w:rsidRDefault="001949AE" w:rsidP="001949AE">
            <w:pPr>
              <w:spacing w:line="240" w:lineRule="auto"/>
              <w:ind w:left="180" w:hanging="180"/>
              <w:rPr>
                <w:b/>
                <w:szCs w:val="22"/>
                <w:cs/>
                <w:lang w:bidi="th-TH"/>
              </w:rPr>
            </w:pPr>
            <w:r w:rsidRPr="00BF08BE">
              <w:rPr>
                <w:szCs w:val="22"/>
              </w:rPr>
              <w:t>Share of profit of investments in</w:t>
            </w:r>
            <w:r>
              <w:rPr>
                <w:szCs w:val="22"/>
              </w:rPr>
              <w:t xml:space="preserve"> an</w:t>
            </w:r>
            <w:r w:rsidRPr="00BF08BE">
              <w:rPr>
                <w:szCs w:val="22"/>
              </w:rPr>
              <w:t xml:space="preserve"> associate and joint ventures</w:t>
            </w:r>
          </w:p>
        </w:tc>
        <w:tc>
          <w:tcPr>
            <w:tcW w:w="1350" w:type="dxa"/>
            <w:tcBorders>
              <w:bottom w:val="single" w:sz="4" w:space="0" w:color="auto"/>
            </w:tcBorders>
            <w:vAlign w:val="bottom"/>
          </w:tcPr>
          <w:p w14:paraId="71DE302A" w14:textId="529FF5B3" w:rsidR="001949AE" w:rsidRPr="00BF08BE" w:rsidRDefault="001949AE" w:rsidP="0062112C">
            <w:pPr>
              <w:pStyle w:val="acctfourfigures"/>
              <w:tabs>
                <w:tab w:val="clear" w:pos="765"/>
                <w:tab w:val="decimal" w:pos="1088"/>
              </w:tabs>
              <w:spacing w:line="240" w:lineRule="auto"/>
              <w:ind w:right="11"/>
              <w:rPr>
                <w:szCs w:val="22"/>
                <w:lang w:val="en-US" w:bidi="th-TH"/>
              </w:rPr>
            </w:pPr>
            <w:r>
              <w:rPr>
                <w:szCs w:val="22"/>
              </w:rPr>
              <w:t>153,088</w:t>
            </w:r>
          </w:p>
        </w:tc>
        <w:tc>
          <w:tcPr>
            <w:tcW w:w="182" w:type="dxa"/>
            <w:vAlign w:val="bottom"/>
          </w:tcPr>
          <w:p w14:paraId="73EAB95C" w14:textId="77777777" w:rsidR="001949AE" w:rsidRPr="00BF08BE" w:rsidRDefault="001949AE" w:rsidP="001949AE">
            <w:pPr>
              <w:pStyle w:val="acctfourfigures"/>
              <w:tabs>
                <w:tab w:val="clear" w:pos="765"/>
                <w:tab w:val="decimal" w:pos="461"/>
                <w:tab w:val="decimal" w:pos="731"/>
              </w:tabs>
              <w:spacing w:line="240" w:lineRule="auto"/>
              <w:ind w:right="11"/>
              <w:rPr>
                <w:szCs w:val="22"/>
                <w:lang w:val="en-US" w:bidi="th-TH"/>
              </w:rPr>
            </w:pPr>
          </w:p>
        </w:tc>
        <w:tc>
          <w:tcPr>
            <w:tcW w:w="1348" w:type="dxa"/>
            <w:tcBorders>
              <w:bottom w:val="single" w:sz="4" w:space="0" w:color="auto"/>
            </w:tcBorders>
            <w:vAlign w:val="bottom"/>
          </w:tcPr>
          <w:p w14:paraId="0ED5F33D" w14:textId="1E9ACF31" w:rsidR="001949AE" w:rsidRPr="000A4427" w:rsidRDefault="001949AE" w:rsidP="001949AE">
            <w:pPr>
              <w:pStyle w:val="acctfourfigures"/>
              <w:tabs>
                <w:tab w:val="clear" w:pos="765"/>
                <w:tab w:val="decimal" w:pos="818"/>
              </w:tabs>
              <w:spacing w:line="240" w:lineRule="auto"/>
              <w:ind w:right="103"/>
              <w:jc w:val="right"/>
              <w:rPr>
                <w:szCs w:val="22"/>
                <w:lang w:val="en-US" w:bidi="th-TH"/>
              </w:rPr>
            </w:pPr>
            <w:r w:rsidRPr="000A4427">
              <w:rPr>
                <w:szCs w:val="22"/>
                <w:lang w:eastAsia="en-GB"/>
              </w:rPr>
              <w:t>112,804</w:t>
            </w:r>
          </w:p>
        </w:tc>
      </w:tr>
      <w:tr w:rsidR="001949AE" w:rsidRPr="00BF08BE" w14:paraId="4908C3E7" w14:textId="77777777" w:rsidTr="001949AE">
        <w:trPr>
          <w:cantSplit/>
        </w:trPr>
        <w:tc>
          <w:tcPr>
            <w:tcW w:w="5760" w:type="dxa"/>
          </w:tcPr>
          <w:p w14:paraId="7ACF114C" w14:textId="77777777" w:rsidR="001949AE" w:rsidRPr="00BF08BE" w:rsidRDefault="001949AE" w:rsidP="001949AE">
            <w:pPr>
              <w:pStyle w:val="acctmergecolhdg"/>
              <w:spacing w:line="240" w:lineRule="auto"/>
              <w:jc w:val="left"/>
              <w:rPr>
                <w:bCs/>
                <w:szCs w:val="22"/>
              </w:rPr>
            </w:pPr>
            <w:r w:rsidRPr="00BF08BE">
              <w:rPr>
                <w:bCs/>
                <w:szCs w:val="22"/>
              </w:rPr>
              <w:t>Consolidated profit before income tax</w:t>
            </w:r>
          </w:p>
        </w:tc>
        <w:tc>
          <w:tcPr>
            <w:tcW w:w="1350" w:type="dxa"/>
            <w:tcBorders>
              <w:top w:val="single" w:sz="4" w:space="0" w:color="auto"/>
              <w:bottom w:val="double" w:sz="4" w:space="0" w:color="auto"/>
            </w:tcBorders>
            <w:vAlign w:val="bottom"/>
          </w:tcPr>
          <w:p w14:paraId="74D78485" w14:textId="33716124" w:rsidR="001949AE" w:rsidRPr="00BF08BE" w:rsidRDefault="001949AE" w:rsidP="0062112C">
            <w:pPr>
              <w:pStyle w:val="acctfourfigures"/>
              <w:tabs>
                <w:tab w:val="clear" w:pos="765"/>
                <w:tab w:val="decimal" w:pos="1088"/>
              </w:tabs>
              <w:spacing w:line="240" w:lineRule="auto"/>
              <w:ind w:right="11"/>
              <w:rPr>
                <w:b/>
                <w:bCs/>
                <w:szCs w:val="22"/>
                <w:lang w:eastAsia="en-GB"/>
              </w:rPr>
            </w:pPr>
            <w:r>
              <w:rPr>
                <w:b/>
                <w:bCs/>
                <w:szCs w:val="22"/>
              </w:rPr>
              <w:t>221,200</w:t>
            </w:r>
          </w:p>
        </w:tc>
        <w:tc>
          <w:tcPr>
            <w:tcW w:w="182" w:type="dxa"/>
            <w:vAlign w:val="bottom"/>
          </w:tcPr>
          <w:p w14:paraId="0B03E286" w14:textId="77777777" w:rsidR="001949AE" w:rsidRPr="00BF08BE" w:rsidRDefault="001949AE" w:rsidP="001949AE">
            <w:pPr>
              <w:pStyle w:val="acctfourfigures"/>
              <w:tabs>
                <w:tab w:val="clear" w:pos="765"/>
                <w:tab w:val="decimal" w:pos="461"/>
                <w:tab w:val="decimal" w:pos="731"/>
              </w:tabs>
              <w:spacing w:line="240" w:lineRule="auto"/>
              <w:ind w:right="11"/>
              <w:rPr>
                <w:b/>
                <w:bCs/>
                <w:szCs w:val="22"/>
                <w:lang w:eastAsia="en-GB"/>
              </w:rPr>
            </w:pPr>
          </w:p>
        </w:tc>
        <w:tc>
          <w:tcPr>
            <w:tcW w:w="1348" w:type="dxa"/>
            <w:tcBorders>
              <w:top w:val="single" w:sz="4" w:space="0" w:color="auto"/>
              <w:bottom w:val="double" w:sz="4" w:space="0" w:color="auto"/>
            </w:tcBorders>
            <w:vAlign w:val="bottom"/>
          </w:tcPr>
          <w:p w14:paraId="2F15DA11" w14:textId="1B033670" w:rsidR="001949AE" w:rsidRPr="000A4427" w:rsidRDefault="001949AE" w:rsidP="001949AE">
            <w:pPr>
              <w:pStyle w:val="acctfourfigures"/>
              <w:tabs>
                <w:tab w:val="clear" w:pos="765"/>
                <w:tab w:val="decimal" w:pos="818"/>
              </w:tabs>
              <w:spacing w:line="240" w:lineRule="auto"/>
              <w:ind w:right="103"/>
              <w:jc w:val="right"/>
              <w:rPr>
                <w:b/>
                <w:bCs/>
                <w:szCs w:val="22"/>
                <w:lang w:eastAsia="en-GB"/>
              </w:rPr>
            </w:pPr>
            <w:r w:rsidRPr="000A4427">
              <w:rPr>
                <w:b/>
                <w:bCs/>
                <w:szCs w:val="22"/>
                <w:lang w:eastAsia="en-GB"/>
              </w:rPr>
              <w:t>83,506</w:t>
            </w:r>
          </w:p>
        </w:tc>
      </w:tr>
    </w:tbl>
    <w:p w14:paraId="13AA08A9" w14:textId="7006A3CF" w:rsidR="0080236C" w:rsidRDefault="0080236C">
      <w:pPr>
        <w:spacing w:line="240" w:lineRule="auto"/>
        <w:rPr>
          <w:rFonts w:cs="Times New Roman"/>
          <w:b/>
          <w:sz w:val="24"/>
          <w:lang w:eastAsia="x-none"/>
        </w:rPr>
      </w:pPr>
    </w:p>
    <w:p w14:paraId="43A566E8" w14:textId="7A6A479A" w:rsidR="00385C70" w:rsidRPr="007777C4" w:rsidRDefault="00400F19" w:rsidP="00B3188E">
      <w:pPr>
        <w:pStyle w:val="Heading1"/>
        <w:numPr>
          <w:ilvl w:val="0"/>
          <w:numId w:val="3"/>
        </w:numPr>
        <w:tabs>
          <w:tab w:val="num" w:pos="540"/>
        </w:tabs>
        <w:spacing w:before="0" w:after="0" w:line="240" w:lineRule="atLeast"/>
        <w:ind w:left="540" w:right="180" w:hanging="540"/>
        <w:rPr>
          <w:rFonts w:cs="Times New Roman"/>
        </w:rPr>
      </w:pPr>
      <w:r w:rsidRPr="007777C4">
        <w:rPr>
          <w:rFonts w:cs="Times New Roman"/>
        </w:rPr>
        <w:t>Income tax</w:t>
      </w:r>
    </w:p>
    <w:p w14:paraId="4C38B50F" w14:textId="77777777" w:rsidR="00385C70" w:rsidRPr="007777C4" w:rsidRDefault="00385C70" w:rsidP="008A620F">
      <w:pPr>
        <w:spacing w:line="240" w:lineRule="auto"/>
        <w:rPr>
          <w:rFonts w:eastAsia="Cordia New"/>
          <w:sz w:val="24"/>
          <w:szCs w:val="24"/>
        </w:rPr>
      </w:pPr>
    </w:p>
    <w:p w14:paraId="66FBF45C" w14:textId="3A4157CF" w:rsidR="00E519B1" w:rsidRPr="00927D4E" w:rsidRDefault="00E519B1" w:rsidP="007D72FA">
      <w:pPr>
        <w:autoSpaceDE w:val="0"/>
        <w:autoSpaceDN w:val="0"/>
        <w:spacing w:line="240" w:lineRule="auto"/>
        <w:ind w:left="567"/>
        <w:jc w:val="both"/>
        <w:rPr>
          <w:lang w:val="en-US" w:eastAsia="x-none" w:bidi="th-TH"/>
        </w:rPr>
      </w:pPr>
      <w:r w:rsidRPr="0062112C">
        <w:rPr>
          <w:lang w:eastAsia="x-none"/>
        </w:rPr>
        <w:t xml:space="preserve">The change in </w:t>
      </w:r>
      <w:r w:rsidR="00502D01">
        <w:rPr>
          <w:lang w:eastAsia="x-none"/>
        </w:rPr>
        <w:t>tax income</w:t>
      </w:r>
      <w:r w:rsidRPr="0062112C">
        <w:rPr>
          <w:lang w:eastAsia="x-none"/>
        </w:rPr>
        <w:t xml:space="preserve"> for the six-month period ended 30 June 2021 was caused mainly by recognition of deferred tax assets for </w:t>
      </w:r>
      <w:r w:rsidR="00927D4E" w:rsidRPr="0062112C">
        <w:rPr>
          <w:lang w:eastAsia="x-none"/>
        </w:rPr>
        <w:t>impairment loss of plant and equipmen</w:t>
      </w:r>
      <w:r w:rsidR="00502D01">
        <w:rPr>
          <w:lang w:eastAsia="x-none"/>
        </w:rPr>
        <w:t>t</w:t>
      </w:r>
      <w:r w:rsidR="00927D4E" w:rsidRPr="0062112C">
        <w:rPr>
          <w:lang w:eastAsia="x-none"/>
        </w:rPr>
        <w:t>.</w:t>
      </w:r>
    </w:p>
    <w:p w14:paraId="56412113" w14:textId="1B9EAA33" w:rsidR="009637BC" w:rsidRDefault="009637BC" w:rsidP="007D72FA">
      <w:pPr>
        <w:autoSpaceDE w:val="0"/>
        <w:autoSpaceDN w:val="0"/>
        <w:spacing w:line="240" w:lineRule="auto"/>
        <w:ind w:left="567"/>
        <w:jc w:val="both"/>
        <w:rPr>
          <w:lang w:val="en-US" w:eastAsia="x-none" w:bidi="th-TH"/>
        </w:rPr>
      </w:pPr>
    </w:p>
    <w:p w14:paraId="41D8F982" w14:textId="52D72A1B" w:rsidR="009637BC" w:rsidRPr="007777C4" w:rsidRDefault="009637BC" w:rsidP="009637BC">
      <w:pPr>
        <w:pStyle w:val="Heading1"/>
        <w:numPr>
          <w:ilvl w:val="0"/>
          <w:numId w:val="3"/>
        </w:numPr>
        <w:tabs>
          <w:tab w:val="num" w:pos="540"/>
        </w:tabs>
        <w:spacing w:before="0" w:after="0" w:line="240" w:lineRule="atLeast"/>
        <w:ind w:left="540" w:right="180" w:hanging="540"/>
        <w:rPr>
          <w:rFonts w:cs="Times New Roman"/>
        </w:rPr>
      </w:pPr>
      <w:r>
        <w:rPr>
          <w:rFonts w:cs="Times New Roman"/>
        </w:rPr>
        <w:t>Dividends</w:t>
      </w:r>
    </w:p>
    <w:p w14:paraId="30F42744" w14:textId="3BE8D8D4" w:rsidR="009637BC" w:rsidRPr="009637BC" w:rsidRDefault="009637BC" w:rsidP="007D72FA">
      <w:pPr>
        <w:autoSpaceDE w:val="0"/>
        <w:autoSpaceDN w:val="0"/>
        <w:spacing w:line="240" w:lineRule="auto"/>
        <w:ind w:left="567"/>
        <w:jc w:val="both"/>
        <w:rPr>
          <w:szCs w:val="22"/>
          <w:lang w:eastAsia="x-none" w:bidi="th-TH"/>
        </w:rPr>
      </w:pPr>
    </w:p>
    <w:p w14:paraId="608C3BA7" w14:textId="77777777" w:rsidR="009637BC" w:rsidRPr="009637BC" w:rsidRDefault="009637BC" w:rsidP="009637BC">
      <w:pPr>
        <w:spacing w:line="240" w:lineRule="auto"/>
        <w:ind w:left="540"/>
        <w:jc w:val="thaiDistribute"/>
        <w:rPr>
          <w:szCs w:val="22"/>
        </w:rPr>
      </w:pPr>
      <w:r w:rsidRPr="001015EC">
        <w:rPr>
          <w:szCs w:val="22"/>
          <w:lang w:val="en-US"/>
        </w:rPr>
        <w:t>Details of dividends during 2021</w:t>
      </w:r>
      <w:r w:rsidRPr="001015EC">
        <w:rPr>
          <w:szCs w:val="22"/>
        </w:rPr>
        <w:t xml:space="preserve"> are as follows:</w:t>
      </w:r>
    </w:p>
    <w:p w14:paraId="7ED9666E" w14:textId="77777777" w:rsidR="009637BC" w:rsidRPr="009637BC" w:rsidRDefault="009637BC" w:rsidP="009637BC">
      <w:pPr>
        <w:spacing w:line="240" w:lineRule="auto"/>
        <w:ind w:firstLine="562"/>
        <w:rPr>
          <w:szCs w:val="22"/>
        </w:rPr>
      </w:pPr>
    </w:p>
    <w:tbl>
      <w:tblPr>
        <w:tblStyle w:val="TableGrid"/>
        <w:tblW w:w="87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1"/>
        <w:gridCol w:w="1706"/>
        <w:gridCol w:w="1527"/>
        <w:gridCol w:w="1348"/>
        <w:gridCol w:w="270"/>
        <w:gridCol w:w="1548"/>
      </w:tblGrid>
      <w:tr w:rsidR="009637BC" w:rsidRPr="009637BC" w14:paraId="23AD3AC8" w14:textId="77777777" w:rsidTr="006C1C84">
        <w:trPr>
          <w:tblHeader/>
        </w:trPr>
        <w:tc>
          <w:tcPr>
            <w:tcW w:w="2331" w:type="dxa"/>
          </w:tcPr>
          <w:p w14:paraId="753B9852" w14:textId="77777777" w:rsidR="009637BC" w:rsidRPr="009637BC" w:rsidRDefault="009637BC" w:rsidP="00A27B93">
            <w:pPr>
              <w:pStyle w:val="block"/>
              <w:spacing w:after="0" w:line="240" w:lineRule="auto"/>
              <w:ind w:left="0"/>
              <w:jc w:val="center"/>
              <w:rPr>
                <w:szCs w:val="22"/>
              </w:rPr>
            </w:pPr>
          </w:p>
        </w:tc>
        <w:tc>
          <w:tcPr>
            <w:tcW w:w="1706" w:type="dxa"/>
            <w:vAlign w:val="bottom"/>
          </w:tcPr>
          <w:p w14:paraId="0A4F867E" w14:textId="77777777" w:rsidR="009637BC" w:rsidRPr="009637BC" w:rsidRDefault="009637BC" w:rsidP="00A27B93">
            <w:pPr>
              <w:pStyle w:val="block"/>
              <w:spacing w:after="0" w:line="240" w:lineRule="auto"/>
              <w:ind w:left="0"/>
              <w:jc w:val="center"/>
              <w:rPr>
                <w:szCs w:val="22"/>
              </w:rPr>
            </w:pPr>
            <w:r w:rsidRPr="009637BC">
              <w:rPr>
                <w:szCs w:val="22"/>
              </w:rPr>
              <w:t>Approval date</w:t>
            </w:r>
          </w:p>
        </w:tc>
        <w:tc>
          <w:tcPr>
            <w:tcW w:w="1527" w:type="dxa"/>
            <w:vAlign w:val="bottom"/>
          </w:tcPr>
          <w:p w14:paraId="27E73743" w14:textId="77777777" w:rsidR="009637BC" w:rsidRPr="009637BC" w:rsidRDefault="009637BC" w:rsidP="00A27B93">
            <w:pPr>
              <w:pStyle w:val="block"/>
              <w:spacing w:after="0" w:line="240" w:lineRule="auto"/>
              <w:ind w:left="0"/>
              <w:jc w:val="center"/>
              <w:rPr>
                <w:szCs w:val="22"/>
              </w:rPr>
            </w:pPr>
            <w:r w:rsidRPr="009637BC">
              <w:rPr>
                <w:szCs w:val="22"/>
              </w:rPr>
              <w:t>Payment schedule</w:t>
            </w:r>
          </w:p>
        </w:tc>
        <w:tc>
          <w:tcPr>
            <w:tcW w:w="1348" w:type="dxa"/>
            <w:vAlign w:val="bottom"/>
          </w:tcPr>
          <w:p w14:paraId="6C3FD49D" w14:textId="77777777" w:rsidR="009637BC" w:rsidRPr="009637BC" w:rsidRDefault="009637BC" w:rsidP="00A27B93">
            <w:pPr>
              <w:pStyle w:val="block"/>
              <w:spacing w:after="0" w:line="240" w:lineRule="auto"/>
              <w:ind w:left="-83" w:right="-108"/>
              <w:jc w:val="center"/>
              <w:rPr>
                <w:i/>
                <w:iCs/>
                <w:szCs w:val="22"/>
              </w:rPr>
            </w:pPr>
            <w:r w:rsidRPr="009637BC">
              <w:rPr>
                <w:szCs w:val="22"/>
              </w:rPr>
              <w:t>Dividend rate per share</w:t>
            </w:r>
            <w:r w:rsidRPr="009637BC">
              <w:rPr>
                <w:i/>
                <w:iCs/>
                <w:szCs w:val="22"/>
              </w:rPr>
              <w:t xml:space="preserve"> </w:t>
            </w:r>
          </w:p>
        </w:tc>
        <w:tc>
          <w:tcPr>
            <w:tcW w:w="270" w:type="dxa"/>
            <w:vAlign w:val="bottom"/>
          </w:tcPr>
          <w:p w14:paraId="67CC6B9E" w14:textId="77777777" w:rsidR="009637BC" w:rsidRPr="009637BC" w:rsidRDefault="009637BC" w:rsidP="00A27B93">
            <w:pPr>
              <w:pStyle w:val="block"/>
              <w:spacing w:after="0" w:line="240" w:lineRule="auto"/>
              <w:ind w:left="0"/>
              <w:jc w:val="center"/>
              <w:rPr>
                <w:i/>
                <w:iCs/>
                <w:szCs w:val="22"/>
              </w:rPr>
            </w:pPr>
          </w:p>
        </w:tc>
        <w:tc>
          <w:tcPr>
            <w:tcW w:w="1548" w:type="dxa"/>
            <w:vAlign w:val="bottom"/>
          </w:tcPr>
          <w:p w14:paraId="28496B7C" w14:textId="77777777" w:rsidR="009637BC" w:rsidRPr="009637BC" w:rsidRDefault="009637BC" w:rsidP="00A27B93">
            <w:pPr>
              <w:pStyle w:val="block"/>
              <w:spacing w:after="0" w:line="240" w:lineRule="auto"/>
              <w:ind w:left="-96" w:right="-83"/>
              <w:jc w:val="center"/>
              <w:rPr>
                <w:i/>
                <w:iCs/>
                <w:szCs w:val="22"/>
                <w:lang w:val="en-US" w:bidi="th-TH"/>
              </w:rPr>
            </w:pPr>
            <w:r w:rsidRPr="009637BC">
              <w:rPr>
                <w:szCs w:val="22"/>
                <w:lang w:val="en-US" w:bidi="th-TH"/>
              </w:rPr>
              <w:t>Amount</w:t>
            </w:r>
          </w:p>
        </w:tc>
      </w:tr>
      <w:tr w:rsidR="009637BC" w:rsidRPr="009637BC" w14:paraId="3BA618BB" w14:textId="77777777" w:rsidTr="006C1C84">
        <w:trPr>
          <w:tblHeader/>
        </w:trPr>
        <w:tc>
          <w:tcPr>
            <w:tcW w:w="2331" w:type="dxa"/>
          </w:tcPr>
          <w:p w14:paraId="47B4D01D" w14:textId="77777777" w:rsidR="009637BC" w:rsidRPr="009637BC" w:rsidRDefault="009637BC" w:rsidP="00A27B93">
            <w:pPr>
              <w:pStyle w:val="block"/>
              <w:spacing w:after="0" w:line="240" w:lineRule="auto"/>
              <w:ind w:left="-135" w:right="-146"/>
              <w:jc w:val="center"/>
              <w:rPr>
                <w:szCs w:val="22"/>
              </w:rPr>
            </w:pPr>
          </w:p>
        </w:tc>
        <w:tc>
          <w:tcPr>
            <w:tcW w:w="1706" w:type="dxa"/>
            <w:vAlign w:val="bottom"/>
          </w:tcPr>
          <w:p w14:paraId="7EA0D0FB" w14:textId="77777777" w:rsidR="009637BC" w:rsidRPr="009637BC" w:rsidRDefault="009637BC" w:rsidP="00A27B93">
            <w:pPr>
              <w:pStyle w:val="block"/>
              <w:spacing w:after="0" w:line="240" w:lineRule="auto"/>
              <w:ind w:left="-135" w:right="-146"/>
              <w:jc w:val="center"/>
              <w:rPr>
                <w:szCs w:val="22"/>
              </w:rPr>
            </w:pPr>
          </w:p>
        </w:tc>
        <w:tc>
          <w:tcPr>
            <w:tcW w:w="1527" w:type="dxa"/>
            <w:vAlign w:val="bottom"/>
          </w:tcPr>
          <w:p w14:paraId="7A7E3553" w14:textId="77777777" w:rsidR="009637BC" w:rsidRPr="009637BC" w:rsidRDefault="009637BC" w:rsidP="00A27B93">
            <w:pPr>
              <w:pStyle w:val="block"/>
              <w:spacing w:after="0" w:line="240" w:lineRule="auto"/>
              <w:ind w:left="-70" w:right="-146"/>
              <w:jc w:val="center"/>
              <w:rPr>
                <w:szCs w:val="22"/>
              </w:rPr>
            </w:pPr>
          </w:p>
        </w:tc>
        <w:tc>
          <w:tcPr>
            <w:tcW w:w="1348" w:type="dxa"/>
            <w:vAlign w:val="bottom"/>
          </w:tcPr>
          <w:p w14:paraId="56D0B301" w14:textId="77777777" w:rsidR="009637BC" w:rsidRPr="009637BC" w:rsidRDefault="009637BC" w:rsidP="00A27B93">
            <w:pPr>
              <w:pStyle w:val="block"/>
              <w:spacing w:after="0" w:line="240" w:lineRule="auto"/>
              <w:ind w:left="0"/>
              <w:jc w:val="center"/>
              <w:rPr>
                <w:szCs w:val="22"/>
              </w:rPr>
            </w:pPr>
            <w:r w:rsidRPr="009637BC">
              <w:rPr>
                <w:i/>
                <w:iCs/>
                <w:szCs w:val="22"/>
              </w:rPr>
              <w:t>(Baht)</w:t>
            </w:r>
          </w:p>
        </w:tc>
        <w:tc>
          <w:tcPr>
            <w:tcW w:w="270" w:type="dxa"/>
            <w:vAlign w:val="bottom"/>
          </w:tcPr>
          <w:p w14:paraId="1F6FFEF6" w14:textId="77777777" w:rsidR="009637BC" w:rsidRPr="009637BC" w:rsidRDefault="009637BC" w:rsidP="00A27B93">
            <w:pPr>
              <w:pStyle w:val="block"/>
              <w:spacing w:after="0" w:line="240" w:lineRule="auto"/>
              <w:ind w:left="0"/>
              <w:jc w:val="center"/>
              <w:rPr>
                <w:szCs w:val="22"/>
              </w:rPr>
            </w:pPr>
          </w:p>
        </w:tc>
        <w:tc>
          <w:tcPr>
            <w:tcW w:w="1548" w:type="dxa"/>
            <w:vAlign w:val="bottom"/>
          </w:tcPr>
          <w:p w14:paraId="2694F5CA" w14:textId="77777777" w:rsidR="009637BC" w:rsidRPr="009637BC" w:rsidRDefault="009637BC" w:rsidP="00A27B93">
            <w:pPr>
              <w:pStyle w:val="block"/>
              <w:spacing w:after="0" w:line="240" w:lineRule="auto"/>
              <w:ind w:left="-96" w:right="-83"/>
              <w:jc w:val="center"/>
              <w:rPr>
                <w:szCs w:val="22"/>
              </w:rPr>
            </w:pPr>
            <w:r w:rsidRPr="009637BC">
              <w:rPr>
                <w:i/>
                <w:iCs/>
                <w:szCs w:val="22"/>
              </w:rPr>
              <w:t>(in million Baht)</w:t>
            </w:r>
          </w:p>
        </w:tc>
      </w:tr>
      <w:tr w:rsidR="009637BC" w:rsidRPr="009637BC" w14:paraId="31179060" w14:textId="77777777" w:rsidTr="006C1C84">
        <w:trPr>
          <w:tblHeader/>
        </w:trPr>
        <w:tc>
          <w:tcPr>
            <w:tcW w:w="2331" w:type="dxa"/>
          </w:tcPr>
          <w:p w14:paraId="1C116E28" w14:textId="3B0EFCF6" w:rsidR="009637BC" w:rsidRPr="009637BC" w:rsidRDefault="009637BC" w:rsidP="009637BC">
            <w:pPr>
              <w:pStyle w:val="block"/>
              <w:spacing w:after="0" w:line="240" w:lineRule="auto"/>
              <w:ind w:left="0" w:right="-146"/>
              <w:rPr>
                <w:b/>
                <w:bCs/>
                <w:i/>
                <w:iCs/>
                <w:szCs w:val="22"/>
              </w:rPr>
            </w:pPr>
            <w:r w:rsidRPr="009637BC">
              <w:rPr>
                <w:b/>
                <w:bCs/>
                <w:i/>
                <w:iCs/>
                <w:szCs w:val="22"/>
              </w:rPr>
              <w:t>The Company</w:t>
            </w:r>
          </w:p>
        </w:tc>
        <w:tc>
          <w:tcPr>
            <w:tcW w:w="1706" w:type="dxa"/>
            <w:vAlign w:val="bottom"/>
          </w:tcPr>
          <w:p w14:paraId="63BBBAD0" w14:textId="77777777" w:rsidR="009637BC" w:rsidRPr="009637BC" w:rsidRDefault="009637BC" w:rsidP="00A27B93">
            <w:pPr>
              <w:pStyle w:val="block"/>
              <w:spacing w:after="0" w:line="240" w:lineRule="auto"/>
              <w:ind w:left="-135" w:right="-146"/>
              <w:jc w:val="center"/>
              <w:rPr>
                <w:szCs w:val="22"/>
              </w:rPr>
            </w:pPr>
          </w:p>
        </w:tc>
        <w:tc>
          <w:tcPr>
            <w:tcW w:w="1527" w:type="dxa"/>
            <w:vAlign w:val="bottom"/>
          </w:tcPr>
          <w:p w14:paraId="33FAA5F0" w14:textId="77777777" w:rsidR="009637BC" w:rsidRPr="009637BC" w:rsidRDefault="009637BC" w:rsidP="00A27B93">
            <w:pPr>
              <w:pStyle w:val="block"/>
              <w:spacing w:after="0" w:line="240" w:lineRule="auto"/>
              <w:ind w:left="-70" w:right="-146"/>
              <w:jc w:val="center"/>
              <w:rPr>
                <w:szCs w:val="22"/>
              </w:rPr>
            </w:pPr>
          </w:p>
        </w:tc>
        <w:tc>
          <w:tcPr>
            <w:tcW w:w="1348" w:type="dxa"/>
            <w:vAlign w:val="bottom"/>
          </w:tcPr>
          <w:p w14:paraId="31BCC300" w14:textId="77777777" w:rsidR="009637BC" w:rsidRPr="009637BC" w:rsidRDefault="009637BC" w:rsidP="00A27B93">
            <w:pPr>
              <w:pStyle w:val="block"/>
              <w:spacing w:after="0" w:line="240" w:lineRule="auto"/>
              <w:ind w:left="0"/>
              <w:jc w:val="center"/>
              <w:rPr>
                <w:i/>
                <w:iCs/>
                <w:szCs w:val="22"/>
              </w:rPr>
            </w:pPr>
          </w:p>
        </w:tc>
        <w:tc>
          <w:tcPr>
            <w:tcW w:w="270" w:type="dxa"/>
            <w:vAlign w:val="bottom"/>
          </w:tcPr>
          <w:p w14:paraId="3191B689" w14:textId="77777777" w:rsidR="009637BC" w:rsidRPr="009637BC" w:rsidRDefault="009637BC" w:rsidP="00A27B93">
            <w:pPr>
              <w:pStyle w:val="block"/>
              <w:spacing w:after="0" w:line="240" w:lineRule="auto"/>
              <w:ind w:left="0"/>
              <w:jc w:val="center"/>
              <w:rPr>
                <w:szCs w:val="22"/>
              </w:rPr>
            </w:pPr>
          </w:p>
        </w:tc>
        <w:tc>
          <w:tcPr>
            <w:tcW w:w="1548" w:type="dxa"/>
            <w:vAlign w:val="bottom"/>
          </w:tcPr>
          <w:p w14:paraId="3E146FF3" w14:textId="77777777" w:rsidR="009637BC" w:rsidRPr="009637BC" w:rsidRDefault="009637BC" w:rsidP="00A27B93">
            <w:pPr>
              <w:pStyle w:val="block"/>
              <w:spacing w:after="0" w:line="240" w:lineRule="auto"/>
              <w:ind w:left="-96" w:right="-83"/>
              <w:jc w:val="center"/>
              <w:rPr>
                <w:i/>
                <w:iCs/>
                <w:szCs w:val="22"/>
              </w:rPr>
            </w:pPr>
          </w:p>
        </w:tc>
      </w:tr>
      <w:tr w:rsidR="009637BC" w:rsidRPr="009637BC" w14:paraId="7483B423" w14:textId="77777777" w:rsidTr="006C1C84">
        <w:tc>
          <w:tcPr>
            <w:tcW w:w="2331" w:type="dxa"/>
          </w:tcPr>
          <w:p w14:paraId="6E0F894F" w14:textId="77777777" w:rsidR="009637BC" w:rsidRPr="009637BC" w:rsidRDefault="009637BC" w:rsidP="00A27B93">
            <w:pPr>
              <w:pStyle w:val="block"/>
              <w:spacing w:after="0" w:line="240" w:lineRule="auto"/>
              <w:ind w:left="-18" w:right="-146"/>
              <w:rPr>
                <w:rFonts w:cstheme="minorBidi"/>
                <w:szCs w:val="22"/>
                <w:lang w:val="en-US" w:bidi="th-TH"/>
              </w:rPr>
            </w:pPr>
            <w:r w:rsidRPr="001015EC">
              <w:rPr>
                <w:szCs w:val="22"/>
              </w:rPr>
              <w:t xml:space="preserve">2020 </w:t>
            </w:r>
            <w:r w:rsidRPr="009637BC">
              <w:rPr>
                <w:szCs w:val="22"/>
              </w:rPr>
              <w:t>Annual dividend</w:t>
            </w:r>
            <w:r w:rsidRPr="009637BC">
              <w:rPr>
                <w:rFonts w:cstheme="minorBidi" w:hint="cs"/>
                <w:szCs w:val="22"/>
                <w:cs/>
                <w:lang w:bidi="th-TH"/>
              </w:rPr>
              <w:t xml:space="preserve"> </w:t>
            </w:r>
          </w:p>
        </w:tc>
        <w:tc>
          <w:tcPr>
            <w:tcW w:w="1706" w:type="dxa"/>
            <w:vAlign w:val="bottom"/>
          </w:tcPr>
          <w:p w14:paraId="6513918F" w14:textId="4850F45E" w:rsidR="009637BC" w:rsidRPr="001015EC" w:rsidRDefault="001015EC" w:rsidP="00A27B93">
            <w:pPr>
              <w:spacing w:line="240" w:lineRule="auto"/>
              <w:ind w:left="72" w:right="-108" w:hanging="191"/>
              <w:jc w:val="center"/>
              <w:rPr>
                <w:szCs w:val="22"/>
                <w:lang w:val="en-AU"/>
              </w:rPr>
            </w:pPr>
            <w:r w:rsidRPr="001015EC">
              <w:rPr>
                <w:szCs w:val="22"/>
                <w:lang w:val="en-AU"/>
              </w:rPr>
              <w:t>23 April 2021</w:t>
            </w:r>
          </w:p>
        </w:tc>
        <w:tc>
          <w:tcPr>
            <w:tcW w:w="1527" w:type="dxa"/>
            <w:vAlign w:val="bottom"/>
          </w:tcPr>
          <w:p w14:paraId="3AC41083" w14:textId="0E22B6A3" w:rsidR="009637BC" w:rsidRPr="001015EC" w:rsidRDefault="001015EC" w:rsidP="00A27B93">
            <w:pPr>
              <w:spacing w:line="240" w:lineRule="auto"/>
              <w:ind w:left="191" w:hanging="191"/>
              <w:jc w:val="center"/>
              <w:rPr>
                <w:szCs w:val="22"/>
                <w:lang w:val="en-AU"/>
              </w:rPr>
            </w:pPr>
            <w:r w:rsidRPr="001015EC">
              <w:rPr>
                <w:szCs w:val="22"/>
                <w:lang w:val="en-AU"/>
              </w:rPr>
              <w:t>May 2021</w:t>
            </w:r>
          </w:p>
        </w:tc>
        <w:tc>
          <w:tcPr>
            <w:tcW w:w="1348" w:type="dxa"/>
            <w:vAlign w:val="bottom"/>
          </w:tcPr>
          <w:p w14:paraId="0EBA4B35" w14:textId="6A20ED66" w:rsidR="009637BC" w:rsidRPr="009637BC" w:rsidRDefault="009637BC" w:rsidP="00A27B93">
            <w:pPr>
              <w:pStyle w:val="block"/>
              <w:spacing w:after="0" w:line="240" w:lineRule="auto"/>
              <w:ind w:left="0"/>
              <w:jc w:val="center"/>
              <w:rPr>
                <w:szCs w:val="22"/>
              </w:rPr>
            </w:pPr>
            <w:r w:rsidRPr="009637BC">
              <w:rPr>
                <w:szCs w:val="22"/>
              </w:rPr>
              <w:t>0.</w:t>
            </w:r>
            <w:r w:rsidR="001015EC">
              <w:rPr>
                <w:szCs w:val="22"/>
              </w:rPr>
              <w:t>20</w:t>
            </w:r>
          </w:p>
        </w:tc>
        <w:tc>
          <w:tcPr>
            <w:tcW w:w="270" w:type="dxa"/>
            <w:vAlign w:val="bottom"/>
          </w:tcPr>
          <w:p w14:paraId="1BE3ED06" w14:textId="77777777" w:rsidR="009637BC" w:rsidRPr="009637BC" w:rsidRDefault="009637BC" w:rsidP="00A27B93">
            <w:pPr>
              <w:pStyle w:val="block"/>
              <w:spacing w:after="0" w:line="240" w:lineRule="auto"/>
              <w:ind w:left="0"/>
              <w:jc w:val="center"/>
              <w:rPr>
                <w:szCs w:val="22"/>
              </w:rPr>
            </w:pPr>
          </w:p>
        </w:tc>
        <w:tc>
          <w:tcPr>
            <w:tcW w:w="1548" w:type="dxa"/>
            <w:vAlign w:val="bottom"/>
          </w:tcPr>
          <w:p w14:paraId="1208BE92" w14:textId="72BFC0EC" w:rsidR="009637BC" w:rsidRPr="009637BC" w:rsidRDefault="001015EC" w:rsidP="00A27B93">
            <w:pPr>
              <w:pStyle w:val="block"/>
              <w:tabs>
                <w:tab w:val="decimal" w:pos="1056"/>
              </w:tabs>
              <w:spacing w:after="0" w:line="240" w:lineRule="auto"/>
              <w:ind w:left="-96" w:right="-83"/>
              <w:rPr>
                <w:szCs w:val="22"/>
              </w:rPr>
            </w:pPr>
            <w:r>
              <w:rPr>
                <w:szCs w:val="22"/>
              </w:rPr>
              <w:t>92.45</w:t>
            </w:r>
          </w:p>
        </w:tc>
      </w:tr>
    </w:tbl>
    <w:p w14:paraId="43A6CE1E" w14:textId="77777777" w:rsidR="00AA6876" w:rsidRPr="009637BC" w:rsidRDefault="00AA6876" w:rsidP="007D72FA">
      <w:pPr>
        <w:autoSpaceDE w:val="0"/>
        <w:autoSpaceDN w:val="0"/>
        <w:spacing w:line="240" w:lineRule="auto"/>
        <w:ind w:left="567"/>
        <w:jc w:val="both"/>
        <w:rPr>
          <w:szCs w:val="22"/>
          <w:lang w:bidi="th-TH"/>
        </w:rPr>
      </w:pPr>
    </w:p>
    <w:p w14:paraId="6CC6E520" w14:textId="54C07BBF" w:rsidR="001D4007" w:rsidRPr="001949AE" w:rsidRDefault="001D4007" w:rsidP="00B3188E">
      <w:pPr>
        <w:pStyle w:val="Heading1"/>
        <w:numPr>
          <w:ilvl w:val="0"/>
          <w:numId w:val="3"/>
        </w:numPr>
        <w:tabs>
          <w:tab w:val="num" w:pos="540"/>
        </w:tabs>
        <w:spacing w:before="0" w:after="0" w:line="240" w:lineRule="atLeast"/>
        <w:ind w:left="540" w:right="180" w:hanging="540"/>
        <w:rPr>
          <w:rFonts w:cs="Times New Roman"/>
          <w:sz w:val="22"/>
          <w:szCs w:val="18"/>
        </w:rPr>
      </w:pPr>
      <w:r w:rsidRPr="001949AE">
        <w:rPr>
          <w:rFonts w:cs="Times New Roman"/>
          <w:sz w:val="22"/>
          <w:szCs w:val="18"/>
        </w:rPr>
        <w:t xml:space="preserve">Financial instruments </w:t>
      </w:r>
    </w:p>
    <w:p w14:paraId="2550E035" w14:textId="77777777" w:rsidR="001D4007" w:rsidRPr="00EF5D36" w:rsidRDefault="001D4007" w:rsidP="001D4007">
      <w:pPr>
        <w:spacing w:line="240" w:lineRule="auto"/>
        <w:rPr>
          <w:rFonts w:eastAsia="Cordia New"/>
          <w:szCs w:val="22"/>
        </w:rPr>
      </w:pPr>
    </w:p>
    <w:p w14:paraId="2AB6142B" w14:textId="77777777" w:rsidR="001D4007" w:rsidRPr="00F643FD" w:rsidRDefault="001D4007" w:rsidP="001D4007">
      <w:pPr>
        <w:pStyle w:val="BodyText"/>
        <w:spacing w:after="0"/>
        <w:ind w:left="547"/>
        <w:rPr>
          <w:b/>
          <w:bCs/>
          <w:i/>
          <w:iCs/>
          <w:szCs w:val="22"/>
        </w:rPr>
      </w:pPr>
      <w:r w:rsidRPr="00F643FD">
        <w:rPr>
          <w:b/>
          <w:bCs/>
          <w:i/>
          <w:iCs/>
          <w:szCs w:val="22"/>
          <w:lang w:val="en-GB"/>
        </w:rPr>
        <w:t xml:space="preserve">Carrying amounts and fair values </w:t>
      </w:r>
    </w:p>
    <w:p w14:paraId="263070F7" w14:textId="77777777" w:rsidR="00100AC8" w:rsidRDefault="00100AC8" w:rsidP="0095650B">
      <w:pPr>
        <w:spacing w:line="240" w:lineRule="atLeast"/>
        <w:ind w:right="63"/>
        <w:jc w:val="thaiDistribute"/>
        <w:rPr>
          <w:lang w:bidi="th-TH"/>
        </w:rPr>
      </w:pPr>
    </w:p>
    <w:p w14:paraId="2B6A882D" w14:textId="5DB357B9" w:rsidR="00100AC8" w:rsidRPr="001A6DC3" w:rsidRDefault="00F17E57" w:rsidP="001A6DC3">
      <w:pPr>
        <w:autoSpaceDE w:val="0"/>
        <w:autoSpaceDN w:val="0"/>
        <w:spacing w:line="240" w:lineRule="auto"/>
        <w:ind w:left="567"/>
        <w:jc w:val="both"/>
        <w:rPr>
          <w:sz w:val="24"/>
          <w:szCs w:val="24"/>
        </w:rPr>
      </w:pPr>
      <w:r w:rsidRPr="001A6DC3">
        <w:rPr>
          <w:szCs w:val="22"/>
          <w:lang w:bidi="th-TH"/>
        </w:rPr>
        <w:t xml:space="preserve">The following table shows the carrying amounts and fair values of financial assets including their levels in the fair value hierarchy for financial instruments measured at fair value. It does not include fair value information for financial assets and financial liabilities </w:t>
      </w:r>
      <w:r w:rsidR="001015EC">
        <w:rPr>
          <w:szCs w:val="22"/>
          <w:lang w:bidi="th-TH"/>
        </w:rPr>
        <w:t>measured at amortised cost</w:t>
      </w:r>
      <w:r w:rsidRPr="001A6DC3">
        <w:rPr>
          <w:szCs w:val="22"/>
          <w:lang w:bidi="th-TH"/>
        </w:rPr>
        <w:t xml:space="preserve"> if the carrying amount is a reasonable approximation of fair value.</w:t>
      </w:r>
    </w:p>
    <w:p w14:paraId="30F6F506" w14:textId="1E739F3A" w:rsidR="00CB7AAF" w:rsidRDefault="00CB7AAF" w:rsidP="00100AC8">
      <w:pPr>
        <w:autoSpaceDE w:val="0"/>
        <w:autoSpaceDN w:val="0"/>
        <w:spacing w:line="240" w:lineRule="auto"/>
        <w:ind w:left="567"/>
        <w:rPr>
          <w:sz w:val="20"/>
          <w:szCs w:val="18"/>
          <w:lang w:val="en-US" w:bidi="th-TH"/>
        </w:rPr>
      </w:pPr>
    </w:p>
    <w:tbl>
      <w:tblPr>
        <w:tblW w:w="8948" w:type="dxa"/>
        <w:tblInd w:w="504" w:type="dxa"/>
        <w:tblLayout w:type="fixed"/>
        <w:tblCellMar>
          <w:left w:w="79" w:type="dxa"/>
          <w:right w:w="79" w:type="dxa"/>
        </w:tblCellMar>
        <w:tblLook w:val="04A0" w:firstRow="1" w:lastRow="0" w:firstColumn="1" w:lastColumn="0" w:noHBand="0" w:noVBand="1"/>
      </w:tblPr>
      <w:tblGrid>
        <w:gridCol w:w="4176"/>
        <w:gridCol w:w="1440"/>
        <w:gridCol w:w="180"/>
        <w:gridCol w:w="900"/>
        <w:gridCol w:w="180"/>
        <w:gridCol w:w="900"/>
        <w:gridCol w:w="178"/>
        <w:gridCol w:w="994"/>
      </w:tblGrid>
      <w:tr w:rsidR="001949AE" w14:paraId="50BF088C" w14:textId="77777777" w:rsidTr="001949AE">
        <w:trPr>
          <w:cantSplit/>
          <w:tblHeader/>
        </w:trPr>
        <w:tc>
          <w:tcPr>
            <w:tcW w:w="4176" w:type="dxa"/>
          </w:tcPr>
          <w:p w14:paraId="7AE8D8B2" w14:textId="77777777" w:rsidR="001949AE" w:rsidRDefault="001949AE" w:rsidP="001949AE">
            <w:pPr>
              <w:pStyle w:val="acctfourfigures"/>
              <w:tabs>
                <w:tab w:val="decimal" w:pos="-85"/>
              </w:tabs>
              <w:spacing w:line="240" w:lineRule="auto"/>
              <w:ind w:left="-85" w:right="12"/>
              <w:jc w:val="right"/>
              <w:rPr>
                <w:rFonts w:cs="Times New Roman"/>
                <w:b/>
                <w:bCs/>
                <w:szCs w:val="22"/>
                <w:lang w:bidi="th-TH"/>
              </w:rPr>
            </w:pPr>
          </w:p>
        </w:tc>
        <w:tc>
          <w:tcPr>
            <w:tcW w:w="4772" w:type="dxa"/>
            <w:gridSpan w:val="7"/>
          </w:tcPr>
          <w:p w14:paraId="6C0D2E88" w14:textId="578C8CFC" w:rsidR="001949AE" w:rsidRPr="00F643FD" w:rsidRDefault="001949AE" w:rsidP="001949AE">
            <w:pPr>
              <w:pStyle w:val="acctfourfigures"/>
              <w:tabs>
                <w:tab w:val="decimal" w:pos="-85"/>
              </w:tabs>
              <w:spacing w:line="240" w:lineRule="auto"/>
              <w:ind w:left="-85" w:right="12"/>
              <w:jc w:val="center"/>
              <w:rPr>
                <w:rFonts w:cs="Times New Roman"/>
                <w:b/>
                <w:bCs/>
                <w:szCs w:val="22"/>
                <w:lang w:bidi="th-TH"/>
              </w:rPr>
            </w:pPr>
            <w:r w:rsidRPr="00F643FD">
              <w:rPr>
                <w:rFonts w:cs="Times New Roman"/>
                <w:b/>
                <w:bCs/>
                <w:szCs w:val="22"/>
                <w:lang w:bidi="th-TH"/>
              </w:rPr>
              <w:t>Consolidated</w:t>
            </w:r>
            <w:r w:rsidRPr="00BA3D26">
              <w:rPr>
                <w:szCs w:val="22"/>
              </w:rPr>
              <w:t xml:space="preserve"> </w:t>
            </w:r>
            <w:r w:rsidRPr="00871EDC">
              <w:rPr>
                <w:b/>
                <w:bCs/>
                <w:szCs w:val="22"/>
              </w:rPr>
              <w:t>financial statement</w:t>
            </w:r>
            <w:r>
              <w:rPr>
                <w:b/>
                <w:bCs/>
                <w:szCs w:val="22"/>
              </w:rPr>
              <w:t>s</w:t>
            </w:r>
          </w:p>
        </w:tc>
      </w:tr>
      <w:tr w:rsidR="001949AE" w14:paraId="5338BD3F" w14:textId="77777777" w:rsidTr="001949AE">
        <w:trPr>
          <w:cantSplit/>
          <w:tblHeader/>
        </w:trPr>
        <w:tc>
          <w:tcPr>
            <w:tcW w:w="4176" w:type="dxa"/>
          </w:tcPr>
          <w:p w14:paraId="4BB7C77D" w14:textId="77777777" w:rsidR="001949AE" w:rsidRPr="00956DAE" w:rsidRDefault="001949AE" w:rsidP="001949AE">
            <w:pPr>
              <w:spacing w:line="240" w:lineRule="auto"/>
              <w:ind w:left="180" w:hanging="180"/>
              <w:rPr>
                <w:rFonts w:cs="Times New Roman"/>
                <w:b/>
                <w:bCs/>
                <w:szCs w:val="22"/>
              </w:rPr>
            </w:pPr>
          </w:p>
        </w:tc>
        <w:tc>
          <w:tcPr>
            <w:tcW w:w="1440" w:type="dxa"/>
          </w:tcPr>
          <w:p w14:paraId="646CDE13" w14:textId="77777777" w:rsidR="001949AE" w:rsidRPr="00F643FD" w:rsidRDefault="001949AE" w:rsidP="001949AE">
            <w:pPr>
              <w:pStyle w:val="acctfourfigures"/>
              <w:tabs>
                <w:tab w:val="decimal" w:pos="731"/>
              </w:tabs>
              <w:spacing w:line="240" w:lineRule="auto"/>
              <w:ind w:left="-79" w:right="11"/>
              <w:jc w:val="center"/>
              <w:rPr>
                <w:rFonts w:cs="Times New Roman"/>
                <w:b/>
                <w:bCs/>
                <w:color w:val="000000"/>
                <w:szCs w:val="22"/>
              </w:rPr>
            </w:pPr>
            <w:r w:rsidRPr="00F643FD">
              <w:rPr>
                <w:rFonts w:cs="Times New Roman"/>
                <w:b/>
                <w:bCs/>
                <w:color w:val="000000"/>
                <w:szCs w:val="22"/>
              </w:rPr>
              <w:t xml:space="preserve">Carrying </w:t>
            </w:r>
            <w:r w:rsidRPr="00F643FD">
              <w:rPr>
                <w:rFonts w:cs="Times New Roman"/>
                <w:b/>
                <w:bCs/>
                <w:color w:val="000000"/>
                <w:szCs w:val="22"/>
              </w:rPr>
              <w:br/>
              <w:t>amount</w:t>
            </w:r>
          </w:p>
        </w:tc>
        <w:tc>
          <w:tcPr>
            <w:tcW w:w="180" w:type="dxa"/>
          </w:tcPr>
          <w:p w14:paraId="3F906CAC" w14:textId="77777777" w:rsidR="001949AE" w:rsidRPr="00956DAE" w:rsidRDefault="001949AE" w:rsidP="001949AE">
            <w:pPr>
              <w:pStyle w:val="acctfourfigures"/>
              <w:tabs>
                <w:tab w:val="decimal" w:pos="731"/>
              </w:tabs>
              <w:spacing w:line="240" w:lineRule="auto"/>
              <w:ind w:right="11"/>
              <w:jc w:val="center"/>
              <w:rPr>
                <w:rFonts w:cs="Times New Roman"/>
                <w:szCs w:val="22"/>
                <w:cs/>
                <w:lang w:bidi="th-TH"/>
              </w:rPr>
            </w:pPr>
          </w:p>
        </w:tc>
        <w:tc>
          <w:tcPr>
            <w:tcW w:w="3152" w:type="dxa"/>
            <w:gridSpan w:val="5"/>
            <w:tcBorders>
              <w:left w:val="nil"/>
              <w:right w:val="nil"/>
            </w:tcBorders>
          </w:tcPr>
          <w:p w14:paraId="22A5E04C" w14:textId="77777777" w:rsidR="001949AE" w:rsidRPr="00F643FD" w:rsidRDefault="001949AE" w:rsidP="001949AE">
            <w:pPr>
              <w:pStyle w:val="acctfourfigures"/>
              <w:tabs>
                <w:tab w:val="decimal" w:pos="-85"/>
              </w:tabs>
              <w:spacing w:line="240" w:lineRule="auto"/>
              <w:ind w:left="-85" w:right="-106"/>
              <w:jc w:val="center"/>
              <w:rPr>
                <w:rFonts w:cs="Times New Roman"/>
                <w:b/>
                <w:bCs/>
                <w:szCs w:val="22"/>
                <w:lang w:bidi="th-TH"/>
              </w:rPr>
            </w:pPr>
          </w:p>
          <w:p w14:paraId="509A86F8" w14:textId="77777777" w:rsidR="001949AE" w:rsidRPr="00F643FD" w:rsidRDefault="001949AE" w:rsidP="001949AE">
            <w:pPr>
              <w:pStyle w:val="acctfourfigures"/>
              <w:tabs>
                <w:tab w:val="decimal" w:pos="-85"/>
              </w:tabs>
              <w:spacing w:line="240" w:lineRule="auto"/>
              <w:ind w:left="-85" w:right="-106"/>
              <w:jc w:val="center"/>
              <w:rPr>
                <w:rFonts w:cs="Times New Roman"/>
                <w:b/>
                <w:bCs/>
                <w:szCs w:val="22"/>
                <w:lang w:bidi="th-TH"/>
              </w:rPr>
            </w:pPr>
            <w:r w:rsidRPr="00F643FD">
              <w:rPr>
                <w:rFonts w:cs="Times New Roman"/>
                <w:b/>
                <w:bCs/>
                <w:szCs w:val="22"/>
                <w:lang w:bidi="th-TH"/>
              </w:rPr>
              <w:t>Fair value</w:t>
            </w:r>
          </w:p>
        </w:tc>
      </w:tr>
      <w:tr w:rsidR="001949AE" w14:paraId="1ADAF7B5" w14:textId="77777777" w:rsidTr="001949AE">
        <w:trPr>
          <w:cantSplit/>
          <w:tblHeader/>
        </w:trPr>
        <w:tc>
          <w:tcPr>
            <w:tcW w:w="4176" w:type="dxa"/>
          </w:tcPr>
          <w:p w14:paraId="42C0FBF8" w14:textId="77777777" w:rsidR="001949AE" w:rsidRPr="00956DAE" w:rsidRDefault="001949AE" w:rsidP="001949AE">
            <w:pPr>
              <w:spacing w:line="240" w:lineRule="auto"/>
              <w:ind w:left="180" w:hanging="180"/>
              <w:rPr>
                <w:rFonts w:cs="Times New Roman"/>
                <w:b/>
                <w:bCs/>
                <w:szCs w:val="22"/>
              </w:rPr>
            </w:pPr>
          </w:p>
        </w:tc>
        <w:tc>
          <w:tcPr>
            <w:tcW w:w="1440" w:type="dxa"/>
          </w:tcPr>
          <w:p w14:paraId="008F2A05" w14:textId="77777777" w:rsidR="001949AE" w:rsidRPr="00956DAE" w:rsidRDefault="001949AE" w:rsidP="001949AE">
            <w:pPr>
              <w:pStyle w:val="acctfourfigures"/>
              <w:tabs>
                <w:tab w:val="decimal" w:pos="731"/>
              </w:tabs>
              <w:spacing w:line="240" w:lineRule="auto"/>
              <w:ind w:left="-79" w:right="11"/>
              <w:jc w:val="center"/>
              <w:rPr>
                <w:rFonts w:cs="Times New Roman"/>
                <w:szCs w:val="22"/>
                <w:cs/>
                <w:lang w:bidi="th-TH"/>
              </w:rPr>
            </w:pPr>
            <w:r w:rsidRPr="00AB0711">
              <w:rPr>
                <w:rFonts w:cs="Times New Roman"/>
                <w:color w:val="000000"/>
                <w:szCs w:val="22"/>
              </w:rPr>
              <w:t>Financial instruments measured a</w:t>
            </w:r>
            <w:r>
              <w:rPr>
                <w:rFonts w:cs="Times New Roman"/>
                <w:color w:val="000000"/>
                <w:szCs w:val="22"/>
              </w:rPr>
              <w:t>t</w:t>
            </w:r>
            <w:r w:rsidRPr="00AB0711">
              <w:rPr>
                <w:rFonts w:cs="Times New Roman"/>
                <w:color w:val="000000"/>
                <w:szCs w:val="22"/>
              </w:rPr>
              <w:t xml:space="preserve"> FVOCI</w:t>
            </w:r>
          </w:p>
        </w:tc>
        <w:tc>
          <w:tcPr>
            <w:tcW w:w="180" w:type="dxa"/>
          </w:tcPr>
          <w:p w14:paraId="0F4BBBE4" w14:textId="77777777" w:rsidR="001949AE" w:rsidRPr="00956DAE" w:rsidRDefault="001949AE" w:rsidP="001949AE">
            <w:pPr>
              <w:pStyle w:val="acctfourfigures"/>
              <w:tabs>
                <w:tab w:val="decimal" w:pos="731"/>
              </w:tabs>
              <w:spacing w:line="240" w:lineRule="auto"/>
              <w:ind w:right="11"/>
              <w:jc w:val="center"/>
              <w:rPr>
                <w:rFonts w:cs="Times New Roman"/>
                <w:szCs w:val="22"/>
                <w:cs/>
                <w:lang w:bidi="th-TH"/>
              </w:rPr>
            </w:pPr>
          </w:p>
        </w:tc>
        <w:tc>
          <w:tcPr>
            <w:tcW w:w="900" w:type="dxa"/>
            <w:tcBorders>
              <w:left w:val="nil"/>
              <w:right w:val="nil"/>
            </w:tcBorders>
            <w:hideMark/>
          </w:tcPr>
          <w:p w14:paraId="6773C489" w14:textId="77777777" w:rsidR="001949AE" w:rsidRPr="00956DAE" w:rsidRDefault="001949AE" w:rsidP="001949AE">
            <w:pPr>
              <w:pStyle w:val="acctfourfigures"/>
              <w:tabs>
                <w:tab w:val="decimal" w:pos="-83"/>
              </w:tabs>
              <w:spacing w:line="240" w:lineRule="auto"/>
              <w:ind w:right="-75"/>
              <w:jc w:val="center"/>
              <w:rPr>
                <w:rFonts w:cs="Times New Roman"/>
                <w:szCs w:val="22"/>
                <w:lang w:bidi="th-TH"/>
              </w:rPr>
            </w:pPr>
          </w:p>
          <w:p w14:paraId="5F47B5A4" w14:textId="77777777" w:rsidR="001949AE" w:rsidRPr="00956DAE" w:rsidRDefault="001949AE" w:rsidP="001949AE">
            <w:pPr>
              <w:pStyle w:val="acctfourfigures"/>
              <w:tabs>
                <w:tab w:val="decimal" w:pos="-83"/>
              </w:tabs>
              <w:spacing w:line="240" w:lineRule="auto"/>
              <w:ind w:right="-75"/>
              <w:jc w:val="center"/>
              <w:rPr>
                <w:rFonts w:cs="Times New Roman"/>
                <w:szCs w:val="22"/>
                <w:lang w:bidi="th-TH"/>
              </w:rPr>
            </w:pPr>
          </w:p>
          <w:p w14:paraId="5D102C18" w14:textId="77777777" w:rsidR="001949AE" w:rsidRPr="00956DAE" w:rsidRDefault="001949AE" w:rsidP="001949AE">
            <w:pPr>
              <w:pStyle w:val="acctfourfigures"/>
              <w:tabs>
                <w:tab w:val="decimal" w:pos="-83"/>
              </w:tabs>
              <w:spacing w:line="240" w:lineRule="auto"/>
              <w:ind w:right="-75"/>
              <w:jc w:val="center"/>
              <w:rPr>
                <w:rFonts w:cs="Times New Roman"/>
                <w:szCs w:val="22"/>
                <w:lang w:bidi="th-TH"/>
              </w:rPr>
            </w:pPr>
          </w:p>
          <w:p w14:paraId="5078748D" w14:textId="77777777" w:rsidR="001949AE" w:rsidRPr="00956DAE" w:rsidRDefault="001949AE" w:rsidP="001949AE">
            <w:pPr>
              <w:pStyle w:val="acctfourfigures"/>
              <w:tabs>
                <w:tab w:val="decimal" w:pos="-83"/>
              </w:tabs>
              <w:spacing w:line="240" w:lineRule="auto"/>
              <w:ind w:right="-75"/>
              <w:jc w:val="center"/>
              <w:rPr>
                <w:rFonts w:cs="Times New Roman"/>
                <w:szCs w:val="22"/>
              </w:rPr>
            </w:pPr>
            <w:r w:rsidRPr="00956DAE">
              <w:rPr>
                <w:rFonts w:cs="Times New Roman"/>
                <w:szCs w:val="22"/>
                <w:lang w:bidi="th-TH"/>
              </w:rPr>
              <w:t>Level</w:t>
            </w:r>
            <w:r w:rsidRPr="00956DAE">
              <w:rPr>
                <w:rFonts w:cs="Times New Roman"/>
                <w:szCs w:val="22"/>
              </w:rPr>
              <w:t xml:space="preserve"> 1</w:t>
            </w:r>
          </w:p>
        </w:tc>
        <w:tc>
          <w:tcPr>
            <w:tcW w:w="180" w:type="dxa"/>
            <w:tcBorders>
              <w:left w:val="nil"/>
              <w:right w:val="nil"/>
            </w:tcBorders>
          </w:tcPr>
          <w:p w14:paraId="381C2B47" w14:textId="77777777" w:rsidR="001949AE" w:rsidRPr="00956DAE" w:rsidRDefault="001949AE" w:rsidP="001949AE">
            <w:pPr>
              <w:pStyle w:val="acctfourfigures"/>
              <w:spacing w:line="240" w:lineRule="auto"/>
              <w:rPr>
                <w:rFonts w:cs="Times New Roman"/>
                <w:szCs w:val="22"/>
              </w:rPr>
            </w:pPr>
          </w:p>
        </w:tc>
        <w:tc>
          <w:tcPr>
            <w:tcW w:w="900" w:type="dxa"/>
            <w:tcBorders>
              <w:left w:val="nil"/>
              <w:right w:val="nil"/>
            </w:tcBorders>
            <w:hideMark/>
          </w:tcPr>
          <w:p w14:paraId="2BB50568" w14:textId="77777777" w:rsidR="001949AE" w:rsidRPr="00956DAE" w:rsidRDefault="001949AE" w:rsidP="001949AE">
            <w:pPr>
              <w:pStyle w:val="acctfourfigures"/>
              <w:tabs>
                <w:tab w:val="decimal" w:pos="-83"/>
              </w:tabs>
              <w:spacing w:line="240" w:lineRule="auto"/>
              <w:ind w:left="-83" w:right="-75"/>
              <w:jc w:val="center"/>
              <w:rPr>
                <w:rFonts w:cs="Times New Roman"/>
                <w:szCs w:val="22"/>
                <w:lang w:bidi="th-TH"/>
              </w:rPr>
            </w:pPr>
          </w:p>
          <w:p w14:paraId="5A9D2C9D" w14:textId="77777777" w:rsidR="001949AE" w:rsidRPr="00956DAE" w:rsidRDefault="001949AE" w:rsidP="001949AE">
            <w:pPr>
              <w:pStyle w:val="acctfourfigures"/>
              <w:tabs>
                <w:tab w:val="decimal" w:pos="-83"/>
              </w:tabs>
              <w:spacing w:line="240" w:lineRule="auto"/>
              <w:ind w:left="-83" w:right="-75"/>
              <w:jc w:val="center"/>
              <w:rPr>
                <w:rFonts w:cs="Times New Roman"/>
                <w:szCs w:val="22"/>
                <w:lang w:bidi="th-TH"/>
              </w:rPr>
            </w:pPr>
          </w:p>
          <w:p w14:paraId="5AC567F6" w14:textId="77777777" w:rsidR="001949AE" w:rsidRPr="00956DAE" w:rsidRDefault="001949AE" w:rsidP="001949AE">
            <w:pPr>
              <w:pStyle w:val="acctfourfigures"/>
              <w:tabs>
                <w:tab w:val="decimal" w:pos="-83"/>
              </w:tabs>
              <w:spacing w:line="240" w:lineRule="auto"/>
              <w:ind w:left="-83" w:right="-75"/>
              <w:jc w:val="center"/>
              <w:rPr>
                <w:rFonts w:cs="Times New Roman"/>
                <w:szCs w:val="22"/>
                <w:lang w:bidi="th-TH"/>
              </w:rPr>
            </w:pPr>
          </w:p>
          <w:p w14:paraId="62323BE8" w14:textId="77777777" w:rsidR="001949AE" w:rsidRPr="00956DAE" w:rsidRDefault="001949AE" w:rsidP="001949AE">
            <w:pPr>
              <w:pStyle w:val="acctfourfigures"/>
              <w:tabs>
                <w:tab w:val="decimal" w:pos="-83"/>
              </w:tabs>
              <w:spacing w:line="240" w:lineRule="auto"/>
              <w:ind w:left="-83" w:right="-75"/>
              <w:jc w:val="center"/>
              <w:rPr>
                <w:rFonts w:cs="Times New Roman"/>
                <w:szCs w:val="22"/>
              </w:rPr>
            </w:pPr>
            <w:r w:rsidRPr="00956DAE">
              <w:rPr>
                <w:rFonts w:cs="Times New Roman"/>
                <w:szCs w:val="22"/>
                <w:lang w:bidi="th-TH"/>
              </w:rPr>
              <w:t>Level</w:t>
            </w:r>
            <w:r w:rsidRPr="00956DAE">
              <w:rPr>
                <w:rFonts w:cs="Times New Roman"/>
                <w:szCs w:val="22"/>
              </w:rPr>
              <w:t xml:space="preserve"> 2</w:t>
            </w:r>
          </w:p>
        </w:tc>
        <w:tc>
          <w:tcPr>
            <w:tcW w:w="178" w:type="dxa"/>
            <w:tcBorders>
              <w:left w:val="nil"/>
              <w:right w:val="nil"/>
            </w:tcBorders>
          </w:tcPr>
          <w:p w14:paraId="3C311091" w14:textId="77777777" w:rsidR="001949AE" w:rsidRPr="00956DAE" w:rsidRDefault="001949AE" w:rsidP="001949AE">
            <w:pPr>
              <w:pStyle w:val="acctfourfigures"/>
              <w:spacing w:line="240" w:lineRule="auto"/>
              <w:rPr>
                <w:rFonts w:cs="Times New Roman"/>
                <w:szCs w:val="22"/>
              </w:rPr>
            </w:pPr>
          </w:p>
        </w:tc>
        <w:tc>
          <w:tcPr>
            <w:tcW w:w="994" w:type="dxa"/>
            <w:tcBorders>
              <w:left w:val="nil"/>
              <w:right w:val="nil"/>
            </w:tcBorders>
            <w:hideMark/>
          </w:tcPr>
          <w:p w14:paraId="0A1C0762" w14:textId="77777777" w:rsidR="001949AE" w:rsidRPr="00956DAE" w:rsidRDefault="001949AE" w:rsidP="001949AE">
            <w:pPr>
              <w:pStyle w:val="acctfourfigures"/>
              <w:tabs>
                <w:tab w:val="decimal" w:pos="-85"/>
              </w:tabs>
              <w:spacing w:line="240" w:lineRule="auto"/>
              <w:ind w:left="-85" w:right="-106"/>
              <w:jc w:val="center"/>
              <w:rPr>
                <w:rFonts w:cs="Times New Roman"/>
                <w:szCs w:val="22"/>
                <w:lang w:bidi="th-TH"/>
              </w:rPr>
            </w:pPr>
          </w:p>
          <w:p w14:paraId="7053E469" w14:textId="77777777" w:rsidR="001949AE" w:rsidRPr="00956DAE" w:rsidRDefault="001949AE" w:rsidP="001949AE">
            <w:pPr>
              <w:pStyle w:val="acctfourfigures"/>
              <w:tabs>
                <w:tab w:val="decimal" w:pos="-85"/>
              </w:tabs>
              <w:spacing w:line="240" w:lineRule="auto"/>
              <w:ind w:left="-85" w:right="-106"/>
              <w:jc w:val="center"/>
              <w:rPr>
                <w:rFonts w:cs="Times New Roman"/>
                <w:szCs w:val="22"/>
                <w:lang w:bidi="th-TH"/>
              </w:rPr>
            </w:pPr>
          </w:p>
          <w:p w14:paraId="5D6E779E" w14:textId="77777777" w:rsidR="001949AE" w:rsidRPr="00956DAE" w:rsidRDefault="001949AE" w:rsidP="001949AE">
            <w:pPr>
              <w:pStyle w:val="acctfourfigures"/>
              <w:tabs>
                <w:tab w:val="decimal" w:pos="-85"/>
              </w:tabs>
              <w:spacing w:line="240" w:lineRule="auto"/>
              <w:ind w:left="-85" w:right="-106"/>
              <w:jc w:val="center"/>
              <w:rPr>
                <w:rFonts w:cs="Times New Roman"/>
                <w:szCs w:val="22"/>
                <w:lang w:bidi="th-TH"/>
              </w:rPr>
            </w:pPr>
          </w:p>
          <w:p w14:paraId="71EFE2C1" w14:textId="77777777" w:rsidR="001949AE" w:rsidRPr="00956DAE" w:rsidRDefault="001949AE" w:rsidP="001949AE">
            <w:pPr>
              <w:pStyle w:val="acctfourfigures"/>
              <w:tabs>
                <w:tab w:val="decimal" w:pos="-85"/>
              </w:tabs>
              <w:spacing w:line="240" w:lineRule="auto"/>
              <w:ind w:left="-85" w:right="-106"/>
              <w:jc w:val="center"/>
              <w:rPr>
                <w:rFonts w:cs="Times New Roman"/>
                <w:szCs w:val="22"/>
              </w:rPr>
            </w:pPr>
            <w:r w:rsidRPr="00956DAE">
              <w:rPr>
                <w:rFonts w:cs="Times New Roman"/>
                <w:szCs w:val="22"/>
                <w:lang w:bidi="th-TH"/>
              </w:rPr>
              <w:t>Total</w:t>
            </w:r>
          </w:p>
        </w:tc>
      </w:tr>
      <w:tr w:rsidR="001949AE" w14:paraId="77058BA4" w14:textId="77777777" w:rsidTr="001949AE">
        <w:trPr>
          <w:cantSplit/>
          <w:tblHeader/>
        </w:trPr>
        <w:tc>
          <w:tcPr>
            <w:tcW w:w="4176" w:type="dxa"/>
          </w:tcPr>
          <w:p w14:paraId="5D5D9C51" w14:textId="77777777" w:rsidR="001949AE" w:rsidRPr="00956DAE" w:rsidRDefault="001949AE" w:rsidP="001949AE">
            <w:pPr>
              <w:spacing w:line="240" w:lineRule="auto"/>
              <w:ind w:left="180" w:hanging="180"/>
              <w:rPr>
                <w:rFonts w:cs="Times New Roman"/>
                <w:b/>
                <w:bCs/>
                <w:szCs w:val="22"/>
              </w:rPr>
            </w:pPr>
          </w:p>
        </w:tc>
        <w:tc>
          <w:tcPr>
            <w:tcW w:w="4772" w:type="dxa"/>
            <w:gridSpan w:val="7"/>
          </w:tcPr>
          <w:p w14:paraId="6B42A6CA" w14:textId="77777777" w:rsidR="001949AE" w:rsidRPr="00956DAE" w:rsidRDefault="001949AE" w:rsidP="001949AE">
            <w:pPr>
              <w:pStyle w:val="acctfourfigures"/>
              <w:tabs>
                <w:tab w:val="decimal" w:pos="-85"/>
              </w:tabs>
              <w:spacing w:line="240" w:lineRule="auto"/>
              <w:ind w:left="-85" w:right="-106"/>
              <w:jc w:val="center"/>
              <w:rPr>
                <w:rFonts w:cs="Times New Roman"/>
                <w:i/>
                <w:iCs/>
                <w:szCs w:val="22"/>
                <w:lang w:bidi="th-TH"/>
              </w:rPr>
            </w:pPr>
            <w:r w:rsidRPr="00956DAE">
              <w:rPr>
                <w:rFonts w:cs="Times New Roman"/>
                <w:i/>
                <w:iCs/>
                <w:szCs w:val="22"/>
                <w:lang w:bidi="th-TH"/>
              </w:rPr>
              <w:t>(</w:t>
            </w:r>
            <w:r>
              <w:rPr>
                <w:rFonts w:cs="Times New Roman"/>
                <w:i/>
                <w:iCs/>
                <w:szCs w:val="22"/>
                <w:lang w:bidi="th-TH"/>
              </w:rPr>
              <w:t>i</w:t>
            </w:r>
            <w:r w:rsidRPr="00956DAE">
              <w:rPr>
                <w:rFonts w:cs="Times New Roman"/>
                <w:i/>
                <w:iCs/>
                <w:szCs w:val="22"/>
                <w:lang w:bidi="th-TH"/>
              </w:rPr>
              <w:t xml:space="preserve">n thousand </w:t>
            </w:r>
            <w:r>
              <w:rPr>
                <w:rFonts w:cs="Times New Roman"/>
                <w:i/>
                <w:iCs/>
                <w:szCs w:val="22"/>
                <w:lang w:bidi="th-TH"/>
              </w:rPr>
              <w:t>B</w:t>
            </w:r>
            <w:r w:rsidRPr="00956DAE">
              <w:rPr>
                <w:rFonts w:cs="Times New Roman"/>
                <w:i/>
                <w:iCs/>
                <w:szCs w:val="22"/>
                <w:lang w:bidi="th-TH"/>
              </w:rPr>
              <w:t>aht)</w:t>
            </w:r>
          </w:p>
        </w:tc>
      </w:tr>
      <w:tr w:rsidR="001949AE" w14:paraId="7DA0E3E1" w14:textId="77777777" w:rsidTr="001949AE">
        <w:trPr>
          <w:cantSplit/>
        </w:trPr>
        <w:tc>
          <w:tcPr>
            <w:tcW w:w="4176" w:type="dxa"/>
            <w:hideMark/>
          </w:tcPr>
          <w:p w14:paraId="2ACB00F3" w14:textId="77777777" w:rsidR="001949AE" w:rsidRPr="00956DAE" w:rsidRDefault="001949AE" w:rsidP="001949AE">
            <w:pPr>
              <w:spacing w:line="240" w:lineRule="auto"/>
              <w:ind w:left="-14" w:right="-90"/>
              <w:rPr>
                <w:rFonts w:cs="Times New Roman"/>
                <w:b/>
                <w:bCs/>
                <w:i/>
                <w:iCs/>
                <w:szCs w:val="22"/>
              </w:rPr>
            </w:pPr>
            <w:r w:rsidRPr="00956DAE">
              <w:rPr>
                <w:rFonts w:cs="Times New Roman"/>
                <w:b/>
                <w:bCs/>
                <w:i/>
                <w:iCs/>
                <w:szCs w:val="22"/>
              </w:rPr>
              <w:t>Financial assets</w:t>
            </w:r>
          </w:p>
        </w:tc>
        <w:tc>
          <w:tcPr>
            <w:tcW w:w="1440" w:type="dxa"/>
          </w:tcPr>
          <w:p w14:paraId="48F0332F" w14:textId="77777777" w:rsidR="001949AE" w:rsidRPr="00956DAE" w:rsidRDefault="001949AE" w:rsidP="001949AE">
            <w:pPr>
              <w:pStyle w:val="acctfourfigures"/>
              <w:tabs>
                <w:tab w:val="clear" w:pos="765"/>
                <w:tab w:val="decimal" w:pos="991"/>
              </w:tabs>
              <w:spacing w:line="240" w:lineRule="auto"/>
              <w:ind w:left="-79" w:right="11"/>
              <w:rPr>
                <w:rFonts w:cs="Times New Roman"/>
                <w:szCs w:val="22"/>
                <w:lang w:bidi="th-TH"/>
              </w:rPr>
            </w:pPr>
          </w:p>
        </w:tc>
        <w:tc>
          <w:tcPr>
            <w:tcW w:w="180" w:type="dxa"/>
          </w:tcPr>
          <w:p w14:paraId="41E861CC" w14:textId="77777777" w:rsidR="001949AE" w:rsidRPr="00956DAE" w:rsidRDefault="001949AE" w:rsidP="001949AE">
            <w:pPr>
              <w:pStyle w:val="acctfourfigures"/>
              <w:tabs>
                <w:tab w:val="clear" w:pos="765"/>
                <w:tab w:val="decimal" w:pos="991"/>
              </w:tabs>
              <w:spacing w:line="240" w:lineRule="auto"/>
              <w:ind w:right="11"/>
              <w:rPr>
                <w:rFonts w:cs="Times New Roman"/>
                <w:szCs w:val="22"/>
                <w:lang w:bidi="th-TH"/>
              </w:rPr>
            </w:pPr>
          </w:p>
        </w:tc>
        <w:tc>
          <w:tcPr>
            <w:tcW w:w="900" w:type="dxa"/>
            <w:vAlign w:val="bottom"/>
          </w:tcPr>
          <w:p w14:paraId="0AFCB324"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80" w:type="dxa"/>
            <w:vAlign w:val="bottom"/>
          </w:tcPr>
          <w:p w14:paraId="1B71325D"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00" w:type="dxa"/>
            <w:vAlign w:val="bottom"/>
          </w:tcPr>
          <w:p w14:paraId="60A5DBCC"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78" w:type="dxa"/>
            <w:vAlign w:val="bottom"/>
          </w:tcPr>
          <w:p w14:paraId="55EDFBEC"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94" w:type="dxa"/>
            <w:vAlign w:val="bottom"/>
          </w:tcPr>
          <w:p w14:paraId="550A0CFB"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r>
      <w:tr w:rsidR="001949AE" w14:paraId="6AF6EA27" w14:textId="77777777" w:rsidTr="001949AE">
        <w:trPr>
          <w:cantSplit/>
        </w:trPr>
        <w:tc>
          <w:tcPr>
            <w:tcW w:w="4176" w:type="dxa"/>
            <w:hideMark/>
          </w:tcPr>
          <w:p w14:paraId="205321C1" w14:textId="77777777" w:rsidR="001949AE" w:rsidRPr="00956DAE" w:rsidRDefault="001949AE" w:rsidP="001949AE">
            <w:pPr>
              <w:spacing w:line="240" w:lineRule="auto"/>
              <w:ind w:left="160" w:right="-90" w:hanging="180"/>
              <w:rPr>
                <w:rFonts w:cs="Times New Roman"/>
                <w:szCs w:val="22"/>
                <w:cs/>
              </w:rPr>
            </w:pPr>
            <w:r w:rsidRPr="00956DAE">
              <w:rPr>
                <w:rFonts w:cs="Times New Roman"/>
                <w:szCs w:val="22"/>
              </w:rPr>
              <w:t xml:space="preserve">Other </w:t>
            </w:r>
            <w:r>
              <w:rPr>
                <w:rFonts w:cs="Times New Roman"/>
                <w:szCs w:val="22"/>
              </w:rPr>
              <w:t xml:space="preserve">non-current </w:t>
            </w:r>
            <w:r w:rsidRPr="00956DAE">
              <w:rPr>
                <w:rFonts w:cs="Times New Roman"/>
                <w:szCs w:val="22"/>
              </w:rPr>
              <w:t>financial assets</w:t>
            </w:r>
          </w:p>
        </w:tc>
        <w:tc>
          <w:tcPr>
            <w:tcW w:w="1440" w:type="dxa"/>
          </w:tcPr>
          <w:p w14:paraId="3042BC0F" w14:textId="77777777" w:rsidR="001949AE" w:rsidRPr="00956DAE" w:rsidRDefault="001949AE" w:rsidP="001949AE">
            <w:pPr>
              <w:pStyle w:val="acctfourfigures"/>
              <w:tabs>
                <w:tab w:val="clear" w:pos="765"/>
                <w:tab w:val="decimal" w:pos="991"/>
              </w:tabs>
              <w:spacing w:line="240" w:lineRule="auto"/>
              <w:ind w:left="-79" w:right="11"/>
              <w:rPr>
                <w:rFonts w:cs="Times New Roman"/>
                <w:szCs w:val="22"/>
                <w:lang w:bidi="th-TH"/>
              </w:rPr>
            </w:pPr>
          </w:p>
        </w:tc>
        <w:tc>
          <w:tcPr>
            <w:tcW w:w="180" w:type="dxa"/>
          </w:tcPr>
          <w:p w14:paraId="0B356837" w14:textId="77777777" w:rsidR="001949AE" w:rsidRPr="00956DAE" w:rsidRDefault="001949AE" w:rsidP="001949AE">
            <w:pPr>
              <w:pStyle w:val="acctfourfigures"/>
              <w:tabs>
                <w:tab w:val="clear" w:pos="765"/>
                <w:tab w:val="decimal" w:pos="991"/>
              </w:tabs>
              <w:spacing w:line="240" w:lineRule="auto"/>
              <w:ind w:right="11"/>
              <w:rPr>
                <w:rFonts w:cs="Times New Roman"/>
                <w:szCs w:val="22"/>
                <w:lang w:bidi="th-TH"/>
              </w:rPr>
            </w:pPr>
          </w:p>
        </w:tc>
        <w:tc>
          <w:tcPr>
            <w:tcW w:w="900" w:type="dxa"/>
            <w:vAlign w:val="bottom"/>
          </w:tcPr>
          <w:p w14:paraId="1AEBB483"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80" w:type="dxa"/>
            <w:vAlign w:val="bottom"/>
          </w:tcPr>
          <w:p w14:paraId="5F78D7B6"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00" w:type="dxa"/>
            <w:vAlign w:val="bottom"/>
          </w:tcPr>
          <w:p w14:paraId="39F83DF4"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78" w:type="dxa"/>
            <w:vAlign w:val="bottom"/>
          </w:tcPr>
          <w:p w14:paraId="036D9582"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94" w:type="dxa"/>
            <w:vAlign w:val="bottom"/>
          </w:tcPr>
          <w:p w14:paraId="2DF6AA7B"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r>
      <w:tr w:rsidR="001949AE" w14:paraId="162C54E8" w14:textId="77777777" w:rsidTr="001949AE">
        <w:trPr>
          <w:cantSplit/>
        </w:trPr>
        <w:tc>
          <w:tcPr>
            <w:tcW w:w="4176" w:type="dxa"/>
          </w:tcPr>
          <w:p w14:paraId="1D81C039" w14:textId="2B6A8C7E" w:rsidR="001949AE" w:rsidRPr="00F643FD" w:rsidRDefault="00F177AA" w:rsidP="001949AE">
            <w:pPr>
              <w:spacing w:line="240" w:lineRule="auto"/>
              <w:ind w:left="191" w:hanging="91"/>
              <w:rPr>
                <w:i/>
                <w:iCs/>
                <w:szCs w:val="28"/>
                <w:lang w:val="en-US" w:bidi="th-TH"/>
              </w:rPr>
            </w:pPr>
            <w:r>
              <w:rPr>
                <w:rFonts w:cs="Times New Roman"/>
                <w:szCs w:val="22"/>
              </w:rPr>
              <w:t>Investments in equity securities</w:t>
            </w:r>
          </w:p>
        </w:tc>
        <w:tc>
          <w:tcPr>
            <w:tcW w:w="1440" w:type="dxa"/>
          </w:tcPr>
          <w:p w14:paraId="15B80D79" w14:textId="77777777" w:rsidR="001949AE" w:rsidRPr="00956DAE" w:rsidRDefault="001949AE" w:rsidP="001949AE">
            <w:pPr>
              <w:pStyle w:val="acctfourfigures"/>
              <w:tabs>
                <w:tab w:val="clear" w:pos="765"/>
                <w:tab w:val="decimal" w:pos="991"/>
              </w:tabs>
              <w:spacing w:line="240" w:lineRule="auto"/>
              <w:ind w:left="-79" w:right="11"/>
              <w:rPr>
                <w:rFonts w:cs="Times New Roman"/>
                <w:szCs w:val="22"/>
                <w:lang w:bidi="th-TH"/>
              </w:rPr>
            </w:pPr>
          </w:p>
        </w:tc>
        <w:tc>
          <w:tcPr>
            <w:tcW w:w="180" w:type="dxa"/>
          </w:tcPr>
          <w:p w14:paraId="50E9885D" w14:textId="77777777" w:rsidR="001949AE" w:rsidRPr="00956DAE" w:rsidRDefault="001949AE" w:rsidP="001949AE">
            <w:pPr>
              <w:pStyle w:val="acctfourfigures"/>
              <w:tabs>
                <w:tab w:val="clear" w:pos="765"/>
                <w:tab w:val="decimal" w:pos="991"/>
              </w:tabs>
              <w:spacing w:line="240" w:lineRule="auto"/>
              <w:ind w:right="11"/>
              <w:rPr>
                <w:rFonts w:cs="Times New Roman"/>
                <w:szCs w:val="22"/>
                <w:lang w:bidi="th-TH"/>
              </w:rPr>
            </w:pPr>
          </w:p>
        </w:tc>
        <w:tc>
          <w:tcPr>
            <w:tcW w:w="900" w:type="dxa"/>
            <w:vAlign w:val="bottom"/>
          </w:tcPr>
          <w:p w14:paraId="2A213479"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80" w:type="dxa"/>
            <w:vAlign w:val="bottom"/>
          </w:tcPr>
          <w:p w14:paraId="56E6D3E2"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00" w:type="dxa"/>
            <w:vAlign w:val="bottom"/>
          </w:tcPr>
          <w:p w14:paraId="705B5B57"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78" w:type="dxa"/>
            <w:vAlign w:val="bottom"/>
          </w:tcPr>
          <w:p w14:paraId="7BCC1B6D"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94" w:type="dxa"/>
            <w:vAlign w:val="bottom"/>
          </w:tcPr>
          <w:p w14:paraId="2B271A65"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r>
      <w:tr w:rsidR="001949AE" w14:paraId="42057149" w14:textId="77777777" w:rsidTr="001949AE">
        <w:trPr>
          <w:cantSplit/>
        </w:trPr>
        <w:tc>
          <w:tcPr>
            <w:tcW w:w="4176" w:type="dxa"/>
          </w:tcPr>
          <w:p w14:paraId="06E4507D" w14:textId="77777777" w:rsidR="001949AE" w:rsidRPr="00956DAE" w:rsidRDefault="001949AE" w:rsidP="001949AE">
            <w:pPr>
              <w:tabs>
                <w:tab w:val="left" w:pos="11"/>
                <w:tab w:val="decimal" w:pos="510"/>
                <w:tab w:val="left" w:pos="2812"/>
              </w:tabs>
              <w:spacing w:line="240" w:lineRule="auto"/>
              <w:ind w:left="180" w:hanging="180"/>
              <w:rPr>
                <w:rFonts w:cs="Times New Roman"/>
                <w:szCs w:val="22"/>
              </w:rPr>
            </w:pPr>
            <w:r w:rsidRPr="00956DAE">
              <w:rPr>
                <w:rFonts w:cs="Times New Roman"/>
                <w:szCs w:val="22"/>
              </w:rPr>
              <w:t xml:space="preserve">At </w:t>
            </w:r>
            <w:r>
              <w:rPr>
                <w:rFonts w:cs="Times New Roman"/>
                <w:szCs w:val="22"/>
              </w:rPr>
              <w:t>30 June</w:t>
            </w:r>
            <w:r w:rsidRPr="00956DAE">
              <w:rPr>
                <w:rFonts w:cs="Times New Roman"/>
                <w:szCs w:val="22"/>
              </w:rPr>
              <w:t xml:space="preserve"> 202</w:t>
            </w:r>
            <w:r>
              <w:rPr>
                <w:rFonts w:cs="Times New Roman"/>
                <w:szCs w:val="22"/>
              </w:rPr>
              <w:t>1</w:t>
            </w:r>
          </w:p>
        </w:tc>
        <w:tc>
          <w:tcPr>
            <w:tcW w:w="1440" w:type="dxa"/>
          </w:tcPr>
          <w:p w14:paraId="7FF08208" w14:textId="380A0080" w:rsidR="001949AE" w:rsidRPr="00956DAE" w:rsidRDefault="00E519B1" w:rsidP="001949AE">
            <w:pPr>
              <w:pStyle w:val="acctfourfigures"/>
              <w:tabs>
                <w:tab w:val="clear" w:pos="765"/>
                <w:tab w:val="decimal" w:pos="991"/>
              </w:tabs>
              <w:spacing w:line="240" w:lineRule="atLeast"/>
              <w:ind w:left="-79" w:right="11"/>
              <w:rPr>
                <w:rFonts w:cs="Times New Roman"/>
                <w:szCs w:val="22"/>
                <w:lang w:val="en-US" w:bidi="th-TH"/>
              </w:rPr>
            </w:pPr>
            <w:r>
              <w:rPr>
                <w:rFonts w:cs="Times New Roman"/>
                <w:szCs w:val="22"/>
                <w:lang w:val="en-US" w:bidi="th-TH"/>
              </w:rPr>
              <w:t>57,736</w:t>
            </w:r>
          </w:p>
        </w:tc>
        <w:tc>
          <w:tcPr>
            <w:tcW w:w="180" w:type="dxa"/>
          </w:tcPr>
          <w:p w14:paraId="48B956B4"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00" w:type="dxa"/>
          </w:tcPr>
          <w:p w14:paraId="09402384" w14:textId="3A4B0E1B" w:rsidR="001949AE" w:rsidRPr="00956DAE" w:rsidRDefault="00E519B1"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26,305</w:t>
            </w:r>
          </w:p>
        </w:tc>
        <w:tc>
          <w:tcPr>
            <w:tcW w:w="180" w:type="dxa"/>
          </w:tcPr>
          <w:p w14:paraId="7C9F368C"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00" w:type="dxa"/>
          </w:tcPr>
          <w:p w14:paraId="02FC9086" w14:textId="08318FC8" w:rsidR="001949AE" w:rsidRPr="00956DAE" w:rsidRDefault="00E519B1" w:rsidP="001949AE">
            <w:pPr>
              <w:pStyle w:val="acctfourfigures"/>
              <w:tabs>
                <w:tab w:val="decimal" w:pos="448"/>
              </w:tabs>
              <w:spacing w:line="240" w:lineRule="atLeast"/>
              <w:ind w:right="11"/>
              <w:jc w:val="center"/>
              <w:rPr>
                <w:rFonts w:cs="Times New Roman"/>
                <w:szCs w:val="22"/>
                <w:lang w:val="en-US" w:bidi="th-TH"/>
              </w:rPr>
            </w:pPr>
            <w:r>
              <w:rPr>
                <w:rFonts w:cs="Times New Roman"/>
                <w:szCs w:val="22"/>
                <w:lang w:val="en-US" w:bidi="th-TH"/>
              </w:rPr>
              <w:t>31,431</w:t>
            </w:r>
          </w:p>
        </w:tc>
        <w:tc>
          <w:tcPr>
            <w:tcW w:w="178" w:type="dxa"/>
          </w:tcPr>
          <w:p w14:paraId="2E411B4E"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94" w:type="dxa"/>
          </w:tcPr>
          <w:p w14:paraId="6F419531" w14:textId="1F8FD408" w:rsidR="001949AE" w:rsidRPr="00956DAE" w:rsidRDefault="00E519B1"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57,736</w:t>
            </w:r>
          </w:p>
        </w:tc>
      </w:tr>
      <w:tr w:rsidR="001949AE" w14:paraId="463FBBB0" w14:textId="77777777" w:rsidTr="001949AE">
        <w:trPr>
          <w:cantSplit/>
        </w:trPr>
        <w:tc>
          <w:tcPr>
            <w:tcW w:w="4176" w:type="dxa"/>
            <w:vAlign w:val="bottom"/>
          </w:tcPr>
          <w:p w14:paraId="65D7DA5B" w14:textId="77777777" w:rsidR="001949AE" w:rsidRPr="00956DAE" w:rsidRDefault="001949AE" w:rsidP="001949AE">
            <w:pPr>
              <w:spacing w:line="240" w:lineRule="auto"/>
              <w:ind w:left="191" w:hanging="191"/>
              <w:rPr>
                <w:rFonts w:cs="Times New Roman"/>
                <w:szCs w:val="22"/>
              </w:rPr>
            </w:pPr>
            <w:r w:rsidRPr="00956DAE">
              <w:rPr>
                <w:rFonts w:cs="Times New Roman"/>
                <w:szCs w:val="22"/>
              </w:rPr>
              <w:t xml:space="preserve">At 31 </w:t>
            </w:r>
            <w:r>
              <w:rPr>
                <w:rFonts w:cs="Times New Roman"/>
                <w:szCs w:val="22"/>
              </w:rPr>
              <w:t>December</w:t>
            </w:r>
            <w:r w:rsidRPr="00956DAE">
              <w:rPr>
                <w:rFonts w:cs="Times New Roman"/>
                <w:szCs w:val="22"/>
              </w:rPr>
              <w:t xml:space="preserve"> 20</w:t>
            </w:r>
            <w:r>
              <w:rPr>
                <w:rFonts w:cs="Times New Roman"/>
                <w:szCs w:val="22"/>
              </w:rPr>
              <w:t>20</w:t>
            </w:r>
          </w:p>
        </w:tc>
        <w:tc>
          <w:tcPr>
            <w:tcW w:w="1440" w:type="dxa"/>
          </w:tcPr>
          <w:p w14:paraId="24E0B0EC" w14:textId="77777777" w:rsidR="001949AE" w:rsidRPr="00956DAE" w:rsidRDefault="001949AE" w:rsidP="001949AE">
            <w:pPr>
              <w:pStyle w:val="acctfourfigures"/>
              <w:tabs>
                <w:tab w:val="clear" w:pos="765"/>
                <w:tab w:val="decimal" w:pos="991"/>
              </w:tabs>
              <w:spacing w:line="240" w:lineRule="atLeast"/>
              <w:ind w:left="-79" w:right="11"/>
              <w:rPr>
                <w:rFonts w:cs="Times New Roman"/>
                <w:szCs w:val="22"/>
                <w:lang w:val="en-US" w:bidi="th-TH"/>
              </w:rPr>
            </w:pPr>
            <w:r>
              <w:rPr>
                <w:rFonts w:cs="Times New Roman"/>
                <w:szCs w:val="22"/>
                <w:lang w:val="en-US" w:bidi="th-TH"/>
              </w:rPr>
              <w:t>13,122</w:t>
            </w:r>
          </w:p>
        </w:tc>
        <w:tc>
          <w:tcPr>
            <w:tcW w:w="180" w:type="dxa"/>
          </w:tcPr>
          <w:p w14:paraId="5AF01BBC"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00" w:type="dxa"/>
          </w:tcPr>
          <w:p w14:paraId="4864D882"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13,122</w:t>
            </w:r>
          </w:p>
        </w:tc>
        <w:tc>
          <w:tcPr>
            <w:tcW w:w="180" w:type="dxa"/>
          </w:tcPr>
          <w:p w14:paraId="5FD2CB91"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00" w:type="dxa"/>
          </w:tcPr>
          <w:p w14:paraId="34D8596F" w14:textId="77777777" w:rsidR="001949AE" w:rsidRPr="00956DAE" w:rsidRDefault="001949AE" w:rsidP="001949AE">
            <w:pPr>
              <w:pStyle w:val="acctfourfigures"/>
              <w:tabs>
                <w:tab w:val="decimal" w:pos="448"/>
              </w:tabs>
              <w:spacing w:line="240" w:lineRule="atLeast"/>
              <w:ind w:right="11"/>
              <w:jc w:val="center"/>
              <w:rPr>
                <w:rFonts w:cs="Times New Roman"/>
                <w:szCs w:val="22"/>
                <w:lang w:val="en-US" w:bidi="th-TH"/>
              </w:rPr>
            </w:pPr>
            <w:r>
              <w:rPr>
                <w:rFonts w:cs="Times New Roman"/>
                <w:szCs w:val="22"/>
                <w:lang w:val="en-US" w:bidi="th-TH"/>
              </w:rPr>
              <w:t>-</w:t>
            </w:r>
          </w:p>
        </w:tc>
        <w:tc>
          <w:tcPr>
            <w:tcW w:w="178" w:type="dxa"/>
          </w:tcPr>
          <w:p w14:paraId="6AEBD668"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94" w:type="dxa"/>
          </w:tcPr>
          <w:p w14:paraId="6CAD0FB0"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13,122</w:t>
            </w:r>
          </w:p>
        </w:tc>
      </w:tr>
    </w:tbl>
    <w:p w14:paraId="54B0455E" w14:textId="77777777" w:rsidR="001949AE" w:rsidRDefault="001949AE" w:rsidP="00100AC8">
      <w:pPr>
        <w:autoSpaceDE w:val="0"/>
        <w:autoSpaceDN w:val="0"/>
        <w:spacing w:line="240" w:lineRule="auto"/>
        <w:ind w:left="567"/>
        <w:rPr>
          <w:sz w:val="20"/>
          <w:szCs w:val="18"/>
          <w:lang w:val="en-US" w:bidi="th-TH"/>
        </w:rPr>
      </w:pPr>
    </w:p>
    <w:tbl>
      <w:tblPr>
        <w:tblW w:w="8948" w:type="dxa"/>
        <w:tblInd w:w="504" w:type="dxa"/>
        <w:tblLayout w:type="fixed"/>
        <w:tblCellMar>
          <w:left w:w="79" w:type="dxa"/>
          <w:right w:w="79" w:type="dxa"/>
        </w:tblCellMar>
        <w:tblLook w:val="04A0" w:firstRow="1" w:lastRow="0" w:firstColumn="1" w:lastColumn="0" w:noHBand="0" w:noVBand="1"/>
      </w:tblPr>
      <w:tblGrid>
        <w:gridCol w:w="4176"/>
        <w:gridCol w:w="1440"/>
        <w:gridCol w:w="180"/>
        <w:gridCol w:w="900"/>
        <w:gridCol w:w="180"/>
        <w:gridCol w:w="900"/>
        <w:gridCol w:w="178"/>
        <w:gridCol w:w="994"/>
      </w:tblGrid>
      <w:tr w:rsidR="001949AE" w14:paraId="04CCD3E7" w14:textId="77777777" w:rsidTr="001949AE">
        <w:trPr>
          <w:cantSplit/>
          <w:tblHeader/>
        </w:trPr>
        <w:tc>
          <w:tcPr>
            <w:tcW w:w="4176" w:type="dxa"/>
          </w:tcPr>
          <w:p w14:paraId="3D1158E0" w14:textId="77777777" w:rsidR="001949AE" w:rsidRDefault="001949AE" w:rsidP="001949AE">
            <w:pPr>
              <w:pStyle w:val="acctfourfigures"/>
              <w:tabs>
                <w:tab w:val="decimal" w:pos="-85"/>
              </w:tabs>
              <w:spacing w:line="240" w:lineRule="auto"/>
              <w:ind w:left="-85" w:right="12"/>
              <w:jc w:val="right"/>
              <w:rPr>
                <w:rFonts w:cs="Times New Roman"/>
                <w:b/>
                <w:bCs/>
                <w:szCs w:val="22"/>
                <w:lang w:bidi="th-TH"/>
              </w:rPr>
            </w:pPr>
          </w:p>
        </w:tc>
        <w:tc>
          <w:tcPr>
            <w:tcW w:w="4772" w:type="dxa"/>
            <w:gridSpan w:val="7"/>
          </w:tcPr>
          <w:p w14:paraId="4667524B" w14:textId="77777777" w:rsidR="001949AE" w:rsidRPr="00F643FD" w:rsidRDefault="001949AE" w:rsidP="001949AE">
            <w:pPr>
              <w:pStyle w:val="acctfourfigures"/>
              <w:tabs>
                <w:tab w:val="decimal" w:pos="-85"/>
              </w:tabs>
              <w:spacing w:line="240" w:lineRule="auto"/>
              <w:ind w:left="-85" w:right="12"/>
              <w:jc w:val="center"/>
              <w:rPr>
                <w:rFonts w:cs="Times New Roman"/>
                <w:b/>
                <w:bCs/>
                <w:szCs w:val="22"/>
                <w:lang w:bidi="th-TH"/>
              </w:rPr>
            </w:pPr>
            <w:r w:rsidRPr="00F643FD">
              <w:rPr>
                <w:rFonts w:cs="Times New Roman"/>
                <w:b/>
                <w:bCs/>
                <w:szCs w:val="22"/>
                <w:lang w:bidi="th-TH"/>
              </w:rPr>
              <w:t>Separate financial statement</w:t>
            </w:r>
            <w:r>
              <w:rPr>
                <w:rFonts w:cs="Times New Roman"/>
                <w:b/>
                <w:bCs/>
                <w:szCs w:val="22"/>
                <w:lang w:bidi="th-TH"/>
              </w:rPr>
              <w:t>s</w:t>
            </w:r>
          </w:p>
        </w:tc>
      </w:tr>
      <w:tr w:rsidR="001949AE" w14:paraId="74E0C835" w14:textId="77777777" w:rsidTr="001949AE">
        <w:trPr>
          <w:cantSplit/>
          <w:tblHeader/>
        </w:trPr>
        <w:tc>
          <w:tcPr>
            <w:tcW w:w="4176" w:type="dxa"/>
          </w:tcPr>
          <w:p w14:paraId="40E9F16D" w14:textId="77777777" w:rsidR="001949AE" w:rsidRPr="00956DAE" w:rsidRDefault="001949AE" w:rsidP="001949AE">
            <w:pPr>
              <w:spacing w:line="240" w:lineRule="auto"/>
              <w:ind w:left="180" w:hanging="180"/>
              <w:rPr>
                <w:rFonts w:cs="Times New Roman"/>
                <w:b/>
                <w:bCs/>
                <w:szCs w:val="22"/>
              </w:rPr>
            </w:pPr>
          </w:p>
        </w:tc>
        <w:tc>
          <w:tcPr>
            <w:tcW w:w="1440" w:type="dxa"/>
          </w:tcPr>
          <w:p w14:paraId="69DFB863" w14:textId="77777777" w:rsidR="001949AE" w:rsidRPr="00F643FD" w:rsidRDefault="001949AE" w:rsidP="001949AE">
            <w:pPr>
              <w:pStyle w:val="acctfourfigures"/>
              <w:tabs>
                <w:tab w:val="decimal" w:pos="731"/>
              </w:tabs>
              <w:spacing w:line="240" w:lineRule="auto"/>
              <w:ind w:left="-79" w:right="11"/>
              <w:jc w:val="center"/>
              <w:rPr>
                <w:rFonts w:cs="Times New Roman"/>
                <w:b/>
                <w:bCs/>
                <w:color w:val="000000"/>
                <w:szCs w:val="22"/>
              </w:rPr>
            </w:pPr>
            <w:r w:rsidRPr="00F643FD">
              <w:rPr>
                <w:rFonts w:cs="Times New Roman"/>
                <w:b/>
                <w:bCs/>
                <w:color w:val="000000"/>
                <w:szCs w:val="22"/>
              </w:rPr>
              <w:t xml:space="preserve">Carrying </w:t>
            </w:r>
            <w:r w:rsidRPr="00F643FD">
              <w:rPr>
                <w:rFonts w:cs="Times New Roman"/>
                <w:b/>
                <w:bCs/>
                <w:color w:val="000000"/>
                <w:szCs w:val="22"/>
              </w:rPr>
              <w:br/>
              <w:t>amount</w:t>
            </w:r>
          </w:p>
        </w:tc>
        <w:tc>
          <w:tcPr>
            <w:tcW w:w="180" w:type="dxa"/>
          </w:tcPr>
          <w:p w14:paraId="46B1AD58" w14:textId="77777777" w:rsidR="001949AE" w:rsidRPr="00956DAE" w:rsidRDefault="001949AE" w:rsidP="001949AE">
            <w:pPr>
              <w:pStyle w:val="acctfourfigures"/>
              <w:tabs>
                <w:tab w:val="decimal" w:pos="731"/>
              </w:tabs>
              <w:spacing w:line="240" w:lineRule="auto"/>
              <w:ind w:right="11"/>
              <w:jc w:val="center"/>
              <w:rPr>
                <w:rFonts w:cs="Times New Roman"/>
                <w:szCs w:val="22"/>
                <w:cs/>
                <w:lang w:bidi="th-TH"/>
              </w:rPr>
            </w:pPr>
          </w:p>
        </w:tc>
        <w:tc>
          <w:tcPr>
            <w:tcW w:w="3152" w:type="dxa"/>
            <w:gridSpan w:val="5"/>
            <w:tcBorders>
              <w:left w:val="nil"/>
              <w:right w:val="nil"/>
            </w:tcBorders>
          </w:tcPr>
          <w:p w14:paraId="2953DAB8" w14:textId="77777777" w:rsidR="001949AE" w:rsidRPr="00F643FD" w:rsidRDefault="001949AE" w:rsidP="001949AE">
            <w:pPr>
              <w:pStyle w:val="acctfourfigures"/>
              <w:tabs>
                <w:tab w:val="decimal" w:pos="-85"/>
              </w:tabs>
              <w:spacing w:line="240" w:lineRule="auto"/>
              <w:ind w:left="-85" w:right="-106"/>
              <w:jc w:val="center"/>
              <w:rPr>
                <w:rFonts w:cs="Times New Roman"/>
                <w:b/>
                <w:bCs/>
                <w:szCs w:val="22"/>
                <w:lang w:bidi="th-TH"/>
              </w:rPr>
            </w:pPr>
          </w:p>
          <w:p w14:paraId="10FA7ED7" w14:textId="77777777" w:rsidR="001949AE" w:rsidRPr="00F643FD" w:rsidRDefault="001949AE" w:rsidP="001949AE">
            <w:pPr>
              <w:pStyle w:val="acctfourfigures"/>
              <w:tabs>
                <w:tab w:val="decimal" w:pos="-85"/>
              </w:tabs>
              <w:spacing w:line="240" w:lineRule="auto"/>
              <w:ind w:left="-85" w:right="-106"/>
              <w:jc w:val="center"/>
              <w:rPr>
                <w:rFonts w:cs="Times New Roman"/>
                <w:b/>
                <w:bCs/>
                <w:szCs w:val="22"/>
                <w:lang w:bidi="th-TH"/>
              </w:rPr>
            </w:pPr>
            <w:r w:rsidRPr="00F643FD">
              <w:rPr>
                <w:rFonts w:cs="Times New Roman"/>
                <w:b/>
                <w:bCs/>
                <w:szCs w:val="22"/>
                <w:lang w:bidi="th-TH"/>
              </w:rPr>
              <w:t>Fair value</w:t>
            </w:r>
          </w:p>
        </w:tc>
      </w:tr>
      <w:tr w:rsidR="001949AE" w14:paraId="2FD48C97" w14:textId="77777777" w:rsidTr="001949AE">
        <w:trPr>
          <w:cantSplit/>
          <w:tblHeader/>
        </w:trPr>
        <w:tc>
          <w:tcPr>
            <w:tcW w:w="4176" w:type="dxa"/>
          </w:tcPr>
          <w:p w14:paraId="6E6D8BBE" w14:textId="77777777" w:rsidR="001949AE" w:rsidRPr="00956DAE" w:rsidRDefault="001949AE" w:rsidP="001949AE">
            <w:pPr>
              <w:spacing w:line="240" w:lineRule="auto"/>
              <w:ind w:left="180" w:hanging="180"/>
              <w:rPr>
                <w:rFonts w:cs="Times New Roman"/>
                <w:b/>
                <w:bCs/>
                <w:szCs w:val="22"/>
              </w:rPr>
            </w:pPr>
          </w:p>
        </w:tc>
        <w:tc>
          <w:tcPr>
            <w:tcW w:w="1440" w:type="dxa"/>
          </w:tcPr>
          <w:p w14:paraId="7B96E6D7" w14:textId="77777777" w:rsidR="001949AE" w:rsidRPr="00956DAE" w:rsidRDefault="001949AE" w:rsidP="001949AE">
            <w:pPr>
              <w:pStyle w:val="acctfourfigures"/>
              <w:tabs>
                <w:tab w:val="decimal" w:pos="731"/>
              </w:tabs>
              <w:spacing w:line="240" w:lineRule="auto"/>
              <w:ind w:left="-79" w:right="11"/>
              <w:jc w:val="center"/>
              <w:rPr>
                <w:rFonts w:cs="Times New Roman"/>
                <w:szCs w:val="22"/>
                <w:cs/>
                <w:lang w:bidi="th-TH"/>
              </w:rPr>
            </w:pPr>
            <w:r w:rsidRPr="00AB0711">
              <w:rPr>
                <w:rFonts w:cs="Times New Roman"/>
                <w:color w:val="000000"/>
                <w:szCs w:val="22"/>
              </w:rPr>
              <w:t>Financial instruments measured a</w:t>
            </w:r>
            <w:r>
              <w:rPr>
                <w:rFonts w:cs="Times New Roman"/>
                <w:color w:val="000000"/>
                <w:szCs w:val="22"/>
              </w:rPr>
              <w:t>t</w:t>
            </w:r>
            <w:r w:rsidRPr="00AB0711">
              <w:rPr>
                <w:rFonts w:cs="Times New Roman"/>
                <w:color w:val="000000"/>
                <w:szCs w:val="22"/>
              </w:rPr>
              <w:t xml:space="preserve"> FVOCI</w:t>
            </w:r>
          </w:p>
        </w:tc>
        <w:tc>
          <w:tcPr>
            <w:tcW w:w="180" w:type="dxa"/>
          </w:tcPr>
          <w:p w14:paraId="6722B8D2" w14:textId="77777777" w:rsidR="001949AE" w:rsidRPr="00956DAE" w:rsidRDefault="001949AE" w:rsidP="001949AE">
            <w:pPr>
              <w:pStyle w:val="acctfourfigures"/>
              <w:tabs>
                <w:tab w:val="decimal" w:pos="731"/>
              </w:tabs>
              <w:spacing w:line="240" w:lineRule="auto"/>
              <w:ind w:right="11"/>
              <w:jc w:val="center"/>
              <w:rPr>
                <w:rFonts w:cs="Times New Roman"/>
                <w:szCs w:val="22"/>
                <w:cs/>
                <w:lang w:bidi="th-TH"/>
              </w:rPr>
            </w:pPr>
          </w:p>
        </w:tc>
        <w:tc>
          <w:tcPr>
            <w:tcW w:w="900" w:type="dxa"/>
            <w:tcBorders>
              <w:left w:val="nil"/>
              <w:right w:val="nil"/>
            </w:tcBorders>
            <w:hideMark/>
          </w:tcPr>
          <w:p w14:paraId="3A192DBA" w14:textId="77777777" w:rsidR="001949AE" w:rsidRPr="00956DAE" w:rsidRDefault="001949AE" w:rsidP="001949AE">
            <w:pPr>
              <w:pStyle w:val="acctfourfigures"/>
              <w:tabs>
                <w:tab w:val="decimal" w:pos="-83"/>
              </w:tabs>
              <w:spacing w:line="240" w:lineRule="auto"/>
              <w:ind w:right="-75"/>
              <w:jc w:val="center"/>
              <w:rPr>
                <w:rFonts w:cs="Times New Roman"/>
                <w:szCs w:val="22"/>
                <w:lang w:bidi="th-TH"/>
              </w:rPr>
            </w:pPr>
          </w:p>
          <w:p w14:paraId="72FBFF73" w14:textId="77777777" w:rsidR="001949AE" w:rsidRPr="00956DAE" w:rsidRDefault="001949AE" w:rsidP="001949AE">
            <w:pPr>
              <w:pStyle w:val="acctfourfigures"/>
              <w:tabs>
                <w:tab w:val="decimal" w:pos="-83"/>
              </w:tabs>
              <w:spacing w:line="240" w:lineRule="auto"/>
              <w:ind w:right="-75"/>
              <w:jc w:val="center"/>
              <w:rPr>
                <w:rFonts w:cs="Times New Roman"/>
                <w:szCs w:val="22"/>
                <w:lang w:bidi="th-TH"/>
              </w:rPr>
            </w:pPr>
          </w:p>
          <w:p w14:paraId="4883D889" w14:textId="77777777" w:rsidR="001949AE" w:rsidRPr="00956DAE" w:rsidRDefault="001949AE" w:rsidP="001949AE">
            <w:pPr>
              <w:pStyle w:val="acctfourfigures"/>
              <w:tabs>
                <w:tab w:val="decimal" w:pos="-83"/>
              </w:tabs>
              <w:spacing w:line="240" w:lineRule="auto"/>
              <w:ind w:right="-75"/>
              <w:jc w:val="center"/>
              <w:rPr>
                <w:rFonts w:cs="Times New Roman"/>
                <w:szCs w:val="22"/>
                <w:lang w:bidi="th-TH"/>
              </w:rPr>
            </w:pPr>
          </w:p>
          <w:p w14:paraId="0516E00E" w14:textId="77777777" w:rsidR="001949AE" w:rsidRPr="00956DAE" w:rsidRDefault="001949AE" w:rsidP="001949AE">
            <w:pPr>
              <w:pStyle w:val="acctfourfigures"/>
              <w:tabs>
                <w:tab w:val="decimal" w:pos="-83"/>
              </w:tabs>
              <w:spacing w:line="240" w:lineRule="auto"/>
              <w:ind w:right="-75"/>
              <w:jc w:val="center"/>
              <w:rPr>
                <w:rFonts w:cs="Times New Roman"/>
                <w:szCs w:val="22"/>
              </w:rPr>
            </w:pPr>
            <w:r w:rsidRPr="00956DAE">
              <w:rPr>
                <w:rFonts w:cs="Times New Roman"/>
                <w:szCs w:val="22"/>
                <w:lang w:bidi="th-TH"/>
              </w:rPr>
              <w:t>Level</w:t>
            </w:r>
            <w:r w:rsidRPr="00956DAE">
              <w:rPr>
                <w:rFonts w:cs="Times New Roman"/>
                <w:szCs w:val="22"/>
              </w:rPr>
              <w:t xml:space="preserve"> 1</w:t>
            </w:r>
          </w:p>
        </w:tc>
        <w:tc>
          <w:tcPr>
            <w:tcW w:w="180" w:type="dxa"/>
            <w:tcBorders>
              <w:left w:val="nil"/>
              <w:right w:val="nil"/>
            </w:tcBorders>
          </w:tcPr>
          <w:p w14:paraId="599E3C38" w14:textId="77777777" w:rsidR="001949AE" w:rsidRPr="00956DAE" w:rsidRDefault="001949AE" w:rsidP="001949AE">
            <w:pPr>
              <w:pStyle w:val="acctfourfigures"/>
              <w:spacing w:line="240" w:lineRule="auto"/>
              <w:rPr>
                <w:rFonts w:cs="Times New Roman"/>
                <w:szCs w:val="22"/>
              </w:rPr>
            </w:pPr>
          </w:p>
        </w:tc>
        <w:tc>
          <w:tcPr>
            <w:tcW w:w="900" w:type="dxa"/>
            <w:tcBorders>
              <w:left w:val="nil"/>
              <w:right w:val="nil"/>
            </w:tcBorders>
            <w:hideMark/>
          </w:tcPr>
          <w:p w14:paraId="267926F5" w14:textId="77777777" w:rsidR="001949AE" w:rsidRPr="00956DAE" w:rsidRDefault="001949AE" w:rsidP="001949AE">
            <w:pPr>
              <w:pStyle w:val="acctfourfigures"/>
              <w:tabs>
                <w:tab w:val="decimal" w:pos="-83"/>
              </w:tabs>
              <w:spacing w:line="240" w:lineRule="auto"/>
              <w:ind w:left="-83" w:right="-75"/>
              <w:jc w:val="center"/>
              <w:rPr>
                <w:rFonts w:cs="Times New Roman"/>
                <w:szCs w:val="22"/>
                <w:lang w:bidi="th-TH"/>
              </w:rPr>
            </w:pPr>
          </w:p>
          <w:p w14:paraId="10D84D17" w14:textId="77777777" w:rsidR="001949AE" w:rsidRPr="00956DAE" w:rsidRDefault="001949AE" w:rsidP="001949AE">
            <w:pPr>
              <w:pStyle w:val="acctfourfigures"/>
              <w:tabs>
                <w:tab w:val="decimal" w:pos="-83"/>
              </w:tabs>
              <w:spacing w:line="240" w:lineRule="auto"/>
              <w:ind w:left="-83" w:right="-75"/>
              <w:jc w:val="center"/>
              <w:rPr>
                <w:rFonts w:cs="Times New Roman"/>
                <w:szCs w:val="22"/>
                <w:lang w:bidi="th-TH"/>
              </w:rPr>
            </w:pPr>
          </w:p>
          <w:p w14:paraId="551214CA" w14:textId="77777777" w:rsidR="001949AE" w:rsidRPr="00956DAE" w:rsidRDefault="001949AE" w:rsidP="001949AE">
            <w:pPr>
              <w:pStyle w:val="acctfourfigures"/>
              <w:tabs>
                <w:tab w:val="decimal" w:pos="-83"/>
              </w:tabs>
              <w:spacing w:line="240" w:lineRule="auto"/>
              <w:ind w:left="-83" w:right="-75"/>
              <w:jc w:val="center"/>
              <w:rPr>
                <w:rFonts w:cs="Times New Roman"/>
                <w:szCs w:val="22"/>
                <w:lang w:bidi="th-TH"/>
              </w:rPr>
            </w:pPr>
          </w:p>
          <w:p w14:paraId="31B47462" w14:textId="77777777" w:rsidR="001949AE" w:rsidRPr="00956DAE" w:rsidRDefault="001949AE" w:rsidP="001949AE">
            <w:pPr>
              <w:pStyle w:val="acctfourfigures"/>
              <w:tabs>
                <w:tab w:val="decimal" w:pos="-83"/>
              </w:tabs>
              <w:spacing w:line="240" w:lineRule="auto"/>
              <w:ind w:left="-83" w:right="-75"/>
              <w:jc w:val="center"/>
              <w:rPr>
                <w:rFonts w:cs="Times New Roman"/>
                <w:szCs w:val="22"/>
              </w:rPr>
            </w:pPr>
            <w:r w:rsidRPr="00956DAE">
              <w:rPr>
                <w:rFonts w:cs="Times New Roman"/>
                <w:szCs w:val="22"/>
                <w:lang w:bidi="th-TH"/>
              </w:rPr>
              <w:t>Level</w:t>
            </w:r>
            <w:r w:rsidRPr="00956DAE">
              <w:rPr>
                <w:rFonts w:cs="Times New Roman"/>
                <w:szCs w:val="22"/>
              </w:rPr>
              <w:t xml:space="preserve"> 2</w:t>
            </w:r>
          </w:p>
        </w:tc>
        <w:tc>
          <w:tcPr>
            <w:tcW w:w="178" w:type="dxa"/>
            <w:tcBorders>
              <w:left w:val="nil"/>
              <w:right w:val="nil"/>
            </w:tcBorders>
          </w:tcPr>
          <w:p w14:paraId="72E195C3" w14:textId="77777777" w:rsidR="001949AE" w:rsidRPr="00956DAE" w:rsidRDefault="001949AE" w:rsidP="001949AE">
            <w:pPr>
              <w:pStyle w:val="acctfourfigures"/>
              <w:spacing w:line="240" w:lineRule="auto"/>
              <w:rPr>
                <w:rFonts w:cs="Times New Roman"/>
                <w:szCs w:val="22"/>
              </w:rPr>
            </w:pPr>
          </w:p>
        </w:tc>
        <w:tc>
          <w:tcPr>
            <w:tcW w:w="994" w:type="dxa"/>
            <w:tcBorders>
              <w:left w:val="nil"/>
              <w:right w:val="nil"/>
            </w:tcBorders>
            <w:hideMark/>
          </w:tcPr>
          <w:p w14:paraId="533B4297" w14:textId="77777777" w:rsidR="001949AE" w:rsidRPr="00956DAE" w:rsidRDefault="001949AE" w:rsidP="001949AE">
            <w:pPr>
              <w:pStyle w:val="acctfourfigures"/>
              <w:tabs>
                <w:tab w:val="decimal" w:pos="-85"/>
              </w:tabs>
              <w:spacing w:line="240" w:lineRule="auto"/>
              <w:ind w:left="-85" w:right="-106"/>
              <w:jc w:val="center"/>
              <w:rPr>
                <w:rFonts w:cs="Times New Roman"/>
                <w:szCs w:val="22"/>
                <w:lang w:bidi="th-TH"/>
              </w:rPr>
            </w:pPr>
          </w:p>
          <w:p w14:paraId="2376724D" w14:textId="77777777" w:rsidR="001949AE" w:rsidRPr="00956DAE" w:rsidRDefault="001949AE" w:rsidP="001949AE">
            <w:pPr>
              <w:pStyle w:val="acctfourfigures"/>
              <w:tabs>
                <w:tab w:val="decimal" w:pos="-85"/>
              </w:tabs>
              <w:spacing w:line="240" w:lineRule="auto"/>
              <w:ind w:left="-85" w:right="-106"/>
              <w:jc w:val="center"/>
              <w:rPr>
                <w:rFonts w:cs="Times New Roman"/>
                <w:szCs w:val="22"/>
                <w:lang w:bidi="th-TH"/>
              </w:rPr>
            </w:pPr>
          </w:p>
          <w:p w14:paraId="120BA67A" w14:textId="77777777" w:rsidR="001949AE" w:rsidRPr="00956DAE" w:rsidRDefault="001949AE" w:rsidP="001949AE">
            <w:pPr>
              <w:pStyle w:val="acctfourfigures"/>
              <w:tabs>
                <w:tab w:val="decimal" w:pos="-85"/>
              </w:tabs>
              <w:spacing w:line="240" w:lineRule="auto"/>
              <w:ind w:left="-85" w:right="-106"/>
              <w:jc w:val="center"/>
              <w:rPr>
                <w:rFonts w:cs="Times New Roman"/>
                <w:szCs w:val="22"/>
                <w:lang w:bidi="th-TH"/>
              </w:rPr>
            </w:pPr>
          </w:p>
          <w:p w14:paraId="63FE5A21" w14:textId="77777777" w:rsidR="001949AE" w:rsidRPr="00956DAE" w:rsidRDefault="001949AE" w:rsidP="001949AE">
            <w:pPr>
              <w:pStyle w:val="acctfourfigures"/>
              <w:tabs>
                <w:tab w:val="decimal" w:pos="-85"/>
              </w:tabs>
              <w:spacing w:line="240" w:lineRule="auto"/>
              <w:ind w:left="-85" w:right="-106"/>
              <w:jc w:val="center"/>
              <w:rPr>
                <w:rFonts w:cs="Times New Roman"/>
                <w:szCs w:val="22"/>
              </w:rPr>
            </w:pPr>
            <w:r w:rsidRPr="00956DAE">
              <w:rPr>
                <w:rFonts w:cs="Times New Roman"/>
                <w:szCs w:val="22"/>
                <w:lang w:bidi="th-TH"/>
              </w:rPr>
              <w:t>Total</w:t>
            </w:r>
          </w:p>
        </w:tc>
      </w:tr>
      <w:tr w:rsidR="001949AE" w14:paraId="771708AF" w14:textId="77777777" w:rsidTr="001949AE">
        <w:trPr>
          <w:cantSplit/>
          <w:tblHeader/>
        </w:trPr>
        <w:tc>
          <w:tcPr>
            <w:tcW w:w="4176" w:type="dxa"/>
          </w:tcPr>
          <w:p w14:paraId="08224637" w14:textId="77777777" w:rsidR="001949AE" w:rsidRPr="00956DAE" w:rsidRDefault="001949AE" w:rsidP="001949AE">
            <w:pPr>
              <w:spacing w:line="240" w:lineRule="auto"/>
              <w:ind w:left="180" w:hanging="180"/>
              <w:rPr>
                <w:rFonts w:cs="Times New Roman"/>
                <w:b/>
                <w:bCs/>
                <w:szCs w:val="22"/>
              </w:rPr>
            </w:pPr>
          </w:p>
        </w:tc>
        <w:tc>
          <w:tcPr>
            <w:tcW w:w="4772" w:type="dxa"/>
            <w:gridSpan w:val="7"/>
          </w:tcPr>
          <w:p w14:paraId="25EC58CA" w14:textId="77777777" w:rsidR="001949AE" w:rsidRPr="00956DAE" w:rsidRDefault="001949AE" w:rsidP="001949AE">
            <w:pPr>
              <w:pStyle w:val="acctfourfigures"/>
              <w:tabs>
                <w:tab w:val="decimal" w:pos="-85"/>
              </w:tabs>
              <w:spacing w:line="240" w:lineRule="auto"/>
              <w:ind w:left="-85" w:right="-106"/>
              <w:jc w:val="center"/>
              <w:rPr>
                <w:rFonts w:cs="Times New Roman"/>
                <w:i/>
                <w:iCs/>
                <w:szCs w:val="22"/>
                <w:lang w:bidi="th-TH"/>
              </w:rPr>
            </w:pPr>
            <w:r w:rsidRPr="00956DAE">
              <w:rPr>
                <w:rFonts w:cs="Times New Roman"/>
                <w:i/>
                <w:iCs/>
                <w:szCs w:val="22"/>
                <w:lang w:bidi="th-TH"/>
              </w:rPr>
              <w:t>(</w:t>
            </w:r>
            <w:r>
              <w:rPr>
                <w:rFonts w:cs="Times New Roman"/>
                <w:i/>
                <w:iCs/>
                <w:szCs w:val="22"/>
                <w:lang w:bidi="th-TH"/>
              </w:rPr>
              <w:t>i</w:t>
            </w:r>
            <w:r w:rsidRPr="00956DAE">
              <w:rPr>
                <w:rFonts w:cs="Times New Roman"/>
                <w:i/>
                <w:iCs/>
                <w:szCs w:val="22"/>
                <w:lang w:bidi="th-TH"/>
              </w:rPr>
              <w:t xml:space="preserve">n thousand </w:t>
            </w:r>
            <w:r>
              <w:rPr>
                <w:rFonts w:cs="Times New Roman"/>
                <w:i/>
                <w:iCs/>
                <w:szCs w:val="22"/>
                <w:lang w:bidi="th-TH"/>
              </w:rPr>
              <w:t>B</w:t>
            </w:r>
            <w:r w:rsidRPr="00956DAE">
              <w:rPr>
                <w:rFonts w:cs="Times New Roman"/>
                <w:i/>
                <w:iCs/>
                <w:szCs w:val="22"/>
                <w:lang w:bidi="th-TH"/>
              </w:rPr>
              <w:t>aht)</w:t>
            </w:r>
          </w:p>
        </w:tc>
      </w:tr>
      <w:tr w:rsidR="001949AE" w14:paraId="6716F92B" w14:textId="77777777" w:rsidTr="001949AE">
        <w:trPr>
          <w:cantSplit/>
        </w:trPr>
        <w:tc>
          <w:tcPr>
            <w:tcW w:w="4176" w:type="dxa"/>
            <w:hideMark/>
          </w:tcPr>
          <w:p w14:paraId="49B51078" w14:textId="77777777" w:rsidR="001949AE" w:rsidRPr="00956DAE" w:rsidRDefault="001949AE" w:rsidP="001949AE">
            <w:pPr>
              <w:spacing w:line="240" w:lineRule="auto"/>
              <w:ind w:left="-14" w:right="-90"/>
              <w:rPr>
                <w:rFonts w:cs="Times New Roman"/>
                <w:b/>
                <w:bCs/>
                <w:i/>
                <w:iCs/>
                <w:szCs w:val="22"/>
              </w:rPr>
            </w:pPr>
            <w:r w:rsidRPr="00956DAE">
              <w:rPr>
                <w:rFonts w:cs="Times New Roman"/>
                <w:b/>
                <w:bCs/>
                <w:i/>
                <w:iCs/>
                <w:szCs w:val="22"/>
              </w:rPr>
              <w:t>Financial assets</w:t>
            </w:r>
          </w:p>
        </w:tc>
        <w:tc>
          <w:tcPr>
            <w:tcW w:w="1440" w:type="dxa"/>
          </w:tcPr>
          <w:p w14:paraId="42459ED7" w14:textId="77777777" w:rsidR="001949AE" w:rsidRPr="00956DAE" w:rsidRDefault="001949AE" w:rsidP="001949AE">
            <w:pPr>
              <w:pStyle w:val="acctfourfigures"/>
              <w:tabs>
                <w:tab w:val="clear" w:pos="765"/>
                <w:tab w:val="decimal" w:pos="991"/>
              </w:tabs>
              <w:spacing w:line="240" w:lineRule="auto"/>
              <w:ind w:left="-79" w:right="11"/>
              <w:rPr>
                <w:rFonts w:cs="Times New Roman"/>
                <w:szCs w:val="22"/>
                <w:lang w:bidi="th-TH"/>
              </w:rPr>
            </w:pPr>
          </w:p>
        </w:tc>
        <w:tc>
          <w:tcPr>
            <w:tcW w:w="180" w:type="dxa"/>
          </w:tcPr>
          <w:p w14:paraId="03EB7061" w14:textId="77777777" w:rsidR="001949AE" w:rsidRPr="00956DAE" w:rsidRDefault="001949AE" w:rsidP="001949AE">
            <w:pPr>
              <w:pStyle w:val="acctfourfigures"/>
              <w:tabs>
                <w:tab w:val="clear" w:pos="765"/>
                <w:tab w:val="decimal" w:pos="991"/>
              </w:tabs>
              <w:spacing w:line="240" w:lineRule="auto"/>
              <w:ind w:right="11"/>
              <w:rPr>
                <w:rFonts w:cs="Times New Roman"/>
                <w:szCs w:val="22"/>
                <w:lang w:bidi="th-TH"/>
              </w:rPr>
            </w:pPr>
          </w:p>
        </w:tc>
        <w:tc>
          <w:tcPr>
            <w:tcW w:w="900" w:type="dxa"/>
            <w:vAlign w:val="bottom"/>
          </w:tcPr>
          <w:p w14:paraId="7A42FDA5"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80" w:type="dxa"/>
            <w:vAlign w:val="bottom"/>
          </w:tcPr>
          <w:p w14:paraId="77099CEC"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00" w:type="dxa"/>
            <w:vAlign w:val="bottom"/>
          </w:tcPr>
          <w:p w14:paraId="46D5FED9"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78" w:type="dxa"/>
            <w:vAlign w:val="bottom"/>
          </w:tcPr>
          <w:p w14:paraId="1A9EA114"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94" w:type="dxa"/>
            <w:vAlign w:val="bottom"/>
          </w:tcPr>
          <w:p w14:paraId="5296325D"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r>
      <w:tr w:rsidR="001949AE" w14:paraId="15DE680C" w14:textId="77777777" w:rsidTr="001949AE">
        <w:trPr>
          <w:cantSplit/>
        </w:trPr>
        <w:tc>
          <w:tcPr>
            <w:tcW w:w="4176" w:type="dxa"/>
            <w:hideMark/>
          </w:tcPr>
          <w:p w14:paraId="7761C939" w14:textId="77777777" w:rsidR="001949AE" w:rsidRPr="00956DAE" w:rsidRDefault="001949AE" w:rsidP="001949AE">
            <w:pPr>
              <w:spacing w:line="240" w:lineRule="auto"/>
              <w:ind w:left="160" w:right="-90" w:hanging="180"/>
              <w:rPr>
                <w:rFonts w:cs="Times New Roman"/>
                <w:szCs w:val="22"/>
                <w:cs/>
              </w:rPr>
            </w:pPr>
            <w:r w:rsidRPr="00956DAE">
              <w:rPr>
                <w:rFonts w:cs="Times New Roman"/>
                <w:szCs w:val="22"/>
              </w:rPr>
              <w:t xml:space="preserve">Other </w:t>
            </w:r>
            <w:r>
              <w:rPr>
                <w:rFonts w:cs="Times New Roman"/>
                <w:szCs w:val="22"/>
              </w:rPr>
              <w:t xml:space="preserve">non-current </w:t>
            </w:r>
            <w:r w:rsidRPr="00956DAE">
              <w:rPr>
                <w:rFonts w:cs="Times New Roman"/>
                <w:szCs w:val="22"/>
              </w:rPr>
              <w:t>financial assets</w:t>
            </w:r>
          </w:p>
        </w:tc>
        <w:tc>
          <w:tcPr>
            <w:tcW w:w="1440" w:type="dxa"/>
          </w:tcPr>
          <w:p w14:paraId="7D719168" w14:textId="77777777" w:rsidR="001949AE" w:rsidRPr="00956DAE" w:rsidRDefault="001949AE" w:rsidP="001949AE">
            <w:pPr>
              <w:pStyle w:val="acctfourfigures"/>
              <w:tabs>
                <w:tab w:val="clear" w:pos="765"/>
                <w:tab w:val="decimal" w:pos="991"/>
              </w:tabs>
              <w:spacing w:line="240" w:lineRule="auto"/>
              <w:ind w:left="-79" w:right="11"/>
              <w:rPr>
                <w:rFonts w:cs="Times New Roman"/>
                <w:szCs w:val="22"/>
                <w:lang w:bidi="th-TH"/>
              </w:rPr>
            </w:pPr>
          </w:p>
        </w:tc>
        <w:tc>
          <w:tcPr>
            <w:tcW w:w="180" w:type="dxa"/>
          </w:tcPr>
          <w:p w14:paraId="08E42CCF" w14:textId="77777777" w:rsidR="001949AE" w:rsidRPr="00956DAE" w:rsidRDefault="001949AE" w:rsidP="001949AE">
            <w:pPr>
              <w:pStyle w:val="acctfourfigures"/>
              <w:tabs>
                <w:tab w:val="clear" w:pos="765"/>
                <w:tab w:val="decimal" w:pos="991"/>
              </w:tabs>
              <w:spacing w:line="240" w:lineRule="auto"/>
              <w:ind w:right="11"/>
              <w:rPr>
                <w:rFonts w:cs="Times New Roman"/>
                <w:szCs w:val="22"/>
                <w:lang w:bidi="th-TH"/>
              </w:rPr>
            </w:pPr>
          </w:p>
        </w:tc>
        <w:tc>
          <w:tcPr>
            <w:tcW w:w="900" w:type="dxa"/>
            <w:vAlign w:val="bottom"/>
          </w:tcPr>
          <w:p w14:paraId="3497B593"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80" w:type="dxa"/>
            <w:vAlign w:val="bottom"/>
          </w:tcPr>
          <w:p w14:paraId="3B1DA0F8"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00" w:type="dxa"/>
            <w:vAlign w:val="bottom"/>
          </w:tcPr>
          <w:p w14:paraId="7AB51864"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78" w:type="dxa"/>
            <w:vAlign w:val="bottom"/>
          </w:tcPr>
          <w:p w14:paraId="1075AD6A"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94" w:type="dxa"/>
            <w:vAlign w:val="bottom"/>
          </w:tcPr>
          <w:p w14:paraId="0D8A835E"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r>
      <w:tr w:rsidR="001949AE" w14:paraId="01F295DF" w14:textId="77777777" w:rsidTr="001949AE">
        <w:trPr>
          <w:cantSplit/>
        </w:trPr>
        <w:tc>
          <w:tcPr>
            <w:tcW w:w="4176" w:type="dxa"/>
          </w:tcPr>
          <w:p w14:paraId="104A3EFF" w14:textId="1B8EEA14" w:rsidR="001949AE" w:rsidRPr="00F643FD" w:rsidRDefault="00F177AA" w:rsidP="001949AE">
            <w:pPr>
              <w:spacing w:line="240" w:lineRule="auto"/>
              <w:ind w:left="191" w:hanging="91"/>
              <w:rPr>
                <w:i/>
                <w:iCs/>
                <w:szCs w:val="28"/>
                <w:lang w:val="en-US" w:bidi="th-TH"/>
              </w:rPr>
            </w:pPr>
            <w:r>
              <w:rPr>
                <w:rFonts w:cs="Times New Roman"/>
                <w:szCs w:val="22"/>
              </w:rPr>
              <w:t>Investments in equity securities</w:t>
            </w:r>
          </w:p>
        </w:tc>
        <w:tc>
          <w:tcPr>
            <w:tcW w:w="1440" w:type="dxa"/>
          </w:tcPr>
          <w:p w14:paraId="0B5F7DAE" w14:textId="77777777" w:rsidR="001949AE" w:rsidRPr="00956DAE" w:rsidRDefault="001949AE" w:rsidP="001949AE">
            <w:pPr>
              <w:pStyle w:val="acctfourfigures"/>
              <w:tabs>
                <w:tab w:val="clear" w:pos="765"/>
                <w:tab w:val="decimal" w:pos="991"/>
              </w:tabs>
              <w:spacing w:line="240" w:lineRule="auto"/>
              <w:ind w:left="-79" w:right="11"/>
              <w:rPr>
                <w:rFonts w:cs="Times New Roman"/>
                <w:szCs w:val="22"/>
                <w:lang w:bidi="th-TH"/>
              </w:rPr>
            </w:pPr>
          </w:p>
        </w:tc>
        <w:tc>
          <w:tcPr>
            <w:tcW w:w="180" w:type="dxa"/>
          </w:tcPr>
          <w:p w14:paraId="696522CC" w14:textId="77777777" w:rsidR="001949AE" w:rsidRPr="00956DAE" w:rsidRDefault="001949AE" w:rsidP="001949AE">
            <w:pPr>
              <w:pStyle w:val="acctfourfigures"/>
              <w:tabs>
                <w:tab w:val="clear" w:pos="765"/>
                <w:tab w:val="decimal" w:pos="991"/>
              </w:tabs>
              <w:spacing w:line="240" w:lineRule="auto"/>
              <w:ind w:right="11"/>
              <w:rPr>
                <w:rFonts w:cs="Times New Roman"/>
                <w:szCs w:val="22"/>
                <w:lang w:bidi="th-TH"/>
              </w:rPr>
            </w:pPr>
          </w:p>
        </w:tc>
        <w:tc>
          <w:tcPr>
            <w:tcW w:w="900" w:type="dxa"/>
            <w:vAlign w:val="bottom"/>
          </w:tcPr>
          <w:p w14:paraId="67F4DADA"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80" w:type="dxa"/>
            <w:vAlign w:val="bottom"/>
          </w:tcPr>
          <w:p w14:paraId="377CC8DE"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00" w:type="dxa"/>
            <w:vAlign w:val="bottom"/>
          </w:tcPr>
          <w:p w14:paraId="4932C729"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178" w:type="dxa"/>
            <w:vAlign w:val="bottom"/>
          </w:tcPr>
          <w:p w14:paraId="3C0F59EB"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c>
          <w:tcPr>
            <w:tcW w:w="994" w:type="dxa"/>
            <w:vAlign w:val="bottom"/>
          </w:tcPr>
          <w:p w14:paraId="33F96709" w14:textId="77777777" w:rsidR="001949AE" w:rsidRPr="00956DAE" w:rsidRDefault="001949AE" w:rsidP="001949AE">
            <w:pPr>
              <w:pStyle w:val="acctfourfigures"/>
              <w:tabs>
                <w:tab w:val="clear" w:pos="765"/>
                <w:tab w:val="decimal" w:pos="991"/>
              </w:tabs>
              <w:spacing w:line="240" w:lineRule="auto"/>
              <w:ind w:right="11"/>
              <w:rPr>
                <w:rFonts w:cs="Times New Roman"/>
                <w:szCs w:val="22"/>
              </w:rPr>
            </w:pPr>
          </w:p>
        </w:tc>
      </w:tr>
      <w:tr w:rsidR="001949AE" w14:paraId="006722AE" w14:textId="77777777" w:rsidTr="001949AE">
        <w:trPr>
          <w:cantSplit/>
        </w:trPr>
        <w:tc>
          <w:tcPr>
            <w:tcW w:w="4176" w:type="dxa"/>
          </w:tcPr>
          <w:p w14:paraId="526C3812" w14:textId="77777777" w:rsidR="001949AE" w:rsidRPr="00956DAE" w:rsidRDefault="001949AE" w:rsidP="001949AE">
            <w:pPr>
              <w:tabs>
                <w:tab w:val="left" w:pos="11"/>
                <w:tab w:val="decimal" w:pos="510"/>
                <w:tab w:val="left" w:pos="2812"/>
              </w:tabs>
              <w:spacing w:line="240" w:lineRule="auto"/>
              <w:ind w:left="180" w:hanging="180"/>
              <w:rPr>
                <w:rFonts w:cs="Times New Roman"/>
                <w:szCs w:val="22"/>
              </w:rPr>
            </w:pPr>
            <w:r w:rsidRPr="00956DAE">
              <w:rPr>
                <w:rFonts w:cs="Times New Roman"/>
                <w:szCs w:val="22"/>
              </w:rPr>
              <w:t xml:space="preserve">At </w:t>
            </w:r>
            <w:r>
              <w:rPr>
                <w:rFonts w:cs="Times New Roman"/>
                <w:szCs w:val="22"/>
              </w:rPr>
              <w:t>30 June</w:t>
            </w:r>
            <w:r w:rsidRPr="00956DAE">
              <w:rPr>
                <w:rFonts w:cs="Times New Roman"/>
                <w:szCs w:val="22"/>
              </w:rPr>
              <w:t xml:space="preserve"> 202</w:t>
            </w:r>
            <w:r>
              <w:rPr>
                <w:rFonts w:cs="Times New Roman"/>
                <w:szCs w:val="22"/>
              </w:rPr>
              <w:t>1</w:t>
            </w:r>
          </w:p>
        </w:tc>
        <w:tc>
          <w:tcPr>
            <w:tcW w:w="1440" w:type="dxa"/>
          </w:tcPr>
          <w:p w14:paraId="1CAFDCE4" w14:textId="67B02146" w:rsidR="001949AE" w:rsidRPr="00956DAE" w:rsidRDefault="00E519B1" w:rsidP="001949AE">
            <w:pPr>
              <w:pStyle w:val="acctfourfigures"/>
              <w:tabs>
                <w:tab w:val="clear" w:pos="765"/>
                <w:tab w:val="decimal" w:pos="991"/>
              </w:tabs>
              <w:spacing w:line="240" w:lineRule="atLeast"/>
              <w:ind w:left="-79" w:right="11"/>
              <w:rPr>
                <w:rFonts w:cs="Times New Roman"/>
                <w:szCs w:val="22"/>
                <w:lang w:val="en-US" w:bidi="th-TH"/>
              </w:rPr>
            </w:pPr>
            <w:r>
              <w:rPr>
                <w:rFonts w:cs="Times New Roman"/>
                <w:szCs w:val="22"/>
                <w:lang w:val="en-US" w:bidi="th-TH"/>
              </w:rPr>
              <w:t>54,831</w:t>
            </w:r>
          </w:p>
        </w:tc>
        <w:tc>
          <w:tcPr>
            <w:tcW w:w="180" w:type="dxa"/>
          </w:tcPr>
          <w:p w14:paraId="21B9D2D9"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00" w:type="dxa"/>
          </w:tcPr>
          <w:p w14:paraId="70DA9543" w14:textId="51E6ED55" w:rsidR="001949AE" w:rsidRPr="00956DAE" w:rsidRDefault="00E519B1"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23,400</w:t>
            </w:r>
          </w:p>
        </w:tc>
        <w:tc>
          <w:tcPr>
            <w:tcW w:w="180" w:type="dxa"/>
          </w:tcPr>
          <w:p w14:paraId="0C9D21A8"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00" w:type="dxa"/>
          </w:tcPr>
          <w:p w14:paraId="0320D651" w14:textId="7526D01F" w:rsidR="001949AE" w:rsidRPr="00956DAE" w:rsidRDefault="00E519B1" w:rsidP="001949AE">
            <w:pPr>
              <w:pStyle w:val="acctfourfigures"/>
              <w:tabs>
                <w:tab w:val="decimal" w:pos="448"/>
              </w:tabs>
              <w:spacing w:line="240" w:lineRule="atLeast"/>
              <w:ind w:right="11"/>
              <w:jc w:val="center"/>
              <w:rPr>
                <w:rFonts w:cs="Times New Roman"/>
                <w:szCs w:val="22"/>
                <w:lang w:val="en-US" w:bidi="th-TH"/>
              </w:rPr>
            </w:pPr>
            <w:r>
              <w:rPr>
                <w:rFonts w:cs="Times New Roman"/>
                <w:szCs w:val="22"/>
                <w:lang w:val="en-US" w:bidi="th-TH"/>
              </w:rPr>
              <w:t>31,431</w:t>
            </w:r>
          </w:p>
        </w:tc>
        <w:tc>
          <w:tcPr>
            <w:tcW w:w="178" w:type="dxa"/>
          </w:tcPr>
          <w:p w14:paraId="1DCAA251"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94" w:type="dxa"/>
          </w:tcPr>
          <w:p w14:paraId="01C1BC72" w14:textId="28F8A037" w:rsidR="001949AE" w:rsidRPr="00956DAE" w:rsidRDefault="00E519B1"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54,831</w:t>
            </w:r>
          </w:p>
        </w:tc>
      </w:tr>
      <w:tr w:rsidR="001949AE" w14:paraId="239D782A" w14:textId="77777777" w:rsidTr="001949AE">
        <w:trPr>
          <w:cantSplit/>
        </w:trPr>
        <w:tc>
          <w:tcPr>
            <w:tcW w:w="4176" w:type="dxa"/>
            <w:vAlign w:val="bottom"/>
          </w:tcPr>
          <w:p w14:paraId="0FAA28B6" w14:textId="77777777" w:rsidR="001949AE" w:rsidRPr="00956DAE" w:rsidRDefault="001949AE" w:rsidP="001949AE">
            <w:pPr>
              <w:spacing w:line="240" w:lineRule="auto"/>
              <w:ind w:left="191" w:hanging="191"/>
              <w:rPr>
                <w:rFonts w:cs="Times New Roman"/>
                <w:szCs w:val="22"/>
              </w:rPr>
            </w:pPr>
            <w:r w:rsidRPr="00956DAE">
              <w:rPr>
                <w:rFonts w:cs="Times New Roman"/>
                <w:szCs w:val="22"/>
              </w:rPr>
              <w:t xml:space="preserve">At 31 </w:t>
            </w:r>
            <w:r>
              <w:rPr>
                <w:rFonts w:cs="Times New Roman"/>
                <w:szCs w:val="22"/>
              </w:rPr>
              <w:t>December</w:t>
            </w:r>
            <w:r w:rsidRPr="00956DAE">
              <w:rPr>
                <w:rFonts w:cs="Times New Roman"/>
                <w:szCs w:val="22"/>
              </w:rPr>
              <w:t xml:space="preserve"> 20</w:t>
            </w:r>
            <w:r>
              <w:rPr>
                <w:rFonts w:cs="Times New Roman"/>
                <w:szCs w:val="22"/>
              </w:rPr>
              <w:t>20</w:t>
            </w:r>
          </w:p>
        </w:tc>
        <w:tc>
          <w:tcPr>
            <w:tcW w:w="1440" w:type="dxa"/>
          </w:tcPr>
          <w:p w14:paraId="0DE87AC6" w14:textId="77777777" w:rsidR="001949AE" w:rsidRPr="00956DAE" w:rsidRDefault="001949AE" w:rsidP="001949AE">
            <w:pPr>
              <w:pStyle w:val="acctfourfigures"/>
              <w:tabs>
                <w:tab w:val="clear" w:pos="765"/>
                <w:tab w:val="decimal" w:pos="991"/>
              </w:tabs>
              <w:spacing w:line="240" w:lineRule="atLeast"/>
              <w:ind w:left="-79" w:right="11"/>
              <w:rPr>
                <w:rFonts w:cs="Times New Roman"/>
                <w:szCs w:val="22"/>
                <w:lang w:val="en-US" w:bidi="th-TH"/>
              </w:rPr>
            </w:pPr>
            <w:r>
              <w:rPr>
                <w:rFonts w:cs="Times New Roman"/>
                <w:szCs w:val="22"/>
                <w:lang w:val="en-US" w:bidi="th-TH"/>
              </w:rPr>
              <w:t>13,122</w:t>
            </w:r>
          </w:p>
        </w:tc>
        <w:tc>
          <w:tcPr>
            <w:tcW w:w="180" w:type="dxa"/>
          </w:tcPr>
          <w:p w14:paraId="2ABAAB0A"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00" w:type="dxa"/>
          </w:tcPr>
          <w:p w14:paraId="56405F72"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13,122</w:t>
            </w:r>
          </w:p>
        </w:tc>
        <w:tc>
          <w:tcPr>
            <w:tcW w:w="180" w:type="dxa"/>
          </w:tcPr>
          <w:p w14:paraId="7E9A76D2"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00" w:type="dxa"/>
          </w:tcPr>
          <w:p w14:paraId="06CD5166" w14:textId="77777777" w:rsidR="001949AE" w:rsidRPr="00956DAE" w:rsidRDefault="001949AE" w:rsidP="001949AE">
            <w:pPr>
              <w:pStyle w:val="acctfourfigures"/>
              <w:tabs>
                <w:tab w:val="decimal" w:pos="448"/>
              </w:tabs>
              <w:spacing w:line="240" w:lineRule="atLeast"/>
              <w:ind w:right="11"/>
              <w:jc w:val="center"/>
              <w:rPr>
                <w:rFonts w:cs="Times New Roman"/>
                <w:szCs w:val="22"/>
                <w:lang w:val="en-US" w:bidi="th-TH"/>
              </w:rPr>
            </w:pPr>
            <w:r>
              <w:rPr>
                <w:rFonts w:cs="Times New Roman"/>
                <w:szCs w:val="22"/>
                <w:lang w:val="en-US" w:bidi="th-TH"/>
              </w:rPr>
              <w:t>-</w:t>
            </w:r>
          </w:p>
        </w:tc>
        <w:tc>
          <w:tcPr>
            <w:tcW w:w="178" w:type="dxa"/>
          </w:tcPr>
          <w:p w14:paraId="0DB87A51"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p>
        </w:tc>
        <w:tc>
          <w:tcPr>
            <w:tcW w:w="994" w:type="dxa"/>
          </w:tcPr>
          <w:p w14:paraId="79393B1B" w14:textId="77777777" w:rsidR="001949AE" w:rsidRPr="00956DAE" w:rsidRDefault="001949AE" w:rsidP="001949AE">
            <w:pPr>
              <w:pStyle w:val="acctfourfigures"/>
              <w:tabs>
                <w:tab w:val="clear" w:pos="765"/>
                <w:tab w:val="decimal" w:pos="991"/>
              </w:tabs>
              <w:spacing w:line="240" w:lineRule="atLeast"/>
              <w:ind w:right="11"/>
              <w:rPr>
                <w:rFonts w:cs="Times New Roman"/>
                <w:szCs w:val="22"/>
                <w:lang w:val="en-US" w:bidi="th-TH"/>
              </w:rPr>
            </w:pPr>
            <w:r>
              <w:rPr>
                <w:rFonts w:cs="Times New Roman"/>
                <w:szCs w:val="22"/>
                <w:lang w:val="en-US" w:bidi="th-TH"/>
              </w:rPr>
              <w:t>13,122</w:t>
            </w:r>
          </w:p>
        </w:tc>
      </w:tr>
    </w:tbl>
    <w:p w14:paraId="3B331DCE" w14:textId="3FA5A0A5" w:rsidR="00413431" w:rsidRDefault="00413431" w:rsidP="00687C67">
      <w:pPr>
        <w:pStyle w:val="block"/>
        <w:spacing w:after="0" w:line="240" w:lineRule="auto"/>
        <w:ind w:left="540" w:right="-7"/>
        <w:jc w:val="thaiDistribute"/>
      </w:pPr>
    </w:p>
    <w:p w14:paraId="5010B4AE" w14:textId="0BC93E10" w:rsidR="00AF3D07" w:rsidRPr="00AF3D07" w:rsidRDefault="00AF3D07" w:rsidP="00687C67">
      <w:pPr>
        <w:pStyle w:val="block"/>
        <w:spacing w:after="0" w:line="240" w:lineRule="auto"/>
        <w:ind w:left="540" w:right="-7"/>
        <w:jc w:val="thaiDistribute"/>
        <w:rPr>
          <w:rFonts w:cstheme="minorBidi"/>
          <w:b/>
          <w:bCs/>
          <w:i/>
          <w:iCs/>
          <w:szCs w:val="28"/>
          <w:lang w:val="en-US" w:bidi="th-TH"/>
        </w:rPr>
      </w:pPr>
      <w:r w:rsidRPr="00AF3D07">
        <w:rPr>
          <w:rFonts w:cs="Times New Roman"/>
          <w:b/>
          <w:bCs/>
          <w:i/>
          <w:iCs/>
          <w:szCs w:val="22"/>
        </w:rPr>
        <w:t xml:space="preserve">Financial </w:t>
      </w:r>
      <w:r w:rsidR="00B00DA3">
        <w:rPr>
          <w:rFonts w:cs="Times New Roman"/>
          <w:b/>
          <w:bCs/>
          <w:i/>
          <w:iCs/>
          <w:szCs w:val="22"/>
        </w:rPr>
        <w:t>assets</w:t>
      </w:r>
      <w:r w:rsidRPr="00AF3D07">
        <w:rPr>
          <w:rFonts w:cs="Times New Roman"/>
          <w:b/>
          <w:bCs/>
          <w:i/>
          <w:iCs/>
          <w:szCs w:val="22"/>
        </w:rPr>
        <w:t xml:space="preserve"> measured a</w:t>
      </w:r>
      <w:r w:rsidR="00B00DA3">
        <w:rPr>
          <w:rFonts w:cs="Times New Roman"/>
          <w:b/>
          <w:bCs/>
          <w:i/>
          <w:iCs/>
          <w:szCs w:val="22"/>
        </w:rPr>
        <w:t>t</w:t>
      </w:r>
      <w:r>
        <w:rPr>
          <w:rFonts w:cstheme="minorBidi" w:hint="cs"/>
          <w:b/>
          <w:bCs/>
          <w:i/>
          <w:iCs/>
          <w:szCs w:val="28"/>
          <w:cs/>
          <w:lang w:bidi="th-TH"/>
        </w:rPr>
        <w:t xml:space="preserve"> </w:t>
      </w:r>
      <w:r>
        <w:rPr>
          <w:rFonts w:cstheme="minorBidi"/>
          <w:b/>
          <w:bCs/>
          <w:i/>
          <w:iCs/>
          <w:szCs w:val="28"/>
          <w:lang w:val="en-US" w:bidi="th-TH"/>
        </w:rPr>
        <w:t>fair</w:t>
      </w:r>
      <w:r w:rsidR="00B950DD">
        <w:rPr>
          <w:rFonts w:cstheme="minorBidi"/>
          <w:b/>
          <w:bCs/>
          <w:i/>
          <w:iCs/>
          <w:szCs w:val="28"/>
          <w:lang w:val="en-US" w:bidi="th-TH"/>
        </w:rPr>
        <w:t xml:space="preserve"> value</w:t>
      </w:r>
    </w:p>
    <w:p w14:paraId="3D315398" w14:textId="77777777" w:rsidR="00AF3D07" w:rsidRDefault="00AF3D07" w:rsidP="00687C67">
      <w:pPr>
        <w:pStyle w:val="block"/>
        <w:spacing w:after="0" w:line="240" w:lineRule="auto"/>
        <w:ind w:left="540" w:right="-7"/>
        <w:jc w:val="thaiDistribute"/>
      </w:pPr>
    </w:p>
    <w:tbl>
      <w:tblPr>
        <w:tblStyle w:val="TableGrid"/>
        <w:tblW w:w="95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594"/>
      </w:tblGrid>
      <w:tr w:rsidR="00813DEC" w:rsidRPr="002F1846" w14:paraId="530D09CC" w14:textId="77777777" w:rsidTr="00BF6311">
        <w:trPr>
          <w:tblHeader/>
        </w:trPr>
        <w:tc>
          <w:tcPr>
            <w:tcW w:w="2676" w:type="dxa"/>
          </w:tcPr>
          <w:p w14:paraId="2F5DBA0A" w14:textId="77777777" w:rsidR="00813DEC" w:rsidRPr="00C27CBF" w:rsidRDefault="00813DEC" w:rsidP="00BF6311">
            <w:pPr>
              <w:pStyle w:val="block"/>
              <w:spacing w:after="0" w:line="240" w:lineRule="auto"/>
              <w:ind w:left="166" w:right="-112" w:hanging="166"/>
              <w:rPr>
                <w:b/>
                <w:bCs/>
                <w:szCs w:val="22"/>
                <w:lang w:bidi="th-TH"/>
              </w:rPr>
            </w:pPr>
            <w:r w:rsidRPr="00C27CBF">
              <w:rPr>
                <w:b/>
                <w:bCs/>
                <w:szCs w:val="22"/>
                <w:lang w:bidi="th-TH"/>
              </w:rPr>
              <w:t>Type</w:t>
            </w:r>
          </w:p>
        </w:tc>
        <w:tc>
          <w:tcPr>
            <w:tcW w:w="246" w:type="dxa"/>
          </w:tcPr>
          <w:p w14:paraId="39B6CC01" w14:textId="77777777" w:rsidR="00813DEC" w:rsidRPr="00C27CBF" w:rsidRDefault="00813DEC" w:rsidP="00BF6311">
            <w:pPr>
              <w:pStyle w:val="block"/>
              <w:spacing w:after="0" w:line="240" w:lineRule="auto"/>
              <w:ind w:left="0" w:right="-7"/>
              <w:rPr>
                <w:b/>
                <w:bCs/>
                <w:szCs w:val="22"/>
                <w:lang w:bidi="th-TH"/>
              </w:rPr>
            </w:pPr>
          </w:p>
        </w:tc>
        <w:tc>
          <w:tcPr>
            <w:tcW w:w="6594" w:type="dxa"/>
          </w:tcPr>
          <w:p w14:paraId="34BD08F2" w14:textId="77777777" w:rsidR="00813DEC" w:rsidRPr="00C27CBF" w:rsidRDefault="00813DEC" w:rsidP="00BF6311">
            <w:pPr>
              <w:pStyle w:val="block"/>
              <w:spacing w:after="0" w:line="240" w:lineRule="auto"/>
              <w:ind w:left="0"/>
              <w:jc w:val="thaiDistribute"/>
              <w:rPr>
                <w:b/>
                <w:bCs/>
                <w:szCs w:val="22"/>
                <w:lang w:bidi="th-TH"/>
              </w:rPr>
            </w:pPr>
            <w:r w:rsidRPr="00C27CBF">
              <w:rPr>
                <w:b/>
                <w:bCs/>
                <w:szCs w:val="22"/>
                <w:lang w:bidi="th-TH"/>
              </w:rPr>
              <w:t>Valuation technique</w:t>
            </w:r>
          </w:p>
        </w:tc>
      </w:tr>
      <w:tr w:rsidR="00813DEC" w:rsidRPr="002F1846" w14:paraId="41D41657" w14:textId="77777777" w:rsidTr="00BF6311">
        <w:tc>
          <w:tcPr>
            <w:tcW w:w="2676" w:type="dxa"/>
          </w:tcPr>
          <w:p w14:paraId="363DC7CD" w14:textId="3B275381" w:rsidR="00813DEC" w:rsidRPr="00C27CBF" w:rsidRDefault="00B950DD" w:rsidP="00BF6311">
            <w:pPr>
              <w:pStyle w:val="block"/>
              <w:spacing w:after="0" w:line="240" w:lineRule="auto"/>
              <w:ind w:left="166" w:right="-112" w:hanging="166"/>
              <w:rPr>
                <w:szCs w:val="22"/>
                <w:cs/>
                <w:lang w:bidi="th-TH"/>
              </w:rPr>
            </w:pPr>
            <w:r>
              <w:rPr>
                <w:szCs w:val="22"/>
              </w:rPr>
              <w:t>E</w:t>
            </w:r>
            <w:r w:rsidR="00813DEC" w:rsidRPr="000D627F">
              <w:rPr>
                <w:szCs w:val="22"/>
              </w:rPr>
              <w:t>quity securities</w:t>
            </w:r>
            <w:r w:rsidR="00813DEC">
              <w:rPr>
                <w:rFonts w:hint="cs"/>
                <w:szCs w:val="22"/>
                <w:cs/>
                <w:lang w:bidi="th-TH"/>
              </w:rPr>
              <w:t xml:space="preserve"> </w:t>
            </w:r>
          </w:p>
        </w:tc>
        <w:tc>
          <w:tcPr>
            <w:tcW w:w="246" w:type="dxa"/>
          </w:tcPr>
          <w:p w14:paraId="7B26E480" w14:textId="77777777" w:rsidR="00813DEC" w:rsidRPr="00236585" w:rsidRDefault="00813DEC" w:rsidP="00BF6311">
            <w:pPr>
              <w:pStyle w:val="block"/>
              <w:spacing w:after="0" w:line="240" w:lineRule="auto"/>
              <w:ind w:left="0" w:right="-7"/>
              <w:rPr>
                <w:szCs w:val="22"/>
                <w:lang w:bidi="th-TH"/>
              </w:rPr>
            </w:pPr>
          </w:p>
        </w:tc>
        <w:tc>
          <w:tcPr>
            <w:tcW w:w="6594" w:type="dxa"/>
          </w:tcPr>
          <w:p w14:paraId="1E190B52" w14:textId="33187EF1" w:rsidR="00813DEC" w:rsidRPr="00236585" w:rsidRDefault="00236585" w:rsidP="00BF6311">
            <w:pPr>
              <w:pStyle w:val="block"/>
              <w:spacing w:after="0" w:line="240" w:lineRule="auto"/>
              <w:ind w:left="213" w:hanging="213"/>
              <w:jc w:val="thaiDistribute"/>
              <w:rPr>
                <w:szCs w:val="22"/>
              </w:rPr>
            </w:pPr>
            <w:r w:rsidRPr="00236585">
              <w:rPr>
                <w:szCs w:val="22"/>
                <w:lang w:val="en-US"/>
              </w:rPr>
              <w:t xml:space="preserve">Latest bid price of investment unit </w:t>
            </w:r>
            <w:r w:rsidR="00813DEC" w:rsidRPr="00236585">
              <w:rPr>
                <w:szCs w:val="22"/>
              </w:rPr>
              <w:t>as of the reporting date</w:t>
            </w:r>
          </w:p>
        </w:tc>
      </w:tr>
    </w:tbl>
    <w:p w14:paraId="4CF8FA82" w14:textId="0E38A319" w:rsidR="00F412AD" w:rsidRDefault="00F412AD" w:rsidP="00752ECA">
      <w:pPr>
        <w:pStyle w:val="block"/>
        <w:spacing w:after="0" w:line="240" w:lineRule="auto"/>
        <w:ind w:left="540" w:right="-7"/>
        <w:jc w:val="thaiDistribute"/>
      </w:pPr>
      <w:r>
        <w:tab/>
      </w:r>
    </w:p>
    <w:p w14:paraId="42D73790" w14:textId="0972329A" w:rsidR="0074503F" w:rsidRPr="00C13076" w:rsidRDefault="00C13076" w:rsidP="00B3188E">
      <w:pPr>
        <w:pStyle w:val="Heading1"/>
        <w:numPr>
          <w:ilvl w:val="0"/>
          <w:numId w:val="3"/>
        </w:numPr>
        <w:tabs>
          <w:tab w:val="num" w:pos="540"/>
        </w:tabs>
        <w:spacing w:before="0" w:after="0" w:line="240" w:lineRule="atLeast"/>
        <w:ind w:left="540" w:right="180" w:hanging="540"/>
        <w:rPr>
          <w:rFonts w:cs="Times New Roman"/>
        </w:rPr>
      </w:pPr>
      <w:r w:rsidRPr="00C13076">
        <w:rPr>
          <w:rFonts w:cs="Times New Roman"/>
        </w:rPr>
        <w:t>Commitments with non-related parties</w:t>
      </w:r>
    </w:p>
    <w:p w14:paraId="557B585E" w14:textId="2AB78BBE" w:rsidR="00B36D91" w:rsidRDefault="00B36D91" w:rsidP="001015EC">
      <w:pPr>
        <w:pStyle w:val="BodyTextIndent3"/>
        <w:spacing w:after="0" w:line="240" w:lineRule="atLeast"/>
        <w:ind w:left="540" w:right="-27"/>
        <w:jc w:val="both"/>
        <w:rPr>
          <w:spacing w:val="-2"/>
          <w:sz w:val="22"/>
          <w:szCs w:val="20"/>
          <w:lang w:val="en-AU" w:eastAsia="en-US" w:bidi="th-TH"/>
        </w:rPr>
      </w:pPr>
    </w:p>
    <w:tbl>
      <w:tblPr>
        <w:tblW w:w="9270" w:type="dxa"/>
        <w:tblInd w:w="450" w:type="dxa"/>
        <w:tblLayout w:type="fixed"/>
        <w:tblLook w:val="0000" w:firstRow="0" w:lastRow="0" w:firstColumn="0" w:lastColumn="0" w:noHBand="0" w:noVBand="0"/>
      </w:tblPr>
      <w:tblGrid>
        <w:gridCol w:w="6210"/>
        <w:gridCol w:w="1439"/>
        <w:gridCol w:w="271"/>
        <w:gridCol w:w="1350"/>
      </w:tblGrid>
      <w:tr w:rsidR="001015EC" w:rsidRPr="00887831" w14:paraId="5655541C" w14:textId="77777777" w:rsidTr="00A27B93">
        <w:trPr>
          <w:tblHeader/>
        </w:trPr>
        <w:tc>
          <w:tcPr>
            <w:tcW w:w="3350" w:type="pct"/>
          </w:tcPr>
          <w:p w14:paraId="58BDEA3B" w14:textId="77777777" w:rsidR="001015EC" w:rsidRDefault="001015EC" w:rsidP="00A27B93">
            <w:pPr>
              <w:spacing w:line="240" w:lineRule="atLeast"/>
              <w:rPr>
                <w:rFonts w:cs="Times New Roman"/>
                <w:b/>
                <w:bCs/>
                <w:i/>
                <w:iCs/>
                <w:szCs w:val="22"/>
                <w:lang w:val="en-US"/>
              </w:rPr>
            </w:pPr>
          </w:p>
          <w:p w14:paraId="08CFC70F" w14:textId="77777777" w:rsidR="001015EC" w:rsidRDefault="001015EC" w:rsidP="00A27B93">
            <w:pPr>
              <w:spacing w:line="240" w:lineRule="atLeast"/>
              <w:rPr>
                <w:rFonts w:cs="Times New Roman"/>
                <w:b/>
                <w:bCs/>
                <w:i/>
                <w:iCs/>
                <w:szCs w:val="22"/>
                <w:lang w:val="en-US"/>
              </w:rPr>
            </w:pPr>
          </w:p>
          <w:p w14:paraId="261433F6" w14:textId="77777777" w:rsidR="001015EC" w:rsidRPr="00CA0C79" w:rsidRDefault="001015EC" w:rsidP="00A27B93">
            <w:pPr>
              <w:spacing w:line="240" w:lineRule="atLeast"/>
              <w:rPr>
                <w:rFonts w:cs="Times New Roman"/>
                <w:b/>
                <w:bCs/>
                <w:i/>
                <w:iCs/>
                <w:szCs w:val="22"/>
              </w:rPr>
            </w:pPr>
            <w:r w:rsidRPr="00693E68">
              <w:rPr>
                <w:rFonts w:cs="Times New Roman"/>
                <w:b/>
                <w:bCs/>
                <w:i/>
                <w:iCs/>
                <w:szCs w:val="22"/>
                <w:lang w:val="en-US"/>
              </w:rPr>
              <w:t xml:space="preserve">At </w:t>
            </w:r>
            <w:r>
              <w:rPr>
                <w:b/>
                <w:bCs/>
                <w:i/>
                <w:iCs/>
              </w:rPr>
              <w:t>30 June 2021</w:t>
            </w:r>
          </w:p>
        </w:tc>
        <w:tc>
          <w:tcPr>
            <w:tcW w:w="776" w:type="pct"/>
          </w:tcPr>
          <w:p w14:paraId="701A2FF8" w14:textId="77777777" w:rsidR="001015EC" w:rsidRPr="00693E68"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Consolidated financial statements</w:t>
            </w:r>
          </w:p>
        </w:tc>
        <w:tc>
          <w:tcPr>
            <w:tcW w:w="146" w:type="pct"/>
          </w:tcPr>
          <w:p w14:paraId="37AF2180" w14:textId="77777777" w:rsidR="001015EC" w:rsidRPr="00693E68"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728" w:type="pct"/>
          </w:tcPr>
          <w:p w14:paraId="54A4EE43" w14:textId="77777777" w:rsidR="001015EC" w:rsidRPr="00693E68"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Separate</w:t>
            </w:r>
            <w:r>
              <w:rPr>
                <w:rFonts w:ascii="Times New Roman" w:hAnsi="Times New Roman" w:cs="Times New Roman"/>
                <w:b/>
                <w:sz w:val="22"/>
                <w:szCs w:val="22"/>
                <w:lang w:val="en-GB" w:bidi="ar-SA"/>
              </w:rPr>
              <w:t xml:space="preserve"> </w:t>
            </w:r>
            <w:r w:rsidRPr="00693E68">
              <w:rPr>
                <w:rFonts w:ascii="Times New Roman" w:hAnsi="Times New Roman" w:cs="Times New Roman"/>
                <w:b/>
                <w:sz w:val="22"/>
                <w:szCs w:val="22"/>
                <w:lang w:val="en-GB" w:bidi="ar-SA"/>
              </w:rPr>
              <w:t>financial statements</w:t>
            </w:r>
          </w:p>
        </w:tc>
      </w:tr>
      <w:tr w:rsidR="001015EC" w:rsidRPr="00887831" w14:paraId="25108E14" w14:textId="77777777" w:rsidTr="00A27B93">
        <w:tc>
          <w:tcPr>
            <w:tcW w:w="3350" w:type="pct"/>
          </w:tcPr>
          <w:p w14:paraId="228892DC" w14:textId="77777777" w:rsidR="001015EC" w:rsidRPr="00693E68" w:rsidRDefault="001015EC" w:rsidP="00A27B93">
            <w:pPr>
              <w:spacing w:line="240" w:lineRule="atLeast"/>
              <w:rPr>
                <w:rFonts w:cs="Times New Roman"/>
                <w:i/>
                <w:iCs/>
                <w:szCs w:val="22"/>
              </w:rPr>
            </w:pPr>
          </w:p>
        </w:tc>
        <w:tc>
          <w:tcPr>
            <w:tcW w:w="1650" w:type="pct"/>
            <w:gridSpan w:val="3"/>
          </w:tcPr>
          <w:p w14:paraId="6C76CFD8" w14:textId="77777777" w:rsidR="001015EC" w:rsidRPr="00CA0C79"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1015EC" w:rsidRPr="00887831" w14:paraId="7B096D18" w14:textId="77777777" w:rsidTr="00A27B93">
        <w:tc>
          <w:tcPr>
            <w:tcW w:w="3350" w:type="pct"/>
          </w:tcPr>
          <w:p w14:paraId="07274B71" w14:textId="77777777" w:rsidR="001015EC" w:rsidRPr="00CA0C79" w:rsidRDefault="001015EC" w:rsidP="00A27B93">
            <w:pPr>
              <w:spacing w:line="240" w:lineRule="atLeast"/>
              <w:rPr>
                <w:rFonts w:cs="Times New Roman"/>
                <w:b/>
                <w:bCs/>
                <w:i/>
                <w:iCs/>
                <w:szCs w:val="22"/>
              </w:rPr>
            </w:pPr>
            <w:r w:rsidRPr="00CA0C79">
              <w:rPr>
                <w:rFonts w:cs="Times New Roman"/>
                <w:b/>
                <w:bCs/>
                <w:i/>
                <w:iCs/>
                <w:szCs w:val="22"/>
              </w:rPr>
              <w:t>Capital commitments</w:t>
            </w:r>
          </w:p>
        </w:tc>
        <w:tc>
          <w:tcPr>
            <w:tcW w:w="776" w:type="pct"/>
          </w:tcPr>
          <w:p w14:paraId="0985EE0B" w14:textId="77777777" w:rsidR="001015EC" w:rsidRPr="00CA0C79"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6" w:type="pct"/>
          </w:tcPr>
          <w:p w14:paraId="7209D41D" w14:textId="77777777" w:rsidR="001015EC" w:rsidRPr="00CA0C79"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728" w:type="pct"/>
          </w:tcPr>
          <w:p w14:paraId="7E1B5E9B" w14:textId="77777777" w:rsidR="001015EC" w:rsidRPr="00CA0C79" w:rsidRDefault="001015EC" w:rsidP="00A27B9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r>
      <w:tr w:rsidR="001015EC" w:rsidRPr="00887831" w14:paraId="10FD9224" w14:textId="77777777" w:rsidTr="00A27B93">
        <w:tc>
          <w:tcPr>
            <w:tcW w:w="3350" w:type="pct"/>
          </w:tcPr>
          <w:p w14:paraId="33AB3D9C" w14:textId="4D364A85" w:rsidR="001015EC" w:rsidRPr="00CA0C79" w:rsidRDefault="001015EC" w:rsidP="00A27B93">
            <w:pPr>
              <w:spacing w:line="240" w:lineRule="atLeast"/>
              <w:ind w:left="-18" w:right="-110"/>
              <w:rPr>
                <w:rFonts w:cs="Times New Roman"/>
                <w:szCs w:val="22"/>
              </w:rPr>
            </w:pPr>
            <w:r>
              <w:rPr>
                <w:rFonts w:cs="Times New Roman"/>
                <w:szCs w:val="22"/>
              </w:rPr>
              <w:t>Buildings and building improvement</w:t>
            </w:r>
          </w:p>
        </w:tc>
        <w:tc>
          <w:tcPr>
            <w:tcW w:w="776" w:type="pct"/>
          </w:tcPr>
          <w:p w14:paraId="4B67684E" w14:textId="2286DBA5" w:rsidR="001015EC" w:rsidRPr="00EA2C91" w:rsidRDefault="00B71721" w:rsidP="00A27B93">
            <w:pPr>
              <w:pStyle w:val="acctfourfigures"/>
              <w:tabs>
                <w:tab w:val="clear" w:pos="765"/>
                <w:tab w:val="decimal" w:pos="1032"/>
              </w:tabs>
              <w:spacing w:line="240" w:lineRule="atLeast"/>
              <w:ind w:right="-108"/>
              <w:rPr>
                <w:szCs w:val="28"/>
                <w:lang w:val="en-US" w:bidi="th-TH"/>
              </w:rPr>
            </w:pPr>
            <w:r>
              <w:rPr>
                <w:szCs w:val="28"/>
                <w:lang w:val="en-US" w:bidi="th-TH"/>
              </w:rPr>
              <w:t>7,870</w:t>
            </w:r>
          </w:p>
        </w:tc>
        <w:tc>
          <w:tcPr>
            <w:tcW w:w="146" w:type="pct"/>
          </w:tcPr>
          <w:p w14:paraId="591961FC"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c>
          <w:tcPr>
            <w:tcW w:w="728" w:type="pct"/>
          </w:tcPr>
          <w:p w14:paraId="3DD0DEBB" w14:textId="40F49BF5" w:rsidR="001015EC" w:rsidRPr="00CC5587" w:rsidRDefault="00327BD0" w:rsidP="00090B95">
            <w:pPr>
              <w:pStyle w:val="acctfourfigures"/>
              <w:tabs>
                <w:tab w:val="clear" w:pos="765"/>
                <w:tab w:val="decimal" w:pos="706"/>
              </w:tabs>
              <w:spacing w:line="240" w:lineRule="atLeast"/>
              <w:ind w:right="-108"/>
              <w:rPr>
                <w:rFonts w:cs="Times New Roman"/>
                <w:szCs w:val="22"/>
                <w:lang w:val="en-US"/>
              </w:rPr>
            </w:pPr>
            <w:r>
              <w:rPr>
                <w:rFonts w:cs="Times New Roman"/>
                <w:szCs w:val="22"/>
                <w:lang w:val="en-US"/>
              </w:rPr>
              <w:t>-</w:t>
            </w:r>
          </w:p>
        </w:tc>
      </w:tr>
      <w:tr w:rsidR="001015EC" w:rsidRPr="00887831" w14:paraId="44957B5F" w14:textId="77777777" w:rsidTr="00A27B93">
        <w:tc>
          <w:tcPr>
            <w:tcW w:w="3350" w:type="pct"/>
          </w:tcPr>
          <w:p w14:paraId="741C728B" w14:textId="6E0254FF" w:rsidR="001015EC" w:rsidRPr="00CA0C79" w:rsidRDefault="001015EC" w:rsidP="00A27B93">
            <w:pPr>
              <w:spacing w:line="240" w:lineRule="atLeast"/>
              <w:ind w:left="-18" w:right="-110"/>
              <w:rPr>
                <w:rFonts w:cs="Times New Roman"/>
                <w:szCs w:val="22"/>
              </w:rPr>
            </w:pPr>
            <w:r>
              <w:rPr>
                <w:rFonts w:cs="Times New Roman"/>
                <w:szCs w:val="22"/>
              </w:rPr>
              <w:t>Machinery and equipment</w:t>
            </w:r>
          </w:p>
        </w:tc>
        <w:tc>
          <w:tcPr>
            <w:tcW w:w="776" w:type="pct"/>
          </w:tcPr>
          <w:p w14:paraId="026343A6" w14:textId="3BCE98FB" w:rsidR="001015EC" w:rsidRDefault="00B71721" w:rsidP="00A27B93">
            <w:pPr>
              <w:pStyle w:val="acctfourfigures"/>
              <w:tabs>
                <w:tab w:val="clear" w:pos="765"/>
                <w:tab w:val="decimal" w:pos="1032"/>
              </w:tabs>
              <w:spacing w:line="240" w:lineRule="atLeast"/>
              <w:ind w:right="-108"/>
              <w:rPr>
                <w:szCs w:val="28"/>
                <w:lang w:val="en-US" w:bidi="th-TH"/>
              </w:rPr>
            </w:pPr>
            <w:r>
              <w:rPr>
                <w:szCs w:val="28"/>
                <w:lang w:val="en-US" w:bidi="th-TH"/>
              </w:rPr>
              <w:t>820</w:t>
            </w:r>
          </w:p>
        </w:tc>
        <w:tc>
          <w:tcPr>
            <w:tcW w:w="146" w:type="pct"/>
          </w:tcPr>
          <w:p w14:paraId="3526E23D"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c>
          <w:tcPr>
            <w:tcW w:w="728" w:type="pct"/>
          </w:tcPr>
          <w:p w14:paraId="2FC21B13" w14:textId="11D07144" w:rsidR="001015EC" w:rsidRDefault="00327BD0" w:rsidP="00A27B93">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29</w:t>
            </w:r>
          </w:p>
        </w:tc>
      </w:tr>
      <w:tr w:rsidR="001015EC" w:rsidRPr="00887831" w14:paraId="0A3F42BB" w14:textId="77777777" w:rsidTr="00A27B93">
        <w:tc>
          <w:tcPr>
            <w:tcW w:w="3350" w:type="pct"/>
          </w:tcPr>
          <w:p w14:paraId="35AAD2B0" w14:textId="77777777" w:rsidR="001015EC" w:rsidRPr="00CA0C79" w:rsidRDefault="001015EC" w:rsidP="00A27B93">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14:paraId="75618858" w14:textId="1E29B43F" w:rsidR="001015EC" w:rsidRPr="00CC5587" w:rsidRDefault="00327BD0" w:rsidP="00A27B93">
            <w:pPr>
              <w:pStyle w:val="acctfourfigures"/>
              <w:tabs>
                <w:tab w:val="clear" w:pos="765"/>
                <w:tab w:val="decimal" w:pos="1032"/>
              </w:tabs>
              <w:spacing w:line="240" w:lineRule="atLeast"/>
              <w:ind w:right="-108"/>
              <w:rPr>
                <w:rFonts w:cs="Times New Roman"/>
                <w:b/>
                <w:bCs/>
                <w:szCs w:val="22"/>
                <w:cs/>
                <w:lang w:val="en-US" w:bidi="th-TH"/>
              </w:rPr>
            </w:pPr>
            <w:r>
              <w:rPr>
                <w:rFonts w:cs="Times New Roman"/>
                <w:b/>
                <w:bCs/>
                <w:szCs w:val="22"/>
                <w:lang w:val="en-US" w:bidi="th-TH"/>
              </w:rPr>
              <w:t>8,690</w:t>
            </w:r>
          </w:p>
        </w:tc>
        <w:tc>
          <w:tcPr>
            <w:tcW w:w="146" w:type="pct"/>
          </w:tcPr>
          <w:p w14:paraId="39B89314" w14:textId="77777777" w:rsidR="001015EC" w:rsidRPr="00CC5587" w:rsidRDefault="001015EC" w:rsidP="00A27B93">
            <w:pPr>
              <w:pStyle w:val="acctfourfigures"/>
              <w:tabs>
                <w:tab w:val="clear" w:pos="765"/>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tcPr>
          <w:p w14:paraId="78EF2A86" w14:textId="0B1DEEAD" w:rsidR="001015EC" w:rsidRPr="005D5A5E" w:rsidRDefault="00327BD0" w:rsidP="00A27B93">
            <w:pPr>
              <w:pStyle w:val="acctfourfigures"/>
              <w:tabs>
                <w:tab w:val="clear" w:pos="765"/>
                <w:tab w:val="decimal" w:pos="1032"/>
              </w:tabs>
              <w:spacing w:line="240" w:lineRule="atLeast"/>
              <w:ind w:right="-108"/>
              <w:rPr>
                <w:rFonts w:cstheme="minorBidi"/>
                <w:b/>
                <w:bCs/>
                <w:szCs w:val="22"/>
                <w:cs/>
                <w:lang w:val="en-US" w:bidi="th-TH"/>
              </w:rPr>
            </w:pPr>
            <w:r>
              <w:rPr>
                <w:rFonts w:cstheme="minorBidi"/>
                <w:b/>
                <w:bCs/>
                <w:szCs w:val="22"/>
                <w:lang w:val="en-US" w:bidi="th-TH"/>
              </w:rPr>
              <w:t>29</w:t>
            </w:r>
          </w:p>
        </w:tc>
      </w:tr>
      <w:tr w:rsidR="001015EC" w:rsidRPr="00887831" w14:paraId="4736C8A3" w14:textId="77777777" w:rsidTr="00A27B93">
        <w:trPr>
          <w:trHeight w:hRule="exact" w:val="248"/>
        </w:trPr>
        <w:tc>
          <w:tcPr>
            <w:tcW w:w="3350" w:type="pct"/>
          </w:tcPr>
          <w:p w14:paraId="37EFB0B6" w14:textId="77777777" w:rsidR="001015EC" w:rsidRPr="00CA0C79" w:rsidRDefault="001015EC" w:rsidP="00A27B93">
            <w:pPr>
              <w:spacing w:line="240" w:lineRule="atLeast"/>
              <w:ind w:right="-169"/>
              <w:rPr>
                <w:rFonts w:cs="Times New Roman"/>
                <w:b/>
                <w:bCs/>
                <w:i/>
                <w:iCs/>
                <w:szCs w:val="22"/>
              </w:rPr>
            </w:pPr>
          </w:p>
        </w:tc>
        <w:tc>
          <w:tcPr>
            <w:tcW w:w="776" w:type="pct"/>
          </w:tcPr>
          <w:p w14:paraId="015B197A"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c>
          <w:tcPr>
            <w:tcW w:w="146" w:type="pct"/>
          </w:tcPr>
          <w:p w14:paraId="1EED0B41" w14:textId="77777777" w:rsidR="001015EC" w:rsidRPr="00CC5587" w:rsidRDefault="001015EC" w:rsidP="00A27B93">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06D57D5B"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r>
      <w:tr w:rsidR="001015EC" w:rsidRPr="00887831" w14:paraId="12B47BDF" w14:textId="77777777" w:rsidTr="00A27B93">
        <w:tc>
          <w:tcPr>
            <w:tcW w:w="3350" w:type="pct"/>
          </w:tcPr>
          <w:p w14:paraId="1BBBFCBB" w14:textId="77777777" w:rsidR="001015EC" w:rsidRPr="00CA0C79" w:rsidRDefault="001015EC" w:rsidP="00A27B93">
            <w:pPr>
              <w:spacing w:line="240" w:lineRule="atLeast"/>
              <w:ind w:left="-18" w:right="-110"/>
              <w:rPr>
                <w:rFonts w:cs="Times New Roman"/>
                <w:szCs w:val="22"/>
              </w:rPr>
            </w:pPr>
            <w:r w:rsidRPr="00CA0C79">
              <w:rPr>
                <w:rFonts w:cs="Times New Roman"/>
                <w:b/>
                <w:bCs/>
                <w:i/>
                <w:iCs/>
                <w:szCs w:val="22"/>
                <w:lang w:val="en-US"/>
              </w:rPr>
              <w:t>Other commitments</w:t>
            </w:r>
          </w:p>
        </w:tc>
        <w:tc>
          <w:tcPr>
            <w:tcW w:w="776" w:type="pct"/>
          </w:tcPr>
          <w:p w14:paraId="15DB561F"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c>
          <w:tcPr>
            <w:tcW w:w="146" w:type="pct"/>
          </w:tcPr>
          <w:p w14:paraId="1A83A1FB" w14:textId="77777777" w:rsidR="001015EC" w:rsidRPr="00CC5587" w:rsidRDefault="001015EC" w:rsidP="00A27B93">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46E9CEEF"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r>
      <w:tr w:rsidR="001015EC" w:rsidRPr="00887831" w14:paraId="40EF3060" w14:textId="77777777" w:rsidTr="00A27B93">
        <w:tc>
          <w:tcPr>
            <w:tcW w:w="3350" w:type="pct"/>
          </w:tcPr>
          <w:p w14:paraId="3100D3B5" w14:textId="77777777" w:rsidR="001015EC" w:rsidRPr="00CA0C79" w:rsidRDefault="001015EC" w:rsidP="00A27B93">
            <w:pPr>
              <w:spacing w:line="240" w:lineRule="atLeast"/>
              <w:ind w:left="-18" w:right="-110"/>
              <w:rPr>
                <w:rFonts w:cs="Times New Roman"/>
                <w:b/>
                <w:bCs/>
                <w:i/>
                <w:iCs/>
                <w:szCs w:val="22"/>
                <w:lang w:val="en-US"/>
              </w:rPr>
            </w:pPr>
            <w:r w:rsidRPr="000E08EF">
              <w:rPr>
                <w:rFonts w:cs="Times New Roman"/>
                <w:szCs w:val="22"/>
              </w:rPr>
              <w:t xml:space="preserve">Short-term lease commitments </w:t>
            </w:r>
          </w:p>
        </w:tc>
        <w:tc>
          <w:tcPr>
            <w:tcW w:w="776" w:type="pct"/>
          </w:tcPr>
          <w:p w14:paraId="07C69B5A" w14:textId="1FDA1082" w:rsidR="001015EC" w:rsidRPr="00CC5587" w:rsidRDefault="00E07FF0" w:rsidP="00E07FF0">
            <w:pPr>
              <w:pStyle w:val="acctfourfigures"/>
              <w:tabs>
                <w:tab w:val="clear" w:pos="765"/>
                <w:tab w:val="decimal" w:pos="706"/>
              </w:tabs>
              <w:spacing w:line="240" w:lineRule="atLeast"/>
              <w:ind w:right="-108"/>
              <w:rPr>
                <w:rFonts w:cs="Times New Roman"/>
                <w:szCs w:val="22"/>
                <w:lang w:val="en-US"/>
              </w:rPr>
            </w:pPr>
            <w:r>
              <w:rPr>
                <w:rFonts w:cs="Times New Roman"/>
                <w:szCs w:val="22"/>
                <w:lang w:val="en-US"/>
              </w:rPr>
              <w:t>-</w:t>
            </w:r>
          </w:p>
        </w:tc>
        <w:tc>
          <w:tcPr>
            <w:tcW w:w="146" w:type="pct"/>
          </w:tcPr>
          <w:p w14:paraId="694281F1" w14:textId="77777777" w:rsidR="001015EC" w:rsidRPr="00CC5587" w:rsidRDefault="001015EC" w:rsidP="00A27B93">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377FE7DF" w14:textId="0BB807C6" w:rsidR="001015EC" w:rsidRPr="00CC5587" w:rsidRDefault="00E07FF0" w:rsidP="00E07FF0">
            <w:pPr>
              <w:pStyle w:val="acctfourfigures"/>
              <w:tabs>
                <w:tab w:val="clear" w:pos="765"/>
                <w:tab w:val="decimal" w:pos="706"/>
              </w:tabs>
              <w:spacing w:line="240" w:lineRule="atLeast"/>
              <w:ind w:right="-108"/>
              <w:rPr>
                <w:rFonts w:cs="Times New Roman"/>
                <w:szCs w:val="22"/>
                <w:lang w:val="en-US"/>
              </w:rPr>
            </w:pPr>
            <w:r>
              <w:rPr>
                <w:rFonts w:cs="Times New Roman"/>
                <w:szCs w:val="22"/>
                <w:lang w:val="en-US"/>
              </w:rPr>
              <w:t>-</w:t>
            </w:r>
          </w:p>
        </w:tc>
      </w:tr>
      <w:tr w:rsidR="001015EC" w:rsidRPr="005C59FA" w14:paraId="215BF72E" w14:textId="77777777" w:rsidTr="00A27B93">
        <w:tc>
          <w:tcPr>
            <w:tcW w:w="3350" w:type="pct"/>
          </w:tcPr>
          <w:p w14:paraId="5B3F4514" w14:textId="0EABFC9E" w:rsidR="001015EC" w:rsidRPr="00CA0C79" w:rsidRDefault="001015EC" w:rsidP="00A27B93">
            <w:pPr>
              <w:spacing w:line="240" w:lineRule="atLeast"/>
              <w:ind w:right="-110"/>
              <w:rPr>
                <w:rFonts w:cs="Times New Roman"/>
                <w:szCs w:val="22"/>
                <w:highlight w:val="yellow"/>
              </w:rPr>
            </w:pPr>
            <w:r>
              <w:rPr>
                <w:rFonts w:cs="Times New Roman"/>
                <w:szCs w:val="22"/>
                <w:lang w:val="en-US"/>
              </w:rPr>
              <w:t>Letters of guarantee</w:t>
            </w:r>
          </w:p>
        </w:tc>
        <w:tc>
          <w:tcPr>
            <w:tcW w:w="776" w:type="pct"/>
          </w:tcPr>
          <w:p w14:paraId="2549F652" w14:textId="5B8E734D" w:rsidR="001015EC" w:rsidRPr="00CC5587" w:rsidRDefault="00327BD0" w:rsidP="00A27B93">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208,261</w:t>
            </w:r>
          </w:p>
        </w:tc>
        <w:tc>
          <w:tcPr>
            <w:tcW w:w="146" w:type="pct"/>
          </w:tcPr>
          <w:p w14:paraId="217B6A67" w14:textId="77777777" w:rsidR="001015EC" w:rsidRPr="00CC5587" w:rsidRDefault="001015EC" w:rsidP="00A27B93">
            <w:pPr>
              <w:pStyle w:val="acctfourfigures"/>
              <w:tabs>
                <w:tab w:val="clear" w:pos="765"/>
                <w:tab w:val="decimal" w:pos="1032"/>
              </w:tabs>
              <w:spacing w:line="240" w:lineRule="atLeast"/>
              <w:ind w:right="-108"/>
              <w:rPr>
                <w:rFonts w:cs="Times New Roman"/>
                <w:szCs w:val="22"/>
                <w:lang w:val="en-US"/>
              </w:rPr>
            </w:pPr>
          </w:p>
        </w:tc>
        <w:tc>
          <w:tcPr>
            <w:tcW w:w="728" w:type="pct"/>
          </w:tcPr>
          <w:p w14:paraId="16ADB741" w14:textId="56883885" w:rsidR="001015EC" w:rsidRPr="00CC5587" w:rsidRDefault="00327BD0" w:rsidP="00A27B93">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19,567</w:t>
            </w:r>
          </w:p>
        </w:tc>
      </w:tr>
      <w:tr w:rsidR="001015EC" w:rsidRPr="00887831" w14:paraId="6A971873" w14:textId="77777777" w:rsidTr="00A27B93">
        <w:tc>
          <w:tcPr>
            <w:tcW w:w="3350" w:type="pct"/>
          </w:tcPr>
          <w:p w14:paraId="60266CE3" w14:textId="77777777" w:rsidR="001015EC" w:rsidRPr="00CA0C79" w:rsidRDefault="001015EC" w:rsidP="00A27B93">
            <w:pPr>
              <w:spacing w:line="240" w:lineRule="atLeast"/>
              <w:rPr>
                <w:rFonts w:cs="Times New Roman"/>
                <w:b/>
                <w:bCs/>
                <w:szCs w:val="22"/>
              </w:rPr>
            </w:pPr>
            <w:r w:rsidRPr="00CA0C79">
              <w:rPr>
                <w:rFonts w:cs="Times New Roman"/>
                <w:b/>
                <w:bCs/>
                <w:szCs w:val="22"/>
              </w:rPr>
              <w:t>Total</w:t>
            </w:r>
          </w:p>
        </w:tc>
        <w:tc>
          <w:tcPr>
            <w:tcW w:w="776" w:type="pct"/>
            <w:tcBorders>
              <w:top w:val="single" w:sz="4" w:space="0" w:color="auto"/>
              <w:bottom w:val="double" w:sz="4" w:space="0" w:color="auto"/>
            </w:tcBorders>
          </w:tcPr>
          <w:p w14:paraId="3D2C1DC0" w14:textId="78A4AAEA" w:rsidR="001015EC" w:rsidRPr="00CC5587" w:rsidRDefault="00327BD0" w:rsidP="00A27B93">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208,261</w:t>
            </w:r>
          </w:p>
        </w:tc>
        <w:tc>
          <w:tcPr>
            <w:tcW w:w="146" w:type="pct"/>
          </w:tcPr>
          <w:p w14:paraId="607E2E0F" w14:textId="77777777" w:rsidR="001015EC" w:rsidRPr="00CC5587" w:rsidRDefault="001015EC" w:rsidP="00A27B93">
            <w:pPr>
              <w:pStyle w:val="acctfourfigures"/>
              <w:tabs>
                <w:tab w:val="clear" w:pos="765"/>
                <w:tab w:val="decimal" w:pos="880"/>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shd w:val="clear" w:color="auto" w:fill="auto"/>
          </w:tcPr>
          <w:p w14:paraId="63B9D116" w14:textId="3C6E1107" w:rsidR="001015EC" w:rsidRPr="00CC5587" w:rsidRDefault="00327BD0" w:rsidP="00A27B93">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19,567</w:t>
            </w:r>
          </w:p>
        </w:tc>
      </w:tr>
    </w:tbl>
    <w:p w14:paraId="6744695F" w14:textId="77777777" w:rsidR="00C13076" w:rsidRDefault="00C13076" w:rsidP="009E70A2">
      <w:pPr>
        <w:pStyle w:val="BodyTextIndent3"/>
        <w:spacing w:after="0" w:line="240" w:lineRule="atLeast"/>
        <w:ind w:left="0" w:right="-27"/>
        <w:jc w:val="both"/>
        <w:rPr>
          <w:spacing w:val="-2"/>
          <w:sz w:val="22"/>
          <w:szCs w:val="20"/>
          <w:lang w:val="en-AU" w:eastAsia="en-US" w:bidi="th-TH"/>
        </w:rPr>
      </w:pPr>
    </w:p>
    <w:p w14:paraId="7A509A60" w14:textId="1F6EDBD2" w:rsidR="00D727E7" w:rsidRDefault="00A72938" w:rsidP="00F27ACD">
      <w:pPr>
        <w:pStyle w:val="Heading1"/>
        <w:numPr>
          <w:ilvl w:val="0"/>
          <w:numId w:val="3"/>
        </w:numPr>
        <w:tabs>
          <w:tab w:val="num" w:pos="540"/>
        </w:tabs>
        <w:spacing w:before="0" w:after="0" w:line="240" w:lineRule="atLeast"/>
        <w:ind w:left="540" w:right="180" w:hanging="540"/>
        <w:rPr>
          <w:szCs w:val="22"/>
        </w:rPr>
      </w:pPr>
      <w:r w:rsidRPr="00D727E7">
        <w:rPr>
          <w:szCs w:val="22"/>
        </w:rPr>
        <w:t>Events after the reporting period</w:t>
      </w:r>
    </w:p>
    <w:p w14:paraId="7AF3CDB8" w14:textId="77777777" w:rsidR="00D727E7" w:rsidRPr="00D727E7" w:rsidRDefault="00D727E7" w:rsidP="00D727E7">
      <w:pPr>
        <w:pStyle w:val="BodyText"/>
        <w:spacing w:after="0"/>
        <w:rPr>
          <w:lang w:val="en-GB" w:eastAsia="x-none"/>
        </w:rPr>
      </w:pPr>
    </w:p>
    <w:p w14:paraId="7C4CB700" w14:textId="3B39BD1B" w:rsidR="005A64FD" w:rsidRDefault="00DD4835" w:rsidP="00DD4835">
      <w:pPr>
        <w:pStyle w:val="BodyText"/>
        <w:ind w:left="540"/>
        <w:rPr>
          <w:rFonts w:cs="Times New Roman"/>
          <w:szCs w:val="22"/>
          <w:lang w:val="en-US" w:bidi="th-TH"/>
        </w:rPr>
      </w:pPr>
      <w:r w:rsidRPr="00CC01A6">
        <w:rPr>
          <w:rFonts w:cs="Times New Roman"/>
          <w:szCs w:val="22"/>
          <w:lang w:val="en-US" w:bidi="th-TH"/>
        </w:rPr>
        <w:t xml:space="preserve">At the Board of Directors’ Meeting held on 11 August 2021, the directors approved the appropriation of interim dividends of Baht </w:t>
      </w:r>
      <w:r w:rsidR="000A1BEB">
        <w:rPr>
          <w:szCs w:val="28"/>
          <w:lang w:val="en-US" w:bidi="th-TH"/>
        </w:rPr>
        <w:t>0.10</w:t>
      </w:r>
      <w:r w:rsidRPr="00CC01A6">
        <w:rPr>
          <w:rFonts w:cs="Times New Roman"/>
          <w:szCs w:val="22"/>
          <w:lang w:val="en-US" w:bidi="th-TH"/>
        </w:rPr>
        <w:t xml:space="preserve"> per share, amounting to Baht </w:t>
      </w:r>
      <w:r w:rsidR="000A1BEB">
        <w:rPr>
          <w:rFonts w:cs="Times New Roman"/>
          <w:szCs w:val="22"/>
          <w:lang w:val="en-US" w:bidi="th-TH"/>
        </w:rPr>
        <w:t>46.22</w:t>
      </w:r>
      <w:r w:rsidRPr="00CC01A6">
        <w:rPr>
          <w:rFonts w:cs="Times New Roman"/>
          <w:szCs w:val="22"/>
          <w:lang w:val="en-US" w:bidi="th-TH"/>
        </w:rPr>
        <w:t xml:space="preserve"> million. The interim dividend will be paid to shareholders in </w:t>
      </w:r>
      <w:r w:rsidR="000A1BEB">
        <w:rPr>
          <w:rFonts w:cs="Times New Roman"/>
          <w:szCs w:val="22"/>
          <w:lang w:val="en-US" w:bidi="th-TH"/>
        </w:rPr>
        <w:t>September</w:t>
      </w:r>
      <w:r w:rsidR="000A1BEB" w:rsidRPr="00CC01A6">
        <w:rPr>
          <w:rFonts w:cs="Times New Roman"/>
          <w:szCs w:val="22"/>
          <w:lang w:val="en-US" w:bidi="th-TH"/>
        </w:rPr>
        <w:t xml:space="preserve"> </w:t>
      </w:r>
      <w:r w:rsidR="000A1BEB">
        <w:rPr>
          <w:rFonts w:cs="Times New Roman"/>
          <w:szCs w:val="22"/>
          <w:lang w:val="en-US" w:bidi="th-TH"/>
        </w:rPr>
        <w:t>20</w:t>
      </w:r>
      <w:r w:rsidR="000A1BEB" w:rsidRPr="00CC01A6">
        <w:rPr>
          <w:rFonts w:cs="Times New Roman"/>
          <w:szCs w:val="22"/>
          <w:lang w:val="en-US" w:bidi="th-TH"/>
        </w:rPr>
        <w:t>2</w:t>
      </w:r>
      <w:r w:rsidR="000A1BEB">
        <w:rPr>
          <w:rFonts w:cs="Times New Roman"/>
          <w:szCs w:val="22"/>
          <w:lang w:val="en-US" w:bidi="th-TH"/>
        </w:rPr>
        <w:t>1</w:t>
      </w:r>
    </w:p>
    <w:p w14:paraId="117D340F" w14:textId="06EEA352" w:rsidR="005E7A34" w:rsidRPr="00FF5CE7" w:rsidRDefault="005E7A34" w:rsidP="00193241">
      <w:pPr>
        <w:pStyle w:val="BodyText"/>
        <w:ind w:left="540"/>
        <w:jc w:val="thaiDistribute"/>
        <w:rPr>
          <w:rFonts w:cstheme="minorBidi" w:hint="cs"/>
          <w:cs/>
          <w:lang w:val="en-US" w:eastAsia="x-none" w:bidi="th-TH"/>
        </w:rPr>
      </w:pPr>
      <w:r w:rsidRPr="00CC01A6">
        <w:rPr>
          <w:rFonts w:cs="Times New Roman"/>
          <w:szCs w:val="22"/>
          <w:lang w:val="en-US" w:bidi="th-TH"/>
        </w:rPr>
        <w:t xml:space="preserve">At the Board of Directors’ Meeting </w:t>
      </w:r>
      <w:r w:rsidRPr="005E7A34">
        <w:rPr>
          <w:rFonts w:cs="Times New Roman"/>
          <w:szCs w:val="22"/>
          <w:lang w:val="en-US" w:bidi="th-TH"/>
        </w:rPr>
        <w:t>of an associate held</w:t>
      </w:r>
      <w:r w:rsidRPr="00CC01A6">
        <w:rPr>
          <w:rFonts w:cs="Times New Roman"/>
          <w:szCs w:val="22"/>
          <w:lang w:val="en-US" w:bidi="th-TH"/>
        </w:rPr>
        <w:t xml:space="preserve"> on 1</w:t>
      </w:r>
      <w:r>
        <w:rPr>
          <w:rFonts w:cs="Times New Roman"/>
          <w:szCs w:val="22"/>
          <w:lang w:val="en-US" w:bidi="th-TH"/>
        </w:rPr>
        <w:t>0</w:t>
      </w:r>
      <w:r w:rsidRPr="00CC01A6">
        <w:rPr>
          <w:rFonts w:cs="Times New Roman"/>
          <w:szCs w:val="22"/>
          <w:lang w:val="en-US" w:bidi="th-TH"/>
        </w:rPr>
        <w:t xml:space="preserve"> August 2021, the directors approved the appropriation of interim dividends of Baht </w:t>
      </w:r>
      <w:r>
        <w:rPr>
          <w:rFonts w:cs="Times New Roman"/>
          <w:szCs w:val="22"/>
          <w:lang w:val="en-US" w:bidi="th-TH"/>
        </w:rPr>
        <w:t>0.18</w:t>
      </w:r>
      <w:r w:rsidRPr="00CC01A6">
        <w:rPr>
          <w:rFonts w:cs="Times New Roman"/>
          <w:szCs w:val="22"/>
          <w:lang w:val="en-US" w:bidi="th-TH"/>
        </w:rPr>
        <w:t xml:space="preserve"> per share, amounting to Baht </w:t>
      </w:r>
      <w:r>
        <w:rPr>
          <w:rFonts w:cs="Times New Roman"/>
          <w:szCs w:val="22"/>
          <w:lang w:val="en-US" w:bidi="th-TH"/>
        </w:rPr>
        <w:t>58.74</w:t>
      </w:r>
      <w:r w:rsidRPr="00CC01A6">
        <w:rPr>
          <w:rFonts w:cs="Times New Roman"/>
          <w:szCs w:val="22"/>
          <w:lang w:val="en-US" w:bidi="th-TH"/>
        </w:rPr>
        <w:t xml:space="preserve"> million</w:t>
      </w:r>
      <w:r w:rsidR="00FF5CE7">
        <w:rPr>
          <w:rFonts w:cstheme="minorBidi"/>
          <w:szCs w:val="22"/>
          <w:lang w:val="en-US" w:bidi="th-TH"/>
        </w:rPr>
        <w:t xml:space="preserve"> to the Company</w:t>
      </w:r>
      <w:r w:rsidRPr="00CC01A6">
        <w:rPr>
          <w:rFonts w:cs="Times New Roman"/>
          <w:szCs w:val="22"/>
          <w:lang w:val="en-US" w:bidi="th-TH"/>
        </w:rPr>
        <w:t>. The</w:t>
      </w:r>
      <w:r>
        <w:rPr>
          <w:rFonts w:cs="Times New Roman"/>
          <w:szCs w:val="22"/>
          <w:lang w:val="en-US" w:bidi="th-TH"/>
        </w:rPr>
        <w:t xml:space="preserve"> </w:t>
      </w:r>
      <w:r w:rsidRPr="00CC01A6">
        <w:rPr>
          <w:rFonts w:cs="Times New Roman"/>
          <w:szCs w:val="22"/>
          <w:lang w:val="en-US" w:bidi="th-TH"/>
        </w:rPr>
        <w:t xml:space="preserve">interim dividend will be paid in </w:t>
      </w:r>
      <w:r w:rsidR="00193241">
        <w:rPr>
          <w:rFonts w:cs="Times New Roman"/>
          <w:szCs w:val="22"/>
          <w:lang w:val="en-US" w:bidi="th-TH"/>
        </w:rPr>
        <w:t>September</w:t>
      </w:r>
      <w:r w:rsidRPr="00CC01A6">
        <w:rPr>
          <w:rFonts w:cs="Times New Roman"/>
          <w:szCs w:val="22"/>
          <w:lang w:val="en-US" w:bidi="th-TH"/>
        </w:rPr>
        <w:t xml:space="preserve"> </w:t>
      </w:r>
      <w:r w:rsidR="00193241">
        <w:rPr>
          <w:rFonts w:cs="Times New Roman"/>
          <w:szCs w:val="22"/>
          <w:lang w:val="en-US" w:bidi="th-TH"/>
        </w:rPr>
        <w:t>20</w:t>
      </w:r>
      <w:r w:rsidRPr="00CC01A6">
        <w:rPr>
          <w:rFonts w:cs="Times New Roman"/>
          <w:szCs w:val="22"/>
          <w:lang w:val="en-US" w:bidi="th-TH"/>
        </w:rPr>
        <w:t>2</w:t>
      </w:r>
      <w:r w:rsidR="00193241">
        <w:rPr>
          <w:rFonts w:cs="Times New Roman"/>
          <w:szCs w:val="22"/>
          <w:lang w:val="en-US" w:bidi="th-TH"/>
        </w:rPr>
        <w:t>1</w:t>
      </w:r>
    </w:p>
    <w:sectPr w:rsidR="005E7A34" w:rsidRPr="00FF5CE7" w:rsidSect="00A074CA">
      <w:headerReference w:type="default" r:id="rId15"/>
      <w:footerReference w:type="default" r:id="rId16"/>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FFAE7" w14:textId="77777777" w:rsidR="00015314" w:rsidRDefault="00015314">
      <w:r>
        <w:separator/>
      </w:r>
    </w:p>
  </w:endnote>
  <w:endnote w:type="continuationSeparator" w:id="0">
    <w:p w14:paraId="0FF3948C" w14:textId="77777777" w:rsidR="00015314" w:rsidRDefault="0001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9FCA9" w14:textId="77777777" w:rsidR="005E7A34" w:rsidRDefault="005E7A34"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14:paraId="295EE106" w14:textId="77777777" w:rsidR="005E7A34" w:rsidRDefault="005E7A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CACAA" w14:textId="77777777" w:rsidR="005E7A34" w:rsidRPr="00056FEE" w:rsidRDefault="005E7A34" w:rsidP="00601FD4">
    <w:pPr>
      <w:pStyle w:val="Footer"/>
      <w:ind w:right="-1151" w:hanging="1151"/>
      <w:jc w:val="center"/>
    </w:pPr>
    <w:r w:rsidRPr="00056FEE">
      <w:rPr>
        <w:sz w:val="22"/>
        <w:szCs w:val="22"/>
      </w:rPr>
      <w:fldChar w:fldCharType="begin"/>
    </w:r>
    <w:r w:rsidRPr="00056FEE">
      <w:rPr>
        <w:sz w:val="22"/>
        <w:szCs w:val="22"/>
      </w:rPr>
      <w:instrText xml:space="preserve"> PAGE   \* MERGEFORMAT </w:instrText>
    </w:r>
    <w:r w:rsidRPr="00056FEE">
      <w:rPr>
        <w:sz w:val="22"/>
        <w:szCs w:val="22"/>
      </w:rPr>
      <w:fldChar w:fldCharType="separate"/>
    </w:r>
    <w:r w:rsidRPr="00C65037">
      <w:rPr>
        <w:noProof/>
        <w:szCs w:val="18"/>
      </w:rPr>
      <w:t>27</w:t>
    </w:r>
    <w:r w:rsidRPr="00056FEE">
      <w:rPr>
        <w:sz w:val="22"/>
        <w:szCs w:val="22"/>
      </w:rPr>
      <w:fldChar w:fldCharType="end"/>
    </w:r>
  </w:p>
  <w:p w14:paraId="5608E939" w14:textId="77777777" w:rsidR="005E7A34" w:rsidRDefault="005E7A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4DDDF" w14:textId="77777777" w:rsidR="005E7A34" w:rsidRDefault="005E7A34"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14:paraId="49D08E60" w14:textId="77777777" w:rsidR="005E7A34" w:rsidRDefault="005E7A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0C445" w14:textId="77777777" w:rsidR="005E7A34" w:rsidRDefault="005E7A34" w:rsidP="00601FD4">
    <w:pPr>
      <w:pStyle w:val="Footer"/>
      <w:ind w:right="-1151" w:hanging="1151"/>
      <w:jc w:val="center"/>
    </w:pPr>
    <w:r w:rsidRPr="00630E0A">
      <w:rPr>
        <w:sz w:val="22"/>
        <w:szCs w:val="22"/>
      </w:rPr>
      <w:fldChar w:fldCharType="begin"/>
    </w:r>
    <w:r w:rsidRPr="00630E0A">
      <w:rPr>
        <w:sz w:val="22"/>
        <w:szCs w:val="22"/>
      </w:rPr>
      <w:instrText xml:space="preserve"> PAGE   \* MERGEFORMAT </w:instrText>
    </w:r>
    <w:r w:rsidRPr="00630E0A">
      <w:rPr>
        <w:sz w:val="22"/>
        <w:szCs w:val="22"/>
      </w:rPr>
      <w:fldChar w:fldCharType="separate"/>
    </w:r>
    <w:r w:rsidRPr="00C65037">
      <w:rPr>
        <w:noProof/>
        <w:szCs w:val="18"/>
      </w:rPr>
      <w:t>28</w:t>
    </w:r>
    <w:r w:rsidRPr="00630E0A">
      <w:rPr>
        <w:sz w:val="22"/>
        <w:szCs w:val="22"/>
      </w:rPr>
      <w:fldChar w:fldCharType="end"/>
    </w:r>
  </w:p>
  <w:p w14:paraId="6FD68246" w14:textId="77777777" w:rsidR="005E7A34" w:rsidRDefault="005E7A3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5B64" w14:textId="77777777" w:rsidR="005E7A34" w:rsidRPr="00056FEE" w:rsidRDefault="005E7A34">
    <w:pPr>
      <w:pStyle w:val="Footer"/>
      <w:framePr w:w="391" w:h="286" w:hRule="exact" w:wrap="around" w:vAnchor="text" w:hAnchor="page" w:x="5890" w:y="24"/>
      <w:rPr>
        <w:rStyle w:val="PageNumber"/>
        <w:sz w:val="18"/>
        <w:szCs w:val="16"/>
      </w:rPr>
    </w:pPr>
    <w:r w:rsidRPr="00056FEE">
      <w:rPr>
        <w:rStyle w:val="PageNumber"/>
        <w:sz w:val="18"/>
        <w:szCs w:val="16"/>
      </w:rPr>
      <w:fldChar w:fldCharType="begin"/>
    </w:r>
    <w:r w:rsidRPr="00056FEE">
      <w:rPr>
        <w:rStyle w:val="PageNumber"/>
        <w:sz w:val="18"/>
        <w:szCs w:val="16"/>
      </w:rPr>
      <w:instrText xml:space="preserve">PAGE  </w:instrText>
    </w:r>
    <w:r w:rsidRPr="00056FEE">
      <w:rPr>
        <w:rStyle w:val="PageNumber"/>
        <w:sz w:val="18"/>
        <w:szCs w:val="16"/>
      </w:rPr>
      <w:fldChar w:fldCharType="separate"/>
    </w:r>
    <w:r>
      <w:rPr>
        <w:rStyle w:val="PageNumber"/>
        <w:noProof/>
        <w:sz w:val="18"/>
        <w:szCs w:val="16"/>
      </w:rPr>
      <w:t>33</w:t>
    </w:r>
    <w:r w:rsidRPr="00056FEE">
      <w:rPr>
        <w:rStyle w:val="PageNumber"/>
        <w:sz w:val="18"/>
        <w:szCs w:val="16"/>
      </w:rPr>
      <w:fldChar w:fldCharType="end"/>
    </w:r>
  </w:p>
  <w:p w14:paraId="405FCE2A" w14:textId="77777777" w:rsidR="005E7A34" w:rsidRPr="006D5BBB" w:rsidRDefault="005E7A34" w:rsidP="00274E4E">
    <w:pPr>
      <w:pStyle w:val="Footer"/>
      <w:tabs>
        <w:tab w:val="clear" w:pos="9639"/>
        <w:tab w:val="right" w:pos="9360"/>
      </w:tabs>
      <w:ind w:right="360"/>
      <w:rPr>
        <w:lang w:val="en-US"/>
      </w:rPr>
    </w:pPr>
  </w:p>
  <w:p w14:paraId="3674FBFF" w14:textId="77777777" w:rsidR="005E7A34" w:rsidRDefault="005E7A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AD5D6" w14:textId="77777777" w:rsidR="00015314" w:rsidRDefault="00015314">
      <w:r>
        <w:separator/>
      </w:r>
    </w:p>
  </w:footnote>
  <w:footnote w:type="continuationSeparator" w:id="0">
    <w:p w14:paraId="571AF3A1" w14:textId="77777777" w:rsidR="00015314" w:rsidRDefault="00015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855C6" w14:textId="77777777" w:rsidR="005E7A34" w:rsidRDefault="005E7A34" w:rsidP="001F3771">
    <w:pPr>
      <w:pStyle w:val="acctmainheading"/>
      <w:tabs>
        <w:tab w:val="left" w:pos="7810"/>
      </w:tabs>
      <w:spacing w:after="0" w:line="240" w:lineRule="atLeast"/>
      <w:ind w:left="540" w:hanging="540"/>
    </w:pPr>
    <w:r w:rsidRPr="00F825C7">
      <w:t>T.K.S. Technologies Public Company Limited and its Subsidiaries</w:t>
    </w:r>
  </w:p>
  <w:p w14:paraId="42FF668B" w14:textId="77777777" w:rsidR="005E7A34" w:rsidRDefault="005E7A34" w:rsidP="001F3771">
    <w:pPr>
      <w:pStyle w:val="acctmainheading"/>
      <w:spacing w:after="0" w:line="240" w:lineRule="atLeast"/>
      <w:ind w:left="540" w:hanging="540"/>
      <w:rPr>
        <w:sz w:val="24"/>
        <w:szCs w:val="24"/>
      </w:rPr>
    </w:pPr>
    <w:r>
      <w:rPr>
        <w:sz w:val="24"/>
        <w:szCs w:val="24"/>
      </w:rPr>
      <w:t>Notes to the condensed interim financial statements</w:t>
    </w:r>
  </w:p>
  <w:p w14:paraId="3146027C" w14:textId="0744143E" w:rsidR="005E7A34" w:rsidRPr="0093722D" w:rsidRDefault="005E7A34" w:rsidP="00CE2A61">
    <w:pPr>
      <w:pStyle w:val="acctmainheading"/>
      <w:spacing w:after="0" w:line="240" w:lineRule="atLeast"/>
      <w:ind w:left="540" w:hanging="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2021 (Unaudited)</w:t>
    </w:r>
  </w:p>
  <w:p w14:paraId="65DA1507" w14:textId="77777777" w:rsidR="005E7A34" w:rsidRDefault="005E7A34" w:rsidP="00CE2A61">
    <w:pPr>
      <w:pStyle w:val="Header"/>
      <w:ind w:hanging="540"/>
      <w:jc w:val="left"/>
      <w:rPr>
        <w:b/>
        <w:i w:val="0"/>
        <w:sz w:val="24"/>
        <w:szCs w:val="24"/>
      </w:rPr>
    </w:pPr>
  </w:p>
  <w:p w14:paraId="13EE34D8" w14:textId="77777777" w:rsidR="005E7A34" w:rsidRDefault="005E7A34" w:rsidP="0062185D">
    <w:pPr>
      <w:pStyle w:val="Header"/>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35617" w14:textId="77777777" w:rsidR="005E7A34" w:rsidRDefault="005E7A34" w:rsidP="001F3771">
    <w:pPr>
      <w:pStyle w:val="acctmainheading"/>
      <w:tabs>
        <w:tab w:val="left" w:pos="7810"/>
      </w:tabs>
      <w:spacing w:after="0" w:line="240" w:lineRule="atLeast"/>
      <w:ind w:left="540"/>
    </w:pPr>
    <w:r w:rsidRPr="00F825C7">
      <w:t>T.K.S. Technologies Public Company Limited and its Subsidiaries</w:t>
    </w:r>
  </w:p>
  <w:p w14:paraId="7DBA88D8" w14:textId="77777777" w:rsidR="005E7A34" w:rsidRDefault="005E7A34" w:rsidP="001F3771">
    <w:pPr>
      <w:pStyle w:val="acctmainheading"/>
      <w:spacing w:after="0" w:line="240" w:lineRule="atLeast"/>
      <w:ind w:left="540"/>
      <w:rPr>
        <w:sz w:val="24"/>
        <w:szCs w:val="24"/>
      </w:rPr>
    </w:pPr>
    <w:r>
      <w:rPr>
        <w:sz w:val="24"/>
        <w:szCs w:val="24"/>
      </w:rPr>
      <w:t>Notes to the condensed interim financial statements</w:t>
    </w:r>
  </w:p>
  <w:p w14:paraId="7820B429" w14:textId="77777777" w:rsidR="005E7A34" w:rsidRPr="0093722D" w:rsidRDefault="005E7A34" w:rsidP="001F3771">
    <w:pPr>
      <w:pStyle w:val="acctmainheading"/>
      <w:spacing w:after="0" w:line="240" w:lineRule="atLeast"/>
      <w:ind w:left="540"/>
      <w:rPr>
        <w:sz w:val="24"/>
        <w:szCs w:val="24"/>
      </w:rPr>
    </w:pPr>
    <w:r>
      <w:rPr>
        <w:sz w:val="24"/>
        <w:szCs w:val="24"/>
      </w:rPr>
      <w:t xml:space="preserve">For the </w:t>
    </w:r>
    <w:r w:rsidRPr="00A01F50">
      <w:rPr>
        <w:sz w:val="24"/>
        <w:szCs w:val="24"/>
      </w:rPr>
      <w:t>three-month and six-month periods ended</w:t>
    </w:r>
    <w:r>
      <w:rPr>
        <w:sz w:val="24"/>
        <w:szCs w:val="24"/>
      </w:rPr>
      <w:t xml:space="preserve"> 30 </w:t>
    </w:r>
    <w:r>
      <w:rPr>
        <w:sz w:val="24"/>
        <w:szCs w:val="24"/>
        <w:lang w:val="en-US" w:bidi="th-TH"/>
      </w:rPr>
      <w:t>June</w:t>
    </w:r>
    <w:r>
      <w:rPr>
        <w:sz w:val="24"/>
        <w:szCs w:val="24"/>
      </w:rPr>
      <w:t xml:space="preserve"> 2021 (Unaudited)</w:t>
    </w:r>
  </w:p>
  <w:p w14:paraId="19AC861A" w14:textId="77777777" w:rsidR="005E7A34" w:rsidRDefault="005E7A34" w:rsidP="001F3771">
    <w:pPr>
      <w:pStyle w:val="Header"/>
      <w:ind w:hanging="540"/>
      <w:jc w:val="left"/>
      <w:rPr>
        <w:b/>
        <w:i w:val="0"/>
        <w:sz w:val="24"/>
        <w:szCs w:val="24"/>
      </w:rPr>
    </w:pPr>
  </w:p>
  <w:p w14:paraId="0AA15B01" w14:textId="77777777" w:rsidR="005E7A34" w:rsidRDefault="005E7A34" w:rsidP="0062185D">
    <w:pPr>
      <w:pStyle w:val="Header"/>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A6AA8" w14:textId="77777777" w:rsidR="005E7A34" w:rsidRDefault="005E7A34" w:rsidP="00871EDC">
    <w:pPr>
      <w:pStyle w:val="acctmainheading"/>
      <w:tabs>
        <w:tab w:val="left" w:pos="7810"/>
      </w:tabs>
      <w:spacing w:after="0" w:line="240" w:lineRule="atLeast"/>
      <w:ind w:firstLine="540"/>
    </w:pPr>
    <w:r w:rsidRPr="00F825C7">
      <w:t>T.K.S. Technologies Public Company Limited and its Subsidiaries</w:t>
    </w:r>
  </w:p>
  <w:p w14:paraId="02AA74B8" w14:textId="77777777" w:rsidR="005E7A34" w:rsidRDefault="005E7A34" w:rsidP="00871EDC">
    <w:pPr>
      <w:pStyle w:val="acctmainheading"/>
      <w:spacing w:after="0" w:line="240" w:lineRule="atLeast"/>
      <w:ind w:firstLine="540"/>
      <w:rPr>
        <w:sz w:val="24"/>
        <w:szCs w:val="24"/>
      </w:rPr>
    </w:pPr>
    <w:r>
      <w:rPr>
        <w:sz w:val="24"/>
        <w:szCs w:val="24"/>
      </w:rPr>
      <w:t>Notes to the condensed interim financial statements</w:t>
    </w:r>
  </w:p>
  <w:p w14:paraId="604C6778" w14:textId="47BFE1C0" w:rsidR="005E7A34" w:rsidRPr="0093722D" w:rsidRDefault="005E7A34" w:rsidP="00871EDC">
    <w:pPr>
      <w:pStyle w:val="acctmainheading"/>
      <w:spacing w:after="0" w:line="240" w:lineRule="atLeast"/>
      <w:ind w:firstLine="540"/>
      <w:rPr>
        <w:sz w:val="24"/>
        <w:szCs w:val="24"/>
      </w:rPr>
    </w:pPr>
    <w:r>
      <w:rPr>
        <w:sz w:val="24"/>
        <w:szCs w:val="24"/>
      </w:rPr>
      <w:t xml:space="preserve">For the </w:t>
    </w:r>
    <w:r w:rsidRPr="00A01F50">
      <w:rPr>
        <w:sz w:val="24"/>
        <w:szCs w:val="24"/>
      </w:rPr>
      <w:t>three-month and six-month periods ended</w:t>
    </w:r>
    <w:r>
      <w:rPr>
        <w:sz w:val="24"/>
        <w:szCs w:val="24"/>
      </w:rPr>
      <w:t xml:space="preserve"> 30 </w:t>
    </w:r>
    <w:r>
      <w:rPr>
        <w:sz w:val="24"/>
        <w:szCs w:val="24"/>
        <w:lang w:val="en-US" w:bidi="th-TH"/>
      </w:rPr>
      <w:t>June</w:t>
    </w:r>
    <w:r>
      <w:rPr>
        <w:sz w:val="24"/>
        <w:szCs w:val="24"/>
      </w:rPr>
      <w:t xml:space="preserve"> 2021 (Unaudited)</w:t>
    </w:r>
  </w:p>
  <w:p w14:paraId="6E2A6260" w14:textId="77777777" w:rsidR="005E7A34" w:rsidRDefault="005E7A34" w:rsidP="0089425C">
    <w:pPr>
      <w:pStyle w:val="Header"/>
      <w:ind w:left="540"/>
      <w:jc w:val="left"/>
      <w:rPr>
        <w:b/>
        <w:i w:val="0"/>
        <w:sz w:val="24"/>
        <w:szCs w:val="24"/>
      </w:rPr>
    </w:pPr>
  </w:p>
  <w:p w14:paraId="6B0CF06A" w14:textId="77777777" w:rsidR="005E7A34" w:rsidRPr="0062185D" w:rsidRDefault="005E7A34" w:rsidP="005A07E0">
    <w:pPr>
      <w:pStyle w:val="Header"/>
      <w:tabs>
        <w:tab w:val="left" w:pos="6096"/>
      </w:tabs>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33453" w14:textId="77777777" w:rsidR="005E7A34" w:rsidRDefault="005E7A34" w:rsidP="00C55600">
    <w:pPr>
      <w:pStyle w:val="acctmainheading"/>
      <w:tabs>
        <w:tab w:val="left" w:pos="7810"/>
      </w:tabs>
      <w:spacing w:after="0" w:line="240" w:lineRule="atLeast"/>
    </w:pPr>
    <w:r w:rsidRPr="00F825C7">
      <w:t>T.K.S. Technologies Public Company Limited and its Subsidiaries</w:t>
    </w:r>
  </w:p>
  <w:p w14:paraId="1C4B035C" w14:textId="77777777" w:rsidR="005E7A34" w:rsidRDefault="005E7A34" w:rsidP="00C55600">
    <w:pPr>
      <w:pStyle w:val="acctmainheading"/>
      <w:spacing w:after="0" w:line="240" w:lineRule="atLeast"/>
      <w:rPr>
        <w:sz w:val="24"/>
        <w:szCs w:val="24"/>
      </w:rPr>
    </w:pPr>
    <w:r>
      <w:rPr>
        <w:sz w:val="24"/>
        <w:szCs w:val="24"/>
      </w:rPr>
      <w:t>Notes to the condensed interim financial statements</w:t>
    </w:r>
  </w:p>
  <w:p w14:paraId="04CCA489" w14:textId="04EE920B" w:rsidR="005E7A34" w:rsidRPr="0093722D" w:rsidRDefault="005E7A34" w:rsidP="00C55600">
    <w:pPr>
      <w:pStyle w:val="acctmainheading"/>
      <w:spacing w:after="0" w:line="240" w:lineRule="atLeast"/>
      <w:rPr>
        <w:sz w:val="24"/>
        <w:szCs w:val="24"/>
      </w:rPr>
    </w:pPr>
    <w:r>
      <w:rPr>
        <w:sz w:val="24"/>
        <w:szCs w:val="24"/>
      </w:rPr>
      <w:t xml:space="preserve">For the </w:t>
    </w:r>
    <w:r w:rsidRPr="00A01F50">
      <w:rPr>
        <w:sz w:val="24"/>
        <w:szCs w:val="24"/>
      </w:rPr>
      <w:t>three-month and six-month periods ended</w:t>
    </w:r>
    <w:r>
      <w:rPr>
        <w:sz w:val="24"/>
        <w:szCs w:val="24"/>
      </w:rPr>
      <w:t xml:space="preserve"> 30 </w:t>
    </w:r>
    <w:r>
      <w:rPr>
        <w:sz w:val="24"/>
        <w:szCs w:val="24"/>
        <w:lang w:val="en-US" w:bidi="th-TH"/>
      </w:rPr>
      <w:t>June</w:t>
    </w:r>
    <w:r>
      <w:rPr>
        <w:sz w:val="24"/>
        <w:szCs w:val="24"/>
      </w:rPr>
      <w:t xml:space="preserve"> 2021 (Unaudited)</w:t>
    </w:r>
  </w:p>
  <w:p w14:paraId="39D0D384" w14:textId="77777777" w:rsidR="005E7A34" w:rsidRDefault="005E7A34" w:rsidP="0089425C">
    <w:pPr>
      <w:pStyle w:val="Header"/>
      <w:ind w:left="540"/>
      <w:jc w:val="left"/>
      <w:rPr>
        <w:b/>
        <w:i w:val="0"/>
        <w:sz w:val="24"/>
        <w:szCs w:val="24"/>
      </w:rPr>
    </w:pPr>
  </w:p>
  <w:p w14:paraId="1B4F4E31" w14:textId="77777777" w:rsidR="005E7A34" w:rsidRPr="0062185D" w:rsidRDefault="005E7A34" w:rsidP="005A07E0">
    <w:pPr>
      <w:pStyle w:val="Header"/>
      <w:tabs>
        <w:tab w:val="left" w:pos="6096"/>
      </w:tabs>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pStyle w:val="ListNumber4"/>
      <w:lvlText w:val="%1."/>
      <w:lvlJc w:val="left"/>
      <w:pPr>
        <w:tabs>
          <w:tab w:val="num" w:pos="1199"/>
        </w:tabs>
        <w:ind w:left="1199"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14900770"/>
    <w:multiLevelType w:val="multilevel"/>
    <w:tmpl w:val="2E222A70"/>
    <w:lvl w:ilvl="0">
      <w:start w:val="1"/>
      <w:numFmt w:val="decimal"/>
      <w:lvlText w:val="%1"/>
      <w:lvlJc w:val="left"/>
      <w:pPr>
        <w:tabs>
          <w:tab w:val="num" w:pos="790"/>
        </w:tabs>
        <w:ind w:left="790" w:hanging="340"/>
      </w:pPr>
      <w:rPr>
        <w:rFonts w:ascii="Times New Roman" w:hAnsi="Times New Roman" w:cs="Times New Roman" w:hint="default"/>
        <w:b/>
        <w:bCs/>
        <w:color w:val="auto"/>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26A7054A"/>
    <w:multiLevelType w:val="hybridMultilevel"/>
    <w:tmpl w:val="1AF47E5E"/>
    <w:lvl w:ilvl="0" w:tplc="1E6EBE0A">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75A6761"/>
    <w:multiLevelType w:val="hybridMultilevel"/>
    <w:tmpl w:val="9B96538A"/>
    <w:lvl w:ilvl="0" w:tplc="F00CB6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97471E1"/>
    <w:multiLevelType w:val="hybridMultilevel"/>
    <w:tmpl w:val="26B09970"/>
    <w:lvl w:ilvl="0" w:tplc="B9F808C8">
      <w:start w:val="4"/>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392AD1"/>
    <w:multiLevelType w:val="hybridMultilevel"/>
    <w:tmpl w:val="914A4CFA"/>
    <w:lvl w:ilvl="0" w:tplc="04090001">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3B73692C"/>
    <w:multiLevelType w:val="hybridMultilevel"/>
    <w:tmpl w:val="F5AC56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AE6A21"/>
    <w:multiLevelType w:val="hybridMultilevel"/>
    <w:tmpl w:val="A2227B16"/>
    <w:name w:val="KIDS"/>
    <w:lvl w:ilvl="0" w:tplc="0B40DCF6">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5547FB"/>
    <w:multiLevelType w:val="hybridMultilevel"/>
    <w:tmpl w:val="2CEA66AE"/>
    <w:lvl w:ilvl="0" w:tplc="C8EEF706">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8E56998"/>
    <w:multiLevelType w:val="hybridMultilevel"/>
    <w:tmpl w:val="35E4BF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cs"/>
        <w:color w:val="auto"/>
        <w:sz w:val="22"/>
      </w:rPr>
    </w:lvl>
  </w:abstractNum>
  <w:num w:numId="1">
    <w:abstractNumId w:val="0"/>
  </w:num>
  <w:num w:numId="2">
    <w:abstractNumId w:val="6"/>
  </w:num>
  <w:num w:numId="3">
    <w:abstractNumId w:val="2"/>
  </w:num>
  <w:num w:numId="4">
    <w:abstractNumId w:val="14"/>
  </w:num>
  <w:num w:numId="5">
    <w:abstractNumId w:val="9"/>
  </w:num>
  <w:num w:numId="6">
    <w:abstractNumId w:val="1"/>
  </w:num>
  <w:num w:numId="7">
    <w:abstractNumId w:val="8"/>
  </w:num>
  <w:num w:numId="8">
    <w:abstractNumId w:val="13"/>
  </w:num>
  <w:num w:numId="9">
    <w:abstractNumId w:val="3"/>
  </w:num>
  <w:num w:numId="10">
    <w:abstractNumId w:val="7"/>
  </w:num>
  <w:num w:numId="11">
    <w:abstractNumId w:val="15"/>
  </w:num>
  <w:num w:numId="12">
    <w:abstractNumId w:val="10"/>
  </w:num>
  <w:num w:numId="13">
    <w:abstractNumId w:val="16"/>
  </w:num>
  <w:num w:numId="14">
    <w:abstractNumId w:val="11"/>
  </w:num>
  <w:num w:numId="15">
    <w:abstractNumId w:val="14"/>
  </w:num>
  <w:num w:numId="16">
    <w:abstractNumId w:val="14"/>
  </w:num>
  <w:num w:numId="17">
    <w:abstractNumId w:val="4"/>
  </w:num>
  <w:num w:numId="18">
    <w:abstractNumId w:val="5"/>
  </w:num>
  <w:num w:numId="19">
    <w:abstractNumId w:val="12"/>
  </w:num>
  <w:num w:numId="2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33"/>
    <w:rsid w:val="00000152"/>
    <w:rsid w:val="000001F4"/>
    <w:rsid w:val="0000043D"/>
    <w:rsid w:val="00000BD1"/>
    <w:rsid w:val="00000C1E"/>
    <w:rsid w:val="00000CC9"/>
    <w:rsid w:val="00000ED3"/>
    <w:rsid w:val="00001806"/>
    <w:rsid w:val="00001FE8"/>
    <w:rsid w:val="000021B7"/>
    <w:rsid w:val="00002229"/>
    <w:rsid w:val="00002285"/>
    <w:rsid w:val="00002621"/>
    <w:rsid w:val="000027A8"/>
    <w:rsid w:val="00002D30"/>
    <w:rsid w:val="00002DE1"/>
    <w:rsid w:val="00002EE1"/>
    <w:rsid w:val="00002F8B"/>
    <w:rsid w:val="00003179"/>
    <w:rsid w:val="00003207"/>
    <w:rsid w:val="000034A2"/>
    <w:rsid w:val="000039B9"/>
    <w:rsid w:val="00003CCF"/>
    <w:rsid w:val="00003EEA"/>
    <w:rsid w:val="00003F6A"/>
    <w:rsid w:val="00004450"/>
    <w:rsid w:val="000046A6"/>
    <w:rsid w:val="00004EBB"/>
    <w:rsid w:val="0000509B"/>
    <w:rsid w:val="00005AA2"/>
    <w:rsid w:val="00005EEA"/>
    <w:rsid w:val="0000644B"/>
    <w:rsid w:val="000064F2"/>
    <w:rsid w:val="00006584"/>
    <w:rsid w:val="000066BC"/>
    <w:rsid w:val="00006776"/>
    <w:rsid w:val="0000678B"/>
    <w:rsid w:val="000069A2"/>
    <w:rsid w:val="00006B38"/>
    <w:rsid w:val="00006C07"/>
    <w:rsid w:val="00006F53"/>
    <w:rsid w:val="000076C6"/>
    <w:rsid w:val="000079B4"/>
    <w:rsid w:val="00007E6B"/>
    <w:rsid w:val="00007FAC"/>
    <w:rsid w:val="0001005A"/>
    <w:rsid w:val="000103F4"/>
    <w:rsid w:val="00010517"/>
    <w:rsid w:val="0001068B"/>
    <w:rsid w:val="000106B5"/>
    <w:rsid w:val="00010999"/>
    <w:rsid w:val="00010B98"/>
    <w:rsid w:val="00010C2E"/>
    <w:rsid w:val="00010D50"/>
    <w:rsid w:val="00010E6E"/>
    <w:rsid w:val="00010ECA"/>
    <w:rsid w:val="00011122"/>
    <w:rsid w:val="000112AB"/>
    <w:rsid w:val="0001174C"/>
    <w:rsid w:val="00011BD3"/>
    <w:rsid w:val="00011F4F"/>
    <w:rsid w:val="0001230C"/>
    <w:rsid w:val="000123FA"/>
    <w:rsid w:val="000128BD"/>
    <w:rsid w:val="000128C1"/>
    <w:rsid w:val="00012BEA"/>
    <w:rsid w:val="000130B0"/>
    <w:rsid w:val="0001338C"/>
    <w:rsid w:val="00013504"/>
    <w:rsid w:val="000137E1"/>
    <w:rsid w:val="00013B87"/>
    <w:rsid w:val="00013C92"/>
    <w:rsid w:val="00013C94"/>
    <w:rsid w:val="00013E8F"/>
    <w:rsid w:val="00013F70"/>
    <w:rsid w:val="000140F8"/>
    <w:rsid w:val="000142FE"/>
    <w:rsid w:val="000144F0"/>
    <w:rsid w:val="000146AF"/>
    <w:rsid w:val="00014846"/>
    <w:rsid w:val="000149DD"/>
    <w:rsid w:val="00014B63"/>
    <w:rsid w:val="00014CD1"/>
    <w:rsid w:val="000150B2"/>
    <w:rsid w:val="00015314"/>
    <w:rsid w:val="0001535D"/>
    <w:rsid w:val="0001562E"/>
    <w:rsid w:val="00015B96"/>
    <w:rsid w:val="00015F34"/>
    <w:rsid w:val="0001619A"/>
    <w:rsid w:val="00016342"/>
    <w:rsid w:val="000165B0"/>
    <w:rsid w:val="00016614"/>
    <w:rsid w:val="00016B72"/>
    <w:rsid w:val="00016BCD"/>
    <w:rsid w:val="00016C89"/>
    <w:rsid w:val="00016F69"/>
    <w:rsid w:val="00017778"/>
    <w:rsid w:val="00017A3F"/>
    <w:rsid w:val="00017A8E"/>
    <w:rsid w:val="00017D21"/>
    <w:rsid w:val="00017D67"/>
    <w:rsid w:val="00017D95"/>
    <w:rsid w:val="000202B4"/>
    <w:rsid w:val="0002091F"/>
    <w:rsid w:val="00020B65"/>
    <w:rsid w:val="00020EA0"/>
    <w:rsid w:val="00021041"/>
    <w:rsid w:val="0002127C"/>
    <w:rsid w:val="0002151E"/>
    <w:rsid w:val="000218C2"/>
    <w:rsid w:val="00021A62"/>
    <w:rsid w:val="00021B15"/>
    <w:rsid w:val="00022206"/>
    <w:rsid w:val="000226AA"/>
    <w:rsid w:val="00022C6D"/>
    <w:rsid w:val="00022C73"/>
    <w:rsid w:val="00023018"/>
    <w:rsid w:val="0002301F"/>
    <w:rsid w:val="0002305F"/>
    <w:rsid w:val="00023574"/>
    <w:rsid w:val="00023642"/>
    <w:rsid w:val="000239CC"/>
    <w:rsid w:val="00024287"/>
    <w:rsid w:val="00024875"/>
    <w:rsid w:val="00024B1B"/>
    <w:rsid w:val="0002523C"/>
    <w:rsid w:val="00025435"/>
    <w:rsid w:val="000258AC"/>
    <w:rsid w:val="00025FD8"/>
    <w:rsid w:val="000260E9"/>
    <w:rsid w:val="00026469"/>
    <w:rsid w:val="000265F5"/>
    <w:rsid w:val="0002686C"/>
    <w:rsid w:val="000269CB"/>
    <w:rsid w:val="00026E74"/>
    <w:rsid w:val="00027048"/>
    <w:rsid w:val="0002797F"/>
    <w:rsid w:val="00027A31"/>
    <w:rsid w:val="0003003E"/>
    <w:rsid w:val="0003009E"/>
    <w:rsid w:val="000302D2"/>
    <w:rsid w:val="000303F6"/>
    <w:rsid w:val="0003051C"/>
    <w:rsid w:val="000307E1"/>
    <w:rsid w:val="00030AE5"/>
    <w:rsid w:val="00030E3F"/>
    <w:rsid w:val="00030F18"/>
    <w:rsid w:val="000312D9"/>
    <w:rsid w:val="000314AB"/>
    <w:rsid w:val="0003196A"/>
    <w:rsid w:val="00031B6C"/>
    <w:rsid w:val="00031F19"/>
    <w:rsid w:val="00031F83"/>
    <w:rsid w:val="00031F95"/>
    <w:rsid w:val="000328AB"/>
    <w:rsid w:val="00032AEC"/>
    <w:rsid w:val="00032C5E"/>
    <w:rsid w:val="00032D23"/>
    <w:rsid w:val="00032D45"/>
    <w:rsid w:val="00033056"/>
    <w:rsid w:val="000330D3"/>
    <w:rsid w:val="000330FE"/>
    <w:rsid w:val="0003314E"/>
    <w:rsid w:val="000332BF"/>
    <w:rsid w:val="0003380A"/>
    <w:rsid w:val="0003392C"/>
    <w:rsid w:val="00033FCB"/>
    <w:rsid w:val="00034081"/>
    <w:rsid w:val="00034A55"/>
    <w:rsid w:val="00034A87"/>
    <w:rsid w:val="00034BAB"/>
    <w:rsid w:val="00034BDF"/>
    <w:rsid w:val="00034CC9"/>
    <w:rsid w:val="00034DEB"/>
    <w:rsid w:val="00034E6C"/>
    <w:rsid w:val="00035094"/>
    <w:rsid w:val="000354F4"/>
    <w:rsid w:val="000355A7"/>
    <w:rsid w:val="0003564F"/>
    <w:rsid w:val="00035923"/>
    <w:rsid w:val="00035BBA"/>
    <w:rsid w:val="00035D87"/>
    <w:rsid w:val="00035DF8"/>
    <w:rsid w:val="00036312"/>
    <w:rsid w:val="000364CA"/>
    <w:rsid w:val="00036743"/>
    <w:rsid w:val="0003683F"/>
    <w:rsid w:val="00036CAF"/>
    <w:rsid w:val="00036E37"/>
    <w:rsid w:val="00036EDC"/>
    <w:rsid w:val="00036F19"/>
    <w:rsid w:val="00037B57"/>
    <w:rsid w:val="00037B92"/>
    <w:rsid w:val="00037F6F"/>
    <w:rsid w:val="000401F1"/>
    <w:rsid w:val="00040207"/>
    <w:rsid w:val="0004036B"/>
    <w:rsid w:val="0004039D"/>
    <w:rsid w:val="00040B2A"/>
    <w:rsid w:val="00040B67"/>
    <w:rsid w:val="00041602"/>
    <w:rsid w:val="000419F2"/>
    <w:rsid w:val="00041C5F"/>
    <w:rsid w:val="00041F67"/>
    <w:rsid w:val="00042235"/>
    <w:rsid w:val="00042934"/>
    <w:rsid w:val="00042A41"/>
    <w:rsid w:val="00042C4A"/>
    <w:rsid w:val="00042CF1"/>
    <w:rsid w:val="00042D05"/>
    <w:rsid w:val="000433A1"/>
    <w:rsid w:val="0004438C"/>
    <w:rsid w:val="00044434"/>
    <w:rsid w:val="000444EA"/>
    <w:rsid w:val="000445D8"/>
    <w:rsid w:val="00044670"/>
    <w:rsid w:val="00044AB0"/>
    <w:rsid w:val="00044D53"/>
    <w:rsid w:val="00044FF6"/>
    <w:rsid w:val="000453DF"/>
    <w:rsid w:val="000453EC"/>
    <w:rsid w:val="00045409"/>
    <w:rsid w:val="00045729"/>
    <w:rsid w:val="000459A4"/>
    <w:rsid w:val="00045A66"/>
    <w:rsid w:val="00045A7D"/>
    <w:rsid w:val="00045CB9"/>
    <w:rsid w:val="00045D99"/>
    <w:rsid w:val="0004631B"/>
    <w:rsid w:val="00046ACC"/>
    <w:rsid w:val="00046B5A"/>
    <w:rsid w:val="00046E61"/>
    <w:rsid w:val="00046FBA"/>
    <w:rsid w:val="00047B70"/>
    <w:rsid w:val="00047C35"/>
    <w:rsid w:val="000500B3"/>
    <w:rsid w:val="000503DD"/>
    <w:rsid w:val="000506B6"/>
    <w:rsid w:val="0005076A"/>
    <w:rsid w:val="00050822"/>
    <w:rsid w:val="00050859"/>
    <w:rsid w:val="000508DA"/>
    <w:rsid w:val="00050C89"/>
    <w:rsid w:val="0005117B"/>
    <w:rsid w:val="000514D0"/>
    <w:rsid w:val="0005151D"/>
    <w:rsid w:val="000519CF"/>
    <w:rsid w:val="00051FC5"/>
    <w:rsid w:val="0005215F"/>
    <w:rsid w:val="00052467"/>
    <w:rsid w:val="00052601"/>
    <w:rsid w:val="000527A7"/>
    <w:rsid w:val="00052B8E"/>
    <w:rsid w:val="00052C35"/>
    <w:rsid w:val="00053154"/>
    <w:rsid w:val="000531D7"/>
    <w:rsid w:val="00053437"/>
    <w:rsid w:val="000536DB"/>
    <w:rsid w:val="00053778"/>
    <w:rsid w:val="000539FC"/>
    <w:rsid w:val="00053AE3"/>
    <w:rsid w:val="00053C62"/>
    <w:rsid w:val="000542DB"/>
    <w:rsid w:val="000543D1"/>
    <w:rsid w:val="0005460A"/>
    <w:rsid w:val="000548BC"/>
    <w:rsid w:val="00054988"/>
    <w:rsid w:val="00054C69"/>
    <w:rsid w:val="00054D9A"/>
    <w:rsid w:val="00054E3E"/>
    <w:rsid w:val="00055377"/>
    <w:rsid w:val="00055A00"/>
    <w:rsid w:val="00055CB2"/>
    <w:rsid w:val="00056802"/>
    <w:rsid w:val="0005695C"/>
    <w:rsid w:val="00056A43"/>
    <w:rsid w:val="00056A4C"/>
    <w:rsid w:val="00056FEE"/>
    <w:rsid w:val="0005707C"/>
    <w:rsid w:val="00057B94"/>
    <w:rsid w:val="00057C31"/>
    <w:rsid w:val="00057CFF"/>
    <w:rsid w:val="00057E0E"/>
    <w:rsid w:val="000601DF"/>
    <w:rsid w:val="00060918"/>
    <w:rsid w:val="00060B83"/>
    <w:rsid w:val="00060C65"/>
    <w:rsid w:val="00060D23"/>
    <w:rsid w:val="00061151"/>
    <w:rsid w:val="00061F18"/>
    <w:rsid w:val="00062305"/>
    <w:rsid w:val="00062A47"/>
    <w:rsid w:val="00062BE1"/>
    <w:rsid w:val="000632CB"/>
    <w:rsid w:val="000637D3"/>
    <w:rsid w:val="00063CAB"/>
    <w:rsid w:val="00063CBC"/>
    <w:rsid w:val="00063E8C"/>
    <w:rsid w:val="00063F6B"/>
    <w:rsid w:val="000642FD"/>
    <w:rsid w:val="00064AE3"/>
    <w:rsid w:val="00065033"/>
    <w:rsid w:val="0006516B"/>
    <w:rsid w:val="000656D7"/>
    <w:rsid w:val="00065744"/>
    <w:rsid w:val="00065804"/>
    <w:rsid w:val="00065A0E"/>
    <w:rsid w:val="000661BF"/>
    <w:rsid w:val="00066418"/>
    <w:rsid w:val="0006675E"/>
    <w:rsid w:val="00066A2D"/>
    <w:rsid w:val="00066C50"/>
    <w:rsid w:val="00066D7D"/>
    <w:rsid w:val="00067148"/>
    <w:rsid w:val="00067171"/>
    <w:rsid w:val="00067681"/>
    <w:rsid w:val="000678D3"/>
    <w:rsid w:val="00067A52"/>
    <w:rsid w:val="00067B6B"/>
    <w:rsid w:val="00070022"/>
    <w:rsid w:val="000700FE"/>
    <w:rsid w:val="000701C9"/>
    <w:rsid w:val="000702B2"/>
    <w:rsid w:val="0007045A"/>
    <w:rsid w:val="000704E2"/>
    <w:rsid w:val="00070A86"/>
    <w:rsid w:val="00070BF8"/>
    <w:rsid w:val="00070E98"/>
    <w:rsid w:val="00071476"/>
    <w:rsid w:val="00071A1C"/>
    <w:rsid w:val="00071E46"/>
    <w:rsid w:val="00072387"/>
    <w:rsid w:val="000724B6"/>
    <w:rsid w:val="000724E2"/>
    <w:rsid w:val="0007275B"/>
    <w:rsid w:val="00072D2F"/>
    <w:rsid w:val="00072EAD"/>
    <w:rsid w:val="0007321F"/>
    <w:rsid w:val="000738AB"/>
    <w:rsid w:val="00073A72"/>
    <w:rsid w:val="00073A7B"/>
    <w:rsid w:val="00074111"/>
    <w:rsid w:val="00074142"/>
    <w:rsid w:val="00074348"/>
    <w:rsid w:val="0007441F"/>
    <w:rsid w:val="00074477"/>
    <w:rsid w:val="00074AB6"/>
    <w:rsid w:val="00074CB2"/>
    <w:rsid w:val="00074E8D"/>
    <w:rsid w:val="00074F7B"/>
    <w:rsid w:val="0007506B"/>
    <w:rsid w:val="000751A0"/>
    <w:rsid w:val="0007523E"/>
    <w:rsid w:val="00075350"/>
    <w:rsid w:val="00075520"/>
    <w:rsid w:val="000758D4"/>
    <w:rsid w:val="00075A20"/>
    <w:rsid w:val="0007629E"/>
    <w:rsid w:val="0007673F"/>
    <w:rsid w:val="00076877"/>
    <w:rsid w:val="000771A9"/>
    <w:rsid w:val="000771B8"/>
    <w:rsid w:val="0007722A"/>
    <w:rsid w:val="000773D6"/>
    <w:rsid w:val="00077416"/>
    <w:rsid w:val="00077DA4"/>
    <w:rsid w:val="00077F63"/>
    <w:rsid w:val="000803CC"/>
    <w:rsid w:val="000805F8"/>
    <w:rsid w:val="00080AAD"/>
    <w:rsid w:val="0008119D"/>
    <w:rsid w:val="000812D2"/>
    <w:rsid w:val="00081564"/>
    <w:rsid w:val="0008168A"/>
    <w:rsid w:val="000816B6"/>
    <w:rsid w:val="00081737"/>
    <w:rsid w:val="000819C3"/>
    <w:rsid w:val="00081C7E"/>
    <w:rsid w:val="00081DD2"/>
    <w:rsid w:val="00082722"/>
    <w:rsid w:val="00082746"/>
    <w:rsid w:val="00082893"/>
    <w:rsid w:val="00082AEB"/>
    <w:rsid w:val="00082E14"/>
    <w:rsid w:val="00082EA0"/>
    <w:rsid w:val="00083384"/>
    <w:rsid w:val="00083866"/>
    <w:rsid w:val="00083A9D"/>
    <w:rsid w:val="00083C06"/>
    <w:rsid w:val="00083D59"/>
    <w:rsid w:val="00083FE8"/>
    <w:rsid w:val="0008417F"/>
    <w:rsid w:val="00084183"/>
    <w:rsid w:val="00084276"/>
    <w:rsid w:val="000849E2"/>
    <w:rsid w:val="00084E59"/>
    <w:rsid w:val="000856B2"/>
    <w:rsid w:val="00085D5C"/>
    <w:rsid w:val="00085DA9"/>
    <w:rsid w:val="00085E86"/>
    <w:rsid w:val="00086088"/>
    <w:rsid w:val="00086317"/>
    <w:rsid w:val="00086893"/>
    <w:rsid w:val="00086F13"/>
    <w:rsid w:val="00086F70"/>
    <w:rsid w:val="00087704"/>
    <w:rsid w:val="00087BD7"/>
    <w:rsid w:val="00087C11"/>
    <w:rsid w:val="00087F0A"/>
    <w:rsid w:val="00090A62"/>
    <w:rsid w:val="00090B95"/>
    <w:rsid w:val="000911D5"/>
    <w:rsid w:val="00091740"/>
    <w:rsid w:val="0009198D"/>
    <w:rsid w:val="00091F54"/>
    <w:rsid w:val="000922A5"/>
    <w:rsid w:val="0009250E"/>
    <w:rsid w:val="00092CBA"/>
    <w:rsid w:val="00092CFD"/>
    <w:rsid w:val="000931B7"/>
    <w:rsid w:val="00093447"/>
    <w:rsid w:val="00093529"/>
    <w:rsid w:val="00093727"/>
    <w:rsid w:val="00093BD2"/>
    <w:rsid w:val="00093C85"/>
    <w:rsid w:val="00093F17"/>
    <w:rsid w:val="00093FF5"/>
    <w:rsid w:val="00094188"/>
    <w:rsid w:val="000943D5"/>
    <w:rsid w:val="0009483E"/>
    <w:rsid w:val="00094CCC"/>
    <w:rsid w:val="00094DA8"/>
    <w:rsid w:val="00094DE5"/>
    <w:rsid w:val="00094ED8"/>
    <w:rsid w:val="00095060"/>
    <w:rsid w:val="000956E6"/>
    <w:rsid w:val="00095994"/>
    <w:rsid w:val="00095DA9"/>
    <w:rsid w:val="00095FB7"/>
    <w:rsid w:val="0009684D"/>
    <w:rsid w:val="00096E92"/>
    <w:rsid w:val="00096F24"/>
    <w:rsid w:val="0009738E"/>
    <w:rsid w:val="000974B7"/>
    <w:rsid w:val="00097631"/>
    <w:rsid w:val="0009775F"/>
    <w:rsid w:val="00097BB5"/>
    <w:rsid w:val="00097EA4"/>
    <w:rsid w:val="000A00FE"/>
    <w:rsid w:val="000A080C"/>
    <w:rsid w:val="000A0BC5"/>
    <w:rsid w:val="000A10E9"/>
    <w:rsid w:val="000A1166"/>
    <w:rsid w:val="000A14B6"/>
    <w:rsid w:val="000A161B"/>
    <w:rsid w:val="000A1B85"/>
    <w:rsid w:val="000A1BEB"/>
    <w:rsid w:val="000A1EE7"/>
    <w:rsid w:val="000A236D"/>
    <w:rsid w:val="000A248B"/>
    <w:rsid w:val="000A319F"/>
    <w:rsid w:val="000A32A0"/>
    <w:rsid w:val="000A3425"/>
    <w:rsid w:val="000A39F9"/>
    <w:rsid w:val="000A4034"/>
    <w:rsid w:val="000A413C"/>
    <w:rsid w:val="000A429A"/>
    <w:rsid w:val="000A4427"/>
    <w:rsid w:val="000A448E"/>
    <w:rsid w:val="000A4649"/>
    <w:rsid w:val="000A5033"/>
    <w:rsid w:val="000A514B"/>
    <w:rsid w:val="000A56FE"/>
    <w:rsid w:val="000A5A72"/>
    <w:rsid w:val="000A6260"/>
    <w:rsid w:val="000A6A66"/>
    <w:rsid w:val="000A6B79"/>
    <w:rsid w:val="000A6C64"/>
    <w:rsid w:val="000A6D7A"/>
    <w:rsid w:val="000A763D"/>
    <w:rsid w:val="000A785D"/>
    <w:rsid w:val="000A7C13"/>
    <w:rsid w:val="000A7CD7"/>
    <w:rsid w:val="000A7D0E"/>
    <w:rsid w:val="000A7E68"/>
    <w:rsid w:val="000A7E6E"/>
    <w:rsid w:val="000A7F8C"/>
    <w:rsid w:val="000B005B"/>
    <w:rsid w:val="000B0808"/>
    <w:rsid w:val="000B0928"/>
    <w:rsid w:val="000B14CD"/>
    <w:rsid w:val="000B1877"/>
    <w:rsid w:val="000B18AE"/>
    <w:rsid w:val="000B1ABC"/>
    <w:rsid w:val="000B1E3A"/>
    <w:rsid w:val="000B24CE"/>
    <w:rsid w:val="000B25C2"/>
    <w:rsid w:val="000B2735"/>
    <w:rsid w:val="000B2907"/>
    <w:rsid w:val="000B2F91"/>
    <w:rsid w:val="000B2FD1"/>
    <w:rsid w:val="000B3298"/>
    <w:rsid w:val="000B3580"/>
    <w:rsid w:val="000B38F9"/>
    <w:rsid w:val="000B3C6E"/>
    <w:rsid w:val="000B3F7D"/>
    <w:rsid w:val="000B44B5"/>
    <w:rsid w:val="000B48A3"/>
    <w:rsid w:val="000B4DCB"/>
    <w:rsid w:val="000B5011"/>
    <w:rsid w:val="000B5668"/>
    <w:rsid w:val="000B5FC0"/>
    <w:rsid w:val="000B6187"/>
    <w:rsid w:val="000B66A6"/>
    <w:rsid w:val="000B66D3"/>
    <w:rsid w:val="000B6783"/>
    <w:rsid w:val="000B69B3"/>
    <w:rsid w:val="000B6B65"/>
    <w:rsid w:val="000B6F72"/>
    <w:rsid w:val="000B700B"/>
    <w:rsid w:val="000B716D"/>
    <w:rsid w:val="000B7A50"/>
    <w:rsid w:val="000C00E3"/>
    <w:rsid w:val="000C03FB"/>
    <w:rsid w:val="000C043D"/>
    <w:rsid w:val="000C1073"/>
    <w:rsid w:val="000C10F8"/>
    <w:rsid w:val="000C1174"/>
    <w:rsid w:val="000C151C"/>
    <w:rsid w:val="000C153B"/>
    <w:rsid w:val="000C1AB4"/>
    <w:rsid w:val="000C1DE2"/>
    <w:rsid w:val="000C1EB5"/>
    <w:rsid w:val="000C1FE4"/>
    <w:rsid w:val="000C2216"/>
    <w:rsid w:val="000C2531"/>
    <w:rsid w:val="000C2611"/>
    <w:rsid w:val="000C283E"/>
    <w:rsid w:val="000C29BB"/>
    <w:rsid w:val="000C2A46"/>
    <w:rsid w:val="000C2D24"/>
    <w:rsid w:val="000C2F10"/>
    <w:rsid w:val="000C3270"/>
    <w:rsid w:val="000C3828"/>
    <w:rsid w:val="000C3B2D"/>
    <w:rsid w:val="000C4154"/>
    <w:rsid w:val="000C43B7"/>
    <w:rsid w:val="000C45BD"/>
    <w:rsid w:val="000C4BBA"/>
    <w:rsid w:val="000C4FBA"/>
    <w:rsid w:val="000C508A"/>
    <w:rsid w:val="000C5244"/>
    <w:rsid w:val="000C5297"/>
    <w:rsid w:val="000C555B"/>
    <w:rsid w:val="000C5598"/>
    <w:rsid w:val="000C5872"/>
    <w:rsid w:val="000C59D9"/>
    <w:rsid w:val="000C5B4C"/>
    <w:rsid w:val="000C627E"/>
    <w:rsid w:val="000C6971"/>
    <w:rsid w:val="000C69DA"/>
    <w:rsid w:val="000C6C20"/>
    <w:rsid w:val="000C78C7"/>
    <w:rsid w:val="000C78E0"/>
    <w:rsid w:val="000C7DEF"/>
    <w:rsid w:val="000C7EC7"/>
    <w:rsid w:val="000C7EF7"/>
    <w:rsid w:val="000D0192"/>
    <w:rsid w:val="000D0317"/>
    <w:rsid w:val="000D055A"/>
    <w:rsid w:val="000D05E8"/>
    <w:rsid w:val="000D074D"/>
    <w:rsid w:val="000D09C0"/>
    <w:rsid w:val="000D0B58"/>
    <w:rsid w:val="000D0C00"/>
    <w:rsid w:val="000D0D8B"/>
    <w:rsid w:val="000D0DD8"/>
    <w:rsid w:val="000D0F1D"/>
    <w:rsid w:val="000D1139"/>
    <w:rsid w:val="000D1276"/>
    <w:rsid w:val="000D13D1"/>
    <w:rsid w:val="000D1F88"/>
    <w:rsid w:val="000D2288"/>
    <w:rsid w:val="000D237F"/>
    <w:rsid w:val="000D2610"/>
    <w:rsid w:val="000D27B3"/>
    <w:rsid w:val="000D2864"/>
    <w:rsid w:val="000D2C72"/>
    <w:rsid w:val="000D2D3D"/>
    <w:rsid w:val="000D3014"/>
    <w:rsid w:val="000D319F"/>
    <w:rsid w:val="000D320A"/>
    <w:rsid w:val="000D36C7"/>
    <w:rsid w:val="000D3BDE"/>
    <w:rsid w:val="000D44B2"/>
    <w:rsid w:val="000D44F0"/>
    <w:rsid w:val="000D46CF"/>
    <w:rsid w:val="000D5C62"/>
    <w:rsid w:val="000D5C93"/>
    <w:rsid w:val="000D5CD0"/>
    <w:rsid w:val="000D5E90"/>
    <w:rsid w:val="000D6040"/>
    <w:rsid w:val="000D627F"/>
    <w:rsid w:val="000D638F"/>
    <w:rsid w:val="000D6522"/>
    <w:rsid w:val="000D67CD"/>
    <w:rsid w:val="000D67FE"/>
    <w:rsid w:val="000D6C8A"/>
    <w:rsid w:val="000D72B5"/>
    <w:rsid w:val="000D7362"/>
    <w:rsid w:val="000D7AEC"/>
    <w:rsid w:val="000E01E8"/>
    <w:rsid w:val="000E05FF"/>
    <w:rsid w:val="000E0612"/>
    <w:rsid w:val="000E061B"/>
    <w:rsid w:val="000E09C4"/>
    <w:rsid w:val="000E0C46"/>
    <w:rsid w:val="000E1104"/>
    <w:rsid w:val="000E1335"/>
    <w:rsid w:val="000E152B"/>
    <w:rsid w:val="000E154A"/>
    <w:rsid w:val="000E1623"/>
    <w:rsid w:val="000E18B4"/>
    <w:rsid w:val="000E1D54"/>
    <w:rsid w:val="000E1EE9"/>
    <w:rsid w:val="000E2118"/>
    <w:rsid w:val="000E228E"/>
    <w:rsid w:val="000E23BA"/>
    <w:rsid w:val="000E2677"/>
    <w:rsid w:val="000E276E"/>
    <w:rsid w:val="000E2E04"/>
    <w:rsid w:val="000E325B"/>
    <w:rsid w:val="000E32A4"/>
    <w:rsid w:val="000E3326"/>
    <w:rsid w:val="000E33ED"/>
    <w:rsid w:val="000E4139"/>
    <w:rsid w:val="000E447F"/>
    <w:rsid w:val="000E4570"/>
    <w:rsid w:val="000E49F3"/>
    <w:rsid w:val="000E51BC"/>
    <w:rsid w:val="000E54B0"/>
    <w:rsid w:val="000E5807"/>
    <w:rsid w:val="000E5A51"/>
    <w:rsid w:val="000E5C92"/>
    <w:rsid w:val="000E5FEE"/>
    <w:rsid w:val="000E60F3"/>
    <w:rsid w:val="000E6312"/>
    <w:rsid w:val="000E6A4D"/>
    <w:rsid w:val="000E7462"/>
    <w:rsid w:val="000E7593"/>
    <w:rsid w:val="000E77F2"/>
    <w:rsid w:val="000E7D2B"/>
    <w:rsid w:val="000F0419"/>
    <w:rsid w:val="000F0CBA"/>
    <w:rsid w:val="000F1489"/>
    <w:rsid w:val="000F17B5"/>
    <w:rsid w:val="000F1A96"/>
    <w:rsid w:val="000F1ACA"/>
    <w:rsid w:val="000F1ADE"/>
    <w:rsid w:val="000F20AC"/>
    <w:rsid w:val="000F23B8"/>
    <w:rsid w:val="000F329F"/>
    <w:rsid w:val="000F3491"/>
    <w:rsid w:val="000F374F"/>
    <w:rsid w:val="000F376D"/>
    <w:rsid w:val="000F3DF7"/>
    <w:rsid w:val="000F4049"/>
    <w:rsid w:val="000F406F"/>
    <w:rsid w:val="000F41AE"/>
    <w:rsid w:val="000F4533"/>
    <w:rsid w:val="000F4644"/>
    <w:rsid w:val="000F4727"/>
    <w:rsid w:val="000F48CB"/>
    <w:rsid w:val="000F4BD3"/>
    <w:rsid w:val="000F4D0D"/>
    <w:rsid w:val="000F55C8"/>
    <w:rsid w:val="000F6612"/>
    <w:rsid w:val="000F6802"/>
    <w:rsid w:val="000F6830"/>
    <w:rsid w:val="000F6848"/>
    <w:rsid w:val="000F6A41"/>
    <w:rsid w:val="000F6A5D"/>
    <w:rsid w:val="000F6C9C"/>
    <w:rsid w:val="000F7486"/>
    <w:rsid w:val="000F7BB2"/>
    <w:rsid w:val="000F7DE2"/>
    <w:rsid w:val="000F7F19"/>
    <w:rsid w:val="00100364"/>
    <w:rsid w:val="00100AC8"/>
    <w:rsid w:val="00100D22"/>
    <w:rsid w:val="00100D44"/>
    <w:rsid w:val="00100E59"/>
    <w:rsid w:val="00100F61"/>
    <w:rsid w:val="001015EC"/>
    <w:rsid w:val="001017DB"/>
    <w:rsid w:val="00101AAC"/>
    <w:rsid w:val="001020D6"/>
    <w:rsid w:val="0010214A"/>
    <w:rsid w:val="00102204"/>
    <w:rsid w:val="00102A93"/>
    <w:rsid w:val="00102AEC"/>
    <w:rsid w:val="00103121"/>
    <w:rsid w:val="001036D8"/>
    <w:rsid w:val="001037D4"/>
    <w:rsid w:val="0010388F"/>
    <w:rsid w:val="001045CF"/>
    <w:rsid w:val="00104658"/>
    <w:rsid w:val="00104919"/>
    <w:rsid w:val="001049C9"/>
    <w:rsid w:val="00104F2F"/>
    <w:rsid w:val="001050EA"/>
    <w:rsid w:val="001052BB"/>
    <w:rsid w:val="0010595D"/>
    <w:rsid w:val="001059F2"/>
    <w:rsid w:val="001060CE"/>
    <w:rsid w:val="001063B3"/>
    <w:rsid w:val="00106690"/>
    <w:rsid w:val="0010669F"/>
    <w:rsid w:val="00106B88"/>
    <w:rsid w:val="00106CAE"/>
    <w:rsid w:val="00106F45"/>
    <w:rsid w:val="00107084"/>
    <w:rsid w:val="00107135"/>
    <w:rsid w:val="0010723F"/>
    <w:rsid w:val="0010735B"/>
    <w:rsid w:val="001073C8"/>
    <w:rsid w:val="001074B1"/>
    <w:rsid w:val="001076DB"/>
    <w:rsid w:val="00107C93"/>
    <w:rsid w:val="00107D68"/>
    <w:rsid w:val="00110FFE"/>
    <w:rsid w:val="00111250"/>
    <w:rsid w:val="00111C83"/>
    <w:rsid w:val="00111E26"/>
    <w:rsid w:val="001121BA"/>
    <w:rsid w:val="001121E4"/>
    <w:rsid w:val="00112530"/>
    <w:rsid w:val="00112875"/>
    <w:rsid w:val="00112B83"/>
    <w:rsid w:val="001130DE"/>
    <w:rsid w:val="0011368C"/>
    <w:rsid w:val="00113782"/>
    <w:rsid w:val="00113A4D"/>
    <w:rsid w:val="00113C48"/>
    <w:rsid w:val="00113DEF"/>
    <w:rsid w:val="00114118"/>
    <w:rsid w:val="0011436D"/>
    <w:rsid w:val="001143F0"/>
    <w:rsid w:val="00114859"/>
    <w:rsid w:val="00114966"/>
    <w:rsid w:val="00114D1F"/>
    <w:rsid w:val="00115303"/>
    <w:rsid w:val="00115881"/>
    <w:rsid w:val="00115B50"/>
    <w:rsid w:val="00115E5F"/>
    <w:rsid w:val="0011752F"/>
    <w:rsid w:val="00117579"/>
    <w:rsid w:val="001175BF"/>
    <w:rsid w:val="00117628"/>
    <w:rsid w:val="00117D85"/>
    <w:rsid w:val="00117FD5"/>
    <w:rsid w:val="001202E0"/>
    <w:rsid w:val="001202E3"/>
    <w:rsid w:val="00120582"/>
    <w:rsid w:val="0012092A"/>
    <w:rsid w:val="0012094B"/>
    <w:rsid w:val="00120C31"/>
    <w:rsid w:val="00120C6F"/>
    <w:rsid w:val="00120E4F"/>
    <w:rsid w:val="00120EA0"/>
    <w:rsid w:val="0012135F"/>
    <w:rsid w:val="0012142C"/>
    <w:rsid w:val="00121551"/>
    <w:rsid w:val="00121D69"/>
    <w:rsid w:val="0012267A"/>
    <w:rsid w:val="0012270B"/>
    <w:rsid w:val="001227FC"/>
    <w:rsid w:val="00122C79"/>
    <w:rsid w:val="00122F31"/>
    <w:rsid w:val="00122FF8"/>
    <w:rsid w:val="001231B8"/>
    <w:rsid w:val="001231E0"/>
    <w:rsid w:val="00123572"/>
    <w:rsid w:val="0012384C"/>
    <w:rsid w:val="00123A10"/>
    <w:rsid w:val="00123C80"/>
    <w:rsid w:val="00123FF6"/>
    <w:rsid w:val="001240DB"/>
    <w:rsid w:val="001243DF"/>
    <w:rsid w:val="001244C7"/>
    <w:rsid w:val="001247D9"/>
    <w:rsid w:val="001249A9"/>
    <w:rsid w:val="00125402"/>
    <w:rsid w:val="001254A6"/>
    <w:rsid w:val="00125AB2"/>
    <w:rsid w:val="00125BBD"/>
    <w:rsid w:val="0012608A"/>
    <w:rsid w:val="0012609A"/>
    <w:rsid w:val="001260F4"/>
    <w:rsid w:val="00126117"/>
    <w:rsid w:val="00126143"/>
    <w:rsid w:val="00126222"/>
    <w:rsid w:val="001267B6"/>
    <w:rsid w:val="001268EF"/>
    <w:rsid w:val="00126B7C"/>
    <w:rsid w:val="001270BC"/>
    <w:rsid w:val="00127233"/>
    <w:rsid w:val="001277E7"/>
    <w:rsid w:val="001278C8"/>
    <w:rsid w:val="00130540"/>
    <w:rsid w:val="001307B7"/>
    <w:rsid w:val="00130C6A"/>
    <w:rsid w:val="00130DA9"/>
    <w:rsid w:val="001311C6"/>
    <w:rsid w:val="0013135F"/>
    <w:rsid w:val="00131955"/>
    <w:rsid w:val="00131C9C"/>
    <w:rsid w:val="001320C9"/>
    <w:rsid w:val="001321F2"/>
    <w:rsid w:val="0013249F"/>
    <w:rsid w:val="0013303A"/>
    <w:rsid w:val="0013321B"/>
    <w:rsid w:val="00133323"/>
    <w:rsid w:val="001334DA"/>
    <w:rsid w:val="001335CA"/>
    <w:rsid w:val="001335F2"/>
    <w:rsid w:val="00133A6B"/>
    <w:rsid w:val="00133C9E"/>
    <w:rsid w:val="00133E1B"/>
    <w:rsid w:val="00134374"/>
    <w:rsid w:val="00134592"/>
    <w:rsid w:val="001346FD"/>
    <w:rsid w:val="00134744"/>
    <w:rsid w:val="00134A0F"/>
    <w:rsid w:val="001350DE"/>
    <w:rsid w:val="0013546E"/>
    <w:rsid w:val="00135535"/>
    <w:rsid w:val="00135778"/>
    <w:rsid w:val="001357E9"/>
    <w:rsid w:val="0013586C"/>
    <w:rsid w:val="00135B76"/>
    <w:rsid w:val="00135BF1"/>
    <w:rsid w:val="00135C44"/>
    <w:rsid w:val="001361AA"/>
    <w:rsid w:val="001361E5"/>
    <w:rsid w:val="00136429"/>
    <w:rsid w:val="001369FE"/>
    <w:rsid w:val="00136B8F"/>
    <w:rsid w:val="00136D36"/>
    <w:rsid w:val="001374FA"/>
    <w:rsid w:val="001377B4"/>
    <w:rsid w:val="00137AD5"/>
    <w:rsid w:val="00140044"/>
    <w:rsid w:val="001400C1"/>
    <w:rsid w:val="00141111"/>
    <w:rsid w:val="00141519"/>
    <w:rsid w:val="001416FE"/>
    <w:rsid w:val="00141B80"/>
    <w:rsid w:val="00141C63"/>
    <w:rsid w:val="00142058"/>
    <w:rsid w:val="00142499"/>
    <w:rsid w:val="00142D4D"/>
    <w:rsid w:val="001434AB"/>
    <w:rsid w:val="0014379B"/>
    <w:rsid w:val="0014383B"/>
    <w:rsid w:val="0014385A"/>
    <w:rsid w:val="00143E98"/>
    <w:rsid w:val="001448A2"/>
    <w:rsid w:val="00144AC8"/>
    <w:rsid w:val="00144F4E"/>
    <w:rsid w:val="00145044"/>
    <w:rsid w:val="00145048"/>
    <w:rsid w:val="00145236"/>
    <w:rsid w:val="00145300"/>
    <w:rsid w:val="0014588C"/>
    <w:rsid w:val="00146197"/>
    <w:rsid w:val="00146297"/>
    <w:rsid w:val="001462CC"/>
    <w:rsid w:val="00146326"/>
    <w:rsid w:val="00146CBC"/>
    <w:rsid w:val="00146E82"/>
    <w:rsid w:val="0014705D"/>
    <w:rsid w:val="001473C6"/>
    <w:rsid w:val="001476A2"/>
    <w:rsid w:val="00147AA6"/>
    <w:rsid w:val="00147CC4"/>
    <w:rsid w:val="00150524"/>
    <w:rsid w:val="00150947"/>
    <w:rsid w:val="0015095D"/>
    <w:rsid w:val="00150B9C"/>
    <w:rsid w:val="00150C77"/>
    <w:rsid w:val="0015140C"/>
    <w:rsid w:val="00151B3D"/>
    <w:rsid w:val="00151B60"/>
    <w:rsid w:val="00152543"/>
    <w:rsid w:val="00152617"/>
    <w:rsid w:val="00152AE8"/>
    <w:rsid w:val="00152B4E"/>
    <w:rsid w:val="001530A9"/>
    <w:rsid w:val="001531A7"/>
    <w:rsid w:val="00153350"/>
    <w:rsid w:val="00153755"/>
    <w:rsid w:val="001537C5"/>
    <w:rsid w:val="00153925"/>
    <w:rsid w:val="00153B74"/>
    <w:rsid w:val="00153BE9"/>
    <w:rsid w:val="00153CE5"/>
    <w:rsid w:val="00153D84"/>
    <w:rsid w:val="00153E12"/>
    <w:rsid w:val="00153EFF"/>
    <w:rsid w:val="001541D2"/>
    <w:rsid w:val="0015454D"/>
    <w:rsid w:val="00154564"/>
    <w:rsid w:val="00154585"/>
    <w:rsid w:val="00154658"/>
    <w:rsid w:val="001546FC"/>
    <w:rsid w:val="00154B0E"/>
    <w:rsid w:val="00154F8E"/>
    <w:rsid w:val="00155233"/>
    <w:rsid w:val="001559F8"/>
    <w:rsid w:val="00155C8F"/>
    <w:rsid w:val="00156465"/>
    <w:rsid w:val="00156598"/>
    <w:rsid w:val="00156634"/>
    <w:rsid w:val="001568CC"/>
    <w:rsid w:val="00156C63"/>
    <w:rsid w:val="00156E37"/>
    <w:rsid w:val="0015711D"/>
    <w:rsid w:val="001579AE"/>
    <w:rsid w:val="00157A70"/>
    <w:rsid w:val="00157AA7"/>
    <w:rsid w:val="00157E69"/>
    <w:rsid w:val="0016024F"/>
    <w:rsid w:val="00160676"/>
    <w:rsid w:val="00160887"/>
    <w:rsid w:val="001609A4"/>
    <w:rsid w:val="00160AFB"/>
    <w:rsid w:val="00160C5F"/>
    <w:rsid w:val="00160DAB"/>
    <w:rsid w:val="001615F7"/>
    <w:rsid w:val="00161B17"/>
    <w:rsid w:val="00161BCE"/>
    <w:rsid w:val="00161D75"/>
    <w:rsid w:val="00161DEE"/>
    <w:rsid w:val="00161E58"/>
    <w:rsid w:val="00161F13"/>
    <w:rsid w:val="001623BA"/>
    <w:rsid w:val="00162698"/>
    <w:rsid w:val="00162781"/>
    <w:rsid w:val="00162AE7"/>
    <w:rsid w:val="00162BF1"/>
    <w:rsid w:val="00163329"/>
    <w:rsid w:val="0016373C"/>
    <w:rsid w:val="00163A2D"/>
    <w:rsid w:val="00163B78"/>
    <w:rsid w:val="00163EAD"/>
    <w:rsid w:val="001640A3"/>
    <w:rsid w:val="001643D0"/>
    <w:rsid w:val="001643D2"/>
    <w:rsid w:val="00164683"/>
    <w:rsid w:val="001648A7"/>
    <w:rsid w:val="00164BA8"/>
    <w:rsid w:val="00165323"/>
    <w:rsid w:val="0016561D"/>
    <w:rsid w:val="00165C45"/>
    <w:rsid w:val="00165C5B"/>
    <w:rsid w:val="00165E44"/>
    <w:rsid w:val="00165F5E"/>
    <w:rsid w:val="00166341"/>
    <w:rsid w:val="00166485"/>
    <w:rsid w:val="00166550"/>
    <w:rsid w:val="00166854"/>
    <w:rsid w:val="00166B14"/>
    <w:rsid w:val="00166CFB"/>
    <w:rsid w:val="00167530"/>
    <w:rsid w:val="0016778E"/>
    <w:rsid w:val="001700FF"/>
    <w:rsid w:val="0017011C"/>
    <w:rsid w:val="00170271"/>
    <w:rsid w:val="001702B2"/>
    <w:rsid w:val="001702C7"/>
    <w:rsid w:val="00170B03"/>
    <w:rsid w:val="001711A4"/>
    <w:rsid w:val="0017127A"/>
    <w:rsid w:val="001714C9"/>
    <w:rsid w:val="001718BE"/>
    <w:rsid w:val="0017224F"/>
    <w:rsid w:val="001727D2"/>
    <w:rsid w:val="00172AC8"/>
    <w:rsid w:val="00172E4A"/>
    <w:rsid w:val="00173183"/>
    <w:rsid w:val="00173A7F"/>
    <w:rsid w:val="00173B71"/>
    <w:rsid w:val="001740C2"/>
    <w:rsid w:val="00174401"/>
    <w:rsid w:val="0017445E"/>
    <w:rsid w:val="00174BE6"/>
    <w:rsid w:val="00175126"/>
    <w:rsid w:val="0017542D"/>
    <w:rsid w:val="00175E8E"/>
    <w:rsid w:val="00175FA5"/>
    <w:rsid w:val="00176422"/>
    <w:rsid w:val="00176F4A"/>
    <w:rsid w:val="00176FBC"/>
    <w:rsid w:val="00177022"/>
    <w:rsid w:val="001773D8"/>
    <w:rsid w:val="00177608"/>
    <w:rsid w:val="0017768A"/>
    <w:rsid w:val="00177795"/>
    <w:rsid w:val="0018044F"/>
    <w:rsid w:val="00180622"/>
    <w:rsid w:val="00180657"/>
    <w:rsid w:val="00180AE1"/>
    <w:rsid w:val="00180D61"/>
    <w:rsid w:val="00180E05"/>
    <w:rsid w:val="00180EC9"/>
    <w:rsid w:val="00180F59"/>
    <w:rsid w:val="00181069"/>
    <w:rsid w:val="00181225"/>
    <w:rsid w:val="00181253"/>
    <w:rsid w:val="001812C2"/>
    <w:rsid w:val="001813C2"/>
    <w:rsid w:val="00181A04"/>
    <w:rsid w:val="001827C4"/>
    <w:rsid w:val="00182F8C"/>
    <w:rsid w:val="0018319C"/>
    <w:rsid w:val="001832C0"/>
    <w:rsid w:val="00183704"/>
    <w:rsid w:val="0018376E"/>
    <w:rsid w:val="0018393C"/>
    <w:rsid w:val="00183B1A"/>
    <w:rsid w:val="00183D3B"/>
    <w:rsid w:val="001844A1"/>
    <w:rsid w:val="00184785"/>
    <w:rsid w:val="00184A8A"/>
    <w:rsid w:val="00184B70"/>
    <w:rsid w:val="00184D97"/>
    <w:rsid w:val="00185627"/>
    <w:rsid w:val="00185674"/>
    <w:rsid w:val="00185928"/>
    <w:rsid w:val="00185E4A"/>
    <w:rsid w:val="001865FF"/>
    <w:rsid w:val="001870F1"/>
    <w:rsid w:val="001871B1"/>
    <w:rsid w:val="001871B3"/>
    <w:rsid w:val="001871D7"/>
    <w:rsid w:val="001874B8"/>
    <w:rsid w:val="0018758C"/>
    <w:rsid w:val="00187C23"/>
    <w:rsid w:val="00187CB5"/>
    <w:rsid w:val="00187D4F"/>
    <w:rsid w:val="00187FF8"/>
    <w:rsid w:val="001901C4"/>
    <w:rsid w:val="00190420"/>
    <w:rsid w:val="001907BC"/>
    <w:rsid w:val="00190907"/>
    <w:rsid w:val="001913FC"/>
    <w:rsid w:val="0019146F"/>
    <w:rsid w:val="0019154F"/>
    <w:rsid w:val="001917F9"/>
    <w:rsid w:val="00191A63"/>
    <w:rsid w:val="00191A7F"/>
    <w:rsid w:val="00191EAB"/>
    <w:rsid w:val="00191F43"/>
    <w:rsid w:val="00192448"/>
    <w:rsid w:val="00192689"/>
    <w:rsid w:val="00192D7E"/>
    <w:rsid w:val="00192DFE"/>
    <w:rsid w:val="00192F06"/>
    <w:rsid w:val="0019314D"/>
    <w:rsid w:val="00193241"/>
    <w:rsid w:val="001932F5"/>
    <w:rsid w:val="001938AB"/>
    <w:rsid w:val="001939FD"/>
    <w:rsid w:val="00193AE5"/>
    <w:rsid w:val="00193BC2"/>
    <w:rsid w:val="00193C1A"/>
    <w:rsid w:val="00193EF2"/>
    <w:rsid w:val="0019416C"/>
    <w:rsid w:val="001941A5"/>
    <w:rsid w:val="0019480F"/>
    <w:rsid w:val="0019481F"/>
    <w:rsid w:val="001949AE"/>
    <w:rsid w:val="00194E0F"/>
    <w:rsid w:val="00194E45"/>
    <w:rsid w:val="00195517"/>
    <w:rsid w:val="0019587E"/>
    <w:rsid w:val="00195A05"/>
    <w:rsid w:val="00195B27"/>
    <w:rsid w:val="00196152"/>
    <w:rsid w:val="001962C4"/>
    <w:rsid w:val="00196380"/>
    <w:rsid w:val="00196386"/>
    <w:rsid w:val="001963E5"/>
    <w:rsid w:val="00196425"/>
    <w:rsid w:val="00196F30"/>
    <w:rsid w:val="00197788"/>
    <w:rsid w:val="00197790"/>
    <w:rsid w:val="00197846"/>
    <w:rsid w:val="00197A14"/>
    <w:rsid w:val="00197CD3"/>
    <w:rsid w:val="001A0194"/>
    <w:rsid w:val="001A0273"/>
    <w:rsid w:val="001A03FF"/>
    <w:rsid w:val="001A046C"/>
    <w:rsid w:val="001A04B3"/>
    <w:rsid w:val="001A06D6"/>
    <w:rsid w:val="001A0C6D"/>
    <w:rsid w:val="001A0C92"/>
    <w:rsid w:val="001A0E9D"/>
    <w:rsid w:val="001A1246"/>
    <w:rsid w:val="001A195F"/>
    <w:rsid w:val="001A1C00"/>
    <w:rsid w:val="001A1D36"/>
    <w:rsid w:val="001A1F23"/>
    <w:rsid w:val="001A2411"/>
    <w:rsid w:val="001A2544"/>
    <w:rsid w:val="001A25C0"/>
    <w:rsid w:val="001A2680"/>
    <w:rsid w:val="001A2810"/>
    <w:rsid w:val="001A28E6"/>
    <w:rsid w:val="001A2C14"/>
    <w:rsid w:val="001A3883"/>
    <w:rsid w:val="001A38A1"/>
    <w:rsid w:val="001A3D4C"/>
    <w:rsid w:val="001A4279"/>
    <w:rsid w:val="001A44F0"/>
    <w:rsid w:val="001A4C7C"/>
    <w:rsid w:val="001A4CCD"/>
    <w:rsid w:val="001A4D8B"/>
    <w:rsid w:val="001A54B3"/>
    <w:rsid w:val="001A5575"/>
    <w:rsid w:val="001A5B2C"/>
    <w:rsid w:val="001A5C5A"/>
    <w:rsid w:val="001A60A4"/>
    <w:rsid w:val="001A6454"/>
    <w:rsid w:val="001A65F1"/>
    <w:rsid w:val="001A6858"/>
    <w:rsid w:val="001A6939"/>
    <w:rsid w:val="001A6B1F"/>
    <w:rsid w:val="001A6BEF"/>
    <w:rsid w:val="001A6C06"/>
    <w:rsid w:val="001A6DC3"/>
    <w:rsid w:val="001A7792"/>
    <w:rsid w:val="001A78B6"/>
    <w:rsid w:val="001A7A70"/>
    <w:rsid w:val="001A7C32"/>
    <w:rsid w:val="001A7D73"/>
    <w:rsid w:val="001A7DE6"/>
    <w:rsid w:val="001B01A3"/>
    <w:rsid w:val="001B0685"/>
    <w:rsid w:val="001B0779"/>
    <w:rsid w:val="001B0FC8"/>
    <w:rsid w:val="001B117A"/>
    <w:rsid w:val="001B1243"/>
    <w:rsid w:val="001B13C5"/>
    <w:rsid w:val="001B163D"/>
    <w:rsid w:val="001B1843"/>
    <w:rsid w:val="001B1B95"/>
    <w:rsid w:val="001B1D03"/>
    <w:rsid w:val="001B1E26"/>
    <w:rsid w:val="001B210E"/>
    <w:rsid w:val="001B2A2D"/>
    <w:rsid w:val="001B2C55"/>
    <w:rsid w:val="001B2DFA"/>
    <w:rsid w:val="001B3125"/>
    <w:rsid w:val="001B3475"/>
    <w:rsid w:val="001B3765"/>
    <w:rsid w:val="001B3A99"/>
    <w:rsid w:val="001B4070"/>
    <w:rsid w:val="001B4357"/>
    <w:rsid w:val="001B43A5"/>
    <w:rsid w:val="001B4454"/>
    <w:rsid w:val="001B48E2"/>
    <w:rsid w:val="001B4B9C"/>
    <w:rsid w:val="001B4FAD"/>
    <w:rsid w:val="001B50EF"/>
    <w:rsid w:val="001B555A"/>
    <w:rsid w:val="001B56C6"/>
    <w:rsid w:val="001B5E1A"/>
    <w:rsid w:val="001B644C"/>
    <w:rsid w:val="001B6684"/>
    <w:rsid w:val="001B6864"/>
    <w:rsid w:val="001B6B01"/>
    <w:rsid w:val="001B6D31"/>
    <w:rsid w:val="001B7409"/>
    <w:rsid w:val="001B761C"/>
    <w:rsid w:val="001C03FB"/>
    <w:rsid w:val="001C05DB"/>
    <w:rsid w:val="001C06C8"/>
    <w:rsid w:val="001C0CB7"/>
    <w:rsid w:val="001C0FEF"/>
    <w:rsid w:val="001C12BD"/>
    <w:rsid w:val="001C1319"/>
    <w:rsid w:val="001C15E1"/>
    <w:rsid w:val="001C1921"/>
    <w:rsid w:val="001C20A7"/>
    <w:rsid w:val="001C22A5"/>
    <w:rsid w:val="001C23B5"/>
    <w:rsid w:val="001C244B"/>
    <w:rsid w:val="001C2555"/>
    <w:rsid w:val="001C2D1A"/>
    <w:rsid w:val="001C359D"/>
    <w:rsid w:val="001C3C06"/>
    <w:rsid w:val="001C3DA7"/>
    <w:rsid w:val="001C40C5"/>
    <w:rsid w:val="001C4236"/>
    <w:rsid w:val="001C47C5"/>
    <w:rsid w:val="001C4974"/>
    <w:rsid w:val="001C4AA3"/>
    <w:rsid w:val="001C4B71"/>
    <w:rsid w:val="001C4D16"/>
    <w:rsid w:val="001C4EC8"/>
    <w:rsid w:val="001C5039"/>
    <w:rsid w:val="001C53E7"/>
    <w:rsid w:val="001C573D"/>
    <w:rsid w:val="001C57E4"/>
    <w:rsid w:val="001C5D88"/>
    <w:rsid w:val="001C5F2F"/>
    <w:rsid w:val="001C609A"/>
    <w:rsid w:val="001C61D2"/>
    <w:rsid w:val="001C665A"/>
    <w:rsid w:val="001C66A8"/>
    <w:rsid w:val="001C6803"/>
    <w:rsid w:val="001C69E5"/>
    <w:rsid w:val="001C6BE7"/>
    <w:rsid w:val="001C6C18"/>
    <w:rsid w:val="001C7D1B"/>
    <w:rsid w:val="001C7E63"/>
    <w:rsid w:val="001D0266"/>
    <w:rsid w:val="001D032F"/>
    <w:rsid w:val="001D04FF"/>
    <w:rsid w:val="001D05C8"/>
    <w:rsid w:val="001D06F0"/>
    <w:rsid w:val="001D0C99"/>
    <w:rsid w:val="001D0E30"/>
    <w:rsid w:val="001D10FF"/>
    <w:rsid w:val="001D125C"/>
    <w:rsid w:val="001D151E"/>
    <w:rsid w:val="001D19DA"/>
    <w:rsid w:val="001D1C4A"/>
    <w:rsid w:val="001D26D0"/>
    <w:rsid w:val="001D275E"/>
    <w:rsid w:val="001D3161"/>
    <w:rsid w:val="001D318A"/>
    <w:rsid w:val="001D3498"/>
    <w:rsid w:val="001D34C0"/>
    <w:rsid w:val="001D35B5"/>
    <w:rsid w:val="001D364E"/>
    <w:rsid w:val="001D371A"/>
    <w:rsid w:val="001D3836"/>
    <w:rsid w:val="001D3A6A"/>
    <w:rsid w:val="001D3C7F"/>
    <w:rsid w:val="001D3CC4"/>
    <w:rsid w:val="001D3E02"/>
    <w:rsid w:val="001D3F0B"/>
    <w:rsid w:val="001D4007"/>
    <w:rsid w:val="001D4075"/>
    <w:rsid w:val="001D410A"/>
    <w:rsid w:val="001D4166"/>
    <w:rsid w:val="001D43CA"/>
    <w:rsid w:val="001D4526"/>
    <w:rsid w:val="001D49B5"/>
    <w:rsid w:val="001D4AF4"/>
    <w:rsid w:val="001D4E7B"/>
    <w:rsid w:val="001D5449"/>
    <w:rsid w:val="001D5596"/>
    <w:rsid w:val="001D5701"/>
    <w:rsid w:val="001D5B45"/>
    <w:rsid w:val="001D614D"/>
    <w:rsid w:val="001D625C"/>
    <w:rsid w:val="001D671B"/>
    <w:rsid w:val="001D70F8"/>
    <w:rsid w:val="001D74FD"/>
    <w:rsid w:val="001D7693"/>
    <w:rsid w:val="001D788E"/>
    <w:rsid w:val="001E0478"/>
    <w:rsid w:val="001E048E"/>
    <w:rsid w:val="001E0537"/>
    <w:rsid w:val="001E0647"/>
    <w:rsid w:val="001E0814"/>
    <w:rsid w:val="001E0839"/>
    <w:rsid w:val="001E0986"/>
    <w:rsid w:val="001E0BB0"/>
    <w:rsid w:val="001E14FD"/>
    <w:rsid w:val="001E182D"/>
    <w:rsid w:val="001E1A40"/>
    <w:rsid w:val="001E1D8D"/>
    <w:rsid w:val="001E219A"/>
    <w:rsid w:val="001E254C"/>
    <w:rsid w:val="001E2A16"/>
    <w:rsid w:val="001E2CF2"/>
    <w:rsid w:val="001E2E8B"/>
    <w:rsid w:val="001E3155"/>
    <w:rsid w:val="001E3551"/>
    <w:rsid w:val="001E3A4C"/>
    <w:rsid w:val="001E466F"/>
    <w:rsid w:val="001E4690"/>
    <w:rsid w:val="001E48C6"/>
    <w:rsid w:val="001E5A2F"/>
    <w:rsid w:val="001E656B"/>
    <w:rsid w:val="001E680A"/>
    <w:rsid w:val="001E6A45"/>
    <w:rsid w:val="001E6F53"/>
    <w:rsid w:val="001E70C9"/>
    <w:rsid w:val="001E784D"/>
    <w:rsid w:val="001F0306"/>
    <w:rsid w:val="001F0712"/>
    <w:rsid w:val="001F07FF"/>
    <w:rsid w:val="001F09AD"/>
    <w:rsid w:val="001F0B3D"/>
    <w:rsid w:val="001F10C6"/>
    <w:rsid w:val="001F13DE"/>
    <w:rsid w:val="001F1840"/>
    <w:rsid w:val="001F1B3C"/>
    <w:rsid w:val="001F23A1"/>
    <w:rsid w:val="001F24F0"/>
    <w:rsid w:val="001F255C"/>
    <w:rsid w:val="001F25FB"/>
    <w:rsid w:val="001F2778"/>
    <w:rsid w:val="001F28A0"/>
    <w:rsid w:val="001F2EBC"/>
    <w:rsid w:val="001F313D"/>
    <w:rsid w:val="001F3676"/>
    <w:rsid w:val="001F3771"/>
    <w:rsid w:val="001F37CF"/>
    <w:rsid w:val="001F37D8"/>
    <w:rsid w:val="001F3823"/>
    <w:rsid w:val="001F3AD1"/>
    <w:rsid w:val="001F44C2"/>
    <w:rsid w:val="001F499D"/>
    <w:rsid w:val="001F4B23"/>
    <w:rsid w:val="001F4CAE"/>
    <w:rsid w:val="001F4DA2"/>
    <w:rsid w:val="001F61ED"/>
    <w:rsid w:val="001F65EC"/>
    <w:rsid w:val="001F70D5"/>
    <w:rsid w:val="001F7422"/>
    <w:rsid w:val="001F76E9"/>
    <w:rsid w:val="001F7A73"/>
    <w:rsid w:val="001F7F85"/>
    <w:rsid w:val="00200220"/>
    <w:rsid w:val="00200A91"/>
    <w:rsid w:val="00201571"/>
    <w:rsid w:val="0020163D"/>
    <w:rsid w:val="00201738"/>
    <w:rsid w:val="00201BAC"/>
    <w:rsid w:val="00201D41"/>
    <w:rsid w:val="00201ED5"/>
    <w:rsid w:val="00202007"/>
    <w:rsid w:val="0020255B"/>
    <w:rsid w:val="002026A6"/>
    <w:rsid w:val="00202C4F"/>
    <w:rsid w:val="00203300"/>
    <w:rsid w:val="0020347A"/>
    <w:rsid w:val="0020357E"/>
    <w:rsid w:val="00203F4A"/>
    <w:rsid w:val="00203F77"/>
    <w:rsid w:val="00203FAD"/>
    <w:rsid w:val="0020410E"/>
    <w:rsid w:val="0020429E"/>
    <w:rsid w:val="00204C7D"/>
    <w:rsid w:val="00205233"/>
    <w:rsid w:val="002059E1"/>
    <w:rsid w:val="00206BBF"/>
    <w:rsid w:val="00207201"/>
    <w:rsid w:val="002073D6"/>
    <w:rsid w:val="0020762B"/>
    <w:rsid w:val="00207E06"/>
    <w:rsid w:val="00207F13"/>
    <w:rsid w:val="00210295"/>
    <w:rsid w:val="00212005"/>
    <w:rsid w:val="0021260A"/>
    <w:rsid w:val="0021272B"/>
    <w:rsid w:val="002127B1"/>
    <w:rsid w:val="00212A72"/>
    <w:rsid w:val="00212BC9"/>
    <w:rsid w:val="00213220"/>
    <w:rsid w:val="002132EC"/>
    <w:rsid w:val="00213502"/>
    <w:rsid w:val="0021387C"/>
    <w:rsid w:val="00213971"/>
    <w:rsid w:val="00213AA4"/>
    <w:rsid w:val="00213D79"/>
    <w:rsid w:val="00213EE3"/>
    <w:rsid w:val="00214B7D"/>
    <w:rsid w:val="00214DE6"/>
    <w:rsid w:val="00214E5C"/>
    <w:rsid w:val="00214EB8"/>
    <w:rsid w:val="00215B40"/>
    <w:rsid w:val="00215C58"/>
    <w:rsid w:val="00215F01"/>
    <w:rsid w:val="0021602B"/>
    <w:rsid w:val="002160F2"/>
    <w:rsid w:val="002163CA"/>
    <w:rsid w:val="002166EC"/>
    <w:rsid w:val="00216860"/>
    <w:rsid w:val="00216A64"/>
    <w:rsid w:val="00216E85"/>
    <w:rsid w:val="00217039"/>
    <w:rsid w:val="00217448"/>
    <w:rsid w:val="0021759E"/>
    <w:rsid w:val="002175AA"/>
    <w:rsid w:val="002176ED"/>
    <w:rsid w:val="00217D0A"/>
    <w:rsid w:val="00220420"/>
    <w:rsid w:val="00220999"/>
    <w:rsid w:val="00220A0F"/>
    <w:rsid w:val="00220AF6"/>
    <w:rsid w:val="002216B8"/>
    <w:rsid w:val="00221935"/>
    <w:rsid w:val="00221A9B"/>
    <w:rsid w:val="00221AE1"/>
    <w:rsid w:val="0022229D"/>
    <w:rsid w:val="002227CD"/>
    <w:rsid w:val="002228B0"/>
    <w:rsid w:val="00222BF6"/>
    <w:rsid w:val="00222C1A"/>
    <w:rsid w:val="00222D46"/>
    <w:rsid w:val="00223030"/>
    <w:rsid w:val="00223D57"/>
    <w:rsid w:val="00224222"/>
    <w:rsid w:val="00224373"/>
    <w:rsid w:val="002245EA"/>
    <w:rsid w:val="00224609"/>
    <w:rsid w:val="00224764"/>
    <w:rsid w:val="00224812"/>
    <w:rsid w:val="0022494A"/>
    <w:rsid w:val="00224BD8"/>
    <w:rsid w:val="00224D0B"/>
    <w:rsid w:val="00224FEA"/>
    <w:rsid w:val="00225A34"/>
    <w:rsid w:val="00225C47"/>
    <w:rsid w:val="002261C8"/>
    <w:rsid w:val="00226A91"/>
    <w:rsid w:val="00226C8A"/>
    <w:rsid w:val="00226E49"/>
    <w:rsid w:val="00226F9B"/>
    <w:rsid w:val="0023062C"/>
    <w:rsid w:val="00230789"/>
    <w:rsid w:val="0023086E"/>
    <w:rsid w:val="00231B0F"/>
    <w:rsid w:val="002320E2"/>
    <w:rsid w:val="002321D0"/>
    <w:rsid w:val="0023290C"/>
    <w:rsid w:val="002329D8"/>
    <w:rsid w:val="00232C09"/>
    <w:rsid w:val="00232E60"/>
    <w:rsid w:val="00232EAC"/>
    <w:rsid w:val="002332B3"/>
    <w:rsid w:val="00233841"/>
    <w:rsid w:val="002338AB"/>
    <w:rsid w:val="00233E0A"/>
    <w:rsid w:val="00234150"/>
    <w:rsid w:val="0023417B"/>
    <w:rsid w:val="002341E8"/>
    <w:rsid w:val="00234369"/>
    <w:rsid w:val="00234DA3"/>
    <w:rsid w:val="00234DD6"/>
    <w:rsid w:val="00234E92"/>
    <w:rsid w:val="00235003"/>
    <w:rsid w:val="002350FA"/>
    <w:rsid w:val="00235743"/>
    <w:rsid w:val="0023587C"/>
    <w:rsid w:val="00236494"/>
    <w:rsid w:val="00236585"/>
    <w:rsid w:val="0023682C"/>
    <w:rsid w:val="0023705F"/>
    <w:rsid w:val="00237172"/>
    <w:rsid w:val="0023725B"/>
    <w:rsid w:val="00237887"/>
    <w:rsid w:val="00237DFE"/>
    <w:rsid w:val="00240011"/>
    <w:rsid w:val="00240111"/>
    <w:rsid w:val="00240447"/>
    <w:rsid w:val="0024066E"/>
    <w:rsid w:val="002408C2"/>
    <w:rsid w:val="00240C21"/>
    <w:rsid w:val="00240C4D"/>
    <w:rsid w:val="00240CDB"/>
    <w:rsid w:val="00241623"/>
    <w:rsid w:val="00241B65"/>
    <w:rsid w:val="00242005"/>
    <w:rsid w:val="002427FF"/>
    <w:rsid w:val="00242841"/>
    <w:rsid w:val="00242871"/>
    <w:rsid w:val="00242885"/>
    <w:rsid w:val="00242939"/>
    <w:rsid w:val="002431A6"/>
    <w:rsid w:val="002431A9"/>
    <w:rsid w:val="0024376E"/>
    <w:rsid w:val="00243A0F"/>
    <w:rsid w:val="00243F29"/>
    <w:rsid w:val="0024409D"/>
    <w:rsid w:val="00244518"/>
    <w:rsid w:val="0024479E"/>
    <w:rsid w:val="002447BB"/>
    <w:rsid w:val="00244808"/>
    <w:rsid w:val="00244944"/>
    <w:rsid w:val="00244E12"/>
    <w:rsid w:val="0024502D"/>
    <w:rsid w:val="0024521D"/>
    <w:rsid w:val="0024571A"/>
    <w:rsid w:val="00245B35"/>
    <w:rsid w:val="00245B5C"/>
    <w:rsid w:val="00245D88"/>
    <w:rsid w:val="0024629D"/>
    <w:rsid w:val="0024650E"/>
    <w:rsid w:val="00246653"/>
    <w:rsid w:val="00246720"/>
    <w:rsid w:val="00246755"/>
    <w:rsid w:val="00246873"/>
    <w:rsid w:val="00246E6E"/>
    <w:rsid w:val="00247160"/>
    <w:rsid w:val="002504CA"/>
    <w:rsid w:val="00250523"/>
    <w:rsid w:val="00250B4A"/>
    <w:rsid w:val="00250D51"/>
    <w:rsid w:val="00250EB9"/>
    <w:rsid w:val="00250F37"/>
    <w:rsid w:val="00250F4E"/>
    <w:rsid w:val="00251B2E"/>
    <w:rsid w:val="00251BE1"/>
    <w:rsid w:val="002520CB"/>
    <w:rsid w:val="0025282A"/>
    <w:rsid w:val="00252B1D"/>
    <w:rsid w:val="00252F58"/>
    <w:rsid w:val="002530AC"/>
    <w:rsid w:val="0025316D"/>
    <w:rsid w:val="002535DE"/>
    <w:rsid w:val="0025379E"/>
    <w:rsid w:val="00253A45"/>
    <w:rsid w:val="00253EA2"/>
    <w:rsid w:val="00253F8E"/>
    <w:rsid w:val="00254060"/>
    <w:rsid w:val="002548C2"/>
    <w:rsid w:val="002548C4"/>
    <w:rsid w:val="002549BB"/>
    <w:rsid w:val="00254A59"/>
    <w:rsid w:val="00254AB6"/>
    <w:rsid w:val="00254BFD"/>
    <w:rsid w:val="00254C5A"/>
    <w:rsid w:val="0025540C"/>
    <w:rsid w:val="002555CF"/>
    <w:rsid w:val="002557DC"/>
    <w:rsid w:val="002559B3"/>
    <w:rsid w:val="00256614"/>
    <w:rsid w:val="002567B3"/>
    <w:rsid w:val="00256DB8"/>
    <w:rsid w:val="00257496"/>
    <w:rsid w:val="00257712"/>
    <w:rsid w:val="00257753"/>
    <w:rsid w:val="00257797"/>
    <w:rsid w:val="00260164"/>
    <w:rsid w:val="00260437"/>
    <w:rsid w:val="002608E6"/>
    <w:rsid w:val="0026121B"/>
    <w:rsid w:val="00261E1B"/>
    <w:rsid w:val="002621B1"/>
    <w:rsid w:val="002621EB"/>
    <w:rsid w:val="00262367"/>
    <w:rsid w:val="002623DB"/>
    <w:rsid w:val="002626C6"/>
    <w:rsid w:val="00262DF3"/>
    <w:rsid w:val="00262FE8"/>
    <w:rsid w:val="002635DA"/>
    <w:rsid w:val="0026367E"/>
    <w:rsid w:val="002638C4"/>
    <w:rsid w:val="002639E3"/>
    <w:rsid w:val="00263E54"/>
    <w:rsid w:val="00263F9A"/>
    <w:rsid w:val="00264557"/>
    <w:rsid w:val="00264919"/>
    <w:rsid w:val="00264992"/>
    <w:rsid w:val="00264E1E"/>
    <w:rsid w:val="00265420"/>
    <w:rsid w:val="002655DB"/>
    <w:rsid w:val="00265708"/>
    <w:rsid w:val="00265751"/>
    <w:rsid w:val="00265AE3"/>
    <w:rsid w:val="00266775"/>
    <w:rsid w:val="002669CC"/>
    <w:rsid w:val="00266C92"/>
    <w:rsid w:val="00266F5A"/>
    <w:rsid w:val="00267164"/>
    <w:rsid w:val="0026785C"/>
    <w:rsid w:val="0026786B"/>
    <w:rsid w:val="00267B3F"/>
    <w:rsid w:val="002701B4"/>
    <w:rsid w:val="00270326"/>
    <w:rsid w:val="002704B8"/>
    <w:rsid w:val="002708D1"/>
    <w:rsid w:val="00270A84"/>
    <w:rsid w:val="00270EE1"/>
    <w:rsid w:val="00270F45"/>
    <w:rsid w:val="002718B8"/>
    <w:rsid w:val="00271C45"/>
    <w:rsid w:val="0027205F"/>
    <w:rsid w:val="00272227"/>
    <w:rsid w:val="00272441"/>
    <w:rsid w:val="00272B7C"/>
    <w:rsid w:val="00272DEE"/>
    <w:rsid w:val="002732F3"/>
    <w:rsid w:val="00273527"/>
    <w:rsid w:val="002736AB"/>
    <w:rsid w:val="00273B9E"/>
    <w:rsid w:val="00273E7D"/>
    <w:rsid w:val="002740A1"/>
    <w:rsid w:val="00274624"/>
    <w:rsid w:val="002747BB"/>
    <w:rsid w:val="002747EF"/>
    <w:rsid w:val="002748F0"/>
    <w:rsid w:val="00274907"/>
    <w:rsid w:val="00274E4E"/>
    <w:rsid w:val="0027504F"/>
    <w:rsid w:val="0027507A"/>
    <w:rsid w:val="00275145"/>
    <w:rsid w:val="002751CB"/>
    <w:rsid w:val="0027523F"/>
    <w:rsid w:val="0027570C"/>
    <w:rsid w:val="0027581D"/>
    <w:rsid w:val="002758A1"/>
    <w:rsid w:val="00275E87"/>
    <w:rsid w:val="00276138"/>
    <w:rsid w:val="002767F7"/>
    <w:rsid w:val="002768B7"/>
    <w:rsid w:val="0027756F"/>
    <w:rsid w:val="002777CF"/>
    <w:rsid w:val="00277809"/>
    <w:rsid w:val="00277863"/>
    <w:rsid w:val="00280309"/>
    <w:rsid w:val="00280673"/>
    <w:rsid w:val="002808E2"/>
    <w:rsid w:val="00280CA7"/>
    <w:rsid w:val="0028108C"/>
    <w:rsid w:val="00281298"/>
    <w:rsid w:val="002813CA"/>
    <w:rsid w:val="00281726"/>
    <w:rsid w:val="00281739"/>
    <w:rsid w:val="00281AA5"/>
    <w:rsid w:val="00281B33"/>
    <w:rsid w:val="00281B8D"/>
    <w:rsid w:val="00281F7A"/>
    <w:rsid w:val="0028342F"/>
    <w:rsid w:val="002834EE"/>
    <w:rsid w:val="00283799"/>
    <w:rsid w:val="0028379D"/>
    <w:rsid w:val="0028389B"/>
    <w:rsid w:val="00283D36"/>
    <w:rsid w:val="00283F04"/>
    <w:rsid w:val="00284080"/>
    <w:rsid w:val="002840E0"/>
    <w:rsid w:val="0028448A"/>
    <w:rsid w:val="00284928"/>
    <w:rsid w:val="002849C1"/>
    <w:rsid w:val="00284B2F"/>
    <w:rsid w:val="00284C19"/>
    <w:rsid w:val="00284F8D"/>
    <w:rsid w:val="002850E8"/>
    <w:rsid w:val="00285139"/>
    <w:rsid w:val="00285467"/>
    <w:rsid w:val="002856B4"/>
    <w:rsid w:val="002857BC"/>
    <w:rsid w:val="00285844"/>
    <w:rsid w:val="00285D6E"/>
    <w:rsid w:val="00286BBD"/>
    <w:rsid w:val="00286F21"/>
    <w:rsid w:val="002871BF"/>
    <w:rsid w:val="0028728E"/>
    <w:rsid w:val="0028736C"/>
    <w:rsid w:val="0028754F"/>
    <w:rsid w:val="002875E0"/>
    <w:rsid w:val="00287608"/>
    <w:rsid w:val="00287617"/>
    <w:rsid w:val="00287A6C"/>
    <w:rsid w:val="00287DAF"/>
    <w:rsid w:val="00287DC7"/>
    <w:rsid w:val="002907F8"/>
    <w:rsid w:val="002908D9"/>
    <w:rsid w:val="00290BF0"/>
    <w:rsid w:val="00290FBC"/>
    <w:rsid w:val="00291385"/>
    <w:rsid w:val="002913FE"/>
    <w:rsid w:val="00291556"/>
    <w:rsid w:val="002916DA"/>
    <w:rsid w:val="00291CB5"/>
    <w:rsid w:val="0029204B"/>
    <w:rsid w:val="00292737"/>
    <w:rsid w:val="00292CD4"/>
    <w:rsid w:val="00293358"/>
    <w:rsid w:val="0029345E"/>
    <w:rsid w:val="00293A0E"/>
    <w:rsid w:val="00293F3C"/>
    <w:rsid w:val="002945BE"/>
    <w:rsid w:val="00294675"/>
    <w:rsid w:val="00294759"/>
    <w:rsid w:val="002949A8"/>
    <w:rsid w:val="00294AE6"/>
    <w:rsid w:val="00294EC1"/>
    <w:rsid w:val="00294FD6"/>
    <w:rsid w:val="00295BFF"/>
    <w:rsid w:val="00295CD6"/>
    <w:rsid w:val="00295FF4"/>
    <w:rsid w:val="00296576"/>
    <w:rsid w:val="00296862"/>
    <w:rsid w:val="00296C1A"/>
    <w:rsid w:val="00296D11"/>
    <w:rsid w:val="002974BC"/>
    <w:rsid w:val="00297584"/>
    <w:rsid w:val="00297645"/>
    <w:rsid w:val="00297827"/>
    <w:rsid w:val="0029792B"/>
    <w:rsid w:val="002979CB"/>
    <w:rsid w:val="00297A6F"/>
    <w:rsid w:val="00297F9E"/>
    <w:rsid w:val="002A02B1"/>
    <w:rsid w:val="002A0570"/>
    <w:rsid w:val="002A0AAE"/>
    <w:rsid w:val="002A1422"/>
    <w:rsid w:val="002A1DB1"/>
    <w:rsid w:val="002A2107"/>
    <w:rsid w:val="002A2495"/>
    <w:rsid w:val="002A277A"/>
    <w:rsid w:val="002A2CFD"/>
    <w:rsid w:val="002A2FA3"/>
    <w:rsid w:val="002A32D0"/>
    <w:rsid w:val="002A3634"/>
    <w:rsid w:val="002A3654"/>
    <w:rsid w:val="002A3760"/>
    <w:rsid w:val="002A3A19"/>
    <w:rsid w:val="002A3A1F"/>
    <w:rsid w:val="002A3D85"/>
    <w:rsid w:val="002A3F07"/>
    <w:rsid w:val="002A3FB9"/>
    <w:rsid w:val="002A4017"/>
    <w:rsid w:val="002A4131"/>
    <w:rsid w:val="002A45E2"/>
    <w:rsid w:val="002A4660"/>
    <w:rsid w:val="002A4808"/>
    <w:rsid w:val="002A4CA2"/>
    <w:rsid w:val="002A4DF8"/>
    <w:rsid w:val="002A4E50"/>
    <w:rsid w:val="002A4F1D"/>
    <w:rsid w:val="002A55E3"/>
    <w:rsid w:val="002A5749"/>
    <w:rsid w:val="002A5DEB"/>
    <w:rsid w:val="002A5F53"/>
    <w:rsid w:val="002A5F68"/>
    <w:rsid w:val="002A5F8A"/>
    <w:rsid w:val="002A62EE"/>
    <w:rsid w:val="002A646D"/>
    <w:rsid w:val="002A6CF6"/>
    <w:rsid w:val="002A70EF"/>
    <w:rsid w:val="002A7146"/>
    <w:rsid w:val="002A7499"/>
    <w:rsid w:val="002A74D0"/>
    <w:rsid w:val="002A77D3"/>
    <w:rsid w:val="002B0329"/>
    <w:rsid w:val="002B059D"/>
    <w:rsid w:val="002B0790"/>
    <w:rsid w:val="002B0EDC"/>
    <w:rsid w:val="002B0F85"/>
    <w:rsid w:val="002B14B1"/>
    <w:rsid w:val="002B1568"/>
    <w:rsid w:val="002B1BB1"/>
    <w:rsid w:val="002B1C15"/>
    <w:rsid w:val="002B1C8F"/>
    <w:rsid w:val="002B1D38"/>
    <w:rsid w:val="002B275A"/>
    <w:rsid w:val="002B29C1"/>
    <w:rsid w:val="002B2ADC"/>
    <w:rsid w:val="002B2BF6"/>
    <w:rsid w:val="002B2C8D"/>
    <w:rsid w:val="002B2D64"/>
    <w:rsid w:val="002B2DC6"/>
    <w:rsid w:val="002B2F3D"/>
    <w:rsid w:val="002B321C"/>
    <w:rsid w:val="002B32C3"/>
    <w:rsid w:val="002B3878"/>
    <w:rsid w:val="002B3B35"/>
    <w:rsid w:val="002B3B3C"/>
    <w:rsid w:val="002B3B4E"/>
    <w:rsid w:val="002B3ED1"/>
    <w:rsid w:val="002B414F"/>
    <w:rsid w:val="002B41CE"/>
    <w:rsid w:val="002B446D"/>
    <w:rsid w:val="002B4500"/>
    <w:rsid w:val="002B45DD"/>
    <w:rsid w:val="002B49C3"/>
    <w:rsid w:val="002B4F31"/>
    <w:rsid w:val="002B4F67"/>
    <w:rsid w:val="002B52EE"/>
    <w:rsid w:val="002B58C7"/>
    <w:rsid w:val="002B64B9"/>
    <w:rsid w:val="002B68BF"/>
    <w:rsid w:val="002B71AA"/>
    <w:rsid w:val="002B7368"/>
    <w:rsid w:val="002B7434"/>
    <w:rsid w:val="002B7BC4"/>
    <w:rsid w:val="002B7F15"/>
    <w:rsid w:val="002C0149"/>
    <w:rsid w:val="002C069F"/>
    <w:rsid w:val="002C0C78"/>
    <w:rsid w:val="002C0D06"/>
    <w:rsid w:val="002C10A3"/>
    <w:rsid w:val="002C120F"/>
    <w:rsid w:val="002C1AF8"/>
    <w:rsid w:val="002C1B40"/>
    <w:rsid w:val="002C25AF"/>
    <w:rsid w:val="002C2C3E"/>
    <w:rsid w:val="002C2FC5"/>
    <w:rsid w:val="002C300F"/>
    <w:rsid w:val="002C3398"/>
    <w:rsid w:val="002C422B"/>
    <w:rsid w:val="002C4985"/>
    <w:rsid w:val="002C4CCA"/>
    <w:rsid w:val="002C4E6D"/>
    <w:rsid w:val="002C5023"/>
    <w:rsid w:val="002C52A8"/>
    <w:rsid w:val="002C544C"/>
    <w:rsid w:val="002C56B0"/>
    <w:rsid w:val="002C57AC"/>
    <w:rsid w:val="002C599C"/>
    <w:rsid w:val="002C5A7D"/>
    <w:rsid w:val="002C5E22"/>
    <w:rsid w:val="002C5E4E"/>
    <w:rsid w:val="002C6539"/>
    <w:rsid w:val="002C6D5D"/>
    <w:rsid w:val="002C6ED1"/>
    <w:rsid w:val="002C6F2B"/>
    <w:rsid w:val="002C759C"/>
    <w:rsid w:val="002C75D4"/>
    <w:rsid w:val="002C7C4E"/>
    <w:rsid w:val="002C7F7E"/>
    <w:rsid w:val="002D007C"/>
    <w:rsid w:val="002D01AD"/>
    <w:rsid w:val="002D0382"/>
    <w:rsid w:val="002D0384"/>
    <w:rsid w:val="002D039E"/>
    <w:rsid w:val="002D057B"/>
    <w:rsid w:val="002D065E"/>
    <w:rsid w:val="002D07FB"/>
    <w:rsid w:val="002D0B86"/>
    <w:rsid w:val="002D0BE6"/>
    <w:rsid w:val="002D0F3D"/>
    <w:rsid w:val="002D123F"/>
    <w:rsid w:val="002D1933"/>
    <w:rsid w:val="002D2133"/>
    <w:rsid w:val="002D22E2"/>
    <w:rsid w:val="002D254E"/>
    <w:rsid w:val="002D25A5"/>
    <w:rsid w:val="002D2BBC"/>
    <w:rsid w:val="002D2F05"/>
    <w:rsid w:val="002D343A"/>
    <w:rsid w:val="002D375B"/>
    <w:rsid w:val="002D405F"/>
    <w:rsid w:val="002D432D"/>
    <w:rsid w:val="002D4468"/>
    <w:rsid w:val="002D45FC"/>
    <w:rsid w:val="002D4627"/>
    <w:rsid w:val="002D4657"/>
    <w:rsid w:val="002D48CB"/>
    <w:rsid w:val="002D4A7B"/>
    <w:rsid w:val="002D4DDD"/>
    <w:rsid w:val="002D4F8E"/>
    <w:rsid w:val="002D5097"/>
    <w:rsid w:val="002D52AB"/>
    <w:rsid w:val="002D5387"/>
    <w:rsid w:val="002D54E7"/>
    <w:rsid w:val="002D5977"/>
    <w:rsid w:val="002D5E8F"/>
    <w:rsid w:val="002D5EE4"/>
    <w:rsid w:val="002D5F54"/>
    <w:rsid w:val="002D600B"/>
    <w:rsid w:val="002D6346"/>
    <w:rsid w:val="002D6710"/>
    <w:rsid w:val="002D6714"/>
    <w:rsid w:val="002D6A1E"/>
    <w:rsid w:val="002D70EC"/>
    <w:rsid w:val="002D768C"/>
    <w:rsid w:val="002D7730"/>
    <w:rsid w:val="002D7A9E"/>
    <w:rsid w:val="002D7FA8"/>
    <w:rsid w:val="002E000B"/>
    <w:rsid w:val="002E0062"/>
    <w:rsid w:val="002E0497"/>
    <w:rsid w:val="002E04DA"/>
    <w:rsid w:val="002E0BDC"/>
    <w:rsid w:val="002E1046"/>
    <w:rsid w:val="002E1273"/>
    <w:rsid w:val="002E148A"/>
    <w:rsid w:val="002E1BC4"/>
    <w:rsid w:val="002E1DF1"/>
    <w:rsid w:val="002E2197"/>
    <w:rsid w:val="002E21EA"/>
    <w:rsid w:val="002E264D"/>
    <w:rsid w:val="002E2B17"/>
    <w:rsid w:val="002E2D34"/>
    <w:rsid w:val="002E2EAF"/>
    <w:rsid w:val="002E3258"/>
    <w:rsid w:val="002E38D9"/>
    <w:rsid w:val="002E3D57"/>
    <w:rsid w:val="002E3D6D"/>
    <w:rsid w:val="002E41BC"/>
    <w:rsid w:val="002E43E4"/>
    <w:rsid w:val="002E4693"/>
    <w:rsid w:val="002E4A4A"/>
    <w:rsid w:val="002E503E"/>
    <w:rsid w:val="002E5110"/>
    <w:rsid w:val="002E5432"/>
    <w:rsid w:val="002E556D"/>
    <w:rsid w:val="002E5858"/>
    <w:rsid w:val="002E5C2E"/>
    <w:rsid w:val="002E5FCE"/>
    <w:rsid w:val="002E6C19"/>
    <w:rsid w:val="002E765B"/>
    <w:rsid w:val="002E7CBD"/>
    <w:rsid w:val="002E7DDB"/>
    <w:rsid w:val="002E7E11"/>
    <w:rsid w:val="002F0313"/>
    <w:rsid w:val="002F036E"/>
    <w:rsid w:val="002F0568"/>
    <w:rsid w:val="002F075F"/>
    <w:rsid w:val="002F0863"/>
    <w:rsid w:val="002F09B8"/>
    <w:rsid w:val="002F0BFF"/>
    <w:rsid w:val="002F0ECC"/>
    <w:rsid w:val="002F0F70"/>
    <w:rsid w:val="002F1083"/>
    <w:rsid w:val="002F13B4"/>
    <w:rsid w:val="002F1715"/>
    <w:rsid w:val="002F1790"/>
    <w:rsid w:val="002F1D31"/>
    <w:rsid w:val="002F20A0"/>
    <w:rsid w:val="002F216C"/>
    <w:rsid w:val="002F26F9"/>
    <w:rsid w:val="002F2757"/>
    <w:rsid w:val="002F2D71"/>
    <w:rsid w:val="002F2FB5"/>
    <w:rsid w:val="002F337A"/>
    <w:rsid w:val="002F33FC"/>
    <w:rsid w:val="002F3BCE"/>
    <w:rsid w:val="002F3C9A"/>
    <w:rsid w:val="002F3E50"/>
    <w:rsid w:val="002F407F"/>
    <w:rsid w:val="002F4237"/>
    <w:rsid w:val="002F4765"/>
    <w:rsid w:val="002F48BA"/>
    <w:rsid w:val="002F493D"/>
    <w:rsid w:val="002F4D18"/>
    <w:rsid w:val="002F4D61"/>
    <w:rsid w:val="002F4E15"/>
    <w:rsid w:val="002F5038"/>
    <w:rsid w:val="002F5059"/>
    <w:rsid w:val="002F5244"/>
    <w:rsid w:val="002F5275"/>
    <w:rsid w:val="002F56B4"/>
    <w:rsid w:val="002F59E4"/>
    <w:rsid w:val="002F5B35"/>
    <w:rsid w:val="002F6108"/>
    <w:rsid w:val="002F6264"/>
    <w:rsid w:val="002F6472"/>
    <w:rsid w:val="002F6A3D"/>
    <w:rsid w:val="002F6CEF"/>
    <w:rsid w:val="002F7298"/>
    <w:rsid w:val="002F7B3C"/>
    <w:rsid w:val="003004F2"/>
    <w:rsid w:val="00300DAB"/>
    <w:rsid w:val="00301326"/>
    <w:rsid w:val="00301A56"/>
    <w:rsid w:val="00301AB0"/>
    <w:rsid w:val="003020A3"/>
    <w:rsid w:val="00302311"/>
    <w:rsid w:val="00302701"/>
    <w:rsid w:val="003027B0"/>
    <w:rsid w:val="003028B0"/>
    <w:rsid w:val="00302BA9"/>
    <w:rsid w:val="00302F3B"/>
    <w:rsid w:val="0030309F"/>
    <w:rsid w:val="00303385"/>
    <w:rsid w:val="00303A79"/>
    <w:rsid w:val="00303BD0"/>
    <w:rsid w:val="00304108"/>
    <w:rsid w:val="003045E2"/>
    <w:rsid w:val="00304D01"/>
    <w:rsid w:val="00304E2A"/>
    <w:rsid w:val="00304F64"/>
    <w:rsid w:val="003050A3"/>
    <w:rsid w:val="0030520D"/>
    <w:rsid w:val="0030591D"/>
    <w:rsid w:val="00305CEB"/>
    <w:rsid w:val="00306266"/>
    <w:rsid w:val="003064CB"/>
    <w:rsid w:val="00306967"/>
    <w:rsid w:val="00306FE5"/>
    <w:rsid w:val="0030724C"/>
    <w:rsid w:val="0030779D"/>
    <w:rsid w:val="003077CA"/>
    <w:rsid w:val="003078A1"/>
    <w:rsid w:val="00307B76"/>
    <w:rsid w:val="00307C44"/>
    <w:rsid w:val="00310306"/>
    <w:rsid w:val="00310515"/>
    <w:rsid w:val="00310537"/>
    <w:rsid w:val="00310602"/>
    <w:rsid w:val="0031072E"/>
    <w:rsid w:val="00310941"/>
    <w:rsid w:val="00310E8C"/>
    <w:rsid w:val="00310EED"/>
    <w:rsid w:val="003116DE"/>
    <w:rsid w:val="00311857"/>
    <w:rsid w:val="00312355"/>
    <w:rsid w:val="00312808"/>
    <w:rsid w:val="00312D32"/>
    <w:rsid w:val="00312D3E"/>
    <w:rsid w:val="00312DF8"/>
    <w:rsid w:val="0031309B"/>
    <w:rsid w:val="00313514"/>
    <w:rsid w:val="00313923"/>
    <w:rsid w:val="00313F9F"/>
    <w:rsid w:val="00313FC9"/>
    <w:rsid w:val="003141F6"/>
    <w:rsid w:val="00314312"/>
    <w:rsid w:val="003143B8"/>
    <w:rsid w:val="00314533"/>
    <w:rsid w:val="00314A1A"/>
    <w:rsid w:val="00314A1D"/>
    <w:rsid w:val="00314D1E"/>
    <w:rsid w:val="00314E5D"/>
    <w:rsid w:val="0031512E"/>
    <w:rsid w:val="0031516A"/>
    <w:rsid w:val="00315633"/>
    <w:rsid w:val="00315651"/>
    <w:rsid w:val="003156CC"/>
    <w:rsid w:val="00315BDB"/>
    <w:rsid w:val="0031627C"/>
    <w:rsid w:val="0031627F"/>
    <w:rsid w:val="00316371"/>
    <w:rsid w:val="003163A0"/>
    <w:rsid w:val="003166D3"/>
    <w:rsid w:val="00316785"/>
    <w:rsid w:val="00316A05"/>
    <w:rsid w:val="00316B1B"/>
    <w:rsid w:val="00316C35"/>
    <w:rsid w:val="00316C62"/>
    <w:rsid w:val="00316ECD"/>
    <w:rsid w:val="003172EE"/>
    <w:rsid w:val="00317484"/>
    <w:rsid w:val="00317914"/>
    <w:rsid w:val="00317942"/>
    <w:rsid w:val="00317CE3"/>
    <w:rsid w:val="0032012C"/>
    <w:rsid w:val="0032020F"/>
    <w:rsid w:val="0032040B"/>
    <w:rsid w:val="0032043E"/>
    <w:rsid w:val="00320AF1"/>
    <w:rsid w:val="00320D7B"/>
    <w:rsid w:val="00320E9E"/>
    <w:rsid w:val="003210F3"/>
    <w:rsid w:val="00321480"/>
    <w:rsid w:val="00321506"/>
    <w:rsid w:val="003215A7"/>
    <w:rsid w:val="003217B5"/>
    <w:rsid w:val="00321959"/>
    <w:rsid w:val="00321A90"/>
    <w:rsid w:val="00321C48"/>
    <w:rsid w:val="00321EEE"/>
    <w:rsid w:val="00321F1C"/>
    <w:rsid w:val="0032268C"/>
    <w:rsid w:val="00322D09"/>
    <w:rsid w:val="00323628"/>
    <w:rsid w:val="003236FB"/>
    <w:rsid w:val="00323DC5"/>
    <w:rsid w:val="00323FBF"/>
    <w:rsid w:val="003244C7"/>
    <w:rsid w:val="00324507"/>
    <w:rsid w:val="00324A15"/>
    <w:rsid w:val="00324A81"/>
    <w:rsid w:val="00325114"/>
    <w:rsid w:val="00325230"/>
    <w:rsid w:val="003254D2"/>
    <w:rsid w:val="00325710"/>
    <w:rsid w:val="00325EA6"/>
    <w:rsid w:val="00325F64"/>
    <w:rsid w:val="00325F72"/>
    <w:rsid w:val="0032649B"/>
    <w:rsid w:val="0032652B"/>
    <w:rsid w:val="00326AAD"/>
    <w:rsid w:val="00326ACB"/>
    <w:rsid w:val="00326EBC"/>
    <w:rsid w:val="00327A54"/>
    <w:rsid w:val="00327B7B"/>
    <w:rsid w:val="00327BD0"/>
    <w:rsid w:val="00327BE9"/>
    <w:rsid w:val="00327C07"/>
    <w:rsid w:val="00327CF4"/>
    <w:rsid w:val="00327D0B"/>
    <w:rsid w:val="00327FDA"/>
    <w:rsid w:val="00330193"/>
    <w:rsid w:val="00330549"/>
    <w:rsid w:val="00330918"/>
    <w:rsid w:val="00330AE6"/>
    <w:rsid w:val="00330B4A"/>
    <w:rsid w:val="00330BF2"/>
    <w:rsid w:val="00330F70"/>
    <w:rsid w:val="003313CB"/>
    <w:rsid w:val="00331615"/>
    <w:rsid w:val="00331842"/>
    <w:rsid w:val="00331ACD"/>
    <w:rsid w:val="00331B4B"/>
    <w:rsid w:val="003321BB"/>
    <w:rsid w:val="003321D3"/>
    <w:rsid w:val="00332328"/>
    <w:rsid w:val="00332374"/>
    <w:rsid w:val="00332887"/>
    <w:rsid w:val="00332BA3"/>
    <w:rsid w:val="00333268"/>
    <w:rsid w:val="00333294"/>
    <w:rsid w:val="00333900"/>
    <w:rsid w:val="00333B20"/>
    <w:rsid w:val="00333D3D"/>
    <w:rsid w:val="003341F1"/>
    <w:rsid w:val="003344EF"/>
    <w:rsid w:val="0033455A"/>
    <w:rsid w:val="003345D7"/>
    <w:rsid w:val="00334BA3"/>
    <w:rsid w:val="00334BD6"/>
    <w:rsid w:val="00334BFA"/>
    <w:rsid w:val="00334D66"/>
    <w:rsid w:val="003350C7"/>
    <w:rsid w:val="003352B2"/>
    <w:rsid w:val="003357A7"/>
    <w:rsid w:val="003357C0"/>
    <w:rsid w:val="00335AC1"/>
    <w:rsid w:val="00335B2D"/>
    <w:rsid w:val="00335B54"/>
    <w:rsid w:val="00335BB0"/>
    <w:rsid w:val="00335BFA"/>
    <w:rsid w:val="00335F49"/>
    <w:rsid w:val="00335FD8"/>
    <w:rsid w:val="00336032"/>
    <w:rsid w:val="0033617E"/>
    <w:rsid w:val="003362F1"/>
    <w:rsid w:val="003368E6"/>
    <w:rsid w:val="00336B85"/>
    <w:rsid w:val="00336BFE"/>
    <w:rsid w:val="00337421"/>
    <w:rsid w:val="00337730"/>
    <w:rsid w:val="0033774A"/>
    <w:rsid w:val="003377FD"/>
    <w:rsid w:val="0033780A"/>
    <w:rsid w:val="00337E85"/>
    <w:rsid w:val="00337FCB"/>
    <w:rsid w:val="003400B9"/>
    <w:rsid w:val="003400D3"/>
    <w:rsid w:val="003404CA"/>
    <w:rsid w:val="00340993"/>
    <w:rsid w:val="00340A2F"/>
    <w:rsid w:val="00340A5C"/>
    <w:rsid w:val="00340DBB"/>
    <w:rsid w:val="00341865"/>
    <w:rsid w:val="003418C0"/>
    <w:rsid w:val="00341A3B"/>
    <w:rsid w:val="003424C9"/>
    <w:rsid w:val="003424DB"/>
    <w:rsid w:val="003425E6"/>
    <w:rsid w:val="003426C3"/>
    <w:rsid w:val="00342E7D"/>
    <w:rsid w:val="00343015"/>
    <w:rsid w:val="00343438"/>
    <w:rsid w:val="003434FB"/>
    <w:rsid w:val="003436AE"/>
    <w:rsid w:val="00343BFA"/>
    <w:rsid w:val="00343E19"/>
    <w:rsid w:val="0034426D"/>
    <w:rsid w:val="0034434D"/>
    <w:rsid w:val="00344615"/>
    <w:rsid w:val="00344740"/>
    <w:rsid w:val="00344F0C"/>
    <w:rsid w:val="003453DB"/>
    <w:rsid w:val="00345743"/>
    <w:rsid w:val="00345981"/>
    <w:rsid w:val="003459D3"/>
    <w:rsid w:val="00345CD1"/>
    <w:rsid w:val="00345FFF"/>
    <w:rsid w:val="0034609A"/>
    <w:rsid w:val="00346F33"/>
    <w:rsid w:val="003473B8"/>
    <w:rsid w:val="003475CE"/>
    <w:rsid w:val="00347748"/>
    <w:rsid w:val="00347925"/>
    <w:rsid w:val="003500EA"/>
    <w:rsid w:val="003504DE"/>
    <w:rsid w:val="0035060C"/>
    <w:rsid w:val="00350905"/>
    <w:rsid w:val="003509F2"/>
    <w:rsid w:val="00350B29"/>
    <w:rsid w:val="0035156C"/>
    <w:rsid w:val="00351C99"/>
    <w:rsid w:val="00351E48"/>
    <w:rsid w:val="00351E57"/>
    <w:rsid w:val="00351EAA"/>
    <w:rsid w:val="00351F12"/>
    <w:rsid w:val="00351F98"/>
    <w:rsid w:val="003522E0"/>
    <w:rsid w:val="0035239A"/>
    <w:rsid w:val="00352A01"/>
    <w:rsid w:val="00352E52"/>
    <w:rsid w:val="00353134"/>
    <w:rsid w:val="0035349A"/>
    <w:rsid w:val="003535DD"/>
    <w:rsid w:val="003536B3"/>
    <w:rsid w:val="0035374E"/>
    <w:rsid w:val="0035393B"/>
    <w:rsid w:val="00353971"/>
    <w:rsid w:val="00353D3E"/>
    <w:rsid w:val="00353FA5"/>
    <w:rsid w:val="00353FDB"/>
    <w:rsid w:val="00354241"/>
    <w:rsid w:val="00354472"/>
    <w:rsid w:val="00354710"/>
    <w:rsid w:val="00354857"/>
    <w:rsid w:val="003549B7"/>
    <w:rsid w:val="00354A63"/>
    <w:rsid w:val="00354C33"/>
    <w:rsid w:val="00355347"/>
    <w:rsid w:val="003554C4"/>
    <w:rsid w:val="003555F9"/>
    <w:rsid w:val="00355796"/>
    <w:rsid w:val="00355A9A"/>
    <w:rsid w:val="00355B9D"/>
    <w:rsid w:val="003561EE"/>
    <w:rsid w:val="00356C55"/>
    <w:rsid w:val="00357083"/>
    <w:rsid w:val="003570E8"/>
    <w:rsid w:val="00357467"/>
    <w:rsid w:val="0035769B"/>
    <w:rsid w:val="00357D01"/>
    <w:rsid w:val="00357EFC"/>
    <w:rsid w:val="00357F3D"/>
    <w:rsid w:val="003600A4"/>
    <w:rsid w:val="0036014A"/>
    <w:rsid w:val="0036019D"/>
    <w:rsid w:val="003603ED"/>
    <w:rsid w:val="00360466"/>
    <w:rsid w:val="00360539"/>
    <w:rsid w:val="003617CF"/>
    <w:rsid w:val="00361A07"/>
    <w:rsid w:val="00361BE9"/>
    <w:rsid w:val="00361BEA"/>
    <w:rsid w:val="003620D8"/>
    <w:rsid w:val="003623A2"/>
    <w:rsid w:val="003624FE"/>
    <w:rsid w:val="00362932"/>
    <w:rsid w:val="00362980"/>
    <w:rsid w:val="00362B34"/>
    <w:rsid w:val="00362E5E"/>
    <w:rsid w:val="00363433"/>
    <w:rsid w:val="003635B5"/>
    <w:rsid w:val="00363874"/>
    <w:rsid w:val="0036398B"/>
    <w:rsid w:val="00364270"/>
    <w:rsid w:val="0036476A"/>
    <w:rsid w:val="0036489F"/>
    <w:rsid w:val="00364A8F"/>
    <w:rsid w:val="00364AB3"/>
    <w:rsid w:val="00364E27"/>
    <w:rsid w:val="0036578E"/>
    <w:rsid w:val="00365CA8"/>
    <w:rsid w:val="003666D3"/>
    <w:rsid w:val="00366BC5"/>
    <w:rsid w:val="0036758A"/>
    <w:rsid w:val="00367759"/>
    <w:rsid w:val="003678C4"/>
    <w:rsid w:val="00367C89"/>
    <w:rsid w:val="00367DC9"/>
    <w:rsid w:val="003703AC"/>
    <w:rsid w:val="00370424"/>
    <w:rsid w:val="003705BF"/>
    <w:rsid w:val="0037088F"/>
    <w:rsid w:val="003708BE"/>
    <w:rsid w:val="003709D8"/>
    <w:rsid w:val="003709E8"/>
    <w:rsid w:val="00370DAC"/>
    <w:rsid w:val="00370F79"/>
    <w:rsid w:val="00370F8C"/>
    <w:rsid w:val="0037150A"/>
    <w:rsid w:val="00371579"/>
    <w:rsid w:val="00371699"/>
    <w:rsid w:val="003716AC"/>
    <w:rsid w:val="0037187E"/>
    <w:rsid w:val="00371932"/>
    <w:rsid w:val="00372133"/>
    <w:rsid w:val="003723A0"/>
    <w:rsid w:val="00372A06"/>
    <w:rsid w:val="00372AB4"/>
    <w:rsid w:val="00372C06"/>
    <w:rsid w:val="00372C3D"/>
    <w:rsid w:val="00372DD1"/>
    <w:rsid w:val="0037323C"/>
    <w:rsid w:val="0037375B"/>
    <w:rsid w:val="003737A7"/>
    <w:rsid w:val="003737D0"/>
    <w:rsid w:val="00373E6D"/>
    <w:rsid w:val="00373EB6"/>
    <w:rsid w:val="00374102"/>
    <w:rsid w:val="00374426"/>
    <w:rsid w:val="00374572"/>
    <w:rsid w:val="00374680"/>
    <w:rsid w:val="00374B60"/>
    <w:rsid w:val="00374D6A"/>
    <w:rsid w:val="00374F33"/>
    <w:rsid w:val="003752B0"/>
    <w:rsid w:val="0037532A"/>
    <w:rsid w:val="00375719"/>
    <w:rsid w:val="003759DD"/>
    <w:rsid w:val="00375F68"/>
    <w:rsid w:val="00375FB1"/>
    <w:rsid w:val="00376155"/>
    <w:rsid w:val="00376865"/>
    <w:rsid w:val="003769C5"/>
    <w:rsid w:val="00376C96"/>
    <w:rsid w:val="00376DEC"/>
    <w:rsid w:val="003773D5"/>
    <w:rsid w:val="00377410"/>
    <w:rsid w:val="00377522"/>
    <w:rsid w:val="00377653"/>
    <w:rsid w:val="00377AAD"/>
    <w:rsid w:val="00377E96"/>
    <w:rsid w:val="00377EFC"/>
    <w:rsid w:val="00377F39"/>
    <w:rsid w:val="00380146"/>
    <w:rsid w:val="00380374"/>
    <w:rsid w:val="003805D0"/>
    <w:rsid w:val="00380643"/>
    <w:rsid w:val="0038090B"/>
    <w:rsid w:val="00380A6B"/>
    <w:rsid w:val="00380CB8"/>
    <w:rsid w:val="00381024"/>
    <w:rsid w:val="00381284"/>
    <w:rsid w:val="003813B8"/>
    <w:rsid w:val="00381416"/>
    <w:rsid w:val="003815E0"/>
    <w:rsid w:val="0038165B"/>
    <w:rsid w:val="003816F3"/>
    <w:rsid w:val="00381A66"/>
    <w:rsid w:val="00381CE5"/>
    <w:rsid w:val="0038212E"/>
    <w:rsid w:val="00382516"/>
    <w:rsid w:val="00382E1D"/>
    <w:rsid w:val="00383095"/>
    <w:rsid w:val="0038379E"/>
    <w:rsid w:val="003838EE"/>
    <w:rsid w:val="00383C63"/>
    <w:rsid w:val="003845C6"/>
    <w:rsid w:val="00384756"/>
    <w:rsid w:val="0038490A"/>
    <w:rsid w:val="00384B6D"/>
    <w:rsid w:val="00384FC2"/>
    <w:rsid w:val="003852C8"/>
    <w:rsid w:val="0038578A"/>
    <w:rsid w:val="00385979"/>
    <w:rsid w:val="00385B61"/>
    <w:rsid w:val="00385BB6"/>
    <w:rsid w:val="00385C57"/>
    <w:rsid w:val="00385C70"/>
    <w:rsid w:val="00385E28"/>
    <w:rsid w:val="0038631A"/>
    <w:rsid w:val="00386424"/>
    <w:rsid w:val="00386442"/>
    <w:rsid w:val="00386C24"/>
    <w:rsid w:val="00386FDC"/>
    <w:rsid w:val="0038702F"/>
    <w:rsid w:val="0038733A"/>
    <w:rsid w:val="003873E0"/>
    <w:rsid w:val="00387F8E"/>
    <w:rsid w:val="003900E1"/>
    <w:rsid w:val="00390268"/>
    <w:rsid w:val="00390AAE"/>
    <w:rsid w:val="00390DC0"/>
    <w:rsid w:val="00391CF9"/>
    <w:rsid w:val="00391DE7"/>
    <w:rsid w:val="00392217"/>
    <w:rsid w:val="00392252"/>
    <w:rsid w:val="003922A5"/>
    <w:rsid w:val="00392A5C"/>
    <w:rsid w:val="00392AD8"/>
    <w:rsid w:val="00392AF1"/>
    <w:rsid w:val="00392C9C"/>
    <w:rsid w:val="00393438"/>
    <w:rsid w:val="00393730"/>
    <w:rsid w:val="00393949"/>
    <w:rsid w:val="00393958"/>
    <w:rsid w:val="003939E5"/>
    <w:rsid w:val="00393B59"/>
    <w:rsid w:val="00393F8F"/>
    <w:rsid w:val="00394338"/>
    <w:rsid w:val="0039458B"/>
    <w:rsid w:val="00394636"/>
    <w:rsid w:val="00394660"/>
    <w:rsid w:val="003948DC"/>
    <w:rsid w:val="0039503D"/>
    <w:rsid w:val="00395047"/>
    <w:rsid w:val="0039546A"/>
    <w:rsid w:val="0039583B"/>
    <w:rsid w:val="00395B31"/>
    <w:rsid w:val="003964E1"/>
    <w:rsid w:val="0039659C"/>
    <w:rsid w:val="003967DA"/>
    <w:rsid w:val="00396CE2"/>
    <w:rsid w:val="00397340"/>
    <w:rsid w:val="0039754A"/>
    <w:rsid w:val="003979E4"/>
    <w:rsid w:val="00397D84"/>
    <w:rsid w:val="003A04A0"/>
    <w:rsid w:val="003A09D4"/>
    <w:rsid w:val="003A0D26"/>
    <w:rsid w:val="003A0E21"/>
    <w:rsid w:val="003A1117"/>
    <w:rsid w:val="003A1132"/>
    <w:rsid w:val="003A1594"/>
    <w:rsid w:val="003A1679"/>
    <w:rsid w:val="003A17B0"/>
    <w:rsid w:val="003A1DA9"/>
    <w:rsid w:val="003A24C7"/>
    <w:rsid w:val="003A26B0"/>
    <w:rsid w:val="003A2D2F"/>
    <w:rsid w:val="003A3365"/>
    <w:rsid w:val="003A3421"/>
    <w:rsid w:val="003A389B"/>
    <w:rsid w:val="003A39CA"/>
    <w:rsid w:val="003A3C5F"/>
    <w:rsid w:val="003A3D89"/>
    <w:rsid w:val="003A3DA5"/>
    <w:rsid w:val="003A3FF2"/>
    <w:rsid w:val="003A42A3"/>
    <w:rsid w:val="003A4573"/>
    <w:rsid w:val="003A4A7E"/>
    <w:rsid w:val="003A4B85"/>
    <w:rsid w:val="003A4D46"/>
    <w:rsid w:val="003A5750"/>
    <w:rsid w:val="003A586F"/>
    <w:rsid w:val="003A5A8F"/>
    <w:rsid w:val="003A5ABE"/>
    <w:rsid w:val="003A5B90"/>
    <w:rsid w:val="003A5F35"/>
    <w:rsid w:val="003A634D"/>
    <w:rsid w:val="003A643C"/>
    <w:rsid w:val="003A677F"/>
    <w:rsid w:val="003A678D"/>
    <w:rsid w:val="003A6C09"/>
    <w:rsid w:val="003A6C3B"/>
    <w:rsid w:val="003A6D4D"/>
    <w:rsid w:val="003A71A8"/>
    <w:rsid w:val="003A741F"/>
    <w:rsid w:val="003A77B8"/>
    <w:rsid w:val="003A7A40"/>
    <w:rsid w:val="003A7B03"/>
    <w:rsid w:val="003A7C3E"/>
    <w:rsid w:val="003A7DEC"/>
    <w:rsid w:val="003B00DA"/>
    <w:rsid w:val="003B015D"/>
    <w:rsid w:val="003B0188"/>
    <w:rsid w:val="003B03E7"/>
    <w:rsid w:val="003B09BC"/>
    <w:rsid w:val="003B109D"/>
    <w:rsid w:val="003B1295"/>
    <w:rsid w:val="003B1D66"/>
    <w:rsid w:val="003B2643"/>
    <w:rsid w:val="003B274C"/>
    <w:rsid w:val="003B287C"/>
    <w:rsid w:val="003B2939"/>
    <w:rsid w:val="003B2D19"/>
    <w:rsid w:val="003B2FC3"/>
    <w:rsid w:val="003B322F"/>
    <w:rsid w:val="003B3758"/>
    <w:rsid w:val="003B389C"/>
    <w:rsid w:val="003B3A31"/>
    <w:rsid w:val="003B3C72"/>
    <w:rsid w:val="003B3DE2"/>
    <w:rsid w:val="003B40ED"/>
    <w:rsid w:val="003B41A0"/>
    <w:rsid w:val="003B431B"/>
    <w:rsid w:val="003B43DD"/>
    <w:rsid w:val="003B457B"/>
    <w:rsid w:val="003B4D69"/>
    <w:rsid w:val="003B4F7D"/>
    <w:rsid w:val="003B53CB"/>
    <w:rsid w:val="003B54FF"/>
    <w:rsid w:val="003B55C0"/>
    <w:rsid w:val="003B64A9"/>
    <w:rsid w:val="003B6585"/>
    <w:rsid w:val="003B66A8"/>
    <w:rsid w:val="003B66E7"/>
    <w:rsid w:val="003B6B54"/>
    <w:rsid w:val="003B6CF4"/>
    <w:rsid w:val="003B6DF3"/>
    <w:rsid w:val="003B7408"/>
    <w:rsid w:val="003B7630"/>
    <w:rsid w:val="003B76A4"/>
    <w:rsid w:val="003B780F"/>
    <w:rsid w:val="003B7B7E"/>
    <w:rsid w:val="003B7D36"/>
    <w:rsid w:val="003B7E9B"/>
    <w:rsid w:val="003C026A"/>
    <w:rsid w:val="003C079D"/>
    <w:rsid w:val="003C0F7E"/>
    <w:rsid w:val="003C1128"/>
    <w:rsid w:val="003C15C7"/>
    <w:rsid w:val="003C199B"/>
    <w:rsid w:val="003C1B85"/>
    <w:rsid w:val="003C1C11"/>
    <w:rsid w:val="003C1C46"/>
    <w:rsid w:val="003C1D45"/>
    <w:rsid w:val="003C232F"/>
    <w:rsid w:val="003C23C6"/>
    <w:rsid w:val="003C257E"/>
    <w:rsid w:val="003C2743"/>
    <w:rsid w:val="003C293C"/>
    <w:rsid w:val="003C317E"/>
    <w:rsid w:val="003C3225"/>
    <w:rsid w:val="003C378F"/>
    <w:rsid w:val="003C3808"/>
    <w:rsid w:val="003C3AF2"/>
    <w:rsid w:val="003C428E"/>
    <w:rsid w:val="003C42F5"/>
    <w:rsid w:val="003C4971"/>
    <w:rsid w:val="003C4D27"/>
    <w:rsid w:val="003C4D41"/>
    <w:rsid w:val="003C4FCB"/>
    <w:rsid w:val="003C52BE"/>
    <w:rsid w:val="003C541A"/>
    <w:rsid w:val="003C5529"/>
    <w:rsid w:val="003C59B8"/>
    <w:rsid w:val="003C5C1F"/>
    <w:rsid w:val="003C64AE"/>
    <w:rsid w:val="003C68C7"/>
    <w:rsid w:val="003C6965"/>
    <w:rsid w:val="003C7069"/>
    <w:rsid w:val="003C72A7"/>
    <w:rsid w:val="003C7DD1"/>
    <w:rsid w:val="003D0000"/>
    <w:rsid w:val="003D031D"/>
    <w:rsid w:val="003D05F8"/>
    <w:rsid w:val="003D0772"/>
    <w:rsid w:val="003D078A"/>
    <w:rsid w:val="003D0C7A"/>
    <w:rsid w:val="003D0D6F"/>
    <w:rsid w:val="003D12D3"/>
    <w:rsid w:val="003D1596"/>
    <w:rsid w:val="003D1691"/>
    <w:rsid w:val="003D1749"/>
    <w:rsid w:val="003D176B"/>
    <w:rsid w:val="003D20BD"/>
    <w:rsid w:val="003D23C6"/>
    <w:rsid w:val="003D26FE"/>
    <w:rsid w:val="003D270E"/>
    <w:rsid w:val="003D2744"/>
    <w:rsid w:val="003D2787"/>
    <w:rsid w:val="003D2A1F"/>
    <w:rsid w:val="003D3241"/>
    <w:rsid w:val="003D32E6"/>
    <w:rsid w:val="003D3651"/>
    <w:rsid w:val="003D37AF"/>
    <w:rsid w:val="003D3CF8"/>
    <w:rsid w:val="003D3F12"/>
    <w:rsid w:val="003D3FE4"/>
    <w:rsid w:val="003D404E"/>
    <w:rsid w:val="003D410F"/>
    <w:rsid w:val="003D422F"/>
    <w:rsid w:val="003D46EF"/>
    <w:rsid w:val="003D4800"/>
    <w:rsid w:val="003D480E"/>
    <w:rsid w:val="003D4B86"/>
    <w:rsid w:val="003D4E41"/>
    <w:rsid w:val="003D4FA2"/>
    <w:rsid w:val="003D5022"/>
    <w:rsid w:val="003D515E"/>
    <w:rsid w:val="003D5230"/>
    <w:rsid w:val="003D58C5"/>
    <w:rsid w:val="003D5C83"/>
    <w:rsid w:val="003D5D8A"/>
    <w:rsid w:val="003D6B16"/>
    <w:rsid w:val="003D6DB8"/>
    <w:rsid w:val="003D788A"/>
    <w:rsid w:val="003D7ACD"/>
    <w:rsid w:val="003D7BBC"/>
    <w:rsid w:val="003D7BC9"/>
    <w:rsid w:val="003E005B"/>
    <w:rsid w:val="003E00B6"/>
    <w:rsid w:val="003E0195"/>
    <w:rsid w:val="003E0707"/>
    <w:rsid w:val="003E07CC"/>
    <w:rsid w:val="003E0903"/>
    <w:rsid w:val="003E1207"/>
    <w:rsid w:val="003E12B6"/>
    <w:rsid w:val="003E1390"/>
    <w:rsid w:val="003E1423"/>
    <w:rsid w:val="003E15FD"/>
    <w:rsid w:val="003E161D"/>
    <w:rsid w:val="003E1656"/>
    <w:rsid w:val="003E16EA"/>
    <w:rsid w:val="003E1D25"/>
    <w:rsid w:val="003E2445"/>
    <w:rsid w:val="003E24CB"/>
    <w:rsid w:val="003E25E9"/>
    <w:rsid w:val="003E2D49"/>
    <w:rsid w:val="003E3115"/>
    <w:rsid w:val="003E3677"/>
    <w:rsid w:val="003E36C3"/>
    <w:rsid w:val="003E390E"/>
    <w:rsid w:val="003E3971"/>
    <w:rsid w:val="003E3B9A"/>
    <w:rsid w:val="003E3C46"/>
    <w:rsid w:val="003E3D73"/>
    <w:rsid w:val="003E41C4"/>
    <w:rsid w:val="003E4AD8"/>
    <w:rsid w:val="003E4AF4"/>
    <w:rsid w:val="003E51CF"/>
    <w:rsid w:val="003E5654"/>
    <w:rsid w:val="003E5A1B"/>
    <w:rsid w:val="003E5B8E"/>
    <w:rsid w:val="003E5F11"/>
    <w:rsid w:val="003E61C7"/>
    <w:rsid w:val="003E6240"/>
    <w:rsid w:val="003E64B3"/>
    <w:rsid w:val="003E6758"/>
    <w:rsid w:val="003E68F7"/>
    <w:rsid w:val="003E6DE6"/>
    <w:rsid w:val="003E7E02"/>
    <w:rsid w:val="003E7EFC"/>
    <w:rsid w:val="003E7F94"/>
    <w:rsid w:val="003E7F9E"/>
    <w:rsid w:val="003F034D"/>
    <w:rsid w:val="003F09E9"/>
    <w:rsid w:val="003F0D3E"/>
    <w:rsid w:val="003F178C"/>
    <w:rsid w:val="003F2083"/>
    <w:rsid w:val="003F24F4"/>
    <w:rsid w:val="003F28D6"/>
    <w:rsid w:val="003F3328"/>
    <w:rsid w:val="003F3B1D"/>
    <w:rsid w:val="003F3E34"/>
    <w:rsid w:val="003F3FAF"/>
    <w:rsid w:val="003F418B"/>
    <w:rsid w:val="003F43BB"/>
    <w:rsid w:val="003F4472"/>
    <w:rsid w:val="003F45A5"/>
    <w:rsid w:val="003F4F14"/>
    <w:rsid w:val="003F56D5"/>
    <w:rsid w:val="003F5792"/>
    <w:rsid w:val="003F57F8"/>
    <w:rsid w:val="003F5A0C"/>
    <w:rsid w:val="003F5B02"/>
    <w:rsid w:val="003F60D4"/>
    <w:rsid w:val="003F62C6"/>
    <w:rsid w:val="003F6575"/>
    <w:rsid w:val="003F66C1"/>
    <w:rsid w:val="003F69F9"/>
    <w:rsid w:val="003F6AB8"/>
    <w:rsid w:val="003F7141"/>
    <w:rsid w:val="003F74E1"/>
    <w:rsid w:val="003F76CB"/>
    <w:rsid w:val="003F78C1"/>
    <w:rsid w:val="003F7A23"/>
    <w:rsid w:val="003F7A5E"/>
    <w:rsid w:val="003F7AE0"/>
    <w:rsid w:val="003F7C0E"/>
    <w:rsid w:val="003F7CAC"/>
    <w:rsid w:val="004006FF"/>
    <w:rsid w:val="00400F19"/>
    <w:rsid w:val="00401021"/>
    <w:rsid w:val="0040131B"/>
    <w:rsid w:val="00401404"/>
    <w:rsid w:val="004014FA"/>
    <w:rsid w:val="00401740"/>
    <w:rsid w:val="00401919"/>
    <w:rsid w:val="00401AF4"/>
    <w:rsid w:val="00401E36"/>
    <w:rsid w:val="00401F9E"/>
    <w:rsid w:val="00402280"/>
    <w:rsid w:val="00402292"/>
    <w:rsid w:val="00402A82"/>
    <w:rsid w:val="00402CD6"/>
    <w:rsid w:val="00403039"/>
    <w:rsid w:val="0040342B"/>
    <w:rsid w:val="00403650"/>
    <w:rsid w:val="00403A4A"/>
    <w:rsid w:val="00403DFE"/>
    <w:rsid w:val="0040430E"/>
    <w:rsid w:val="00404C8D"/>
    <w:rsid w:val="00405167"/>
    <w:rsid w:val="00405306"/>
    <w:rsid w:val="0040543D"/>
    <w:rsid w:val="004056CC"/>
    <w:rsid w:val="00405993"/>
    <w:rsid w:val="00405E59"/>
    <w:rsid w:val="004061DE"/>
    <w:rsid w:val="00406204"/>
    <w:rsid w:val="004067F4"/>
    <w:rsid w:val="0040690C"/>
    <w:rsid w:val="00406B65"/>
    <w:rsid w:val="00406DAA"/>
    <w:rsid w:val="004072E1"/>
    <w:rsid w:val="00407355"/>
    <w:rsid w:val="004073D0"/>
    <w:rsid w:val="00407656"/>
    <w:rsid w:val="0040772B"/>
    <w:rsid w:val="00407789"/>
    <w:rsid w:val="004078B2"/>
    <w:rsid w:val="00407C35"/>
    <w:rsid w:val="00407DBF"/>
    <w:rsid w:val="004100AF"/>
    <w:rsid w:val="0041010B"/>
    <w:rsid w:val="0041033E"/>
    <w:rsid w:val="0041068E"/>
    <w:rsid w:val="00411010"/>
    <w:rsid w:val="00411090"/>
    <w:rsid w:val="004111D8"/>
    <w:rsid w:val="0041124D"/>
    <w:rsid w:val="0041137D"/>
    <w:rsid w:val="00411398"/>
    <w:rsid w:val="00411439"/>
    <w:rsid w:val="00411571"/>
    <w:rsid w:val="004117F7"/>
    <w:rsid w:val="00411A8D"/>
    <w:rsid w:val="00411ADE"/>
    <w:rsid w:val="0041212E"/>
    <w:rsid w:val="00412201"/>
    <w:rsid w:val="00412328"/>
    <w:rsid w:val="004123D4"/>
    <w:rsid w:val="004125BA"/>
    <w:rsid w:val="0041282F"/>
    <w:rsid w:val="004128E9"/>
    <w:rsid w:val="0041296D"/>
    <w:rsid w:val="00412AAB"/>
    <w:rsid w:val="00412F1C"/>
    <w:rsid w:val="004131B3"/>
    <w:rsid w:val="004131B6"/>
    <w:rsid w:val="00413431"/>
    <w:rsid w:val="00413709"/>
    <w:rsid w:val="00413D5F"/>
    <w:rsid w:val="0041400E"/>
    <w:rsid w:val="004145DB"/>
    <w:rsid w:val="004146EF"/>
    <w:rsid w:val="004149CB"/>
    <w:rsid w:val="00414A9E"/>
    <w:rsid w:val="00414C4B"/>
    <w:rsid w:val="00414DDE"/>
    <w:rsid w:val="00414E00"/>
    <w:rsid w:val="004153AC"/>
    <w:rsid w:val="004156FC"/>
    <w:rsid w:val="00415893"/>
    <w:rsid w:val="00415C4B"/>
    <w:rsid w:val="00415F21"/>
    <w:rsid w:val="00415F90"/>
    <w:rsid w:val="004160D1"/>
    <w:rsid w:val="0041673C"/>
    <w:rsid w:val="00416B0F"/>
    <w:rsid w:val="0041747B"/>
    <w:rsid w:val="004175C0"/>
    <w:rsid w:val="0042019D"/>
    <w:rsid w:val="00420435"/>
    <w:rsid w:val="00420479"/>
    <w:rsid w:val="00420605"/>
    <w:rsid w:val="00420C17"/>
    <w:rsid w:val="00420EBA"/>
    <w:rsid w:val="004212AA"/>
    <w:rsid w:val="004213A2"/>
    <w:rsid w:val="004215F8"/>
    <w:rsid w:val="00421671"/>
    <w:rsid w:val="004216A9"/>
    <w:rsid w:val="0042190C"/>
    <w:rsid w:val="004219CA"/>
    <w:rsid w:val="00421AAF"/>
    <w:rsid w:val="00422219"/>
    <w:rsid w:val="00422454"/>
    <w:rsid w:val="00422FC5"/>
    <w:rsid w:val="004231BB"/>
    <w:rsid w:val="004232B7"/>
    <w:rsid w:val="004242AD"/>
    <w:rsid w:val="004245B7"/>
    <w:rsid w:val="0042493E"/>
    <w:rsid w:val="00424A1E"/>
    <w:rsid w:val="00424C07"/>
    <w:rsid w:val="00425227"/>
    <w:rsid w:val="00425230"/>
    <w:rsid w:val="00425726"/>
    <w:rsid w:val="00425B02"/>
    <w:rsid w:val="00425BA3"/>
    <w:rsid w:val="00425D09"/>
    <w:rsid w:val="00425F28"/>
    <w:rsid w:val="00426359"/>
    <w:rsid w:val="004264E7"/>
    <w:rsid w:val="0042687C"/>
    <w:rsid w:val="004268EC"/>
    <w:rsid w:val="004269C1"/>
    <w:rsid w:val="00426C3A"/>
    <w:rsid w:val="00426DDB"/>
    <w:rsid w:val="00426F52"/>
    <w:rsid w:val="004270D5"/>
    <w:rsid w:val="0042738B"/>
    <w:rsid w:val="00427414"/>
    <w:rsid w:val="004274C4"/>
    <w:rsid w:val="0042750C"/>
    <w:rsid w:val="00427824"/>
    <w:rsid w:val="004279A0"/>
    <w:rsid w:val="00427CB6"/>
    <w:rsid w:val="00427DF9"/>
    <w:rsid w:val="004301EF"/>
    <w:rsid w:val="0043132F"/>
    <w:rsid w:val="00431368"/>
    <w:rsid w:val="00431C07"/>
    <w:rsid w:val="0043226E"/>
    <w:rsid w:val="004323C1"/>
    <w:rsid w:val="00432768"/>
    <w:rsid w:val="004329FB"/>
    <w:rsid w:val="00432D37"/>
    <w:rsid w:val="00432D55"/>
    <w:rsid w:val="0043308C"/>
    <w:rsid w:val="004331C4"/>
    <w:rsid w:val="00433276"/>
    <w:rsid w:val="00433763"/>
    <w:rsid w:val="004338FA"/>
    <w:rsid w:val="00433936"/>
    <w:rsid w:val="00433D06"/>
    <w:rsid w:val="00434610"/>
    <w:rsid w:val="004348DA"/>
    <w:rsid w:val="00434930"/>
    <w:rsid w:val="0043497B"/>
    <w:rsid w:val="00434C06"/>
    <w:rsid w:val="00434D2A"/>
    <w:rsid w:val="004357B4"/>
    <w:rsid w:val="0043586C"/>
    <w:rsid w:val="00435E00"/>
    <w:rsid w:val="004364DA"/>
    <w:rsid w:val="00436524"/>
    <w:rsid w:val="004366F1"/>
    <w:rsid w:val="00436721"/>
    <w:rsid w:val="00436B7A"/>
    <w:rsid w:val="00436C84"/>
    <w:rsid w:val="00436FD9"/>
    <w:rsid w:val="0043778E"/>
    <w:rsid w:val="004379A6"/>
    <w:rsid w:val="00437A10"/>
    <w:rsid w:val="00437A30"/>
    <w:rsid w:val="00437A5D"/>
    <w:rsid w:val="00437D50"/>
    <w:rsid w:val="00437EB4"/>
    <w:rsid w:val="00437F0E"/>
    <w:rsid w:val="00440197"/>
    <w:rsid w:val="004403C0"/>
    <w:rsid w:val="004407B6"/>
    <w:rsid w:val="00440EF4"/>
    <w:rsid w:val="0044101F"/>
    <w:rsid w:val="004412F5"/>
    <w:rsid w:val="004413E2"/>
    <w:rsid w:val="0044194E"/>
    <w:rsid w:val="00441A9E"/>
    <w:rsid w:val="00441B3F"/>
    <w:rsid w:val="00441C6A"/>
    <w:rsid w:val="00441C81"/>
    <w:rsid w:val="00441FAF"/>
    <w:rsid w:val="0044204D"/>
    <w:rsid w:val="004420A9"/>
    <w:rsid w:val="00442349"/>
    <w:rsid w:val="00442655"/>
    <w:rsid w:val="00442940"/>
    <w:rsid w:val="00442AF8"/>
    <w:rsid w:val="0044304D"/>
    <w:rsid w:val="004430E5"/>
    <w:rsid w:val="00443169"/>
    <w:rsid w:val="0044349C"/>
    <w:rsid w:val="004435DC"/>
    <w:rsid w:val="004436D9"/>
    <w:rsid w:val="004437A6"/>
    <w:rsid w:val="00443922"/>
    <w:rsid w:val="00443F04"/>
    <w:rsid w:val="004440A7"/>
    <w:rsid w:val="00444285"/>
    <w:rsid w:val="004443B6"/>
    <w:rsid w:val="004444F5"/>
    <w:rsid w:val="00444560"/>
    <w:rsid w:val="00444576"/>
    <w:rsid w:val="00444AF5"/>
    <w:rsid w:val="00444EF9"/>
    <w:rsid w:val="0044508A"/>
    <w:rsid w:val="004452AB"/>
    <w:rsid w:val="00445872"/>
    <w:rsid w:val="00445A79"/>
    <w:rsid w:val="00445C53"/>
    <w:rsid w:val="00445CE7"/>
    <w:rsid w:val="00445E5B"/>
    <w:rsid w:val="00445FF1"/>
    <w:rsid w:val="00446140"/>
    <w:rsid w:val="004464F5"/>
    <w:rsid w:val="00446B8A"/>
    <w:rsid w:val="004472BD"/>
    <w:rsid w:val="0044761D"/>
    <w:rsid w:val="0044772E"/>
    <w:rsid w:val="0044779A"/>
    <w:rsid w:val="00447AC1"/>
    <w:rsid w:val="00447CCB"/>
    <w:rsid w:val="00447D7A"/>
    <w:rsid w:val="0045016E"/>
    <w:rsid w:val="004501A6"/>
    <w:rsid w:val="00450543"/>
    <w:rsid w:val="004506A2"/>
    <w:rsid w:val="00450B7A"/>
    <w:rsid w:val="00450E06"/>
    <w:rsid w:val="00450F27"/>
    <w:rsid w:val="004519A1"/>
    <w:rsid w:val="00451D14"/>
    <w:rsid w:val="00451DF3"/>
    <w:rsid w:val="004524BD"/>
    <w:rsid w:val="0045251F"/>
    <w:rsid w:val="00452AE4"/>
    <w:rsid w:val="00452C18"/>
    <w:rsid w:val="0045303C"/>
    <w:rsid w:val="004535D7"/>
    <w:rsid w:val="00453B90"/>
    <w:rsid w:val="00453C32"/>
    <w:rsid w:val="00453DE0"/>
    <w:rsid w:val="00453DFE"/>
    <w:rsid w:val="00454189"/>
    <w:rsid w:val="004544C0"/>
    <w:rsid w:val="004547C6"/>
    <w:rsid w:val="00454A95"/>
    <w:rsid w:val="00454B72"/>
    <w:rsid w:val="00454B87"/>
    <w:rsid w:val="00454DC1"/>
    <w:rsid w:val="00454F4A"/>
    <w:rsid w:val="004552C2"/>
    <w:rsid w:val="0045597A"/>
    <w:rsid w:val="00455CAD"/>
    <w:rsid w:val="00455EB4"/>
    <w:rsid w:val="0045612D"/>
    <w:rsid w:val="00456670"/>
    <w:rsid w:val="00456ADC"/>
    <w:rsid w:val="00456EAD"/>
    <w:rsid w:val="00457041"/>
    <w:rsid w:val="004575C6"/>
    <w:rsid w:val="0045798A"/>
    <w:rsid w:val="00457A4B"/>
    <w:rsid w:val="00457CDD"/>
    <w:rsid w:val="004600E3"/>
    <w:rsid w:val="004601EF"/>
    <w:rsid w:val="004603E6"/>
    <w:rsid w:val="004604BB"/>
    <w:rsid w:val="004604E3"/>
    <w:rsid w:val="00460800"/>
    <w:rsid w:val="00460B7E"/>
    <w:rsid w:val="00460C7F"/>
    <w:rsid w:val="00460D5C"/>
    <w:rsid w:val="00460E2D"/>
    <w:rsid w:val="00460ED9"/>
    <w:rsid w:val="00460F93"/>
    <w:rsid w:val="00461574"/>
    <w:rsid w:val="0046185C"/>
    <w:rsid w:val="004618F6"/>
    <w:rsid w:val="00461CC1"/>
    <w:rsid w:val="00461CD0"/>
    <w:rsid w:val="00462276"/>
    <w:rsid w:val="00462323"/>
    <w:rsid w:val="00462818"/>
    <w:rsid w:val="00463083"/>
    <w:rsid w:val="00463D8E"/>
    <w:rsid w:val="004643DF"/>
    <w:rsid w:val="0046451E"/>
    <w:rsid w:val="004645B8"/>
    <w:rsid w:val="004646BA"/>
    <w:rsid w:val="00464852"/>
    <w:rsid w:val="00464B56"/>
    <w:rsid w:val="00464C17"/>
    <w:rsid w:val="00464DE1"/>
    <w:rsid w:val="0046554D"/>
    <w:rsid w:val="004655E0"/>
    <w:rsid w:val="00465AD5"/>
    <w:rsid w:val="00465ECC"/>
    <w:rsid w:val="00465F4A"/>
    <w:rsid w:val="00466142"/>
    <w:rsid w:val="00466145"/>
    <w:rsid w:val="004663D0"/>
    <w:rsid w:val="004665BA"/>
    <w:rsid w:val="00466A91"/>
    <w:rsid w:val="00466B1E"/>
    <w:rsid w:val="00467491"/>
    <w:rsid w:val="00467A4F"/>
    <w:rsid w:val="00467BB4"/>
    <w:rsid w:val="00467EF6"/>
    <w:rsid w:val="00467F02"/>
    <w:rsid w:val="0047003A"/>
    <w:rsid w:val="004700CE"/>
    <w:rsid w:val="004703E0"/>
    <w:rsid w:val="0047045A"/>
    <w:rsid w:val="00470C71"/>
    <w:rsid w:val="004712A2"/>
    <w:rsid w:val="00471373"/>
    <w:rsid w:val="00471B55"/>
    <w:rsid w:val="00471BC5"/>
    <w:rsid w:val="004723D7"/>
    <w:rsid w:val="00472493"/>
    <w:rsid w:val="004728C7"/>
    <w:rsid w:val="00472E13"/>
    <w:rsid w:val="00473A94"/>
    <w:rsid w:val="00473B61"/>
    <w:rsid w:val="0047414B"/>
    <w:rsid w:val="0047427F"/>
    <w:rsid w:val="00474494"/>
    <w:rsid w:val="0047451C"/>
    <w:rsid w:val="0047459B"/>
    <w:rsid w:val="00474C64"/>
    <w:rsid w:val="00474F13"/>
    <w:rsid w:val="00474FF7"/>
    <w:rsid w:val="0047532B"/>
    <w:rsid w:val="00475447"/>
    <w:rsid w:val="00475633"/>
    <w:rsid w:val="00475684"/>
    <w:rsid w:val="00475760"/>
    <w:rsid w:val="00475893"/>
    <w:rsid w:val="00475A7B"/>
    <w:rsid w:val="00475ABD"/>
    <w:rsid w:val="00476166"/>
    <w:rsid w:val="0047616A"/>
    <w:rsid w:val="00476574"/>
    <w:rsid w:val="00476A3E"/>
    <w:rsid w:val="00476E49"/>
    <w:rsid w:val="00477019"/>
    <w:rsid w:val="00477116"/>
    <w:rsid w:val="0047758F"/>
    <w:rsid w:val="0047766F"/>
    <w:rsid w:val="00477801"/>
    <w:rsid w:val="00477C1E"/>
    <w:rsid w:val="00477F1F"/>
    <w:rsid w:val="00480F26"/>
    <w:rsid w:val="004810A9"/>
    <w:rsid w:val="00481399"/>
    <w:rsid w:val="00481406"/>
    <w:rsid w:val="0048154A"/>
    <w:rsid w:val="0048169B"/>
    <w:rsid w:val="00481726"/>
    <w:rsid w:val="004818E5"/>
    <w:rsid w:val="00481908"/>
    <w:rsid w:val="00481E93"/>
    <w:rsid w:val="0048232D"/>
    <w:rsid w:val="00482552"/>
    <w:rsid w:val="004829A1"/>
    <w:rsid w:val="00482FF6"/>
    <w:rsid w:val="00483253"/>
    <w:rsid w:val="0048326F"/>
    <w:rsid w:val="00483682"/>
    <w:rsid w:val="00483699"/>
    <w:rsid w:val="00483BB0"/>
    <w:rsid w:val="00484109"/>
    <w:rsid w:val="00484111"/>
    <w:rsid w:val="004842E1"/>
    <w:rsid w:val="0048458A"/>
    <w:rsid w:val="00484690"/>
    <w:rsid w:val="00484D10"/>
    <w:rsid w:val="00484D78"/>
    <w:rsid w:val="00484FB7"/>
    <w:rsid w:val="0048561A"/>
    <w:rsid w:val="004856D9"/>
    <w:rsid w:val="00485AE4"/>
    <w:rsid w:val="00485B34"/>
    <w:rsid w:val="00485BD7"/>
    <w:rsid w:val="00485C6D"/>
    <w:rsid w:val="00485FE5"/>
    <w:rsid w:val="00486216"/>
    <w:rsid w:val="0048682A"/>
    <w:rsid w:val="00486938"/>
    <w:rsid w:val="004869A8"/>
    <w:rsid w:val="00486AA6"/>
    <w:rsid w:val="0048752C"/>
    <w:rsid w:val="0048757E"/>
    <w:rsid w:val="00487A26"/>
    <w:rsid w:val="00487AF0"/>
    <w:rsid w:val="00487BE0"/>
    <w:rsid w:val="00487C16"/>
    <w:rsid w:val="00487DCE"/>
    <w:rsid w:val="00487FC9"/>
    <w:rsid w:val="00490035"/>
    <w:rsid w:val="004907DA"/>
    <w:rsid w:val="00490DFB"/>
    <w:rsid w:val="0049105C"/>
    <w:rsid w:val="00491188"/>
    <w:rsid w:val="004912C7"/>
    <w:rsid w:val="00491CAB"/>
    <w:rsid w:val="00492B8F"/>
    <w:rsid w:val="00492CBE"/>
    <w:rsid w:val="00492CBF"/>
    <w:rsid w:val="00493566"/>
    <w:rsid w:val="0049359F"/>
    <w:rsid w:val="00493677"/>
    <w:rsid w:val="004936C7"/>
    <w:rsid w:val="004941A3"/>
    <w:rsid w:val="0049425B"/>
    <w:rsid w:val="004943D7"/>
    <w:rsid w:val="00494476"/>
    <w:rsid w:val="0049451A"/>
    <w:rsid w:val="0049454F"/>
    <w:rsid w:val="004947B5"/>
    <w:rsid w:val="00494C66"/>
    <w:rsid w:val="00494E16"/>
    <w:rsid w:val="0049573F"/>
    <w:rsid w:val="004958CE"/>
    <w:rsid w:val="00495AD4"/>
    <w:rsid w:val="00495BFE"/>
    <w:rsid w:val="00495EF1"/>
    <w:rsid w:val="004961C0"/>
    <w:rsid w:val="00496CB2"/>
    <w:rsid w:val="00497481"/>
    <w:rsid w:val="004974C7"/>
    <w:rsid w:val="00497832"/>
    <w:rsid w:val="00497EF9"/>
    <w:rsid w:val="00497FA0"/>
    <w:rsid w:val="004A04C9"/>
    <w:rsid w:val="004A0785"/>
    <w:rsid w:val="004A0D77"/>
    <w:rsid w:val="004A0FA8"/>
    <w:rsid w:val="004A174C"/>
    <w:rsid w:val="004A1963"/>
    <w:rsid w:val="004A223F"/>
    <w:rsid w:val="004A275D"/>
    <w:rsid w:val="004A296C"/>
    <w:rsid w:val="004A2A57"/>
    <w:rsid w:val="004A2D9B"/>
    <w:rsid w:val="004A34C8"/>
    <w:rsid w:val="004A3E41"/>
    <w:rsid w:val="004A43B3"/>
    <w:rsid w:val="004A43FE"/>
    <w:rsid w:val="004A4482"/>
    <w:rsid w:val="004A4BF6"/>
    <w:rsid w:val="004A4D27"/>
    <w:rsid w:val="004A4DAC"/>
    <w:rsid w:val="004A50D5"/>
    <w:rsid w:val="004A5276"/>
    <w:rsid w:val="004A5384"/>
    <w:rsid w:val="004A538F"/>
    <w:rsid w:val="004A54BC"/>
    <w:rsid w:val="004A5539"/>
    <w:rsid w:val="004A55D4"/>
    <w:rsid w:val="004A561F"/>
    <w:rsid w:val="004A5764"/>
    <w:rsid w:val="004A5B90"/>
    <w:rsid w:val="004A5C40"/>
    <w:rsid w:val="004A60D7"/>
    <w:rsid w:val="004A60EB"/>
    <w:rsid w:val="004A6112"/>
    <w:rsid w:val="004A66BE"/>
    <w:rsid w:val="004A69A2"/>
    <w:rsid w:val="004A6F37"/>
    <w:rsid w:val="004A703A"/>
    <w:rsid w:val="004A76BF"/>
    <w:rsid w:val="004A779C"/>
    <w:rsid w:val="004A7823"/>
    <w:rsid w:val="004A7C06"/>
    <w:rsid w:val="004A7C89"/>
    <w:rsid w:val="004A7D82"/>
    <w:rsid w:val="004B03A9"/>
    <w:rsid w:val="004B0440"/>
    <w:rsid w:val="004B0BE4"/>
    <w:rsid w:val="004B13B5"/>
    <w:rsid w:val="004B1438"/>
    <w:rsid w:val="004B1BF0"/>
    <w:rsid w:val="004B1D49"/>
    <w:rsid w:val="004B1F09"/>
    <w:rsid w:val="004B1F99"/>
    <w:rsid w:val="004B2267"/>
    <w:rsid w:val="004B24FC"/>
    <w:rsid w:val="004B28EA"/>
    <w:rsid w:val="004B2AE6"/>
    <w:rsid w:val="004B2C46"/>
    <w:rsid w:val="004B2F59"/>
    <w:rsid w:val="004B327A"/>
    <w:rsid w:val="004B33EA"/>
    <w:rsid w:val="004B37CD"/>
    <w:rsid w:val="004B3864"/>
    <w:rsid w:val="004B3912"/>
    <w:rsid w:val="004B39D2"/>
    <w:rsid w:val="004B3AB0"/>
    <w:rsid w:val="004B3C2A"/>
    <w:rsid w:val="004B407C"/>
    <w:rsid w:val="004B4234"/>
    <w:rsid w:val="004B433B"/>
    <w:rsid w:val="004B4356"/>
    <w:rsid w:val="004B4986"/>
    <w:rsid w:val="004B4DEE"/>
    <w:rsid w:val="004B4E94"/>
    <w:rsid w:val="004B5C52"/>
    <w:rsid w:val="004B5C96"/>
    <w:rsid w:val="004B5E4C"/>
    <w:rsid w:val="004B6322"/>
    <w:rsid w:val="004B6468"/>
    <w:rsid w:val="004B6D4A"/>
    <w:rsid w:val="004B7118"/>
    <w:rsid w:val="004B7369"/>
    <w:rsid w:val="004B73B0"/>
    <w:rsid w:val="004B759D"/>
    <w:rsid w:val="004B7C92"/>
    <w:rsid w:val="004B7E86"/>
    <w:rsid w:val="004C02AC"/>
    <w:rsid w:val="004C03DF"/>
    <w:rsid w:val="004C07F2"/>
    <w:rsid w:val="004C07F4"/>
    <w:rsid w:val="004C08AF"/>
    <w:rsid w:val="004C090F"/>
    <w:rsid w:val="004C0B2B"/>
    <w:rsid w:val="004C1279"/>
    <w:rsid w:val="004C1499"/>
    <w:rsid w:val="004C204C"/>
    <w:rsid w:val="004C2079"/>
    <w:rsid w:val="004C224B"/>
    <w:rsid w:val="004C2288"/>
    <w:rsid w:val="004C256F"/>
    <w:rsid w:val="004C2605"/>
    <w:rsid w:val="004C2800"/>
    <w:rsid w:val="004C284C"/>
    <w:rsid w:val="004C2A42"/>
    <w:rsid w:val="004C343C"/>
    <w:rsid w:val="004C38B3"/>
    <w:rsid w:val="004C3CEB"/>
    <w:rsid w:val="004C3E06"/>
    <w:rsid w:val="004C41B3"/>
    <w:rsid w:val="004C41D9"/>
    <w:rsid w:val="004C4679"/>
    <w:rsid w:val="004C499C"/>
    <w:rsid w:val="004C49A5"/>
    <w:rsid w:val="004C4D62"/>
    <w:rsid w:val="004C4F2F"/>
    <w:rsid w:val="004C5419"/>
    <w:rsid w:val="004C54A4"/>
    <w:rsid w:val="004C562D"/>
    <w:rsid w:val="004C594C"/>
    <w:rsid w:val="004C5D45"/>
    <w:rsid w:val="004C6017"/>
    <w:rsid w:val="004C69FF"/>
    <w:rsid w:val="004C6CFB"/>
    <w:rsid w:val="004C7777"/>
    <w:rsid w:val="004C784D"/>
    <w:rsid w:val="004C7B19"/>
    <w:rsid w:val="004C7E7E"/>
    <w:rsid w:val="004C7F7D"/>
    <w:rsid w:val="004D02D0"/>
    <w:rsid w:val="004D09AF"/>
    <w:rsid w:val="004D0A05"/>
    <w:rsid w:val="004D0A31"/>
    <w:rsid w:val="004D0A7D"/>
    <w:rsid w:val="004D0BD9"/>
    <w:rsid w:val="004D0D4C"/>
    <w:rsid w:val="004D1C5C"/>
    <w:rsid w:val="004D1E9F"/>
    <w:rsid w:val="004D1EB6"/>
    <w:rsid w:val="004D2353"/>
    <w:rsid w:val="004D2C7D"/>
    <w:rsid w:val="004D31CE"/>
    <w:rsid w:val="004D362F"/>
    <w:rsid w:val="004D37D8"/>
    <w:rsid w:val="004D3975"/>
    <w:rsid w:val="004D39F4"/>
    <w:rsid w:val="004D3ABD"/>
    <w:rsid w:val="004D3B8C"/>
    <w:rsid w:val="004D3DA4"/>
    <w:rsid w:val="004D3FED"/>
    <w:rsid w:val="004D4264"/>
    <w:rsid w:val="004D42BB"/>
    <w:rsid w:val="004D4301"/>
    <w:rsid w:val="004D43EE"/>
    <w:rsid w:val="004D4DDE"/>
    <w:rsid w:val="004D510F"/>
    <w:rsid w:val="004D5894"/>
    <w:rsid w:val="004D5BA5"/>
    <w:rsid w:val="004D5C2D"/>
    <w:rsid w:val="004D5F62"/>
    <w:rsid w:val="004D60AD"/>
    <w:rsid w:val="004D6509"/>
    <w:rsid w:val="004D6633"/>
    <w:rsid w:val="004D6725"/>
    <w:rsid w:val="004D6730"/>
    <w:rsid w:val="004D6AC2"/>
    <w:rsid w:val="004D6B75"/>
    <w:rsid w:val="004D6F76"/>
    <w:rsid w:val="004D71E8"/>
    <w:rsid w:val="004D7604"/>
    <w:rsid w:val="004D7995"/>
    <w:rsid w:val="004D7E22"/>
    <w:rsid w:val="004D7E29"/>
    <w:rsid w:val="004D7EB1"/>
    <w:rsid w:val="004E00C9"/>
    <w:rsid w:val="004E0179"/>
    <w:rsid w:val="004E022C"/>
    <w:rsid w:val="004E0399"/>
    <w:rsid w:val="004E0547"/>
    <w:rsid w:val="004E0BED"/>
    <w:rsid w:val="004E0C4A"/>
    <w:rsid w:val="004E0E00"/>
    <w:rsid w:val="004E0E7A"/>
    <w:rsid w:val="004E1453"/>
    <w:rsid w:val="004E1674"/>
    <w:rsid w:val="004E1956"/>
    <w:rsid w:val="004E1A09"/>
    <w:rsid w:val="004E1B22"/>
    <w:rsid w:val="004E1C54"/>
    <w:rsid w:val="004E2145"/>
    <w:rsid w:val="004E22D7"/>
    <w:rsid w:val="004E22EE"/>
    <w:rsid w:val="004E2A31"/>
    <w:rsid w:val="004E2F06"/>
    <w:rsid w:val="004E3305"/>
    <w:rsid w:val="004E3590"/>
    <w:rsid w:val="004E3D3F"/>
    <w:rsid w:val="004E3DD1"/>
    <w:rsid w:val="004E42C8"/>
    <w:rsid w:val="004E437F"/>
    <w:rsid w:val="004E47EE"/>
    <w:rsid w:val="004E49F0"/>
    <w:rsid w:val="004E51D9"/>
    <w:rsid w:val="004E55F1"/>
    <w:rsid w:val="004E56C5"/>
    <w:rsid w:val="004E6207"/>
    <w:rsid w:val="004E6377"/>
    <w:rsid w:val="004E64C6"/>
    <w:rsid w:val="004E6997"/>
    <w:rsid w:val="004E6BB8"/>
    <w:rsid w:val="004E6F78"/>
    <w:rsid w:val="004E7113"/>
    <w:rsid w:val="004E7890"/>
    <w:rsid w:val="004E7EC0"/>
    <w:rsid w:val="004F012F"/>
    <w:rsid w:val="004F0155"/>
    <w:rsid w:val="004F090E"/>
    <w:rsid w:val="004F0929"/>
    <w:rsid w:val="004F0940"/>
    <w:rsid w:val="004F094C"/>
    <w:rsid w:val="004F0C66"/>
    <w:rsid w:val="004F0EA5"/>
    <w:rsid w:val="004F0F9A"/>
    <w:rsid w:val="004F14E3"/>
    <w:rsid w:val="004F16A7"/>
    <w:rsid w:val="004F2641"/>
    <w:rsid w:val="004F2783"/>
    <w:rsid w:val="004F2C3C"/>
    <w:rsid w:val="004F2DDF"/>
    <w:rsid w:val="004F328B"/>
    <w:rsid w:val="004F3323"/>
    <w:rsid w:val="004F3685"/>
    <w:rsid w:val="004F3E4C"/>
    <w:rsid w:val="004F3E83"/>
    <w:rsid w:val="004F4285"/>
    <w:rsid w:val="004F42EC"/>
    <w:rsid w:val="004F46FC"/>
    <w:rsid w:val="004F4747"/>
    <w:rsid w:val="004F481D"/>
    <w:rsid w:val="004F4B27"/>
    <w:rsid w:val="004F4B57"/>
    <w:rsid w:val="004F4D78"/>
    <w:rsid w:val="004F4E96"/>
    <w:rsid w:val="004F530D"/>
    <w:rsid w:val="004F5466"/>
    <w:rsid w:val="004F5716"/>
    <w:rsid w:val="004F586C"/>
    <w:rsid w:val="004F5912"/>
    <w:rsid w:val="004F5A54"/>
    <w:rsid w:val="004F5B20"/>
    <w:rsid w:val="004F5CF1"/>
    <w:rsid w:val="004F60C2"/>
    <w:rsid w:val="004F6654"/>
    <w:rsid w:val="004F6833"/>
    <w:rsid w:val="004F728B"/>
    <w:rsid w:val="004F7337"/>
    <w:rsid w:val="004F7382"/>
    <w:rsid w:val="004F7688"/>
    <w:rsid w:val="004F7B13"/>
    <w:rsid w:val="004F7B42"/>
    <w:rsid w:val="004F7CEF"/>
    <w:rsid w:val="004F7DBF"/>
    <w:rsid w:val="00500149"/>
    <w:rsid w:val="00500551"/>
    <w:rsid w:val="005006AF"/>
    <w:rsid w:val="005008B2"/>
    <w:rsid w:val="0050091E"/>
    <w:rsid w:val="00500A84"/>
    <w:rsid w:val="00500BD6"/>
    <w:rsid w:val="00500E7F"/>
    <w:rsid w:val="0050115B"/>
    <w:rsid w:val="00501395"/>
    <w:rsid w:val="005015C9"/>
    <w:rsid w:val="0050184A"/>
    <w:rsid w:val="005018E4"/>
    <w:rsid w:val="00501D42"/>
    <w:rsid w:val="00501D4B"/>
    <w:rsid w:val="00501D56"/>
    <w:rsid w:val="00501E1F"/>
    <w:rsid w:val="00501E30"/>
    <w:rsid w:val="00502096"/>
    <w:rsid w:val="00502198"/>
    <w:rsid w:val="0050227D"/>
    <w:rsid w:val="00502670"/>
    <w:rsid w:val="005027D2"/>
    <w:rsid w:val="00502D01"/>
    <w:rsid w:val="00503930"/>
    <w:rsid w:val="00503934"/>
    <w:rsid w:val="00503C6C"/>
    <w:rsid w:val="005041A0"/>
    <w:rsid w:val="00504CE2"/>
    <w:rsid w:val="00504DF7"/>
    <w:rsid w:val="00504FE5"/>
    <w:rsid w:val="00505233"/>
    <w:rsid w:val="005052A1"/>
    <w:rsid w:val="00505A2F"/>
    <w:rsid w:val="005066FB"/>
    <w:rsid w:val="0050699E"/>
    <w:rsid w:val="00506AA6"/>
    <w:rsid w:val="00507240"/>
    <w:rsid w:val="0050747F"/>
    <w:rsid w:val="0050788F"/>
    <w:rsid w:val="00507C07"/>
    <w:rsid w:val="00507DCD"/>
    <w:rsid w:val="0051004E"/>
    <w:rsid w:val="00510649"/>
    <w:rsid w:val="0051069D"/>
    <w:rsid w:val="00510C48"/>
    <w:rsid w:val="00510E53"/>
    <w:rsid w:val="00510E9A"/>
    <w:rsid w:val="00510EF2"/>
    <w:rsid w:val="0051118B"/>
    <w:rsid w:val="005114B8"/>
    <w:rsid w:val="0051152A"/>
    <w:rsid w:val="005119D0"/>
    <w:rsid w:val="00511ACD"/>
    <w:rsid w:val="00511B09"/>
    <w:rsid w:val="00511DCA"/>
    <w:rsid w:val="005122CD"/>
    <w:rsid w:val="00512489"/>
    <w:rsid w:val="00512A48"/>
    <w:rsid w:val="00512C87"/>
    <w:rsid w:val="00512E2D"/>
    <w:rsid w:val="00512EAD"/>
    <w:rsid w:val="00513543"/>
    <w:rsid w:val="00513BCE"/>
    <w:rsid w:val="005141D8"/>
    <w:rsid w:val="005141EA"/>
    <w:rsid w:val="00514339"/>
    <w:rsid w:val="005143D7"/>
    <w:rsid w:val="005145B4"/>
    <w:rsid w:val="00514EEF"/>
    <w:rsid w:val="00514F55"/>
    <w:rsid w:val="0051510C"/>
    <w:rsid w:val="00515304"/>
    <w:rsid w:val="005154B6"/>
    <w:rsid w:val="0051581E"/>
    <w:rsid w:val="005159E4"/>
    <w:rsid w:val="00515CE9"/>
    <w:rsid w:val="00515DFB"/>
    <w:rsid w:val="00515E36"/>
    <w:rsid w:val="00515E9A"/>
    <w:rsid w:val="00515EEB"/>
    <w:rsid w:val="00515FA4"/>
    <w:rsid w:val="005160C6"/>
    <w:rsid w:val="0051613B"/>
    <w:rsid w:val="005164F4"/>
    <w:rsid w:val="0051660A"/>
    <w:rsid w:val="005172AD"/>
    <w:rsid w:val="00517602"/>
    <w:rsid w:val="00517747"/>
    <w:rsid w:val="00517C75"/>
    <w:rsid w:val="00517F40"/>
    <w:rsid w:val="00520383"/>
    <w:rsid w:val="005204AB"/>
    <w:rsid w:val="005204CB"/>
    <w:rsid w:val="0052060E"/>
    <w:rsid w:val="00520AC8"/>
    <w:rsid w:val="0052110D"/>
    <w:rsid w:val="0052128B"/>
    <w:rsid w:val="00521706"/>
    <w:rsid w:val="00521750"/>
    <w:rsid w:val="00521BB9"/>
    <w:rsid w:val="00521D64"/>
    <w:rsid w:val="0052218E"/>
    <w:rsid w:val="005225CC"/>
    <w:rsid w:val="005227E2"/>
    <w:rsid w:val="00522BA6"/>
    <w:rsid w:val="00522D50"/>
    <w:rsid w:val="00522F07"/>
    <w:rsid w:val="00523484"/>
    <w:rsid w:val="00523C0F"/>
    <w:rsid w:val="00523DB2"/>
    <w:rsid w:val="00523DDA"/>
    <w:rsid w:val="00523E4E"/>
    <w:rsid w:val="00523EA6"/>
    <w:rsid w:val="0052451A"/>
    <w:rsid w:val="00524860"/>
    <w:rsid w:val="00524916"/>
    <w:rsid w:val="00524C91"/>
    <w:rsid w:val="00525117"/>
    <w:rsid w:val="0052516C"/>
    <w:rsid w:val="005259EA"/>
    <w:rsid w:val="00525EA8"/>
    <w:rsid w:val="00525EC1"/>
    <w:rsid w:val="005260E6"/>
    <w:rsid w:val="00526635"/>
    <w:rsid w:val="00526661"/>
    <w:rsid w:val="00526D54"/>
    <w:rsid w:val="00526E14"/>
    <w:rsid w:val="00527379"/>
    <w:rsid w:val="0052779F"/>
    <w:rsid w:val="00527811"/>
    <w:rsid w:val="00527906"/>
    <w:rsid w:val="005279AB"/>
    <w:rsid w:val="00527EBE"/>
    <w:rsid w:val="00527F05"/>
    <w:rsid w:val="00530062"/>
    <w:rsid w:val="005301D1"/>
    <w:rsid w:val="00530305"/>
    <w:rsid w:val="00530917"/>
    <w:rsid w:val="00530B69"/>
    <w:rsid w:val="00530C2D"/>
    <w:rsid w:val="00530CF6"/>
    <w:rsid w:val="00530DBF"/>
    <w:rsid w:val="005316C5"/>
    <w:rsid w:val="00531C7C"/>
    <w:rsid w:val="00532009"/>
    <w:rsid w:val="00532012"/>
    <w:rsid w:val="005321A7"/>
    <w:rsid w:val="005322E3"/>
    <w:rsid w:val="00532306"/>
    <w:rsid w:val="00532709"/>
    <w:rsid w:val="00532B83"/>
    <w:rsid w:val="00532D46"/>
    <w:rsid w:val="00532E0C"/>
    <w:rsid w:val="00532E62"/>
    <w:rsid w:val="005330A2"/>
    <w:rsid w:val="005331F2"/>
    <w:rsid w:val="00533B23"/>
    <w:rsid w:val="00533CBF"/>
    <w:rsid w:val="00533EAF"/>
    <w:rsid w:val="00534692"/>
    <w:rsid w:val="005347D3"/>
    <w:rsid w:val="00534BE6"/>
    <w:rsid w:val="00534D29"/>
    <w:rsid w:val="0053568D"/>
    <w:rsid w:val="0053570F"/>
    <w:rsid w:val="0053590E"/>
    <w:rsid w:val="00535C2F"/>
    <w:rsid w:val="00535C90"/>
    <w:rsid w:val="00535D91"/>
    <w:rsid w:val="005362A7"/>
    <w:rsid w:val="00536C6F"/>
    <w:rsid w:val="00537371"/>
    <w:rsid w:val="00537B19"/>
    <w:rsid w:val="00537CE9"/>
    <w:rsid w:val="00537DD2"/>
    <w:rsid w:val="00540500"/>
    <w:rsid w:val="00540580"/>
    <w:rsid w:val="005406AB"/>
    <w:rsid w:val="00540874"/>
    <w:rsid w:val="00540A1F"/>
    <w:rsid w:val="00540A7D"/>
    <w:rsid w:val="00541070"/>
    <w:rsid w:val="005410D0"/>
    <w:rsid w:val="005411A7"/>
    <w:rsid w:val="005412BE"/>
    <w:rsid w:val="00541756"/>
    <w:rsid w:val="00541E5C"/>
    <w:rsid w:val="00541E63"/>
    <w:rsid w:val="00541EA7"/>
    <w:rsid w:val="00541F21"/>
    <w:rsid w:val="00542161"/>
    <w:rsid w:val="00542222"/>
    <w:rsid w:val="00542574"/>
    <w:rsid w:val="005425F6"/>
    <w:rsid w:val="00542A47"/>
    <w:rsid w:val="005431AE"/>
    <w:rsid w:val="00543317"/>
    <w:rsid w:val="0054380A"/>
    <w:rsid w:val="00543AE9"/>
    <w:rsid w:val="00543B59"/>
    <w:rsid w:val="00543F96"/>
    <w:rsid w:val="00543FE2"/>
    <w:rsid w:val="005440F1"/>
    <w:rsid w:val="005442CC"/>
    <w:rsid w:val="005444F8"/>
    <w:rsid w:val="005445B6"/>
    <w:rsid w:val="00544B46"/>
    <w:rsid w:val="00544BC5"/>
    <w:rsid w:val="005452EE"/>
    <w:rsid w:val="00545642"/>
    <w:rsid w:val="0054567C"/>
    <w:rsid w:val="005458E6"/>
    <w:rsid w:val="0054595A"/>
    <w:rsid w:val="00545A1B"/>
    <w:rsid w:val="00546263"/>
    <w:rsid w:val="005464A0"/>
    <w:rsid w:val="0054686C"/>
    <w:rsid w:val="00546C7A"/>
    <w:rsid w:val="00546D24"/>
    <w:rsid w:val="00546D9D"/>
    <w:rsid w:val="00547244"/>
    <w:rsid w:val="005474A6"/>
    <w:rsid w:val="00547671"/>
    <w:rsid w:val="00547894"/>
    <w:rsid w:val="00547997"/>
    <w:rsid w:val="00547A2D"/>
    <w:rsid w:val="00547F3A"/>
    <w:rsid w:val="0055019D"/>
    <w:rsid w:val="005506DB"/>
    <w:rsid w:val="00550B00"/>
    <w:rsid w:val="005514C9"/>
    <w:rsid w:val="00551551"/>
    <w:rsid w:val="00551C7F"/>
    <w:rsid w:val="00551CBF"/>
    <w:rsid w:val="00551D2E"/>
    <w:rsid w:val="00551E62"/>
    <w:rsid w:val="00552A34"/>
    <w:rsid w:val="00553033"/>
    <w:rsid w:val="00553279"/>
    <w:rsid w:val="0055378E"/>
    <w:rsid w:val="005539CE"/>
    <w:rsid w:val="00553B28"/>
    <w:rsid w:val="00553D58"/>
    <w:rsid w:val="00553D94"/>
    <w:rsid w:val="005544F5"/>
    <w:rsid w:val="00554597"/>
    <w:rsid w:val="00554803"/>
    <w:rsid w:val="00554BE7"/>
    <w:rsid w:val="00554C41"/>
    <w:rsid w:val="0055504D"/>
    <w:rsid w:val="005550DA"/>
    <w:rsid w:val="00555EF4"/>
    <w:rsid w:val="00556633"/>
    <w:rsid w:val="005566E9"/>
    <w:rsid w:val="00556AC9"/>
    <w:rsid w:val="00556C9B"/>
    <w:rsid w:val="00556F8B"/>
    <w:rsid w:val="0055717D"/>
    <w:rsid w:val="005572B2"/>
    <w:rsid w:val="00557456"/>
    <w:rsid w:val="005574FB"/>
    <w:rsid w:val="00557751"/>
    <w:rsid w:val="0055776C"/>
    <w:rsid w:val="00557827"/>
    <w:rsid w:val="00557D31"/>
    <w:rsid w:val="0056005A"/>
    <w:rsid w:val="0056031A"/>
    <w:rsid w:val="00560F3B"/>
    <w:rsid w:val="00560FDC"/>
    <w:rsid w:val="005615D1"/>
    <w:rsid w:val="00561864"/>
    <w:rsid w:val="00561A2E"/>
    <w:rsid w:val="00562253"/>
    <w:rsid w:val="00562735"/>
    <w:rsid w:val="005627FB"/>
    <w:rsid w:val="00563617"/>
    <w:rsid w:val="005637D9"/>
    <w:rsid w:val="0056418D"/>
    <w:rsid w:val="00564921"/>
    <w:rsid w:val="00564ABB"/>
    <w:rsid w:val="00564B4B"/>
    <w:rsid w:val="00565259"/>
    <w:rsid w:val="005652F1"/>
    <w:rsid w:val="00565568"/>
    <w:rsid w:val="00565AEF"/>
    <w:rsid w:val="00565F90"/>
    <w:rsid w:val="005660A8"/>
    <w:rsid w:val="00566391"/>
    <w:rsid w:val="005669F7"/>
    <w:rsid w:val="00566C3C"/>
    <w:rsid w:val="00567296"/>
    <w:rsid w:val="00567B45"/>
    <w:rsid w:val="00567BCA"/>
    <w:rsid w:val="00570015"/>
    <w:rsid w:val="005705BF"/>
    <w:rsid w:val="00570978"/>
    <w:rsid w:val="00570C7E"/>
    <w:rsid w:val="00570F13"/>
    <w:rsid w:val="00571013"/>
    <w:rsid w:val="00571054"/>
    <w:rsid w:val="005711FE"/>
    <w:rsid w:val="005716D2"/>
    <w:rsid w:val="00571803"/>
    <w:rsid w:val="00571863"/>
    <w:rsid w:val="0057188A"/>
    <w:rsid w:val="00571D1A"/>
    <w:rsid w:val="005720DE"/>
    <w:rsid w:val="00572147"/>
    <w:rsid w:val="005723E2"/>
    <w:rsid w:val="00572777"/>
    <w:rsid w:val="005727BB"/>
    <w:rsid w:val="00572A43"/>
    <w:rsid w:val="00572A75"/>
    <w:rsid w:val="00572D68"/>
    <w:rsid w:val="00572E01"/>
    <w:rsid w:val="00572E1A"/>
    <w:rsid w:val="00572E8B"/>
    <w:rsid w:val="0057305F"/>
    <w:rsid w:val="005732D8"/>
    <w:rsid w:val="00573341"/>
    <w:rsid w:val="00573915"/>
    <w:rsid w:val="00573FC7"/>
    <w:rsid w:val="005741D0"/>
    <w:rsid w:val="00574BDB"/>
    <w:rsid w:val="00574CC8"/>
    <w:rsid w:val="00574EF4"/>
    <w:rsid w:val="005753A6"/>
    <w:rsid w:val="005754AE"/>
    <w:rsid w:val="005757EC"/>
    <w:rsid w:val="00575DFC"/>
    <w:rsid w:val="00575EB6"/>
    <w:rsid w:val="0057621A"/>
    <w:rsid w:val="00576728"/>
    <w:rsid w:val="00576758"/>
    <w:rsid w:val="00576D58"/>
    <w:rsid w:val="00576ECF"/>
    <w:rsid w:val="00576EF3"/>
    <w:rsid w:val="0057710C"/>
    <w:rsid w:val="00577140"/>
    <w:rsid w:val="005774D4"/>
    <w:rsid w:val="005775B0"/>
    <w:rsid w:val="005776F7"/>
    <w:rsid w:val="00577D43"/>
    <w:rsid w:val="00577EF0"/>
    <w:rsid w:val="005805F0"/>
    <w:rsid w:val="00580819"/>
    <w:rsid w:val="00580856"/>
    <w:rsid w:val="00580AAC"/>
    <w:rsid w:val="00580FFF"/>
    <w:rsid w:val="00581098"/>
    <w:rsid w:val="005819B4"/>
    <w:rsid w:val="00581BE0"/>
    <w:rsid w:val="00581F4B"/>
    <w:rsid w:val="00581F77"/>
    <w:rsid w:val="00582331"/>
    <w:rsid w:val="0058250B"/>
    <w:rsid w:val="005825E4"/>
    <w:rsid w:val="005826BC"/>
    <w:rsid w:val="00582A6E"/>
    <w:rsid w:val="00582BE6"/>
    <w:rsid w:val="0058383B"/>
    <w:rsid w:val="0058392A"/>
    <w:rsid w:val="005839A3"/>
    <w:rsid w:val="005843B6"/>
    <w:rsid w:val="0058443E"/>
    <w:rsid w:val="0058448B"/>
    <w:rsid w:val="00584496"/>
    <w:rsid w:val="005844D4"/>
    <w:rsid w:val="005848D0"/>
    <w:rsid w:val="00584B4F"/>
    <w:rsid w:val="00584DB0"/>
    <w:rsid w:val="00585177"/>
    <w:rsid w:val="0058517E"/>
    <w:rsid w:val="00585237"/>
    <w:rsid w:val="00585531"/>
    <w:rsid w:val="00585606"/>
    <w:rsid w:val="00586017"/>
    <w:rsid w:val="0058609F"/>
    <w:rsid w:val="00586303"/>
    <w:rsid w:val="0058641F"/>
    <w:rsid w:val="00586882"/>
    <w:rsid w:val="00586A0F"/>
    <w:rsid w:val="00586EE1"/>
    <w:rsid w:val="00586FD7"/>
    <w:rsid w:val="0058705E"/>
    <w:rsid w:val="0058725A"/>
    <w:rsid w:val="00587682"/>
    <w:rsid w:val="00587F16"/>
    <w:rsid w:val="00590374"/>
    <w:rsid w:val="0059045E"/>
    <w:rsid w:val="00590502"/>
    <w:rsid w:val="00590534"/>
    <w:rsid w:val="005905EC"/>
    <w:rsid w:val="00590674"/>
    <w:rsid w:val="00590756"/>
    <w:rsid w:val="005908D6"/>
    <w:rsid w:val="00590941"/>
    <w:rsid w:val="00590C3C"/>
    <w:rsid w:val="00591745"/>
    <w:rsid w:val="00591A4E"/>
    <w:rsid w:val="00591C15"/>
    <w:rsid w:val="00591F01"/>
    <w:rsid w:val="00592B08"/>
    <w:rsid w:val="00592B5F"/>
    <w:rsid w:val="0059312A"/>
    <w:rsid w:val="0059343C"/>
    <w:rsid w:val="005935FA"/>
    <w:rsid w:val="005937EE"/>
    <w:rsid w:val="00593B10"/>
    <w:rsid w:val="00593D31"/>
    <w:rsid w:val="005944C0"/>
    <w:rsid w:val="005946BD"/>
    <w:rsid w:val="0059485A"/>
    <w:rsid w:val="00594A75"/>
    <w:rsid w:val="00594B57"/>
    <w:rsid w:val="00594BE5"/>
    <w:rsid w:val="00594D62"/>
    <w:rsid w:val="00594E1A"/>
    <w:rsid w:val="00594E31"/>
    <w:rsid w:val="005950C6"/>
    <w:rsid w:val="005955F2"/>
    <w:rsid w:val="005956AE"/>
    <w:rsid w:val="005958FF"/>
    <w:rsid w:val="00595CD5"/>
    <w:rsid w:val="00596078"/>
    <w:rsid w:val="005964F1"/>
    <w:rsid w:val="00596864"/>
    <w:rsid w:val="00596C91"/>
    <w:rsid w:val="00596CBA"/>
    <w:rsid w:val="00596DBE"/>
    <w:rsid w:val="00596E70"/>
    <w:rsid w:val="00596EBD"/>
    <w:rsid w:val="0059705A"/>
    <w:rsid w:val="00597354"/>
    <w:rsid w:val="00597598"/>
    <w:rsid w:val="00597634"/>
    <w:rsid w:val="005977B5"/>
    <w:rsid w:val="00597FD4"/>
    <w:rsid w:val="005A0159"/>
    <w:rsid w:val="005A02D1"/>
    <w:rsid w:val="005A0751"/>
    <w:rsid w:val="005A07E0"/>
    <w:rsid w:val="005A09AE"/>
    <w:rsid w:val="005A1110"/>
    <w:rsid w:val="005A13E3"/>
    <w:rsid w:val="005A15A3"/>
    <w:rsid w:val="005A1725"/>
    <w:rsid w:val="005A18AF"/>
    <w:rsid w:val="005A199E"/>
    <w:rsid w:val="005A1A77"/>
    <w:rsid w:val="005A2086"/>
    <w:rsid w:val="005A2503"/>
    <w:rsid w:val="005A2944"/>
    <w:rsid w:val="005A2955"/>
    <w:rsid w:val="005A29B5"/>
    <w:rsid w:val="005A2A3F"/>
    <w:rsid w:val="005A33E0"/>
    <w:rsid w:val="005A3451"/>
    <w:rsid w:val="005A356E"/>
    <w:rsid w:val="005A368D"/>
    <w:rsid w:val="005A3CDB"/>
    <w:rsid w:val="005A4C0E"/>
    <w:rsid w:val="005A5078"/>
    <w:rsid w:val="005A5C48"/>
    <w:rsid w:val="005A63B5"/>
    <w:rsid w:val="005A64FD"/>
    <w:rsid w:val="005A6A22"/>
    <w:rsid w:val="005A6BC7"/>
    <w:rsid w:val="005A70D4"/>
    <w:rsid w:val="005A7592"/>
    <w:rsid w:val="005A77E2"/>
    <w:rsid w:val="005A7817"/>
    <w:rsid w:val="005A7AC4"/>
    <w:rsid w:val="005A7C5C"/>
    <w:rsid w:val="005A7E39"/>
    <w:rsid w:val="005A7F90"/>
    <w:rsid w:val="005B006F"/>
    <w:rsid w:val="005B0122"/>
    <w:rsid w:val="005B01D8"/>
    <w:rsid w:val="005B05C9"/>
    <w:rsid w:val="005B05DB"/>
    <w:rsid w:val="005B09AC"/>
    <w:rsid w:val="005B09FB"/>
    <w:rsid w:val="005B0A53"/>
    <w:rsid w:val="005B0C28"/>
    <w:rsid w:val="005B17A3"/>
    <w:rsid w:val="005B1840"/>
    <w:rsid w:val="005B25A6"/>
    <w:rsid w:val="005B2C4F"/>
    <w:rsid w:val="005B2E05"/>
    <w:rsid w:val="005B3218"/>
    <w:rsid w:val="005B3265"/>
    <w:rsid w:val="005B355B"/>
    <w:rsid w:val="005B35E2"/>
    <w:rsid w:val="005B37A5"/>
    <w:rsid w:val="005B37EF"/>
    <w:rsid w:val="005B397C"/>
    <w:rsid w:val="005B39DA"/>
    <w:rsid w:val="005B3FB0"/>
    <w:rsid w:val="005B42F6"/>
    <w:rsid w:val="005B45B4"/>
    <w:rsid w:val="005B4688"/>
    <w:rsid w:val="005B4991"/>
    <w:rsid w:val="005B49F7"/>
    <w:rsid w:val="005B4C63"/>
    <w:rsid w:val="005B4C7D"/>
    <w:rsid w:val="005B4E07"/>
    <w:rsid w:val="005B4F0D"/>
    <w:rsid w:val="005B4FE1"/>
    <w:rsid w:val="005B53A3"/>
    <w:rsid w:val="005B576F"/>
    <w:rsid w:val="005B591C"/>
    <w:rsid w:val="005B5CD2"/>
    <w:rsid w:val="005B668C"/>
    <w:rsid w:val="005B66E4"/>
    <w:rsid w:val="005B7292"/>
    <w:rsid w:val="005B7ECC"/>
    <w:rsid w:val="005B7F4B"/>
    <w:rsid w:val="005C07FA"/>
    <w:rsid w:val="005C0BD0"/>
    <w:rsid w:val="005C0EAC"/>
    <w:rsid w:val="005C1259"/>
    <w:rsid w:val="005C12E9"/>
    <w:rsid w:val="005C1381"/>
    <w:rsid w:val="005C1C16"/>
    <w:rsid w:val="005C1EDC"/>
    <w:rsid w:val="005C1FE8"/>
    <w:rsid w:val="005C2011"/>
    <w:rsid w:val="005C20A3"/>
    <w:rsid w:val="005C20F2"/>
    <w:rsid w:val="005C25D3"/>
    <w:rsid w:val="005C280D"/>
    <w:rsid w:val="005C2B88"/>
    <w:rsid w:val="005C2DC9"/>
    <w:rsid w:val="005C2E7C"/>
    <w:rsid w:val="005C365A"/>
    <w:rsid w:val="005C3AA0"/>
    <w:rsid w:val="005C3C98"/>
    <w:rsid w:val="005C3CF9"/>
    <w:rsid w:val="005C3DE0"/>
    <w:rsid w:val="005C3DEA"/>
    <w:rsid w:val="005C44F0"/>
    <w:rsid w:val="005C4648"/>
    <w:rsid w:val="005C46CC"/>
    <w:rsid w:val="005C46E2"/>
    <w:rsid w:val="005C47BC"/>
    <w:rsid w:val="005C4B10"/>
    <w:rsid w:val="005C4EA5"/>
    <w:rsid w:val="005C5060"/>
    <w:rsid w:val="005C509B"/>
    <w:rsid w:val="005C50B9"/>
    <w:rsid w:val="005C5BF0"/>
    <w:rsid w:val="005C5C76"/>
    <w:rsid w:val="005C64A9"/>
    <w:rsid w:val="005C67C8"/>
    <w:rsid w:val="005C699A"/>
    <w:rsid w:val="005C6D70"/>
    <w:rsid w:val="005C7181"/>
    <w:rsid w:val="005C71C8"/>
    <w:rsid w:val="005C747D"/>
    <w:rsid w:val="005C75BA"/>
    <w:rsid w:val="005C7640"/>
    <w:rsid w:val="005C78BA"/>
    <w:rsid w:val="005C7D76"/>
    <w:rsid w:val="005D008B"/>
    <w:rsid w:val="005D01EA"/>
    <w:rsid w:val="005D0367"/>
    <w:rsid w:val="005D03C9"/>
    <w:rsid w:val="005D0BB4"/>
    <w:rsid w:val="005D0CC3"/>
    <w:rsid w:val="005D14F4"/>
    <w:rsid w:val="005D18B7"/>
    <w:rsid w:val="005D1BBB"/>
    <w:rsid w:val="005D21AA"/>
    <w:rsid w:val="005D21F1"/>
    <w:rsid w:val="005D2244"/>
    <w:rsid w:val="005D26D7"/>
    <w:rsid w:val="005D2754"/>
    <w:rsid w:val="005D27C9"/>
    <w:rsid w:val="005D29E5"/>
    <w:rsid w:val="005D2AFA"/>
    <w:rsid w:val="005D2B42"/>
    <w:rsid w:val="005D2D57"/>
    <w:rsid w:val="005D32A8"/>
    <w:rsid w:val="005D3908"/>
    <w:rsid w:val="005D3C5F"/>
    <w:rsid w:val="005D3E4D"/>
    <w:rsid w:val="005D3EA2"/>
    <w:rsid w:val="005D4364"/>
    <w:rsid w:val="005D4E99"/>
    <w:rsid w:val="005D4F73"/>
    <w:rsid w:val="005D4FEE"/>
    <w:rsid w:val="005D54F3"/>
    <w:rsid w:val="005D57B9"/>
    <w:rsid w:val="005D5AD0"/>
    <w:rsid w:val="005D5B2A"/>
    <w:rsid w:val="005D5B3C"/>
    <w:rsid w:val="005D6522"/>
    <w:rsid w:val="005D66B4"/>
    <w:rsid w:val="005D697C"/>
    <w:rsid w:val="005D6F3D"/>
    <w:rsid w:val="005D72F3"/>
    <w:rsid w:val="005D7386"/>
    <w:rsid w:val="005D751A"/>
    <w:rsid w:val="005D7633"/>
    <w:rsid w:val="005D792B"/>
    <w:rsid w:val="005D7D49"/>
    <w:rsid w:val="005D7FC4"/>
    <w:rsid w:val="005E005A"/>
    <w:rsid w:val="005E07B8"/>
    <w:rsid w:val="005E0854"/>
    <w:rsid w:val="005E0C68"/>
    <w:rsid w:val="005E0C9A"/>
    <w:rsid w:val="005E104E"/>
    <w:rsid w:val="005E1148"/>
    <w:rsid w:val="005E12C5"/>
    <w:rsid w:val="005E1387"/>
    <w:rsid w:val="005E13CB"/>
    <w:rsid w:val="005E13F2"/>
    <w:rsid w:val="005E1539"/>
    <w:rsid w:val="005E1829"/>
    <w:rsid w:val="005E1C65"/>
    <w:rsid w:val="005E1C70"/>
    <w:rsid w:val="005E1E35"/>
    <w:rsid w:val="005E1EDA"/>
    <w:rsid w:val="005E25CF"/>
    <w:rsid w:val="005E26CB"/>
    <w:rsid w:val="005E27A7"/>
    <w:rsid w:val="005E317D"/>
    <w:rsid w:val="005E3526"/>
    <w:rsid w:val="005E3799"/>
    <w:rsid w:val="005E3AD2"/>
    <w:rsid w:val="005E4094"/>
    <w:rsid w:val="005E4299"/>
    <w:rsid w:val="005E47C6"/>
    <w:rsid w:val="005E4DA8"/>
    <w:rsid w:val="005E506C"/>
    <w:rsid w:val="005E50B8"/>
    <w:rsid w:val="005E5B2E"/>
    <w:rsid w:val="005E5CB2"/>
    <w:rsid w:val="005E5D52"/>
    <w:rsid w:val="005E6463"/>
    <w:rsid w:val="005E655B"/>
    <w:rsid w:val="005E661D"/>
    <w:rsid w:val="005E6F1C"/>
    <w:rsid w:val="005E748A"/>
    <w:rsid w:val="005E7A34"/>
    <w:rsid w:val="005E7F21"/>
    <w:rsid w:val="005F00CA"/>
    <w:rsid w:val="005F0171"/>
    <w:rsid w:val="005F01AD"/>
    <w:rsid w:val="005F0593"/>
    <w:rsid w:val="005F08AD"/>
    <w:rsid w:val="005F0D8C"/>
    <w:rsid w:val="005F0F3F"/>
    <w:rsid w:val="005F0FF9"/>
    <w:rsid w:val="005F165E"/>
    <w:rsid w:val="005F1CC0"/>
    <w:rsid w:val="005F2053"/>
    <w:rsid w:val="005F2336"/>
    <w:rsid w:val="005F254C"/>
    <w:rsid w:val="005F2923"/>
    <w:rsid w:val="005F3247"/>
    <w:rsid w:val="005F327B"/>
    <w:rsid w:val="005F32CA"/>
    <w:rsid w:val="005F3531"/>
    <w:rsid w:val="005F378D"/>
    <w:rsid w:val="005F3884"/>
    <w:rsid w:val="005F3FC6"/>
    <w:rsid w:val="005F4352"/>
    <w:rsid w:val="005F481E"/>
    <w:rsid w:val="005F48CE"/>
    <w:rsid w:val="005F56F8"/>
    <w:rsid w:val="005F579C"/>
    <w:rsid w:val="005F57EB"/>
    <w:rsid w:val="005F5E0E"/>
    <w:rsid w:val="005F6898"/>
    <w:rsid w:val="005F713D"/>
    <w:rsid w:val="005F7391"/>
    <w:rsid w:val="005F77FB"/>
    <w:rsid w:val="005F788D"/>
    <w:rsid w:val="005F78CA"/>
    <w:rsid w:val="005F7A01"/>
    <w:rsid w:val="005F7CE1"/>
    <w:rsid w:val="005F7FF4"/>
    <w:rsid w:val="006000C5"/>
    <w:rsid w:val="00600CD2"/>
    <w:rsid w:val="006011C7"/>
    <w:rsid w:val="00601365"/>
    <w:rsid w:val="006015D0"/>
    <w:rsid w:val="00601818"/>
    <w:rsid w:val="00601B57"/>
    <w:rsid w:val="00601F41"/>
    <w:rsid w:val="00601FD4"/>
    <w:rsid w:val="006021D6"/>
    <w:rsid w:val="00602749"/>
    <w:rsid w:val="00602A75"/>
    <w:rsid w:val="00603923"/>
    <w:rsid w:val="00603BF9"/>
    <w:rsid w:val="00603D55"/>
    <w:rsid w:val="00603E80"/>
    <w:rsid w:val="00604641"/>
    <w:rsid w:val="00604995"/>
    <w:rsid w:val="00604B62"/>
    <w:rsid w:val="00604F6E"/>
    <w:rsid w:val="0060551F"/>
    <w:rsid w:val="006057C8"/>
    <w:rsid w:val="00605AB5"/>
    <w:rsid w:val="00605C71"/>
    <w:rsid w:val="00605D62"/>
    <w:rsid w:val="00606483"/>
    <w:rsid w:val="00606689"/>
    <w:rsid w:val="00606717"/>
    <w:rsid w:val="00606827"/>
    <w:rsid w:val="006069C3"/>
    <w:rsid w:val="00606B5B"/>
    <w:rsid w:val="00606C74"/>
    <w:rsid w:val="00606CC7"/>
    <w:rsid w:val="00606CCB"/>
    <w:rsid w:val="00607151"/>
    <w:rsid w:val="00607448"/>
    <w:rsid w:val="00607697"/>
    <w:rsid w:val="00607765"/>
    <w:rsid w:val="00607920"/>
    <w:rsid w:val="00607922"/>
    <w:rsid w:val="00607B99"/>
    <w:rsid w:val="00607B9C"/>
    <w:rsid w:val="00607D51"/>
    <w:rsid w:val="00607F19"/>
    <w:rsid w:val="006103EB"/>
    <w:rsid w:val="006105EF"/>
    <w:rsid w:val="00610744"/>
    <w:rsid w:val="00610A2D"/>
    <w:rsid w:val="00610A93"/>
    <w:rsid w:val="00610D23"/>
    <w:rsid w:val="00611096"/>
    <w:rsid w:val="00611915"/>
    <w:rsid w:val="00611B09"/>
    <w:rsid w:val="00611B3E"/>
    <w:rsid w:val="00611B96"/>
    <w:rsid w:val="00611E19"/>
    <w:rsid w:val="006121EB"/>
    <w:rsid w:val="006122A9"/>
    <w:rsid w:val="006122D1"/>
    <w:rsid w:val="00612443"/>
    <w:rsid w:val="0061257C"/>
    <w:rsid w:val="00612660"/>
    <w:rsid w:val="00612DA8"/>
    <w:rsid w:val="00613016"/>
    <w:rsid w:val="00613759"/>
    <w:rsid w:val="006139BA"/>
    <w:rsid w:val="00613AB9"/>
    <w:rsid w:val="00613AEE"/>
    <w:rsid w:val="00613E0B"/>
    <w:rsid w:val="00613F03"/>
    <w:rsid w:val="00613F10"/>
    <w:rsid w:val="00614255"/>
    <w:rsid w:val="006147B7"/>
    <w:rsid w:val="00614D60"/>
    <w:rsid w:val="00614E29"/>
    <w:rsid w:val="00614F16"/>
    <w:rsid w:val="00615250"/>
    <w:rsid w:val="00615493"/>
    <w:rsid w:val="00615550"/>
    <w:rsid w:val="006158E7"/>
    <w:rsid w:val="0061594B"/>
    <w:rsid w:val="00615D0B"/>
    <w:rsid w:val="00615F08"/>
    <w:rsid w:val="00615F31"/>
    <w:rsid w:val="00616033"/>
    <w:rsid w:val="0061652F"/>
    <w:rsid w:val="00616B67"/>
    <w:rsid w:val="00617232"/>
    <w:rsid w:val="006173B2"/>
    <w:rsid w:val="00617473"/>
    <w:rsid w:val="00617BA3"/>
    <w:rsid w:val="00617C8F"/>
    <w:rsid w:val="00617E53"/>
    <w:rsid w:val="00617F84"/>
    <w:rsid w:val="0062020F"/>
    <w:rsid w:val="006206B0"/>
    <w:rsid w:val="00620B2F"/>
    <w:rsid w:val="00620BCA"/>
    <w:rsid w:val="00620F8F"/>
    <w:rsid w:val="0062108B"/>
    <w:rsid w:val="0062112C"/>
    <w:rsid w:val="0062126C"/>
    <w:rsid w:val="00621840"/>
    <w:rsid w:val="0062185D"/>
    <w:rsid w:val="00621BF8"/>
    <w:rsid w:val="00621CAD"/>
    <w:rsid w:val="00621CDF"/>
    <w:rsid w:val="00621D65"/>
    <w:rsid w:val="006220E0"/>
    <w:rsid w:val="006224C5"/>
    <w:rsid w:val="00622573"/>
    <w:rsid w:val="0062297D"/>
    <w:rsid w:val="00622F0C"/>
    <w:rsid w:val="006235F4"/>
    <w:rsid w:val="006241A6"/>
    <w:rsid w:val="00624424"/>
    <w:rsid w:val="00624B6A"/>
    <w:rsid w:val="00624E89"/>
    <w:rsid w:val="00625507"/>
    <w:rsid w:val="0062574F"/>
    <w:rsid w:val="0062582A"/>
    <w:rsid w:val="00625882"/>
    <w:rsid w:val="00625A10"/>
    <w:rsid w:val="00625A58"/>
    <w:rsid w:val="00625C1C"/>
    <w:rsid w:val="00625CFD"/>
    <w:rsid w:val="00625D69"/>
    <w:rsid w:val="00625DE3"/>
    <w:rsid w:val="006264B0"/>
    <w:rsid w:val="00626868"/>
    <w:rsid w:val="00626920"/>
    <w:rsid w:val="00626946"/>
    <w:rsid w:val="00626A47"/>
    <w:rsid w:val="00626BB8"/>
    <w:rsid w:val="006274CA"/>
    <w:rsid w:val="0062754C"/>
    <w:rsid w:val="00627C68"/>
    <w:rsid w:val="00627DA0"/>
    <w:rsid w:val="00630443"/>
    <w:rsid w:val="006308A2"/>
    <w:rsid w:val="00630DE3"/>
    <w:rsid w:val="00630E0A"/>
    <w:rsid w:val="006311D6"/>
    <w:rsid w:val="00631E08"/>
    <w:rsid w:val="0063232F"/>
    <w:rsid w:val="0063237C"/>
    <w:rsid w:val="00632433"/>
    <w:rsid w:val="00632EEF"/>
    <w:rsid w:val="00632FB1"/>
    <w:rsid w:val="006331DC"/>
    <w:rsid w:val="00633508"/>
    <w:rsid w:val="0063392A"/>
    <w:rsid w:val="00633C3A"/>
    <w:rsid w:val="00633C47"/>
    <w:rsid w:val="00634188"/>
    <w:rsid w:val="00634550"/>
    <w:rsid w:val="00634B1C"/>
    <w:rsid w:val="00634DE1"/>
    <w:rsid w:val="00634F4E"/>
    <w:rsid w:val="00635423"/>
    <w:rsid w:val="00635A51"/>
    <w:rsid w:val="00635C58"/>
    <w:rsid w:val="00635C62"/>
    <w:rsid w:val="00635C64"/>
    <w:rsid w:val="00635D56"/>
    <w:rsid w:val="006360FF"/>
    <w:rsid w:val="00636640"/>
    <w:rsid w:val="00636C9C"/>
    <w:rsid w:val="0063752C"/>
    <w:rsid w:val="006377B6"/>
    <w:rsid w:val="00640351"/>
    <w:rsid w:val="00640910"/>
    <w:rsid w:val="00640A21"/>
    <w:rsid w:val="00640D7D"/>
    <w:rsid w:val="00640F04"/>
    <w:rsid w:val="00641215"/>
    <w:rsid w:val="0064157F"/>
    <w:rsid w:val="00641671"/>
    <w:rsid w:val="006418B8"/>
    <w:rsid w:val="00641A84"/>
    <w:rsid w:val="00641E68"/>
    <w:rsid w:val="00641FF2"/>
    <w:rsid w:val="0064213E"/>
    <w:rsid w:val="0064281C"/>
    <w:rsid w:val="0064286B"/>
    <w:rsid w:val="006429EA"/>
    <w:rsid w:val="00642BAC"/>
    <w:rsid w:val="00642EE7"/>
    <w:rsid w:val="00642F16"/>
    <w:rsid w:val="006431A8"/>
    <w:rsid w:val="00643433"/>
    <w:rsid w:val="006435A1"/>
    <w:rsid w:val="00643726"/>
    <w:rsid w:val="00643783"/>
    <w:rsid w:val="006440C1"/>
    <w:rsid w:val="00644332"/>
    <w:rsid w:val="006454BC"/>
    <w:rsid w:val="0064564C"/>
    <w:rsid w:val="0064567B"/>
    <w:rsid w:val="006456BC"/>
    <w:rsid w:val="00645869"/>
    <w:rsid w:val="0064597F"/>
    <w:rsid w:val="00645B9E"/>
    <w:rsid w:val="00645D44"/>
    <w:rsid w:val="00645EE7"/>
    <w:rsid w:val="00646027"/>
    <w:rsid w:val="00646561"/>
    <w:rsid w:val="006465E7"/>
    <w:rsid w:val="0064669B"/>
    <w:rsid w:val="00647EC6"/>
    <w:rsid w:val="00647F36"/>
    <w:rsid w:val="00650112"/>
    <w:rsid w:val="00650281"/>
    <w:rsid w:val="006502BE"/>
    <w:rsid w:val="00650B80"/>
    <w:rsid w:val="00650BE6"/>
    <w:rsid w:val="00650C34"/>
    <w:rsid w:val="00650F1D"/>
    <w:rsid w:val="00650F53"/>
    <w:rsid w:val="006511C6"/>
    <w:rsid w:val="0065143E"/>
    <w:rsid w:val="00651615"/>
    <w:rsid w:val="00651652"/>
    <w:rsid w:val="0065179D"/>
    <w:rsid w:val="00652464"/>
    <w:rsid w:val="00652480"/>
    <w:rsid w:val="0065265D"/>
    <w:rsid w:val="0065267E"/>
    <w:rsid w:val="006526DD"/>
    <w:rsid w:val="00652AC5"/>
    <w:rsid w:val="00652B34"/>
    <w:rsid w:val="00652B57"/>
    <w:rsid w:val="00652CAC"/>
    <w:rsid w:val="00652CAE"/>
    <w:rsid w:val="00652DD6"/>
    <w:rsid w:val="006530B4"/>
    <w:rsid w:val="0065330C"/>
    <w:rsid w:val="0065332C"/>
    <w:rsid w:val="006535D0"/>
    <w:rsid w:val="00653624"/>
    <w:rsid w:val="006545B0"/>
    <w:rsid w:val="006548D4"/>
    <w:rsid w:val="00654A7A"/>
    <w:rsid w:val="00654DDF"/>
    <w:rsid w:val="00654EA7"/>
    <w:rsid w:val="00654F07"/>
    <w:rsid w:val="00654F5C"/>
    <w:rsid w:val="006550D0"/>
    <w:rsid w:val="0065599E"/>
    <w:rsid w:val="00655DA3"/>
    <w:rsid w:val="00655FEC"/>
    <w:rsid w:val="00656210"/>
    <w:rsid w:val="0065665E"/>
    <w:rsid w:val="00656949"/>
    <w:rsid w:val="00656B80"/>
    <w:rsid w:val="00656C2E"/>
    <w:rsid w:val="00656DE8"/>
    <w:rsid w:val="006571C3"/>
    <w:rsid w:val="0065730F"/>
    <w:rsid w:val="00657EB6"/>
    <w:rsid w:val="006600D2"/>
    <w:rsid w:val="00660211"/>
    <w:rsid w:val="006603E5"/>
    <w:rsid w:val="006603FC"/>
    <w:rsid w:val="006606C1"/>
    <w:rsid w:val="006606F8"/>
    <w:rsid w:val="00660B3D"/>
    <w:rsid w:val="00660CDC"/>
    <w:rsid w:val="00660D26"/>
    <w:rsid w:val="00660E24"/>
    <w:rsid w:val="00660F95"/>
    <w:rsid w:val="00661657"/>
    <w:rsid w:val="006618AD"/>
    <w:rsid w:val="00661A13"/>
    <w:rsid w:val="00661DAE"/>
    <w:rsid w:val="006621BA"/>
    <w:rsid w:val="0066228A"/>
    <w:rsid w:val="006624D0"/>
    <w:rsid w:val="00662759"/>
    <w:rsid w:val="00662C60"/>
    <w:rsid w:val="00662DE8"/>
    <w:rsid w:val="00663695"/>
    <w:rsid w:val="00663DB3"/>
    <w:rsid w:val="006643CF"/>
    <w:rsid w:val="006644B2"/>
    <w:rsid w:val="00664BF1"/>
    <w:rsid w:val="00665074"/>
    <w:rsid w:val="0066527A"/>
    <w:rsid w:val="0066552A"/>
    <w:rsid w:val="00665590"/>
    <w:rsid w:val="00665B42"/>
    <w:rsid w:val="00665C77"/>
    <w:rsid w:val="00665D74"/>
    <w:rsid w:val="0066618F"/>
    <w:rsid w:val="0066623F"/>
    <w:rsid w:val="00666251"/>
    <w:rsid w:val="006666BB"/>
    <w:rsid w:val="00666BB0"/>
    <w:rsid w:val="00666CA1"/>
    <w:rsid w:val="00666FAA"/>
    <w:rsid w:val="006675AF"/>
    <w:rsid w:val="00667660"/>
    <w:rsid w:val="00667E88"/>
    <w:rsid w:val="006701A8"/>
    <w:rsid w:val="00670226"/>
    <w:rsid w:val="0067055E"/>
    <w:rsid w:val="006707E3"/>
    <w:rsid w:val="00670C3D"/>
    <w:rsid w:val="00670CCB"/>
    <w:rsid w:val="00671006"/>
    <w:rsid w:val="006712AB"/>
    <w:rsid w:val="006713EF"/>
    <w:rsid w:val="00671591"/>
    <w:rsid w:val="00671CCB"/>
    <w:rsid w:val="00672163"/>
    <w:rsid w:val="00672481"/>
    <w:rsid w:val="006725BF"/>
    <w:rsid w:val="006730F9"/>
    <w:rsid w:val="006733FC"/>
    <w:rsid w:val="00673840"/>
    <w:rsid w:val="006738F0"/>
    <w:rsid w:val="00673FB9"/>
    <w:rsid w:val="006742A1"/>
    <w:rsid w:val="00674383"/>
    <w:rsid w:val="006745F2"/>
    <w:rsid w:val="0067473E"/>
    <w:rsid w:val="006750B7"/>
    <w:rsid w:val="006753F2"/>
    <w:rsid w:val="0067574F"/>
    <w:rsid w:val="00675898"/>
    <w:rsid w:val="00675BB9"/>
    <w:rsid w:val="00675BD3"/>
    <w:rsid w:val="00675D56"/>
    <w:rsid w:val="00676D1F"/>
    <w:rsid w:val="0067724F"/>
    <w:rsid w:val="00677367"/>
    <w:rsid w:val="006773AB"/>
    <w:rsid w:val="006774BE"/>
    <w:rsid w:val="00677681"/>
    <w:rsid w:val="006779E6"/>
    <w:rsid w:val="00680011"/>
    <w:rsid w:val="00680017"/>
    <w:rsid w:val="0068013A"/>
    <w:rsid w:val="006804C9"/>
    <w:rsid w:val="0068095E"/>
    <w:rsid w:val="00680A8F"/>
    <w:rsid w:val="00680CF9"/>
    <w:rsid w:val="00680D6E"/>
    <w:rsid w:val="006814A2"/>
    <w:rsid w:val="00681B47"/>
    <w:rsid w:val="00681D54"/>
    <w:rsid w:val="00681E9D"/>
    <w:rsid w:val="006822FB"/>
    <w:rsid w:val="00682748"/>
    <w:rsid w:val="00682ADA"/>
    <w:rsid w:val="0068335F"/>
    <w:rsid w:val="00683523"/>
    <w:rsid w:val="00683B46"/>
    <w:rsid w:val="00683E3F"/>
    <w:rsid w:val="00683EE2"/>
    <w:rsid w:val="0068414B"/>
    <w:rsid w:val="00684415"/>
    <w:rsid w:val="006848C2"/>
    <w:rsid w:val="00684D85"/>
    <w:rsid w:val="00684E53"/>
    <w:rsid w:val="00684ECA"/>
    <w:rsid w:val="00684ECD"/>
    <w:rsid w:val="00685044"/>
    <w:rsid w:val="00685341"/>
    <w:rsid w:val="00685494"/>
    <w:rsid w:val="0068549C"/>
    <w:rsid w:val="0068559F"/>
    <w:rsid w:val="006855CC"/>
    <w:rsid w:val="006858D3"/>
    <w:rsid w:val="00685A3A"/>
    <w:rsid w:val="00685A8F"/>
    <w:rsid w:val="00685A99"/>
    <w:rsid w:val="00685CA3"/>
    <w:rsid w:val="00685E44"/>
    <w:rsid w:val="00685FC2"/>
    <w:rsid w:val="00686147"/>
    <w:rsid w:val="00686606"/>
    <w:rsid w:val="00686656"/>
    <w:rsid w:val="0068685E"/>
    <w:rsid w:val="006868A1"/>
    <w:rsid w:val="00686E55"/>
    <w:rsid w:val="00686F18"/>
    <w:rsid w:val="00686FB2"/>
    <w:rsid w:val="00687176"/>
    <w:rsid w:val="0068731E"/>
    <w:rsid w:val="00687571"/>
    <w:rsid w:val="006877AB"/>
    <w:rsid w:val="00687C67"/>
    <w:rsid w:val="00687D66"/>
    <w:rsid w:val="0069024D"/>
    <w:rsid w:val="00690271"/>
    <w:rsid w:val="006904B1"/>
    <w:rsid w:val="0069087F"/>
    <w:rsid w:val="006908E3"/>
    <w:rsid w:val="00690996"/>
    <w:rsid w:val="006909F6"/>
    <w:rsid w:val="00690C72"/>
    <w:rsid w:val="00690CDD"/>
    <w:rsid w:val="006910FD"/>
    <w:rsid w:val="006914CC"/>
    <w:rsid w:val="0069173D"/>
    <w:rsid w:val="00691BC9"/>
    <w:rsid w:val="00691F47"/>
    <w:rsid w:val="00692295"/>
    <w:rsid w:val="006928CF"/>
    <w:rsid w:val="006929E6"/>
    <w:rsid w:val="00692C17"/>
    <w:rsid w:val="00692FB5"/>
    <w:rsid w:val="006933F0"/>
    <w:rsid w:val="0069354D"/>
    <w:rsid w:val="00693752"/>
    <w:rsid w:val="00693875"/>
    <w:rsid w:val="00693879"/>
    <w:rsid w:val="00693887"/>
    <w:rsid w:val="00693ABC"/>
    <w:rsid w:val="00693CA0"/>
    <w:rsid w:val="00693CB7"/>
    <w:rsid w:val="00693F3F"/>
    <w:rsid w:val="006946E7"/>
    <w:rsid w:val="00694E79"/>
    <w:rsid w:val="00694FE7"/>
    <w:rsid w:val="006951E9"/>
    <w:rsid w:val="0069544E"/>
    <w:rsid w:val="006954DA"/>
    <w:rsid w:val="00695A55"/>
    <w:rsid w:val="00695ADC"/>
    <w:rsid w:val="00696117"/>
    <w:rsid w:val="006961C4"/>
    <w:rsid w:val="00696738"/>
    <w:rsid w:val="00696946"/>
    <w:rsid w:val="00696B5E"/>
    <w:rsid w:val="00696D24"/>
    <w:rsid w:val="00696D85"/>
    <w:rsid w:val="00696F30"/>
    <w:rsid w:val="006970B1"/>
    <w:rsid w:val="006972A7"/>
    <w:rsid w:val="0069792E"/>
    <w:rsid w:val="0069799D"/>
    <w:rsid w:val="00697F9C"/>
    <w:rsid w:val="006A0311"/>
    <w:rsid w:val="006A06CF"/>
    <w:rsid w:val="006A0A08"/>
    <w:rsid w:val="006A0AEA"/>
    <w:rsid w:val="006A0B48"/>
    <w:rsid w:val="006A0F73"/>
    <w:rsid w:val="006A166E"/>
    <w:rsid w:val="006A1824"/>
    <w:rsid w:val="006A1909"/>
    <w:rsid w:val="006A1DA7"/>
    <w:rsid w:val="006A1F56"/>
    <w:rsid w:val="006A214C"/>
    <w:rsid w:val="006A23A5"/>
    <w:rsid w:val="006A23DF"/>
    <w:rsid w:val="006A29B1"/>
    <w:rsid w:val="006A2AF7"/>
    <w:rsid w:val="006A3D77"/>
    <w:rsid w:val="006A41BE"/>
    <w:rsid w:val="006A4370"/>
    <w:rsid w:val="006A44FB"/>
    <w:rsid w:val="006A4728"/>
    <w:rsid w:val="006A484C"/>
    <w:rsid w:val="006A4D7F"/>
    <w:rsid w:val="006A5358"/>
    <w:rsid w:val="006A53CB"/>
    <w:rsid w:val="006A54D5"/>
    <w:rsid w:val="006A564D"/>
    <w:rsid w:val="006A5874"/>
    <w:rsid w:val="006A5D7F"/>
    <w:rsid w:val="006A5D8A"/>
    <w:rsid w:val="006A6102"/>
    <w:rsid w:val="006A6246"/>
    <w:rsid w:val="006A65A6"/>
    <w:rsid w:val="006A6B05"/>
    <w:rsid w:val="006A6CEC"/>
    <w:rsid w:val="006A6D20"/>
    <w:rsid w:val="006A762C"/>
    <w:rsid w:val="006A769B"/>
    <w:rsid w:val="006A7CC1"/>
    <w:rsid w:val="006B04D9"/>
    <w:rsid w:val="006B05D6"/>
    <w:rsid w:val="006B07C4"/>
    <w:rsid w:val="006B0B95"/>
    <w:rsid w:val="006B0DC4"/>
    <w:rsid w:val="006B0EFC"/>
    <w:rsid w:val="006B106F"/>
    <w:rsid w:val="006B12A6"/>
    <w:rsid w:val="006B13E4"/>
    <w:rsid w:val="006B14BB"/>
    <w:rsid w:val="006B1657"/>
    <w:rsid w:val="006B1B6C"/>
    <w:rsid w:val="006B1F02"/>
    <w:rsid w:val="006B1FEC"/>
    <w:rsid w:val="006B2023"/>
    <w:rsid w:val="006B24DC"/>
    <w:rsid w:val="006B2951"/>
    <w:rsid w:val="006B2B46"/>
    <w:rsid w:val="006B2D51"/>
    <w:rsid w:val="006B31FF"/>
    <w:rsid w:val="006B3F3F"/>
    <w:rsid w:val="006B4179"/>
    <w:rsid w:val="006B4977"/>
    <w:rsid w:val="006B4B4F"/>
    <w:rsid w:val="006B4CA5"/>
    <w:rsid w:val="006B4E0D"/>
    <w:rsid w:val="006B4E7B"/>
    <w:rsid w:val="006B4E86"/>
    <w:rsid w:val="006B5CC2"/>
    <w:rsid w:val="006B5D5A"/>
    <w:rsid w:val="006B5DF3"/>
    <w:rsid w:val="006B5FC8"/>
    <w:rsid w:val="006B623B"/>
    <w:rsid w:val="006B6CA8"/>
    <w:rsid w:val="006B768E"/>
    <w:rsid w:val="006B79EA"/>
    <w:rsid w:val="006B7B9E"/>
    <w:rsid w:val="006B7F80"/>
    <w:rsid w:val="006C0287"/>
    <w:rsid w:val="006C02BD"/>
    <w:rsid w:val="006C0312"/>
    <w:rsid w:val="006C0439"/>
    <w:rsid w:val="006C0752"/>
    <w:rsid w:val="006C0D70"/>
    <w:rsid w:val="006C13E5"/>
    <w:rsid w:val="006C161E"/>
    <w:rsid w:val="006C180B"/>
    <w:rsid w:val="006C1C84"/>
    <w:rsid w:val="006C1FA3"/>
    <w:rsid w:val="006C2065"/>
    <w:rsid w:val="006C217B"/>
    <w:rsid w:val="006C21C5"/>
    <w:rsid w:val="006C21E7"/>
    <w:rsid w:val="006C2318"/>
    <w:rsid w:val="006C29A2"/>
    <w:rsid w:val="006C2A08"/>
    <w:rsid w:val="006C2D5E"/>
    <w:rsid w:val="006C383B"/>
    <w:rsid w:val="006C391F"/>
    <w:rsid w:val="006C39DE"/>
    <w:rsid w:val="006C3A05"/>
    <w:rsid w:val="006C3D0A"/>
    <w:rsid w:val="006C3DFA"/>
    <w:rsid w:val="006C3E9C"/>
    <w:rsid w:val="006C484A"/>
    <w:rsid w:val="006C4B86"/>
    <w:rsid w:val="006C4D21"/>
    <w:rsid w:val="006C4E2D"/>
    <w:rsid w:val="006C56AB"/>
    <w:rsid w:val="006C5881"/>
    <w:rsid w:val="006C5B66"/>
    <w:rsid w:val="006C62BB"/>
    <w:rsid w:val="006C6B00"/>
    <w:rsid w:val="006C6EB0"/>
    <w:rsid w:val="006C7006"/>
    <w:rsid w:val="006C701B"/>
    <w:rsid w:val="006C713A"/>
    <w:rsid w:val="006C749A"/>
    <w:rsid w:val="006C7541"/>
    <w:rsid w:val="006C7824"/>
    <w:rsid w:val="006C7EC6"/>
    <w:rsid w:val="006C7F08"/>
    <w:rsid w:val="006C7F15"/>
    <w:rsid w:val="006C7F8F"/>
    <w:rsid w:val="006D026D"/>
    <w:rsid w:val="006D05CC"/>
    <w:rsid w:val="006D075E"/>
    <w:rsid w:val="006D0B4B"/>
    <w:rsid w:val="006D11DB"/>
    <w:rsid w:val="006D14AD"/>
    <w:rsid w:val="006D14BF"/>
    <w:rsid w:val="006D183F"/>
    <w:rsid w:val="006D1BA2"/>
    <w:rsid w:val="006D1EFC"/>
    <w:rsid w:val="006D2942"/>
    <w:rsid w:val="006D2A3F"/>
    <w:rsid w:val="006D2ACA"/>
    <w:rsid w:val="006D2BF7"/>
    <w:rsid w:val="006D2D9A"/>
    <w:rsid w:val="006D2EFC"/>
    <w:rsid w:val="006D2F74"/>
    <w:rsid w:val="006D3314"/>
    <w:rsid w:val="006D356B"/>
    <w:rsid w:val="006D3BA0"/>
    <w:rsid w:val="006D3CD6"/>
    <w:rsid w:val="006D4799"/>
    <w:rsid w:val="006D4AEB"/>
    <w:rsid w:val="006D4D45"/>
    <w:rsid w:val="006D4DA3"/>
    <w:rsid w:val="006D4E6A"/>
    <w:rsid w:val="006D4F07"/>
    <w:rsid w:val="006D511E"/>
    <w:rsid w:val="006D51BD"/>
    <w:rsid w:val="006D5526"/>
    <w:rsid w:val="006D5BBB"/>
    <w:rsid w:val="006D5DCC"/>
    <w:rsid w:val="006D5FEB"/>
    <w:rsid w:val="006D6236"/>
    <w:rsid w:val="006D65A8"/>
    <w:rsid w:val="006D6713"/>
    <w:rsid w:val="006D68B8"/>
    <w:rsid w:val="006D69C3"/>
    <w:rsid w:val="006D6ACF"/>
    <w:rsid w:val="006D6BDA"/>
    <w:rsid w:val="006D6CE6"/>
    <w:rsid w:val="006D73BB"/>
    <w:rsid w:val="006D76F7"/>
    <w:rsid w:val="006D797A"/>
    <w:rsid w:val="006D7A8F"/>
    <w:rsid w:val="006D7B49"/>
    <w:rsid w:val="006D7D14"/>
    <w:rsid w:val="006D7D4E"/>
    <w:rsid w:val="006D7F18"/>
    <w:rsid w:val="006E0198"/>
    <w:rsid w:val="006E0199"/>
    <w:rsid w:val="006E040E"/>
    <w:rsid w:val="006E099E"/>
    <w:rsid w:val="006E0E6F"/>
    <w:rsid w:val="006E10A9"/>
    <w:rsid w:val="006E128F"/>
    <w:rsid w:val="006E148C"/>
    <w:rsid w:val="006E1A9A"/>
    <w:rsid w:val="006E1C4C"/>
    <w:rsid w:val="006E1E26"/>
    <w:rsid w:val="006E2117"/>
    <w:rsid w:val="006E2214"/>
    <w:rsid w:val="006E227B"/>
    <w:rsid w:val="006E23C6"/>
    <w:rsid w:val="006E287C"/>
    <w:rsid w:val="006E2EA0"/>
    <w:rsid w:val="006E35E2"/>
    <w:rsid w:val="006E3B28"/>
    <w:rsid w:val="006E3FE5"/>
    <w:rsid w:val="006E3FE6"/>
    <w:rsid w:val="006E4215"/>
    <w:rsid w:val="006E434C"/>
    <w:rsid w:val="006E44BE"/>
    <w:rsid w:val="006E455B"/>
    <w:rsid w:val="006E4874"/>
    <w:rsid w:val="006E4A93"/>
    <w:rsid w:val="006E4D8E"/>
    <w:rsid w:val="006E4E2F"/>
    <w:rsid w:val="006E50F6"/>
    <w:rsid w:val="006E55F8"/>
    <w:rsid w:val="006E5925"/>
    <w:rsid w:val="006E593F"/>
    <w:rsid w:val="006E5963"/>
    <w:rsid w:val="006E5AC2"/>
    <w:rsid w:val="006E6450"/>
    <w:rsid w:val="006E6D86"/>
    <w:rsid w:val="006E6F81"/>
    <w:rsid w:val="006E7520"/>
    <w:rsid w:val="006E75C5"/>
    <w:rsid w:val="006E7969"/>
    <w:rsid w:val="006E7C2C"/>
    <w:rsid w:val="006E7CDD"/>
    <w:rsid w:val="006E7DDF"/>
    <w:rsid w:val="006E7E05"/>
    <w:rsid w:val="006F076C"/>
    <w:rsid w:val="006F0B2E"/>
    <w:rsid w:val="006F0F0A"/>
    <w:rsid w:val="006F1040"/>
    <w:rsid w:val="006F1043"/>
    <w:rsid w:val="006F1B97"/>
    <w:rsid w:val="006F1D19"/>
    <w:rsid w:val="006F1DFC"/>
    <w:rsid w:val="006F1FEA"/>
    <w:rsid w:val="006F2A54"/>
    <w:rsid w:val="006F2B83"/>
    <w:rsid w:val="006F2F08"/>
    <w:rsid w:val="006F32BB"/>
    <w:rsid w:val="006F3677"/>
    <w:rsid w:val="006F3C8A"/>
    <w:rsid w:val="006F3DE3"/>
    <w:rsid w:val="006F3E6C"/>
    <w:rsid w:val="006F4102"/>
    <w:rsid w:val="006F4317"/>
    <w:rsid w:val="006F4328"/>
    <w:rsid w:val="006F44DF"/>
    <w:rsid w:val="006F4F35"/>
    <w:rsid w:val="006F4F9B"/>
    <w:rsid w:val="006F53E1"/>
    <w:rsid w:val="006F57B9"/>
    <w:rsid w:val="006F5893"/>
    <w:rsid w:val="006F5F52"/>
    <w:rsid w:val="006F5FBF"/>
    <w:rsid w:val="006F605E"/>
    <w:rsid w:val="006F60F3"/>
    <w:rsid w:val="006F671F"/>
    <w:rsid w:val="006F6B2B"/>
    <w:rsid w:val="006F70B1"/>
    <w:rsid w:val="006F7324"/>
    <w:rsid w:val="006F7580"/>
    <w:rsid w:val="006F75C0"/>
    <w:rsid w:val="006F79E3"/>
    <w:rsid w:val="006F7F1A"/>
    <w:rsid w:val="00700FDA"/>
    <w:rsid w:val="007014A6"/>
    <w:rsid w:val="007019E2"/>
    <w:rsid w:val="00701C96"/>
    <w:rsid w:val="00702496"/>
    <w:rsid w:val="00702571"/>
    <w:rsid w:val="00702601"/>
    <w:rsid w:val="007027B9"/>
    <w:rsid w:val="00702B49"/>
    <w:rsid w:val="00703119"/>
    <w:rsid w:val="00703885"/>
    <w:rsid w:val="00703994"/>
    <w:rsid w:val="007039ED"/>
    <w:rsid w:val="00704895"/>
    <w:rsid w:val="007048DA"/>
    <w:rsid w:val="00704A48"/>
    <w:rsid w:val="00704CF8"/>
    <w:rsid w:val="00704D15"/>
    <w:rsid w:val="00705F0C"/>
    <w:rsid w:val="00705FE0"/>
    <w:rsid w:val="0070634A"/>
    <w:rsid w:val="0070642B"/>
    <w:rsid w:val="00706BAD"/>
    <w:rsid w:val="00706D08"/>
    <w:rsid w:val="0070720C"/>
    <w:rsid w:val="00707557"/>
    <w:rsid w:val="007078A2"/>
    <w:rsid w:val="00707A2C"/>
    <w:rsid w:val="00707ABA"/>
    <w:rsid w:val="00707DFC"/>
    <w:rsid w:val="00707EAF"/>
    <w:rsid w:val="00707FEB"/>
    <w:rsid w:val="00710A26"/>
    <w:rsid w:val="00710F85"/>
    <w:rsid w:val="0071105E"/>
    <w:rsid w:val="00711278"/>
    <w:rsid w:val="007113B5"/>
    <w:rsid w:val="00711533"/>
    <w:rsid w:val="00711A42"/>
    <w:rsid w:val="00711AB9"/>
    <w:rsid w:val="00711B45"/>
    <w:rsid w:val="00711F5C"/>
    <w:rsid w:val="00712029"/>
    <w:rsid w:val="00712925"/>
    <w:rsid w:val="00712BEC"/>
    <w:rsid w:val="00712E5E"/>
    <w:rsid w:val="00712EBE"/>
    <w:rsid w:val="00712F06"/>
    <w:rsid w:val="00712FEC"/>
    <w:rsid w:val="00713569"/>
    <w:rsid w:val="00713597"/>
    <w:rsid w:val="007139C5"/>
    <w:rsid w:val="00713AEC"/>
    <w:rsid w:val="00713BB8"/>
    <w:rsid w:val="00713EFD"/>
    <w:rsid w:val="0071415B"/>
    <w:rsid w:val="00714F3F"/>
    <w:rsid w:val="007153FD"/>
    <w:rsid w:val="0071579C"/>
    <w:rsid w:val="00715AAA"/>
    <w:rsid w:val="00715AD0"/>
    <w:rsid w:val="00715F45"/>
    <w:rsid w:val="0071638B"/>
    <w:rsid w:val="0071667C"/>
    <w:rsid w:val="007166A3"/>
    <w:rsid w:val="00716855"/>
    <w:rsid w:val="00716C77"/>
    <w:rsid w:val="00716D6A"/>
    <w:rsid w:val="00717178"/>
    <w:rsid w:val="00717233"/>
    <w:rsid w:val="0071726B"/>
    <w:rsid w:val="00717BB1"/>
    <w:rsid w:val="00720278"/>
    <w:rsid w:val="00720C43"/>
    <w:rsid w:val="00720F65"/>
    <w:rsid w:val="00721256"/>
    <w:rsid w:val="007213C3"/>
    <w:rsid w:val="0072193D"/>
    <w:rsid w:val="00721ADB"/>
    <w:rsid w:val="00721C0A"/>
    <w:rsid w:val="0072223A"/>
    <w:rsid w:val="0072268B"/>
    <w:rsid w:val="00722887"/>
    <w:rsid w:val="00722B26"/>
    <w:rsid w:val="00722B5E"/>
    <w:rsid w:val="00722E0C"/>
    <w:rsid w:val="00722F08"/>
    <w:rsid w:val="00723480"/>
    <w:rsid w:val="007235CF"/>
    <w:rsid w:val="007238DE"/>
    <w:rsid w:val="00723AA2"/>
    <w:rsid w:val="00723FA4"/>
    <w:rsid w:val="00724740"/>
    <w:rsid w:val="0072490A"/>
    <w:rsid w:val="00724D2A"/>
    <w:rsid w:val="00724F24"/>
    <w:rsid w:val="00724F4F"/>
    <w:rsid w:val="00725103"/>
    <w:rsid w:val="00725335"/>
    <w:rsid w:val="00725E12"/>
    <w:rsid w:val="00726098"/>
    <w:rsid w:val="007261F9"/>
    <w:rsid w:val="0072647B"/>
    <w:rsid w:val="00726771"/>
    <w:rsid w:val="007278C0"/>
    <w:rsid w:val="00727AB0"/>
    <w:rsid w:val="00727F81"/>
    <w:rsid w:val="00727FB7"/>
    <w:rsid w:val="00727FC5"/>
    <w:rsid w:val="007302AE"/>
    <w:rsid w:val="0073082E"/>
    <w:rsid w:val="007311EE"/>
    <w:rsid w:val="007313E7"/>
    <w:rsid w:val="00731420"/>
    <w:rsid w:val="00731771"/>
    <w:rsid w:val="00731ED7"/>
    <w:rsid w:val="00731F40"/>
    <w:rsid w:val="00732286"/>
    <w:rsid w:val="00733062"/>
    <w:rsid w:val="0073310A"/>
    <w:rsid w:val="007331CC"/>
    <w:rsid w:val="00733638"/>
    <w:rsid w:val="00733DD2"/>
    <w:rsid w:val="007340F5"/>
    <w:rsid w:val="007344C0"/>
    <w:rsid w:val="0073473D"/>
    <w:rsid w:val="00734E2E"/>
    <w:rsid w:val="00734FE9"/>
    <w:rsid w:val="00735049"/>
    <w:rsid w:val="00735065"/>
    <w:rsid w:val="00735552"/>
    <w:rsid w:val="00735596"/>
    <w:rsid w:val="007356BC"/>
    <w:rsid w:val="007358DC"/>
    <w:rsid w:val="00735F19"/>
    <w:rsid w:val="007362C3"/>
    <w:rsid w:val="0073633F"/>
    <w:rsid w:val="007367C6"/>
    <w:rsid w:val="00736804"/>
    <w:rsid w:val="0073688A"/>
    <w:rsid w:val="00736A62"/>
    <w:rsid w:val="00736E11"/>
    <w:rsid w:val="00737042"/>
    <w:rsid w:val="007373B4"/>
    <w:rsid w:val="00737F78"/>
    <w:rsid w:val="00740386"/>
    <w:rsid w:val="0074076F"/>
    <w:rsid w:val="00740A24"/>
    <w:rsid w:val="00740CB8"/>
    <w:rsid w:val="00740E7E"/>
    <w:rsid w:val="00741031"/>
    <w:rsid w:val="00741457"/>
    <w:rsid w:val="0074159E"/>
    <w:rsid w:val="00741BB2"/>
    <w:rsid w:val="00741CD3"/>
    <w:rsid w:val="00741E51"/>
    <w:rsid w:val="00741F0A"/>
    <w:rsid w:val="00742248"/>
    <w:rsid w:val="00742A52"/>
    <w:rsid w:val="00742B96"/>
    <w:rsid w:val="00742E5F"/>
    <w:rsid w:val="00743113"/>
    <w:rsid w:val="007432B4"/>
    <w:rsid w:val="007433F7"/>
    <w:rsid w:val="00743655"/>
    <w:rsid w:val="0074375D"/>
    <w:rsid w:val="00743A55"/>
    <w:rsid w:val="00743CA7"/>
    <w:rsid w:val="00743F77"/>
    <w:rsid w:val="00744026"/>
    <w:rsid w:val="007441D3"/>
    <w:rsid w:val="00744D60"/>
    <w:rsid w:val="0074503F"/>
    <w:rsid w:val="00745201"/>
    <w:rsid w:val="007455F4"/>
    <w:rsid w:val="00745678"/>
    <w:rsid w:val="007457F5"/>
    <w:rsid w:val="00745FD7"/>
    <w:rsid w:val="007465FF"/>
    <w:rsid w:val="00746619"/>
    <w:rsid w:val="00746A68"/>
    <w:rsid w:val="00746B11"/>
    <w:rsid w:val="00746C6B"/>
    <w:rsid w:val="00746DB1"/>
    <w:rsid w:val="00746E99"/>
    <w:rsid w:val="0074715F"/>
    <w:rsid w:val="007471DF"/>
    <w:rsid w:val="007474CB"/>
    <w:rsid w:val="00747BBF"/>
    <w:rsid w:val="007500AD"/>
    <w:rsid w:val="00750242"/>
    <w:rsid w:val="00750375"/>
    <w:rsid w:val="007503C3"/>
    <w:rsid w:val="007504B1"/>
    <w:rsid w:val="007507FD"/>
    <w:rsid w:val="00750855"/>
    <w:rsid w:val="00750A81"/>
    <w:rsid w:val="0075185B"/>
    <w:rsid w:val="00751B29"/>
    <w:rsid w:val="00751C58"/>
    <w:rsid w:val="00751E26"/>
    <w:rsid w:val="007523C8"/>
    <w:rsid w:val="0075243B"/>
    <w:rsid w:val="00752535"/>
    <w:rsid w:val="007525BA"/>
    <w:rsid w:val="007525CF"/>
    <w:rsid w:val="007529E8"/>
    <w:rsid w:val="00752ECA"/>
    <w:rsid w:val="0075305C"/>
    <w:rsid w:val="007536BB"/>
    <w:rsid w:val="00753A8D"/>
    <w:rsid w:val="00753DD6"/>
    <w:rsid w:val="00753E44"/>
    <w:rsid w:val="0075497B"/>
    <w:rsid w:val="00754D31"/>
    <w:rsid w:val="0075523B"/>
    <w:rsid w:val="00755681"/>
    <w:rsid w:val="00755924"/>
    <w:rsid w:val="0075598F"/>
    <w:rsid w:val="00755C17"/>
    <w:rsid w:val="00755CE9"/>
    <w:rsid w:val="00755FEC"/>
    <w:rsid w:val="0075626D"/>
    <w:rsid w:val="00756B2C"/>
    <w:rsid w:val="00756DE6"/>
    <w:rsid w:val="00756E89"/>
    <w:rsid w:val="00757108"/>
    <w:rsid w:val="0075751A"/>
    <w:rsid w:val="00757703"/>
    <w:rsid w:val="007577AC"/>
    <w:rsid w:val="007578EA"/>
    <w:rsid w:val="00757CF4"/>
    <w:rsid w:val="00760025"/>
    <w:rsid w:val="00760163"/>
    <w:rsid w:val="00760276"/>
    <w:rsid w:val="0076027E"/>
    <w:rsid w:val="00760678"/>
    <w:rsid w:val="007606B6"/>
    <w:rsid w:val="00760D55"/>
    <w:rsid w:val="00760DC8"/>
    <w:rsid w:val="00760F97"/>
    <w:rsid w:val="007610C8"/>
    <w:rsid w:val="00761103"/>
    <w:rsid w:val="007613B5"/>
    <w:rsid w:val="007619D9"/>
    <w:rsid w:val="00762182"/>
    <w:rsid w:val="00762430"/>
    <w:rsid w:val="00762601"/>
    <w:rsid w:val="007628BA"/>
    <w:rsid w:val="007632E8"/>
    <w:rsid w:val="00763D44"/>
    <w:rsid w:val="00763FCC"/>
    <w:rsid w:val="007643AA"/>
    <w:rsid w:val="007648EB"/>
    <w:rsid w:val="00764CFB"/>
    <w:rsid w:val="00764D08"/>
    <w:rsid w:val="00765072"/>
    <w:rsid w:val="007655CA"/>
    <w:rsid w:val="00765752"/>
    <w:rsid w:val="00765793"/>
    <w:rsid w:val="00765835"/>
    <w:rsid w:val="00765C28"/>
    <w:rsid w:val="00765D96"/>
    <w:rsid w:val="0076662D"/>
    <w:rsid w:val="0076672E"/>
    <w:rsid w:val="00766757"/>
    <w:rsid w:val="00766DDA"/>
    <w:rsid w:val="0076782D"/>
    <w:rsid w:val="0076793E"/>
    <w:rsid w:val="00767B85"/>
    <w:rsid w:val="00767BE0"/>
    <w:rsid w:val="00767FFE"/>
    <w:rsid w:val="00770189"/>
    <w:rsid w:val="007705A3"/>
    <w:rsid w:val="0077084E"/>
    <w:rsid w:val="007708E9"/>
    <w:rsid w:val="00770A5D"/>
    <w:rsid w:val="00770B67"/>
    <w:rsid w:val="007712CC"/>
    <w:rsid w:val="007714CD"/>
    <w:rsid w:val="00771573"/>
    <w:rsid w:val="007719BF"/>
    <w:rsid w:val="007719E6"/>
    <w:rsid w:val="00771B41"/>
    <w:rsid w:val="00771DEB"/>
    <w:rsid w:val="00771E92"/>
    <w:rsid w:val="00772019"/>
    <w:rsid w:val="00772282"/>
    <w:rsid w:val="00772553"/>
    <w:rsid w:val="00772D18"/>
    <w:rsid w:val="00772DE5"/>
    <w:rsid w:val="0077302F"/>
    <w:rsid w:val="00773346"/>
    <w:rsid w:val="00773498"/>
    <w:rsid w:val="007734B0"/>
    <w:rsid w:val="00773E97"/>
    <w:rsid w:val="00773F26"/>
    <w:rsid w:val="00773F80"/>
    <w:rsid w:val="00774176"/>
    <w:rsid w:val="007743BA"/>
    <w:rsid w:val="007745D2"/>
    <w:rsid w:val="007748D8"/>
    <w:rsid w:val="00774CF6"/>
    <w:rsid w:val="00774D10"/>
    <w:rsid w:val="00774DDA"/>
    <w:rsid w:val="007751C9"/>
    <w:rsid w:val="00775A46"/>
    <w:rsid w:val="00775C56"/>
    <w:rsid w:val="00776037"/>
    <w:rsid w:val="007767B8"/>
    <w:rsid w:val="007767D1"/>
    <w:rsid w:val="0077687F"/>
    <w:rsid w:val="00776938"/>
    <w:rsid w:val="00777238"/>
    <w:rsid w:val="007773A9"/>
    <w:rsid w:val="00777422"/>
    <w:rsid w:val="00777569"/>
    <w:rsid w:val="007777C4"/>
    <w:rsid w:val="0077786F"/>
    <w:rsid w:val="00777943"/>
    <w:rsid w:val="00777E63"/>
    <w:rsid w:val="00777FA5"/>
    <w:rsid w:val="0078067B"/>
    <w:rsid w:val="007807C9"/>
    <w:rsid w:val="007809C3"/>
    <w:rsid w:val="00780AC0"/>
    <w:rsid w:val="007813DA"/>
    <w:rsid w:val="00781436"/>
    <w:rsid w:val="0078163F"/>
    <w:rsid w:val="007816AC"/>
    <w:rsid w:val="007817EB"/>
    <w:rsid w:val="00781E69"/>
    <w:rsid w:val="00781E75"/>
    <w:rsid w:val="00781F01"/>
    <w:rsid w:val="00781FD6"/>
    <w:rsid w:val="0078242A"/>
    <w:rsid w:val="00782A3B"/>
    <w:rsid w:val="00782F44"/>
    <w:rsid w:val="007831CC"/>
    <w:rsid w:val="007833BC"/>
    <w:rsid w:val="00783D87"/>
    <w:rsid w:val="0078425D"/>
    <w:rsid w:val="007845D8"/>
    <w:rsid w:val="0078470B"/>
    <w:rsid w:val="00784AF4"/>
    <w:rsid w:val="00784BD6"/>
    <w:rsid w:val="00784F76"/>
    <w:rsid w:val="00785352"/>
    <w:rsid w:val="007855A8"/>
    <w:rsid w:val="00785DFA"/>
    <w:rsid w:val="0078603E"/>
    <w:rsid w:val="00786347"/>
    <w:rsid w:val="00786EA3"/>
    <w:rsid w:val="00787482"/>
    <w:rsid w:val="00787807"/>
    <w:rsid w:val="0078792E"/>
    <w:rsid w:val="00787B48"/>
    <w:rsid w:val="00787CEC"/>
    <w:rsid w:val="00787DA9"/>
    <w:rsid w:val="00787E80"/>
    <w:rsid w:val="007900A6"/>
    <w:rsid w:val="00790235"/>
    <w:rsid w:val="00790328"/>
    <w:rsid w:val="00790486"/>
    <w:rsid w:val="007906D8"/>
    <w:rsid w:val="00790C21"/>
    <w:rsid w:val="00790E61"/>
    <w:rsid w:val="007917D1"/>
    <w:rsid w:val="00791F9C"/>
    <w:rsid w:val="007920CA"/>
    <w:rsid w:val="0079215D"/>
    <w:rsid w:val="0079238F"/>
    <w:rsid w:val="007923A0"/>
    <w:rsid w:val="007923CF"/>
    <w:rsid w:val="00792632"/>
    <w:rsid w:val="0079288A"/>
    <w:rsid w:val="007929D3"/>
    <w:rsid w:val="00792BC4"/>
    <w:rsid w:val="00792DE8"/>
    <w:rsid w:val="00793493"/>
    <w:rsid w:val="00793640"/>
    <w:rsid w:val="00793BAC"/>
    <w:rsid w:val="0079496C"/>
    <w:rsid w:val="00794B03"/>
    <w:rsid w:val="00795511"/>
    <w:rsid w:val="007958F0"/>
    <w:rsid w:val="00795946"/>
    <w:rsid w:val="007959C0"/>
    <w:rsid w:val="00795EE9"/>
    <w:rsid w:val="0079612C"/>
    <w:rsid w:val="007962BE"/>
    <w:rsid w:val="0079643E"/>
    <w:rsid w:val="007965B0"/>
    <w:rsid w:val="007965C6"/>
    <w:rsid w:val="00796609"/>
    <w:rsid w:val="0079695E"/>
    <w:rsid w:val="00796B94"/>
    <w:rsid w:val="00796CB4"/>
    <w:rsid w:val="00796EAF"/>
    <w:rsid w:val="00797637"/>
    <w:rsid w:val="00797A1B"/>
    <w:rsid w:val="00797B51"/>
    <w:rsid w:val="00797DCE"/>
    <w:rsid w:val="007A00DF"/>
    <w:rsid w:val="007A02B4"/>
    <w:rsid w:val="007A03B7"/>
    <w:rsid w:val="007A0509"/>
    <w:rsid w:val="007A0561"/>
    <w:rsid w:val="007A0564"/>
    <w:rsid w:val="007A079C"/>
    <w:rsid w:val="007A0956"/>
    <w:rsid w:val="007A09E5"/>
    <w:rsid w:val="007A0EDF"/>
    <w:rsid w:val="007A0FE5"/>
    <w:rsid w:val="007A13BF"/>
    <w:rsid w:val="007A1F42"/>
    <w:rsid w:val="007A1FD4"/>
    <w:rsid w:val="007A2176"/>
    <w:rsid w:val="007A239B"/>
    <w:rsid w:val="007A23A1"/>
    <w:rsid w:val="007A2796"/>
    <w:rsid w:val="007A288E"/>
    <w:rsid w:val="007A28C6"/>
    <w:rsid w:val="007A2A4E"/>
    <w:rsid w:val="007A3A86"/>
    <w:rsid w:val="007A3DD9"/>
    <w:rsid w:val="007A4318"/>
    <w:rsid w:val="007A4441"/>
    <w:rsid w:val="007A4A05"/>
    <w:rsid w:val="007A4E1D"/>
    <w:rsid w:val="007A4FE9"/>
    <w:rsid w:val="007A5A7A"/>
    <w:rsid w:val="007A5C9B"/>
    <w:rsid w:val="007A5DE3"/>
    <w:rsid w:val="007A5F6A"/>
    <w:rsid w:val="007A67DC"/>
    <w:rsid w:val="007A6937"/>
    <w:rsid w:val="007A6A4D"/>
    <w:rsid w:val="007A6BC1"/>
    <w:rsid w:val="007A7076"/>
    <w:rsid w:val="007A77E4"/>
    <w:rsid w:val="007A7921"/>
    <w:rsid w:val="007A7CC6"/>
    <w:rsid w:val="007B0132"/>
    <w:rsid w:val="007B026F"/>
    <w:rsid w:val="007B0C61"/>
    <w:rsid w:val="007B0CF7"/>
    <w:rsid w:val="007B1242"/>
    <w:rsid w:val="007B1DE0"/>
    <w:rsid w:val="007B1F51"/>
    <w:rsid w:val="007B2055"/>
    <w:rsid w:val="007B2990"/>
    <w:rsid w:val="007B2B9C"/>
    <w:rsid w:val="007B321B"/>
    <w:rsid w:val="007B3327"/>
    <w:rsid w:val="007B33C2"/>
    <w:rsid w:val="007B347E"/>
    <w:rsid w:val="007B3539"/>
    <w:rsid w:val="007B3963"/>
    <w:rsid w:val="007B39A1"/>
    <w:rsid w:val="007B3A4E"/>
    <w:rsid w:val="007B3E08"/>
    <w:rsid w:val="007B3E5B"/>
    <w:rsid w:val="007B40BB"/>
    <w:rsid w:val="007B46F8"/>
    <w:rsid w:val="007B4905"/>
    <w:rsid w:val="007B4DF2"/>
    <w:rsid w:val="007B53F8"/>
    <w:rsid w:val="007B55AB"/>
    <w:rsid w:val="007B5675"/>
    <w:rsid w:val="007B5776"/>
    <w:rsid w:val="007B5CC5"/>
    <w:rsid w:val="007B5D28"/>
    <w:rsid w:val="007B6003"/>
    <w:rsid w:val="007B6212"/>
    <w:rsid w:val="007B63E5"/>
    <w:rsid w:val="007B65AC"/>
    <w:rsid w:val="007B6793"/>
    <w:rsid w:val="007B6A2B"/>
    <w:rsid w:val="007B6D6B"/>
    <w:rsid w:val="007B6F22"/>
    <w:rsid w:val="007B7150"/>
    <w:rsid w:val="007B72B6"/>
    <w:rsid w:val="007B76A1"/>
    <w:rsid w:val="007B7AC5"/>
    <w:rsid w:val="007C0173"/>
    <w:rsid w:val="007C02EB"/>
    <w:rsid w:val="007C08C0"/>
    <w:rsid w:val="007C092A"/>
    <w:rsid w:val="007C09F3"/>
    <w:rsid w:val="007C0A54"/>
    <w:rsid w:val="007C0CEC"/>
    <w:rsid w:val="007C0D6D"/>
    <w:rsid w:val="007C0E67"/>
    <w:rsid w:val="007C0EC6"/>
    <w:rsid w:val="007C1600"/>
    <w:rsid w:val="007C1908"/>
    <w:rsid w:val="007C1B4B"/>
    <w:rsid w:val="007C1B70"/>
    <w:rsid w:val="007C1CCC"/>
    <w:rsid w:val="007C2362"/>
    <w:rsid w:val="007C2379"/>
    <w:rsid w:val="007C2959"/>
    <w:rsid w:val="007C2D85"/>
    <w:rsid w:val="007C2EE0"/>
    <w:rsid w:val="007C30D9"/>
    <w:rsid w:val="007C3101"/>
    <w:rsid w:val="007C3201"/>
    <w:rsid w:val="007C340E"/>
    <w:rsid w:val="007C36FD"/>
    <w:rsid w:val="007C3B8E"/>
    <w:rsid w:val="007C3D87"/>
    <w:rsid w:val="007C3DA0"/>
    <w:rsid w:val="007C3FC4"/>
    <w:rsid w:val="007C4579"/>
    <w:rsid w:val="007C499B"/>
    <w:rsid w:val="007C4EDB"/>
    <w:rsid w:val="007C51B9"/>
    <w:rsid w:val="007C52AC"/>
    <w:rsid w:val="007C5A79"/>
    <w:rsid w:val="007C5B82"/>
    <w:rsid w:val="007C5C2E"/>
    <w:rsid w:val="007C5CC9"/>
    <w:rsid w:val="007C6459"/>
    <w:rsid w:val="007C651F"/>
    <w:rsid w:val="007C693A"/>
    <w:rsid w:val="007C69F8"/>
    <w:rsid w:val="007C6A94"/>
    <w:rsid w:val="007C6B93"/>
    <w:rsid w:val="007C6D0C"/>
    <w:rsid w:val="007C7417"/>
    <w:rsid w:val="007C7977"/>
    <w:rsid w:val="007C7DD4"/>
    <w:rsid w:val="007C7E2F"/>
    <w:rsid w:val="007D004A"/>
    <w:rsid w:val="007D08A5"/>
    <w:rsid w:val="007D09E8"/>
    <w:rsid w:val="007D0FB7"/>
    <w:rsid w:val="007D1008"/>
    <w:rsid w:val="007D1319"/>
    <w:rsid w:val="007D16C7"/>
    <w:rsid w:val="007D16EB"/>
    <w:rsid w:val="007D1BAF"/>
    <w:rsid w:val="007D1C72"/>
    <w:rsid w:val="007D1CA2"/>
    <w:rsid w:val="007D1CE9"/>
    <w:rsid w:val="007D1D1B"/>
    <w:rsid w:val="007D1E19"/>
    <w:rsid w:val="007D1F6D"/>
    <w:rsid w:val="007D2145"/>
    <w:rsid w:val="007D2334"/>
    <w:rsid w:val="007D2525"/>
    <w:rsid w:val="007D272C"/>
    <w:rsid w:val="007D2C82"/>
    <w:rsid w:val="007D2CE3"/>
    <w:rsid w:val="007D2F26"/>
    <w:rsid w:val="007D3583"/>
    <w:rsid w:val="007D3C45"/>
    <w:rsid w:val="007D4776"/>
    <w:rsid w:val="007D4CD9"/>
    <w:rsid w:val="007D5032"/>
    <w:rsid w:val="007D5374"/>
    <w:rsid w:val="007D55DB"/>
    <w:rsid w:val="007D58FC"/>
    <w:rsid w:val="007D5AA8"/>
    <w:rsid w:val="007D5F15"/>
    <w:rsid w:val="007D64A9"/>
    <w:rsid w:val="007D6733"/>
    <w:rsid w:val="007D6EB5"/>
    <w:rsid w:val="007D7010"/>
    <w:rsid w:val="007D7105"/>
    <w:rsid w:val="007D7280"/>
    <w:rsid w:val="007D72FA"/>
    <w:rsid w:val="007D7912"/>
    <w:rsid w:val="007D7B45"/>
    <w:rsid w:val="007D7C39"/>
    <w:rsid w:val="007D7E18"/>
    <w:rsid w:val="007E05B2"/>
    <w:rsid w:val="007E0BAB"/>
    <w:rsid w:val="007E1410"/>
    <w:rsid w:val="007E1894"/>
    <w:rsid w:val="007E1997"/>
    <w:rsid w:val="007E1A3F"/>
    <w:rsid w:val="007E1AEC"/>
    <w:rsid w:val="007E1D46"/>
    <w:rsid w:val="007E252C"/>
    <w:rsid w:val="007E2B7C"/>
    <w:rsid w:val="007E2E36"/>
    <w:rsid w:val="007E2F23"/>
    <w:rsid w:val="007E35AC"/>
    <w:rsid w:val="007E39B3"/>
    <w:rsid w:val="007E3BBE"/>
    <w:rsid w:val="007E3D56"/>
    <w:rsid w:val="007E3DD6"/>
    <w:rsid w:val="007E3E0A"/>
    <w:rsid w:val="007E4256"/>
    <w:rsid w:val="007E44E5"/>
    <w:rsid w:val="007E4672"/>
    <w:rsid w:val="007E4B0A"/>
    <w:rsid w:val="007E4F54"/>
    <w:rsid w:val="007E5188"/>
    <w:rsid w:val="007E51A7"/>
    <w:rsid w:val="007E52AC"/>
    <w:rsid w:val="007E5343"/>
    <w:rsid w:val="007E57D0"/>
    <w:rsid w:val="007E6279"/>
    <w:rsid w:val="007E68CB"/>
    <w:rsid w:val="007E6951"/>
    <w:rsid w:val="007E6AD7"/>
    <w:rsid w:val="007E6B8D"/>
    <w:rsid w:val="007E6D7A"/>
    <w:rsid w:val="007E7145"/>
    <w:rsid w:val="007E73EC"/>
    <w:rsid w:val="007E74AF"/>
    <w:rsid w:val="007E7592"/>
    <w:rsid w:val="007E793C"/>
    <w:rsid w:val="007E79A9"/>
    <w:rsid w:val="007E7A41"/>
    <w:rsid w:val="007E7D53"/>
    <w:rsid w:val="007E7F47"/>
    <w:rsid w:val="007F0007"/>
    <w:rsid w:val="007F0080"/>
    <w:rsid w:val="007F0152"/>
    <w:rsid w:val="007F0338"/>
    <w:rsid w:val="007F0716"/>
    <w:rsid w:val="007F078A"/>
    <w:rsid w:val="007F0AC0"/>
    <w:rsid w:val="007F11F1"/>
    <w:rsid w:val="007F1412"/>
    <w:rsid w:val="007F1827"/>
    <w:rsid w:val="007F1A4F"/>
    <w:rsid w:val="007F1E0F"/>
    <w:rsid w:val="007F1E33"/>
    <w:rsid w:val="007F1EF4"/>
    <w:rsid w:val="007F20AC"/>
    <w:rsid w:val="007F2254"/>
    <w:rsid w:val="007F24AF"/>
    <w:rsid w:val="007F25C1"/>
    <w:rsid w:val="007F264C"/>
    <w:rsid w:val="007F2E1E"/>
    <w:rsid w:val="007F3221"/>
    <w:rsid w:val="007F34D0"/>
    <w:rsid w:val="007F34F1"/>
    <w:rsid w:val="007F3A2E"/>
    <w:rsid w:val="007F3F46"/>
    <w:rsid w:val="007F419B"/>
    <w:rsid w:val="007F492F"/>
    <w:rsid w:val="007F4DD7"/>
    <w:rsid w:val="007F5244"/>
    <w:rsid w:val="007F5444"/>
    <w:rsid w:val="007F5B63"/>
    <w:rsid w:val="007F5B97"/>
    <w:rsid w:val="007F6201"/>
    <w:rsid w:val="007F6206"/>
    <w:rsid w:val="007F6284"/>
    <w:rsid w:val="007F65E1"/>
    <w:rsid w:val="007F7357"/>
    <w:rsid w:val="007F736B"/>
    <w:rsid w:val="007F780D"/>
    <w:rsid w:val="007F7ACD"/>
    <w:rsid w:val="007F7F65"/>
    <w:rsid w:val="007F7FF6"/>
    <w:rsid w:val="008004F0"/>
    <w:rsid w:val="00800602"/>
    <w:rsid w:val="0080072C"/>
    <w:rsid w:val="00800910"/>
    <w:rsid w:val="00800B85"/>
    <w:rsid w:val="00800CD8"/>
    <w:rsid w:val="00801A31"/>
    <w:rsid w:val="00801B6E"/>
    <w:rsid w:val="0080236C"/>
    <w:rsid w:val="008023D5"/>
    <w:rsid w:val="008026CF"/>
    <w:rsid w:val="00802A22"/>
    <w:rsid w:val="00802A8A"/>
    <w:rsid w:val="00802B06"/>
    <w:rsid w:val="008033DA"/>
    <w:rsid w:val="00803550"/>
    <w:rsid w:val="00803E41"/>
    <w:rsid w:val="00804000"/>
    <w:rsid w:val="00804064"/>
    <w:rsid w:val="00804A9E"/>
    <w:rsid w:val="00804E70"/>
    <w:rsid w:val="0080516A"/>
    <w:rsid w:val="008051DC"/>
    <w:rsid w:val="008052E6"/>
    <w:rsid w:val="00805363"/>
    <w:rsid w:val="00805779"/>
    <w:rsid w:val="0080582F"/>
    <w:rsid w:val="00805859"/>
    <w:rsid w:val="008058F5"/>
    <w:rsid w:val="0080592D"/>
    <w:rsid w:val="00805B53"/>
    <w:rsid w:val="00805E47"/>
    <w:rsid w:val="0080632F"/>
    <w:rsid w:val="00806414"/>
    <w:rsid w:val="008065A3"/>
    <w:rsid w:val="008065A5"/>
    <w:rsid w:val="0080666A"/>
    <w:rsid w:val="00806828"/>
    <w:rsid w:val="0080691C"/>
    <w:rsid w:val="00806EFF"/>
    <w:rsid w:val="008073F9"/>
    <w:rsid w:val="00807774"/>
    <w:rsid w:val="0080785A"/>
    <w:rsid w:val="00810464"/>
    <w:rsid w:val="0081062B"/>
    <w:rsid w:val="0081077A"/>
    <w:rsid w:val="00810C0A"/>
    <w:rsid w:val="00810DDB"/>
    <w:rsid w:val="00811085"/>
    <w:rsid w:val="00811147"/>
    <w:rsid w:val="008113FF"/>
    <w:rsid w:val="008114A9"/>
    <w:rsid w:val="00812318"/>
    <w:rsid w:val="0081245B"/>
    <w:rsid w:val="008126A7"/>
    <w:rsid w:val="008126DA"/>
    <w:rsid w:val="00812717"/>
    <w:rsid w:val="008127A2"/>
    <w:rsid w:val="00812BA6"/>
    <w:rsid w:val="00812D1C"/>
    <w:rsid w:val="00812DB5"/>
    <w:rsid w:val="00812E49"/>
    <w:rsid w:val="00812E4B"/>
    <w:rsid w:val="00812E8D"/>
    <w:rsid w:val="0081337C"/>
    <w:rsid w:val="008137C6"/>
    <w:rsid w:val="00813CAB"/>
    <w:rsid w:val="00813DEC"/>
    <w:rsid w:val="00813E4C"/>
    <w:rsid w:val="00813FD5"/>
    <w:rsid w:val="00814178"/>
    <w:rsid w:val="008143FA"/>
    <w:rsid w:val="00814424"/>
    <w:rsid w:val="008144BF"/>
    <w:rsid w:val="008147C2"/>
    <w:rsid w:val="008148CA"/>
    <w:rsid w:val="00814CB9"/>
    <w:rsid w:val="00814E06"/>
    <w:rsid w:val="00815061"/>
    <w:rsid w:val="00815105"/>
    <w:rsid w:val="0081526A"/>
    <w:rsid w:val="00815A0A"/>
    <w:rsid w:val="00815B62"/>
    <w:rsid w:val="00815FA7"/>
    <w:rsid w:val="008162AB"/>
    <w:rsid w:val="0081644A"/>
    <w:rsid w:val="00816452"/>
    <w:rsid w:val="00816557"/>
    <w:rsid w:val="00816575"/>
    <w:rsid w:val="0081670F"/>
    <w:rsid w:val="00816B43"/>
    <w:rsid w:val="00816FBE"/>
    <w:rsid w:val="00817252"/>
    <w:rsid w:val="008175C4"/>
    <w:rsid w:val="00817600"/>
    <w:rsid w:val="00817725"/>
    <w:rsid w:val="0081776D"/>
    <w:rsid w:val="008177A9"/>
    <w:rsid w:val="00817862"/>
    <w:rsid w:val="008178CA"/>
    <w:rsid w:val="008179AE"/>
    <w:rsid w:val="00817A7F"/>
    <w:rsid w:val="00817CC9"/>
    <w:rsid w:val="00817D52"/>
    <w:rsid w:val="00817F67"/>
    <w:rsid w:val="00820220"/>
    <w:rsid w:val="008202DC"/>
    <w:rsid w:val="00820A25"/>
    <w:rsid w:val="0082113C"/>
    <w:rsid w:val="008216E8"/>
    <w:rsid w:val="0082170C"/>
    <w:rsid w:val="00822064"/>
    <w:rsid w:val="0082218D"/>
    <w:rsid w:val="0082249B"/>
    <w:rsid w:val="008225EA"/>
    <w:rsid w:val="00822859"/>
    <w:rsid w:val="0082298D"/>
    <w:rsid w:val="00822ADC"/>
    <w:rsid w:val="00822C70"/>
    <w:rsid w:val="00822E88"/>
    <w:rsid w:val="00822ED5"/>
    <w:rsid w:val="008233ED"/>
    <w:rsid w:val="008237EB"/>
    <w:rsid w:val="00823944"/>
    <w:rsid w:val="00824261"/>
    <w:rsid w:val="0082447C"/>
    <w:rsid w:val="008244A0"/>
    <w:rsid w:val="008244BB"/>
    <w:rsid w:val="00824C10"/>
    <w:rsid w:val="008252C4"/>
    <w:rsid w:val="008253B4"/>
    <w:rsid w:val="00825A78"/>
    <w:rsid w:val="00825CBF"/>
    <w:rsid w:val="00825E33"/>
    <w:rsid w:val="00826777"/>
    <w:rsid w:val="008267F2"/>
    <w:rsid w:val="00826B7B"/>
    <w:rsid w:val="00826FE3"/>
    <w:rsid w:val="00827047"/>
    <w:rsid w:val="00827179"/>
    <w:rsid w:val="00827A2B"/>
    <w:rsid w:val="00827A45"/>
    <w:rsid w:val="00830184"/>
    <w:rsid w:val="008301FF"/>
    <w:rsid w:val="00830486"/>
    <w:rsid w:val="00830AAB"/>
    <w:rsid w:val="00830EE2"/>
    <w:rsid w:val="00831124"/>
    <w:rsid w:val="008314A4"/>
    <w:rsid w:val="008316B3"/>
    <w:rsid w:val="008316D4"/>
    <w:rsid w:val="008317DA"/>
    <w:rsid w:val="00831D0B"/>
    <w:rsid w:val="00831D7F"/>
    <w:rsid w:val="00831DC5"/>
    <w:rsid w:val="00831F14"/>
    <w:rsid w:val="0083203F"/>
    <w:rsid w:val="0083210D"/>
    <w:rsid w:val="0083232B"/>
    <w:rsid w:val="008328F2"/>
    <w:rsid w:val="00832D0D"/>
    <w:rsid w:val="00832FFC"/>
    <w:rsid w:val="008330E1"/>
    <w:rsid w:val="00833434"/>
    <w:rsid w:val="00833ADE"/>
    <w:rsid w:val="00833D70"/>
    <w:rsid w:val="00834550"/>
    <w:rsid w:val="00834B32"/>
    <w:rsid w:val="00834C06"/>
    <w:rsid w:val="00834CEE"/>
    <w:rsid w:val="00834EC1"/>
    <w:rsid w:val="0083516D"/>
    <w:rsid w:val="0083577A"/>
    <w:rsid w:val="0083592A"/>
    <w:rsid w:val="00835B6D"/>
    <w:rsid w:val="00835D08"/>
    <w:rsid w:val="008366F6"/>
    <w:rsid w:val="00836DAF"/>
    <w:rsid w:val="00837C83"/>
    <w:rsid w:val="00837F75"/>
    <w:rsid w:val="0084018B"/>
    <w:rsid w:val="008402B8"/>
    <w:rsid w:val="008409A8"/>
    <w:rsid w:val="00840BBA"/>
    <w:rsid w:val="00840DDF"/>
    <w:rsid w:val="00840DE7"/>
    <w:rsid w:val="008417D1"/>
    <w:rsid w:val="00841AEC"/>
    <w:rsid w:val="00841C14"/>
    <w:rsid w:val="00841C9E"/>
    <w:rsid w:val="00841CCA"/>
    <w:rsid w:val="00841DDE"/>
    <w:rsid w:val="00841E5C"/>
    <w:rsid w:val="00842334"/>
    <w:rsid w:val="00842497"/>
    <w:rsid w:val="008428D3"/>
    <w:rsid w:val="00842E37"/>
    <w:rsid w:val="008435D1"/>
    <w:rsid w:val="00843706"/>
    <w:rsid w:val="0084374F"/>
    <w:rsid w:val="00843C64"/>
    <w:rsid w:val="00843D41"/>
    <w:rsid w:val="00843F3B"/>
    <w:rsid w:val="0084414B"/>
    <w:rsid w:val="00844157"/>
    <w:rsid w:val="0084497F"/>
    <w:rsid w:val="00844B9F"/>
    <w:rsid w:val="00844EDA"/>
    <w:rsid w:val="00845F50"/>
    <w:rsid w:val="00845F67"/>
    <w:rsid w:val="0084618B"/>
    <w:rsid w:val="00846299"/>
    <w:rsid w:val="008464CB"/>
    <w:rsid w:val="0084673A"/>
    <w:rsid w:val="0084683E"/>
    <w:rsid w:val="00846850"/>
    <w:rsid w:val="008468F1"/>
    <w:rsid w:val="00846928"/>
    <w:rsid w:val="00846931"/>
    <w:rsid w:val="00846AE6"/>
    <w:rsid w:val="00846C40"/>
    <w:rsid w:val="00846DE2"/>
    <w:rsid w:val="008476C9"/>
    <w:rsid w:val="00847B7B"/>
    <w:rsid w:val="008501A0"/>
    <w:rsid w:val="00850637"/>
    <w:rsid w:val="0085065C"/>
    <w:rsid w:val="008508F3"/>
    <w:rsid w:val="00850AE5"/>
    <w:rsid w:val="00850BBC"/>
    <w:rsid w:val="008511F6"/>
    <w:rsid w:val="008514CC"/>
    <w:rsid w:val="00851506"/>
    <w:rsid w:val="00851CFF"/>
    <w:rsid w:val="0085256E"/>
    <w:rsid w:val="00853357"/>
    <w:rsid w:val="00853510"/>
    <w:rsid w:val="0085372A"/>
    <w:rsid w:val="00853D46"/>
    <w:rsid w:val="0085449D"/>
    <w:rsid w:val="008544E7"/>
    <w:rsid w:val="00854851"/>
    <w:rsid w:val="00854D0C"/>
    <w:rsid w:val="008552EF"/>
    <w:rsid w:val="0085585E"/>
    <w:rsid w:val="00855AD4"/>
    <w:rsid w:val="00855E5F"/>
    <w:rsid w:val="008561BD"/>
    <w:rsid w:val="00856252"/>
    <w:rsid w:val="00856A96"/>
    <w:rsid w:val="00856EDF"/>
    <w:rsid w:val="0085751A"/>
    <w:rsid w:val="0085754E"/>
    <w:rsid w:val="0085782C"/>
    <w:rsid w:val="00857853"/>
    <w:rsid w:val="00857A91"/>
    <w:rsid w:val="00857D5E"/>
    <w:rsid w:val="00857E37"/>
    <w:rsid w:val="0086063C"/>
    <w:rsid w:val="00860A52"/>
    <w:rsid w:val="00861010"/>
    <w:rsid w:val="00861211"/>
    <w:rsid w:val="00861622"/>
    <w:rsid w:val="00862146"/>
    <w:rsid w:val="0086219E"/>
    <w:rsid w:val="008621C4"/>
    <w:rsid w:val="008625AF"/>
    <w:rsid w:val="00862FFA"/>
    <w:rsid w:val="00863219"/>
    <w:rsid w:val="00863241"/>
    <w:rsid w:val="00863697"/>
    <w:rsid w:val="008638C7"/>
    <w:rsid w:val="00863D0B"/>
    <w:rsid w:val="00863DBB"/>
    <w:rsid w:val="00864261"/>
    <w:rsid w:val="00865815"/>
    <w:rsid w:val="0086588C"/>
    <w:rsid w:val="00865DE6"/>
    <w:rsid w:val="00865EB3"/>
    <w:rsid w:val="008661F9"/>
    <w:rsid w:val="008666A5"/>
    <w:rsid w:val="0086694E"/>
    <w:rsid w:val="00866BE9"/>
    <w:rsid w:val="00866E0C"/>
    <w:rsid w:val="00866FEA"/>
    <w:rsid w:val="008671E5"/>
    <w:rsid w:val="00867A7D"/>
    <w:rsid w:val="00867B27"/>
    <w:rsid w:val="00867CC8"/>
    <w:rsid w:val="00867F69"/>
    <w:rsid w:val="00870112"/>
    <w:rsid w:val="0087027A"/>
    <w:rsid w:val="00870556"/>
    <w:rsid w:val="00870577"/>
    <w:rsid w:val="00870BD5"/>
    <w:rsid w:val="00870D0F"/>
    <w:rsid w:val="00871123"/>
    <w:rsid w:val="008713DC"/>
    <w:rsid w:val="0087141D"/>
    <w:rsid w:val="008716E6"/>
    <w:rsid w:val="008717B0"/>
    <w:rsid w:val="00871E60"/>
    <w:rsid w:val="00871EDC"/>
    <w:rsid w:val="00871F04"/>
    <w:rsid w:val="00872161"/>
    <w:rsid w:val="00872180"/>
    <w:rsid w:val="008729D9"/>
    <w:rsid w:val="00872C1C"/>
    <w:rsid w:val="00872E11"/>
    <w:rsid w:val="00873378"/>
    <w:rsid w:val="0087351E"/>
    <w:rsid w:val="0087451B"/>
    <w:rsid w:val="00874571"/>
    <w:rsid w:val="00874592"/>
    <w:rsid w:val="008745E9"/>
    <w:rsid w:val="0087462A"/>
    <w:rsid w:val="00874727"/>
    <w:rsid w:val="00874911"/>
    <w:rsid w:val="00874B00"/>
    <w:rsid w:val="00875348"/>
    <w:rsid w:val="00875696"/>
    <w:rsid w:val="00875AB1"/>
    <w:rsid w:val="00875B45"/>
    <w:rsid w:val="00875C94"/>
    <w:rsid w:val="008761C1"/>
    <w:rsid w:val="0087627B"/>
    <w:rsid w:val="008768D6"/>
    <w:rsid w:val="00876C90"/>
    <w:rsid w:val="00876CDB"/>
    <w:rsid w:val="0087753D"/>
    <w:rsid w:val="008775CD"/>
    <w:rsid w:val="00877A71"/>
    <w:rsid w:val="0088039F"/>
    <w:rsid w:val="00880923"/>
    <w:rsid w:val="00880AF0"/>
    <w:rsid w:val="00880E6A"/>
    <w:rsid w:val="00880FC0"/>
    <w:rsid w:val="008811BB"/>
    <w:rsid w:val="0088137C"/>
    <w:rsid w:val="00881445"/>
    <w:rsid w:val="00881AC3"/>
    <w:rsid w:val="00881FB1"/>
    <w:rsid w:val="00882989"/>
    <w:rsid w:val="00882CE3"/>
    <w:rsid w:val="00882D0D"/>
    <w:rsid w:val="00882E1C"/>
    <w:rsid w:val="00882F76"/>
    <w:rsid w:val="00882FCA"/>
    <w:rsid w:val="008831D1"/>
    <w:rsid w:val="0088329A"/>
    <w:rsid w:val="00883A2E"/>
    <w:rsid w:val="00883F5D"/>
    <w:rsid w:val="0088423B"/>
    <w:rsid w:val="0088432F"/>
    <w:rsid w:val="00884338"/>
    <w:rsid w:val="0088443D"/>
    <w:rsid w:val="00884665"/>
    <w:rsid w:val="008846D2"/>
    <w:rsid w:val="00884848"/>
    <w:rsid w:val="00884B27"/>
    <w:rsid w:val="00884D1C"/>
    <w:rsid w:val="00884D90"/>
    <w:rsid w:val="00884E81"/>
    <w:rsid w:val="00884F0E"/>
    <w:rsid w:val="00885683"/>
    <w:rsid w:val="00886410"/>
    <w:rsid w:val="00886638"/>
    <w:rsid w:val="008867BC"/>
    <w:rsid w:val="0088680D"/>
    <w:rsid w:val="00886972"/>
    <w:rsid w:val="00886CBC"/>
    <w:rsid w:val="00886CED"/>
    <w:rsid w:val="00886E06"/>
    <w:rsid w:val="00886EC9"/>
    <w:rsid w:val="00887535"/>
    <w:rsid w:val="008878B9"/>
    <w:rsid w:val="0088793A"/>
    <w:rsid w:val="00887BA5"/>
    <w:rsid w:val="00887CBA"/>
    <w:rsid w:val="0089040F"/>
    <w:rsid w:val="008909F5"/>
    <w:rsid w:val="00890D3A"/>
    <w:rsid w:val="00890FCC"/>
    <w:rsid w:val="008912E6"/>
    <w:rsid w:val="00891468"/>
    <w:rsid w:val="0089189A"/>
    <w:rsid w:val="0089194D"/>
    <w:rsid w:val="00891993"/>
    <w:rsid w:val="00891FB8"/>
    <w:rsid w:val="008920F7"/>
    <w:rsid w:val="008921BB"/>
    <w:rsid w:val="008927D3"/>
    <w:rsid w:val="00892D6D"/>
    <w:rsid w:val="00893285"/>
    <w:rsid w:val="008937BA"/>
    <w:rsid w:val="008939DD"/>
    <w:rsid w:val="00893B9A"/>
    <w:rsid w:val="00893F30"/>
    <w:rsid w:val="0089425C"/>
    <w:rsid w:val="0089441D"/>
    <w:rsid w:val="00894BA5"/>
    <w:rsid w:val="00895398"/>
    <w:rsid w:val="00895484"/>
    <w:rsid w:val="0089580F"/>
    <w:rsid w:val="00895F1A"/>
    <w:rsid w:val="008967C2"/>
    <w:rsid w:val="00896BA9"/>
    <w:rsid w:val="00896D56"/>
    <w:rsid w:val="00896DC1"/>
    <w:rsid w:val="00897093"/>
    <w:rsid w:val="0089730F"/>
    <w:rsid w:val="008975C1"/>
    <w:rsid w:val="00897AEC"/>
    <w:rsid w:val="00897CF8"/>
    <w:rsid w:val="008A0724"/>
    <w:rsid w:val="008A1CBB"/>
    <w:rsid w:val="008A1E7C"/>
    <w:rsid w:val="008A1FF5"/>
    <w:rsid w:val="008A2000"/>
    <w:rsid w:val="008A25EC"/>
    <w:rsid w:val="008A272A"/>
    <w:rsid w:val="008A2B6A"/>
    <w:rsid w:val="008A2E42"/>
    <w:rsid w:val="008A3495"/>
    <w:rsid w:val="008A3776"/>
    <w:rsid w:val="008A380D"/>
    <w:rsid w:val="008A3CDD"/>
    <w:rsid w:val="008A3DC0"/>
    <w:rsid w:val="008A3F16"/>
    <w:rsid w:val="008A4317"/>
    <w:rsid w:val="008A431B"/>
    <w:rsid w:val="008A437D"/>
    <w:rsid w:val="008A45BA"/>
    <w:rsid w:val="008A46BF"/>
    <w:rsid w:val="008A47A4"/>
    <w:rsid w:val="008A5FF3"/>
    <w:rsid w:val="008A6029"/>
    <w:rsid w:val="008A6131"/>
    <w:rsid w:val="008A620F"/>
    <w:rsid w:val="008A621E"/>
    <w:rsid w:val="008A629B"/>
    <w:rsid w:val="008A640F"/>
    <w:rsid w:val="008A66CA"/>
    <w:rsid w:val="008A6A30"/>
    <w:rsid w:val="008A7269"/>
    <w:rsid w:val="008A72B3"/>
    <w:rsid w:val="008A7835"/>
    <w:rsid w:val="008A7960"/>
    <w:rsid w:val="008A7979"/>
    <w:rsid w:val="008A7A85"/>
    <w:rsid w:val="008A7DC2"/>
    <w:rsid w:val="008B0B64"/>
    <w:rsid w:val="008B0C23"/>
    <w:rsid w:val="008B0DE7"/>
    <w:rsid w:val="008B0EAD"/>
    <w:rsid w:val="008B16C1"/>
    <w:rsid w:val="008B191D"/>
    <w:rsid w:val="008B1D97"/>
    <w:rsid w:val="008B2502"/>
    <w:rsid w:val="008B25B2"/>
    <w:rsid w:val="008B25BD"/>
    <w:rsid w:val="008B2A77"/>
    <w:rsid w:val="008B2C9E"/>
    <w:rsid w:val="008B2F7D"/>
    <w:rsid w:val="008B31F8"/>
    <w:rsid w:val="008B3422"/>
    <w:rsid w:val="008B3557"/>
    <w:rsid w:val="008B3572"/>
    <w:rsid w:val="008B36F0"/>
    <w:rsid w:val="008B370E"/>
    <w:rsid w:val="008B37DA"/>
    <w:rsid w:val="008B37FA"/>
    <w:rsid w:val="008B3BA3"/>
    <w:rsid w:val="008B3D20"/>
    <w:rsid w:val="008B3F0A"/>
    <w:rsid w:val="008B458D"/>
    <w:rsid w:val="008B45DC"/>
    <w:rsid w:val="008B4863"/>
    <w:rsid w:val="008B4E26"/>
    <w:rsid w:val="008B4EBF"/>
    <w:rsid w:val="008B4FE7"/>
    <w:rsid w:val="008B546B"/>
    <w:rsid w:val="008B5546"/>
    <w:rsid w:val="008B5952"/>
    <w:rsid w:val="008B5B67"/>
    <w:rsid w:val="008B5D93"/>
    <w:rsid w:val="008B5DF9"/>
    <w:rsid w:val="008B61CE"/>
    <w:rsid w:val="008B65C3"/>
    <w:rsid w:val="008B68DE"/>
    <w:rsid w:val="008B69FE"/>
    <w:rsid w:val="008B6BB8"/>
    <w:rsid w:val="008B6BD9"/>
    <w:rsid w:val="008B70DC"/>
    <w:rsid w:val="008B7165"/>
    <w:rsid w:val="008B7423"/>
    <w:rsid w:val="008B7494"/>
    <w:rsid w:val="008B76CA"/>
    <w:rsid w:val="008B77CB"/>
    <w:rsid w:val="008B797E"/>
    <w:rsid w:val="008B7D14"/>
    <w:rsid w:val="008B7EF7"/>
    <w:rsid w:val="008B7FD8"/>
    <w:rsid w:val="008C03CA"/>
    <w:rsid w:val="008C0B8C"/>
    <w:rsid w:val="008C12C4"/>
    <w:rsid w:val="008C18D4"/>
    <w:rsid w:val="008C1DA9"/>
    <w:rsid w:val="008C1DB1"/>
    <w:rsid w:val="008C1E51"/>
    <w:rsid w:val="008C1EEB"/>
    <w:rsid w:val="008C204D"/>
    <w:rsid w:val="008C23DC"/>
    <w:rsid w:val="008C2487"/>
    <w:rsid w:val="008C26D9"/>
    <w:rsid w:val="008C2CC7"/>
    <w:rsid w:val="008C2D5B"/>
    <w:rsid w:val="008C2E8A"/>
    <w:rsid w:val="008C3029"/>
    <w:rsid w:val="008C36B0"/>
    <w:rsid w:val="008C37EA"/>
    <w:rsid w:val="008C3AAD"/>
    <w:rsid w:val="008C450D"/>
    <w:rsid w:val="008C4700"/>
    <w:rsid w:val="008C493F"/>
    <w:rsid w:val="008C4C73"/>
    <w:rsid w:val="008C4F2F"/>
    <w:rsid w:val="008C5116"/>
    <w:rsid w:val="008C53A5"/>
    <w:rsid w:val="008C600A"/>
    <w:rsid w:val="008C62B3"/>
    <w:rsid w:val="008C663E"/>
    <w:rsid w:val="008C6B98"/>
    <w:rsid w:val="008C6CFA"/>
    <w:rsid w:val="008C6D18"/>
    <w:rsid w:val="008C6EFB"/>
    <w:rsid w:val="008C71C3"/>
    <w:rsid w:val="008C76D6"/>
    <w:rsid w:val="008C7933"/>
    <w:rsid w:val="008C79AD"/>
    <w:rsid w:val="008C79E4"/>
    <w:rsid w:val="008C7D4A"/>
    <w:rsid w:val="008D0151"/>
    <w:rsid w:val="008D0714"/>
    <w:rsid w:val="008D071B"/>
    <w:rsid w:val="008D0D62"/>
    <w:rsid w:val="008D108B"/>
    <w:rsid w:val="008D1249"/>
    <w:rsid w:val="008D12F4"/>
    <w:rsid w:val="008D1377"/>
    <w:rsid w:val="008D1AA1"/>
    <w:rsid w:val="008D1EF0"/>
    <w:rsid w:val="008D1FC4"/>
    <w:rsid w:val="008D211C"/>
    <w:rsid w:val="008D21C7"/>
    <w:rsid w:val="008D2225"/>
    <w:rsid w:val="008D2243"/>
    <w:rsid w:val="008D2424"/>
    <w:rsid w:val="008D24F7"/>
    <w:rsid w:val="008D2809"/>
    <w:rsid w:val="008D2BB2"/>
    <w:rsid w:val="008D2DAF"/>
    <w:rsid w:val="008D32D8"/>
    <w:rsid w:val="008D35CF"/>
    <w:rsid w:val="008D3936"/>
    <w:rsid w:val="008D399E"/>
    <w:rsid w:val="008D3ED6"/>
    <w:rsid w:val="008D3F7D"/>
    <w:rsid w:val="008D4340"/>
    <w:rsid w:val="008D52B0"/>
    <w:rsid w:val="008D5661"/>
    <w:rsid w:val="008D577C"/>
    <w:rsid w:val="008D5A46"/>
    <w:rsid w:val="008D5A8B"/>
    <w:rsid w:val="008D5C05"/>
    <w:rsid w:val="008D61B4"/>
    <w:rsid w:val="008D61DA"/>
    <w:rsid w:val="008D61E2"/>
    <w:rsid w:val="008D639E"/>
    <w:rsid w:val="008D63E5"/>
    <w:rsid w:val="008D64E9"/>
    <w:rsid w:val="008D69A3"/>
    <w:rsid w:val="008D6F2B"/>
    <w:rsid w:val="008D6F2E"/>
    <w:rsid w:val="008D7268"/>
    <w:rsid w:val="008D7542"/>
    <w:rsid w:val="008D75DB"/>
    <w:rsid w:val="008E0221"/>
    <w:rsid w:val="008E076E"/>
    <w:rsid w:val="008E08D1"/>
    <w:rsid w:val="008E0A90"/>
    <w:rsid w:val="008E106D"/>
    <w:rsid w:val="008E11AE"/>
    <w:rsid w:val="008E1A55"/>
    <w:rsid w:val="008E1C1D"/>
    <w:rsid w:val="008E2872"/>
    <w:rsid w:val="008E2C0D"/>
    <w:rsid w:val="008E31CF"/>
    <w:rsid w:val="008E3448"/>
    <w:rsid w:val="008E3852"/>
    <w:rsid w:val="008E3A5B"/>
    <w:rsid w:val="008E3FB9"/>
    <w:rsid w:val="008E404E"/>
    <w:rsid w:val="008E4AA9"/>
    <w:rsid w:val="008E4B72"/>
    <w:rsid w:val="008E4C0B"/>
    <w:rsid w:val="008E4E4E"/>
    <w:rsid w:val="008E4F53"/>
    <w:rsid w:val="008E507A"/>
    <w:rsid w:val="008E52AA"/>
    <w:rsid w:val="008E532B"/>
    <w:rsid w:val="008E5365"/>
    <w:rsid w:val="008E567B"/>
    <w:rsid w:val="008E576F"/>
    <w:rsid w:val="008E5C61"/>
    <w:rsid w:val="008E5EA0"/>
    <w:rsid w:val="008E605C"/>
    <w:rsid w:val="008E6068"/>
    <w:rsid w:val="008E63AD"/>
    <w:rsid w:val="008E6560"/>
    <w:rsid w:val="008E65FA"/>
    <w:rsid w:val="008E6BCD"/>
    <w:rsid w:val="008E6DB4"/>
    <w:rsid w:val="008E776F"/>
    <w:rsid w:val="008E792C"/>
    <w:rsid w:val="008E79DC"/>
    <w:rsid w:val="008E7A0D"/>
    <w:rsid w:val="008F0084"/>
    <w:rsid w:val="008F0379"/>
    <w:rsid w:val="008F0532"/>
    <w:rsid w:val="008F066D"/>
    <w:rsid w:val="008F06F7"/>
    <w:rsid w:val="008F095F"/>
    <w:rsid w:val="008F139E"/>
    <w:rsid w:val="008F15A0"/>
    <w:rsid w:val="008F209D"/>
    <w:rsid w:val="008F277F"/>
    <w:rsid w:val="008F2B79"/>
    <w:rsid w:val="008F346C"/>
    <w:rsid w:val="008F34D0"/>
    <w:rsid w:val="008F3997"/>
    <w:rsid w:val="008F3B31"/>
    <w:rsid w:val="008F3F1B"/>
    <w:rsid w:val="008F423F"/>
    <w:rsid w:val="008F45F1"/>
    <w:rsid w:val="008F479A"/>
    <w:rsid w:val="008F48B5"/>
    <w:rsid w:val="008F48DF"/>
    <w:rsid w:val="008F4EC5"/>
    <w:rsid w:val="008F51DE"/>
    <w:rsid w:val="008F51EC"/>
    <w:rsid w:val="008F5270"/>
    <w:rsid w:val="008F5994"/>
    <w:rsid w:val="008F5D4E"/>
    <w:rsid w:val="008F5E5F"/>
    <w:rsid w:val="008F60F5"/>
    <w:rsid w:val="008F6281"/>
    <w:rsid w:val="008F6633"/>
    <w:rsid w:val="008F71E7"/>
    <w:rsid w:val="008F76E0"/>
    <w:rsid w:val="008F788B"/>
    <w:rsid w:val="008F78D6"/>
    <w:rsid w:val="008F7B31"/>
    <w:rsid w:val="008F7BBA"/>
    <w:rsid w:val="008F7CF4"/>
    <w:rsid w:val="00900017"/>
    <w:rsid w:val="009000C6"/>
    <w:rsid w:val="00900674"/>
    <w:rsid w:val="009008F6"/>
    <w:rsid w:val="00900F2A"/>
    <w:rsid w:val="00900FFF"/>
    <w:rsid w:val="009011E2"/>
    <w:rsid w:val="00901258"/>
    <w:rsid w:val="0090177C"/>
    <w:rsid w:val="00901864"/>
    <w:rsid w:val="00901BC2"/>
    <w:rsid w:val="00901F1D"/>
    <w:rsid w:val="00901FE5"/>
    <w:rsid w:val="009020A9"/>
    <w:rsid w:val="00902737"/>
    <w:rsid w:val="00902C2A"/>
    <w:rsid w:val="00902EED"/>
    <w:rsid w:val="00902F63"/>
    <w:rsid w:val="00903009"/>
    <w:rsid w:val="009031BA"/>
    <w:rsid w:val="00903803"/>
    <w:rsid w:val="00903858"/>
    <w:rsid w:val="0090399C"/>
    <w:rsid w:val="00903C1A"/>
    <w:rsid w:val="00903CCB"/>
    <w:rsid w:val="00903E82"/>
    <w:rsid w:val="00903F1D"/>
    <w:rsid w:val="0090424A"/>
    <w:rsid w:val="009043CE"/>
    <w:rsid w:val="009043EC"/>
    <w:rsid w:val="009044BF"/>
    <w:rsid w:val="00904C6E"/>
    <w:rsid w:val="00904F75"/>
    <w:rsid w:val="009050FE"/>
    <w:rsid w:val="00905547"/>
    <w:rsid w:val="009055D4"/>
    <w:rsid w:val="00905B43"/>
    <w:rsid w:val="00905C89"/>
    <w:rsid w:val="00905EDF"/>
    <w:rsid w:val="009065D6"/>
    <w:rsid w:val="00906B3E"/>
    <w:rsid w:val="00906C18"/>
    <w:rsid w:val="00906D59"/>
    <w:rsid w:val="00906F01"/>
    <w:rsid w:val="00907003"/>
    <w:rsid w:val="009071AF"/>
    <w:rsid w:val="00907820"/>
    <w:rsid w:val="00910126"/>
    <w:rsid w:val="00910221"/>
    <w:rsid w:val="00910543"/>
    <w:rsid w:val="0091071C"/>
    <w:rsid w:val="0091127A"/>
    <w:rsid w:val="009119A3"/>
    <w:rsid w:val="00911E8B"/>
    <w:rsid w:val="00911EAB"/>
    <w:rsid w:val="00911F5D"/>
    <w:rsid w:val="009121B0"/>
    <w:rsid w:val="009125EC"/>
    <w:rsid w:val="00912788"/>
    <w:rsid w:val="0091285A"/>
    <w:rsid w:val="0091298D"/>
    <w:rsid w:val="009129EC"/>
    <w:rsid w:val="0091309B"/>
    <w:rsid w:val="009130B6"/>
    <w:rsid w:val="0091320D"/>
    <w:rsid w:val="00913377"/>
    <w:rsid w:val="00913A9A"/>
    <w:rsid w:val="00913B90"/>
    <w:rsid w:val="00913BEA"/>
    <w:rsid w:val="00913D93"/>
    <w:rsid w:val="0091492B"/>
    <w:rsid w:val="00914B13"/>
    <w:rsid w:val="00915569"/>
    <w:rsid w:val="00915AAD"/>
    <w:rsid w:val="00915E05"/>
    <w:rsid w:val="0091603C"/>
    <w:rsid w:val="009160B6"/>
    <w:rsid w:val="0091651B"/>
    <w:rsid w:val="0091663A"/>
    <w:rsid w:val="00916FD4"/>
    <w:rsid w:val="00917367"/>
    <w:rsid w:val="009173FD"/>
    <w:rsid w:val="00917588"/>
    <w:rsid w:val="009179BE"/>
    <w:rsid w:val="0092012F"/>
    <w:rsid w:val="0092015F"/>
    <w:rsid w:val="0092016D"/>
    <w:rsid w:val="009201D3"/>
    <w:rsid w:val="00920991"/>
    <w:rsid w:val="00920A55"/>
    <w:rsid w:val="00920AD4"/>
    <w:rsid w:val="00920B58"/>
    <w:rsid w:val="00920CB4"/>
    <w:rsid w:val="00921001"/>
    <w:rsid w:val="00921738"/>
    <w:rsid w:val="009217DB"/>
    <w:rsid w:val="00921B25"/>
    <w:rsid w:val="0092205B"/>
    <w:rsid w:val="00922149"/>
    <w:rsid w:val="00922324"/>
    <w:rsid w:val="00922869"/>
    <w:rsid w:val="00922C8A"/>
    <w:rsid w:val="00922D47"/>
    <w:rsid w:val="00922E7D"/>
    <w:rsid w:val="00923E34"/>
    <w:rsid w:val="009241CF"/>
    <w:rsid w:val="009242E5"/>
    <w:rsid w:val="009247D4"/>
    <w:rsid w:val="00924C4F"/>
    <w:rsid w:val="00925095"/>
    <w:rsid w:val="00925115"/>
    <w:rsid w:val="009253BF"/>
    <w:rsid w:val="00925425"/>
    <w:rsid w:val="00925620"/>
    <w:rsid w:val="0092565D"/>
    <w:rsid w:val="00925796"/>
    <w:rsid w:val="00925809"/>
    <w:rsid w:val="009258E4"/>
    <w:rsid w:val="009259A2"/>
    <w:rsid w:val="00925B59"/>
    <w:rsid w:val="00925F16"/>
    <w:rsid w:val="0092644C"/>
    <w:rsid w:val="009264A4"/>
    <w:rsid w:val="009264AD"/>
    <w:rsid w:val="0092693C"/>
    <w:rsid w:val="00926E47"/>
    <w:rsid w:val="009271D0"/>
    <w:rsid w:val="00927305"/>
    <w:rsid w:val="0092757C"/>
    <w:rsid w:val="00927750"/>
    <w:rsid w:val="009279A4"/>
    <w:rsid w:val="00927D4E"/>
    <w:rsid w:val="00927FB0"/>
    <w:rsid w:val="009300F6"/>
    <w:rsid w:val="00930B9E"/>
    <w:rsid w:val="00930BBD"/>
    <w:rsid w:val="00930C16"/>
    <w:rsid w:val="00930D32"/>
    <w:rsid w:val="00931153"/>
    <w:rsid w:val="009312B7"/>
    <w:rsid w:val="00931455"/>
    <w:rsid w:val="00931509"/>
    <w:rsid w:val="0093182B"/>
    <w:rsid w:val="0093182C"/>
    <w:rsid w:val="00931A6B"/>
    <w:rsid w:val="00931AE8"/>
    <w:rsid w:val="00931BAF"/>
    <w:rsid w:val="00931C90"/>
    <w:rsid w:val="00931CED"/>
    <w:rsid w:val="00931DCA"/>
    <w:rsid w:val="00931E71"/>
    <w:rsid w:val="009320CA"/>
    <w:rsid w:val="009326DF"/>
    <w:rsid w:val="009329F9"/>
    <w:rsid w:val="00932C70"/>
    <w:rsid w:val="009330EF"/>
    <w:rsid w:val="0093324D"/>
    <w:rsid w:val="00933D1F"/>
    <w:rsid w:val="009347BB"/>
    <w:rsid w:val="009349BB"/>
    <w:rsid w:val="00934C90"/>
    <w:rsid w:val="0093535C"/>
    <w:rsid w:val="009355AC"/>
    <w:rsid w:val="009355F4"/>
    <w:rsid w:val="00935782"/>
    <w:rsid w:val="00935D3D"/>
    <w:rsid w:val="00935DD4"/>
    <w:rsid w:val="00936019"/>
    <w:rsid w:val="009365FA"/>
    <w:rsid w:val="00937092"/>
    <w:rsid w:val="0093714F"/>
    <w:rsid w:val="0093724C"/>
    <w:rsid w:val="00937447"/>
    <w:rsid w:val="00937711"/>
    <w:rsid w:val="009402A7"/>
    <w:rsid w:val="00940364"/>
    <w:rsid w:val="0094045F"/>
    <w:rsid w:val="009406A8"/>
    <w:rsid w:val="009407AA"/>
    <w:rsid w:val="009407DC"/>
    <w:rsid w:val="00940D1A"/>
    <w:rsid w:val="009410E7"/>
    <w:rsid w:val="009414B8"/>
    <w:rsid w:val="00941545"/>
    <w:rsid w:val="009418DA"/>
    <w:rsid w:val="00941C6D"/>
    <w:rsid w:val="00942058"/>
    <w:rsid w:val="009420DC"/>
    <w:rsid w:val="009421E2"/>
    <w:rsid w:val="0094228A"/>
    <w:rsid w:val="00942A03"/>
    <w:rsid w:val="00942C33"/>
    <w:rsid w:val="00942C76"/>
    <w:rsid w:val="00942FB3"/>
    <w:rsid w:val="0094331D"/>
    <w:rsid w:val="00943495"/>
    <w:rsid w:val="00943A80"/>
    <w:rsid w:val="00943AF6"/>
    <w:rsid w:val="0094412B"/>
    <w:rsid w:val="00944421"/>
    <w:rsid w:val="0094471F"/>
    <w:rsid w:val="009459F8"/>
    <w:rsid w:val="00945B0C"/>
    <w:rsid w:val="00945DC5"/>
    <w:rsid w:val="00945DE5"/>
    <w:rsid w:val="00945F03"/>
    <w:rsid w:val="0094617D"/>
    <w:rsid w:val="009463B0"/>
    <w:rsid w:val="009463E3"/>
    <w:rsid w:val="00946470"/>
    <w:rsid w:val="00946C2B"/>
    <w:rsid w:val="00946C32"/>
    <w:rsid w:val="00946DED"/>
    <w:rsid w:val="00946FE6"/>
    <w:rsid w:val="00947066"/>
    <w:rsid w:val="00947674"/>
    <w:rsid w:val="00947715"/>
    <w:rsid w:val="009477DE"/>
    <w:rsid w:val="00947B11"/>
    <w:rsid w:val="00947BD1"/>
    <w:rsid w:val="00947D29"/>
    <w:rsid w:val="00947D68"/>
    <w:rsid w:val="0095011D"/>
    <w:rsid w:val="009502D0"/>
    <w:rsid w:val="0095050D"/>
    <w:rsid w:val="009509A5"/>
    <w:rsid w:val="00950FD0"/>
    <w:rsid w:val="00951015"/>
    <w:rsid w:val="00951E9E"/>
    <w:rsid w:val="0095265C"/>
    <w:rsid w:val="00952A95"/>
    <w:rsid w:val="00952AF2"/>
    <w:rsid w:val="00953118"/>
    <w:rsid w:val="009539CC"/>
    <w:rsid w:val="00953C0E"/>
    <w:rsid w:val="00954109"/>
    <w:rsid w:val="009542EA"/>
    <w:rsid w:val="009544BD"/>
    <w:rsid w:val="00954673"/>
    <w:rsid w:val="009547CB"/>
    <w:rsid w:val="009549AB"/>
    <w:rsid w:val="009549DA"/>
    <w:rsid w:val="00954B76"/>
    <w:rsid w:val="00954C41"/>
    <w:rsid w:val="00955348"/>
    <w:rsid w:val="0095554B"/>
    <w:rsid w:val="00955B77"/>
    <w:rsid w:val="00955CC8"/>
    <w:rsid w:val="00955FC4"/>
    <w:rsid w:val="009562A2"/>
    <w:rsid w:val="0095650B"/>
    <w:rsid w:val="0095666F"/>
    <w:rsid w:val="009567DC"/>
    <w:rsid w:val="0095691A"/>
    <w:rsid w:val="00956A39"/>
    <w:rsid w:val="00956B4B"/>
    <w:rsid w:val="00956BD1"/>
    <w:rsid w:val="00956DAE"/>
    <w:rsid w:val="00957034"/>
    <w:rsid w:val="0095708B"/>
    <w:rsid w:val="00957757"/>
    <w:rsid w:val="009578E0"/>
    <w:rsid w:val="00957A83"/>
    <w:rsid w:val="00957EEF"/>
    <w:rsid w:val="00957FF8"/>
    <w:rsid w:val="00960D67"/>
    <w:rsid w:val="00960FEC"/>
    <w:rsid w:val="0096142A"/>
    <w:rsid w:val="0096156C"/>
    <w:rsid w:val="00961BC1"/>
    <w:rsid w:val="00961F9A"/>
    <w:rsid w:val="00962342"/>
    <w:rsid w:val="009626C7"/>
    <w:rsid w:val="009626FB"/>
    <w:rsid w:val="009627B7"/>
    <w:rsid w:val="009627D8"/>
    <w:rsid w:val="0096298C"/>
    <w:rsid w:val="00962A17"/>
    <w:rsid w:val="00962AC5"/>
    <w:rsid w:val="00962AEF"/>
    <w:rsid w:val="00962B9A"/>
    <w:rsid w:val="00962CC2"/>
    <w:rsid w:val="00962CDC"/>
    <w:rsid w:val="00962DDB"/>
    <w:rsid w:val="00962E4C"/>
    <w:rsid w:val="00962F05"/>
    <w:rsid w:val="009632EC"/>
    <w:rsid w:val="009633A6"/>
    <w:rsid w:val="00963477"/>
    <w:rsid w:val="009637BC"/>
    <w:rsid w:val="009638A9"/>
    <w:rsid w:val="00963CF5"/>
    <w:rsid w:val="00963EBC"/>
    <w:rsid w:val="00964279"/>
    <w:rsid w:val="009648BB"/>
    <w:rsid w:val="00964B82"/>
    <w:rsid w:val="00964F8D"/>
    <w:rsid w:val="00965132"/>
    <w:rsid w:val="00965225"/>
    <w:rsid w:val="009654DC"/>
    <w:rsid w:val="00965625"/>
    <w:rsid w:val="00965843"/>
    <w:rsid w:val="00965D89"/>
    <w:rsid w:val="00965F60"/>
    <w:rsid w:val="009665B1"/>
    <w:rsid w:val="009669A3"/>
    <w:rsid w:val="00966B42"/>
    <w:rsid w:val="00966C0C"/>
    <w:rsid w:val="00967099"/>
    <w:rsid w:val="00967122"/>
    <w:rsid w:val="0096738A"/>
    <w:rsid w:val="00967B69"/>
    <w:rsid w:val="00967E85"/>
    <w:rsid w:val="00970643"/>
    <w:rsid w:val="00970E2D"/>
    <w:rsid w:val="00971176"/>
    <w:rsid w:val="0097117C"/>
    <w:rsid w:val="009712F3"/>
    <w:rsid w:val="009714E0"/>
    <w:rsid w:val="009719B8"/>
    <w:rsid w:val="00971EFC"/>
    <w:rsid w:val="0097229D"/>
    <w:rsid w:val="0097241E"/>
    <w:rsid w:val="009726A0"/>
    <w:rsid w:val="00972736"/>
    <w:rsid w:val="00972878"/>
    <w:rsid w:val="009729B2"/>
    <w:rsid w:val="00972C0F"/>
    <w:rsid w:val="00972E09"/>
    <w:rsid w:val="009737AA"/>
    <w:rsid w:val="00973878"/>
    <w:rsid w:val="009739FB"/>
    <w:rsid w:val="00973E4D"/>
    <w:rsid w:val="00973FB0"/>
    <w:rsid w:val="009740A2"/>
    <w:rsid w:val="00974158"/>
    <w:rsid w:val="009741F4"/>
    <w:rsid w:val="0097439E"/>
    <w:rsid w:val="00974472"/>
    <w:rsid w:val="009749DF"/>
    <w:rsid w:val="00974A27"/>
    <w:rsid w:val="00974F65"/>
    <w:rsid w:val="00975015"/>
    <w:rsid w:val="0097505A"/>
    <w:rsid w:val="00975197"/>
    <w:rsid w:val="00975594"/>
    <w:rsid w:val="00975644"/>
    <w:rsid w:val="009757CB"/>
    <w:rsid w:val="00975995"/>
    <w:rsid w:val="00975AA9"/>
    <w:rsid w:val="00975AC3"/>
    <w:rsid w:val="00975F88"/>
    <w:rsid w:val="009761FF"/>
    <w:rsid w:val="00976204"/>
    <w:rsid w:val="00976286"/>
    <w:rsid w:val="00976468"/>
    <w:rsid w:val="0097673F"/>
    <w:rsid w:val="00976CB5"/>
    <w:rsid w:val="00976D9D"/>
    <w:rsid w:val="009776FC"/>
    <w:rsid w:val="00977A3C"/>
    <w:rsid w:val="00977BB6"/>
    <w:rsid w:val="00977C1C"/>
    <w:rsid w:val="00977CA6"/>
    <w:rsid w:val="00977F12"/>
    <w:rsid w:val="0098011C"/>
    <w:rsid w:val="00980127"/>
    <w:rsid w:val="0098020F"/>
    <w:rsid w:val="0098029F"/>
    <w:rsid w:val="00980487"/>
    <w:rsid w:val="009804B6"/>
    <w:rsid w:val="009804EE"/>
    <w:rsid w:val="0098052A"/>
    <w:rsid w:val="00980B59"/>
    <w:rsid w:val="00980D2D"/>
    <w:rsid w:val="00980EF7"/>
    <w:rsid w:val="00981391"/>
    <w:rsid w:val="0098140B"/>
    <w:rsid w:val="0098176F"/>
    <w:rsid w:val="0098181B"/>
    <w:rsid w:val="00981824"/>
    <w:rsid w:val="00981AE2"/>
    <w:rsid w:val="00981D97"/>
    <w:rsid w:val="0098245A"/>
    <w:rsid w:val="00982513"/>
    <w:rsid w:val="009827B4"/>
    <w:rsid w:val="00982869"/>
    <w:rsid w:val="00982B6D"/>
    <w:rsid w:val="00982C3D"/>
    <w:rsid w:val="009831C0"/>
    <w:rsid w:val="00983221"/>
    <w:rsid w:val="00983383"/>
    <w:rsid w:val="00983442"/>
    <w:rsid w:val="009836AF"/>
    <w:rsid w:val="00983807"/>
    <w:rsid w:val="00983A1D"/>
    <w:rsid w:val="00983F30"/>
    <w:rsid w:val="00984386"/>
    <w:rsid w:val="009846CB"/>
    <w:rsid w:val="00984E41"/>
    <w:rsid w:val="00984FFC"/>
    <w:rsid w:val="009858C7"/>
    <w:rsid w:val="00985C12"/>
    <w:rsid w:val="00985F73"/>
    <w:rsid w:val="00985F74"/>
    <w:rsid w:val="00986009"/>
    <w:rsid w:val="00986835"/>
    <w:rsid w:val="00986A39"/>
    <w:rsid w:val="00986AA4"/>
    <w:rsid w:val="00986CCE"/>
    <w:rsid w:val="00986E7B"/>
    <w:rsid w:val="0098749E"/>
    <w:rsid w:val="00987B40"/>
    <w:rsid w:val="00987CA8"/>
    <w:rsid w:val="00987CED"/>
    <w:rsid w:val="00987E60"/>
    <w:rsid w:val="00990E06"/>
    <w:rsid w:val="00990EA8"/>
    <w:rsid w:val="009913CE"/>
    <w:rsid w:val="00991433"/>
    <w:rsid w:val="00991552"/>
    <w:rsid w:val="0099166F"/>
    <w:rsid w:val="0099182D"/>
    <w:rsid w:val="00991865"/>
    <w:rsid w:val="00991867"/>
    <w:rsid w:val="00991FA3"/>
    <w:rsid w:val="009929E6"/>
    <w:rsid w:val="00992B1D"/>
    <w:rsid w:val="00992DFF"/>
    <w:rsid w:val="00992EEE"/>
    <w:rsid w:val="0099319F"/>
    <w:rsid w:val="00993524"/>
    <w:rsid w:val="0099391F"/>
    <w:rsid w:val="00993A60"/>
    <w:rsid w:val="00993DCD"/>
    <w:rsid w:val="00993F08"/>
    <w:rsid w:val="00993F17"/>
    <w:rsid w:val="00993F75"/>
    <w:rsid w:val="0099405C"/>
    <w:rsid w:val="00994653"/>
    <w:rsid w:val="0099515F"/>
    <w:rsid w:val="009952CE"/>
    <w:rsid w:val="009954A4"/>
    <w:rsid w:val="009956AA"/>
    <w:rsid w:val="00995882"/>
    <w:rsid w:val="009959B2"/>
    <w:rsid w:val="00996060"/>
    <w:rsid w:val="009962C3"/>
    <w:rsid w:val="00996422"/>
    <w:rsid w:val="009964CA"/>
    <w:rsid w:val="00996550"/>
    <w:rsid w:val="0099688B"/>
    <w:rsid w:val="0099704A"/>
    <w:rsid w:val="00997510"/>
    <w:rsid w:val="00997DE3"/>
    <w:rsid w:val="009A02A0"/>
    <w:rsid w:val="009A032A"/>
    <w:rsid w:val="009A0BFF"/>
    <w:rsid w:val="009A0FD4"/>
    <w:rsid w:val="009A1039"/>
    <w:rsid w:val="009A1196"/>
    <w:rsid w:val="009A137D"/>
    <w:rsid w:val="009A1C10"/>
    <w:rsid w:val="009A1C8A"/>
    <w:rsid w:val="009A1E08"/>
    <w:rsid w:val="009A2170"/>
    <w:rsid w:val="009A219F"/>
    <w:rsid w:val="009A22E5"/>
    <w:rsid w:val="009A23C9"/>
    <w:rsid w:val="009A27E4"/>
    <w:rsid w:val="009A2836"/>
    <w:rsid w:val="009A2E9C"/>
    <w:rsid w:val="009A321F"/>
    <w:rsid w:val="009A3601"/>
    <w:rsid w:val="009A38C9"/>
    <w:rsid w:val="009A3BD8"/>
    <w:rsid w:val="009A3BE4"/>
    <w:rsid w:val="009A44C8"/>
    <w:rsid w:val="009A5423"/>
    <w:rsid w:val="009A5458"/>
    <w:rsid w:val="009A554A"/>
    <w:rsid w:val="009A564A"/>
    <w:rsid w:val="009A5700"/>
    <w:rsid w:val="009A57A6"/>
    <w:rsid w:val="009A5C1B"/>
    <w:rsid w:val="009A5E24"/>
    <w:rsid w:val="009A5EC6"/>
    <w:rsid w:val="009A5F35"/>
    <w:rsid w:val="009A6395"/>
    <w:rsid w:val="009A68CB"/>
    <w:rsid w:val="009A6A9C"/>
    <w:rsid w:val="009A6BE8"/>
    <w:rsid w:val="009A6CBC"/>
    <w:rsid w:val="009A6EA5"/>
    <w:rsid w:val="009A7385"/>
    <w:rsid w:val="009A73B0"/>
    <w:rsid w:val="009A772A"/>
    <w:rsid w:val="009A7875"/>
    <w:rsid w:val="009A7A1B"/>
    <w:rsid w:val="009A7B76"/>
    <w:rsid w:val="009A7C4D"/>
    <w:rsid w:val="009A7EBE"/>
    <w:rsid w:val="009B01B2"/>
    <w:rsid w:val="009B0A61"/>
    <w:rsid w:val="009B1028"/>
    <w:rsid w:val="009B1088"/>
    <w:rsid w:val="009B12C8"/>
    <w:rsid w:val="009B132C"/>
    <w:rsid w:val="009B19FA"/>
    <w:rsid w:val="009B1CBB"/>
    <w:rsid w:val="009B1CEA"/>
    <w:rsid w:val="009B226D"/>
    <w:rsid w:val="009B23F7"/>
    <w:rsid w:val="009B24B4"/>
    <w:rsid w:val="009B28CF"/>
    <w:rsid w:val="009B2D9C"/>
    <w:rsid w:val="009B35CE"/>
    <w:rsid w:val="009B3FF4"/>
    <w:rsid w:val="009B45F4"/>
    <w:rsid w:val="009B4687"/>
    <w:rsid w:val="009B47CB"/>
    <w:rsid w:val="009B4FBA"/>
    <w:rsid w:val="009B51E9"/>
    <w:rsid w:val="009B5787"/>
    <w:rsid w:val="009B57F6"/>
    <w:rsid w:val="009B5A1D"/>
    <w:rsid w:val="009B5F25"/>
    <w:rsid w:val="009B5FFE"/>
    <w:rsid w:val="009B602E"/>
    <w:rsid w:val="009B6170"/>
    <w:rsid w:val="009B65DD"/>
    <w:rsid w:val="009B669F"/>
    <w:rsid w:val="009B71D3"/>
    <w:rsid w:val="009B73C4"/>
    <w:rsid w:val="009B7802"/>
    <w:rsid w:val="009B7DB1"/>
    <w:rsid w:val="009C025E"/>
    <w:rsid w:val="009C052B"/>
    <w:rsid w:val="009C0921"/>
    <w:rsid w:val="009C0CDC"/>
    <w:rsid w:val="009C0F7F"/>
    <w:rsid w:val="009C1088"/>
    <w:rsid w:val="009C1296"/>
    <w:rsid w:val="009C12F4"/>
    <w:rsid w:val="009C19C0"/>
    <w:rsid w:val="009C1BCB"/>
    <w:rsid w:val="009C1ED1"/>
    <w:rsid w:val="009C277C"/>
    <w:rsid w:val="009C28B5"/>
    <w:rsid w:val="009C2A46"/>
    <w:rsid w:val="009C2B43"/>
    <w:rsid w:val="009C2D5F"/>
    <w:rsid w:val="009C2EDF"/>
    <w:rsid w:val="009C2F42"/>
    <w:rsid w:val="009C3041"/>
    <w:rsid w:val="009C3282"/>
    <w:rsid w:val="009C3910"/>
    <w:rsid w:val="009C428C"/>
    <w:rsid w:val="009C4625"/>
    <w:rsid w:val="009C4A05"/>
    <w:rsid w:val="009C4BEA"/>
    <w:rsid w:val="009C4F26"/>
    <w:rsid w:val="009C4F30"/>
    <w:rsid w:val="009C51BC"/>
    <w:rsid w:val="009C525E"/>
    <w:rsid w:val="009C5279"/>
    <w:rsid w:val="009C5936"/>
    <w:rsid w:val="009C5C81"/>
    <w:rsid w:val="009C65AD"/>
    <w:rsid w:val="009C6AA6"/>
    <w:rsid w:val="009C6C65"/>
    <w:rsid w:val="009C6ED7"/>
    <w:rsid w:val="009C6FC6"/>
    <w:rsid w:val="009C7586"/>
    <w:rsid w:val="009C775D"/>
    <w:rsid w:val="009C7AFF"/>
    <w:rsid w:val="009C7C3E"/>
    <w:rsid w:val="009D004D"/>
    <w:rsid w:val="009D06E8"/>
    <w:rsid w:val="009D0833"/>
    <w:rsid w:val="009D0880"/>
    <w:rsid w:val="009D094E"/>
    <w:rsid w:val="009D0A3F"/>
    <w:rsid w:val="009D1756"/>
    <w:rsid w:val="009D1848"/>
    <w:rsid w:val="009D1C52"/>
    <w:rsid w:val="009D1EAB"/>
    <w:rsid w:val="009D1EC5"/>
    <w:rsid w:val="009D1F2B"/>
    <w:rsid w:val="009D1FE6"/>
    <w:rsid w:val="009D2139"/>
    <w:rsid w:val="009D233A"/>
    <w:rsid w:val="009D24C9"/>
    <w:rsid w:val="009D28C0"/>
    <w:rsid w:val="009D3617"/>
    <w:rsid w:val="009D3700"/>
    <w:rsid w:val="009D3730"/>
    <w:rsid w:val="009D3C5B"/>
    <w:rsid w:val="009D3FF7"/>
    <w:rsid w:val="009D42F5"/>
    <w:rsid w:val="009D463C"/>
    <w:rsid w:val="009D4674"/>
    <w:rsid w:val="009D479A"/>
    <w:rsid w:val="009D480C"/>
    <w:rsid w:val="009D48EE"/>
    <w:rsid w:val="009D495D"/>
    <w:rsid w:val="009D49B4"/>
    <w:rsid w:val="009D4EBC"/>
    <w:rsid w:val="009D5515"/>
    <w:rsid w:val="009D58CA"/>
    <w:rsid w:val="009D5F86"/>
    <w:rsid w:val="009D6922"/>
    <w:rsid w:val="009D6A9A"/>
    <w:rsid w:val="009D6B82"/>
    <w:rsid w:val="009D6C10"/>
    <w:rsid w:val="009D6E8F"/>
    <w:rsid w:val="009D6FB1"/>
    <w:rsid w:val="009D7102"/>
    <w:rsid w:val="009D7DB8"/>
    <w:rsid w:val="009D7EF3"/>
    <w:rsid w:val="009D7EFB"/>
    <w:rsid w:val="009E0725"/>
    <w:rsid w:val="009E0978"/>
    <w:rsid w:val="009E0BBE"/>
    <w:rsid w:val="009E0EF4"/>
    <w:rsid w:val="009E0F27"/>
    <w:rsid w:val="009E13CA"/>
    <w:rsid w:val="009E17DC"/>
    <w:rsid w:val="009E18FF"/>
    <w:rsid w:val="009E1A3E"/>
    <w:rsid w:val="009E1F62"/>
    <w:rsid w:val="009E218E"/>
    <w:rsid w:val="009E2E34"/>
    <w:rsid w:val="009E3C8C"/>
    <w:rsid w:val="009E4088"/>
    <w:rsid w:val="009E4546"/>
    <w:rsid w:val="009E4A80"/>
    <w:rsid w:val="009E4B64"/>
    <w:rsid w:val="009E5298"/>
    <w:rsid w:val="009E53B0"/>
    <w:rsid w:val="009E5408"/>
    <w:rsid w:val="009E5448"/>
    <w:rsid w:val="009E556F"/>
    <w:rsid w:val="009E56AD"/>
    <w:rsid w:val="009E57F8"/>
    <w:rsid w:val="009E5893"/>
    <w:rsid w:val="009E5DD3"/>
    <w:rsid w:val="009E5E3C"/>
    <w:rsid w:val="009E6364"/>
    <w:rsid w:val="009E6C36"/>
    <w:rsid w:val="009E7017"/>
    <w:rsid w:val="009E70A2"/>
    <w:rsid w:val="009E70B4"/>
    <w:rsid w:val="009E7387"/>
    <w:rsid w:val="009F00D1"/>
    <w:rsid w:val="009F00DA"/>
    <w:rsid w:val="009F03CA"/>
    <w:rsid w:val="009F0421"/>
    <w:rsid w:val="009F08AE"/>
    <w:rsid w:val="009F09A9"/>
    <w:rsid w:val="009F0C7E"/>
    <w:rsid w:val="009F0F82"/>
    <w:rsid w:val="009F1803"/>
    <w:rsid w:val="009F1C21"/>
    <w:rsid w:val="009F1DAD"/>
    <w:rsid w:val="009F2207"/>
    <w:rsid w:val="009F2874"/>
    <w:rsid w:val="009F29D6"/>
    <w:rsid w:val="009F2E92"/>
    <w:rsid w:val="009F3216"/>
    <w:rsid w:val="009F3873"/>
    <w:rsid w:val="009F3B5D"/>
    <w:rsid w:val="009F3F36"/>
    <w:rsid w:val="009F43D5"/>
    <w:rsid w:val="009F44EE"/>
    <w:rsid w:val="009F4583"/>
    <w:rsid w:val="009F4964"/>
    <w:rsid w:val="009F4C89"/>
    <w:rsid w:val="009F4F6E"/>
    <w:rsid w:val="009F5588"/>
    <w:rsid w:val="009F6340"/>
    <w:rsid w:val="009F6620"/>
    <w:rsid w:val="009F68A8"/>
    <w:rsid w:val="009F68F8"/>
    <w:rsid w:val="009F69E4"/>
    <w:rsid w:val="009F6B72"/>
    <w:rsid w:val="009F70A2"/>
    <w:rsid w:val="009F73FD"/>
    <w:rsid w:val="009F784D"/>
    <w:rsid w:val="009F7FEF"/>
    <w:rsid w:val="00A0007C"/>
    <w:rsid w:val="00A00099"/>
    <w:rsid w:val="00A001E1"/>
    <w:rsid w:val="00A00618"/>
    <w:rsid w:val="00A00983"/>
    <w:rsid w:val="00A00992"/>
    <w:rsid w:val="00A00A91"/>
    <w:rsid w:val="00A00C00"/>
    <w:rsid w:val="00A00C0A"/>
    <w:rsid w:val="00A01236"/>
    <w:rsid w:val="00A01554"/>
    <w:rsid w:val="00A0156A"/>
    <w:rsid w:val="00A019A7"/>
    <w:rsid w:val="00A02163"/>
    <w:rsid w:val="00A021C1"/>
    <w:rsid w:val="00A0250D"/>
    <w:rsid w:val="00A02619"/>
    <w:rsid w:val="00A02813"/>
    <w:rsid w:val="00A02947"/>
    <w:rsid w:val="00A02BAC"/>
    <w:rsid w:val="00A02BDE"/>
    <w:rsid w:val="00A03029"/>
    <w:rsid w:val="00A031F0"/>
    <w:rsid w:val="00A03238"/>
    <w:rsid w:val="00A03BDB"/>
    <w:rsid w:val="00A03C56"/>
    <w:rsid w:val="00A0405D"/>
    <w:rsid w:val="00A0408F"/>
    <w:rsid w:val="00A0429A"/>
    <w:rsid w:val="00A046BE"/>
    <w:rsid w:val="00A04BF9"/>
    <w:rsid w:val="00A05321"/>
    <w:rsid w:val="00A05B35"/>
    <w:rsid w:val="00A05D55"/>
    <w:rsid w:val="00A05F8E"/>
    <w:rsid w:val="00A060F5"/>
    <w:rsid w:val="00A063B4"/>
    <w:rsid w:val="00A0667E"/>
    <w:rsid w:val="00A06C51"/>
    <w:rsid w:val="00A06E40"/>
    <w:rsid w:val="00A06E50"/>
    <w:rsid w:val="00A074CA"/>
    <w:rsid w:val="00A07879"/>
    <w:rsid w:val="00A0788B"/>
    <w:rsid w:val="00A07947"/>
    <w:rsid w:val="00A07DAD"/>
    <w:rsid w:val="00A1006D"/>
    <w:rsid w:val="00A10549"/>
    <w:rsid w:val="00A10C16"/>
    <w:rsid w:val="00A10C9A"/>
    <w:rsid w:val="00A10D96"/>
    <w:rsid w:val="00A10DC2"/>
    <w:rsid w:val="00A10FD7"/>
    <w:rsid w:val="00A11072"/>
    <w:rsid w:val="00A1196A"/>
    <w:rsid w:val="00A11FEE"/>
    <w:rsid w:val="00A12162"/>
    <w:rsid w:val="00A12A30"/>
    <w:rsid w:val="00A12C46"/>
    <w:rsid w:val="00A12D27"/>
    <w:rsid w:val="00A12E6B"/>
    <w:rsid w:val="00A131C3"/>
    <w:rsid w:val="00A13738"/>
    <w:rsid w:val="00A13754"/>
    <w:rsid w:val="00A13943"/>
    <w:rsid w:val="00A1411C"/>
    <w:rsid w:val="00A1443C"/>
    <w:rsid w:val="00A1446E"/>
    <w:rsid w:val="00A147A0"/>
    <w:rsid w:val="00A1481C"/>
    <w:rsid w:val="00A14FE5"/>
    <w:rsid w:val="00A15049"/>
    <w:rsid w:val="00A1516B"/>
    <w:rsid w:val="00A156BD"/>
    <w:rsid w:val="00A15AEB"/>
    <w:rsid w:val="00A15E6F"/>
    <w:rsid w:val="00A16826"/>
    <w:rsid w:val="00A16DAF"/>
    <w:rsid w:val="00A16DE0"/>
    <w:rsid w:val="00A1736F"/>
    <w:rsid w:val="00A17551"/>
    <w:rsid w:val="00A201EB"/>
    <w:rsid w:val="00A2038E"/>
    <w:rsid w:val="00A205F6"/>
    <w:rsid w:val="00A20768"/>
    <w:rsid w:val="00A20A7D"/>
    <w:rsid w:val="00A20E39"/>
    <w:rsid w:val="00A20E67"/>
    <w:rsid w:val="00A20EC3"/>
    <w:rsid w:val="00A2137C"/>
    <w:rsid w:val="00A21D1D"/>
    <w:rsid w:val="00A2243D"/>
    <w:rsid w:val="00A22455"/>
    <w:rsid w:val="00A22670"/>
    <w:rsid w:val="00A229D6"/>
    <w:rsid w:val="00A22AFE"/>
    <w:rsid w:val="00A22B99"/>
    <w:rsid w:val="00A22D92"/>
    <w:rsid w:val="00A23467"/>
    <w:rsid w:val="00A237F9"/>
    <w:rsid w:val="00A23AB7"/>
    <w:rsid w:val="00A23D27"/>
    <w:rsid w:val="00A23EC8"/>
    <w:rsid w:val="00A2447C"/>
    <w:rsid w:val="00A24BAB"/>
    <w:rsid w:val="00A24C53"/>
    <w:rsid w:val="00A24F5B"/>
    <w:rsid w:val="00A24FFA"/>
    <w:rsid w:val="00A252B4"/>
    <w:rsid w:val="00A2551A"/>
    <w:rsid w:val="00A25595"/>
    <w:rsid w:val="00A257B0"/>
    <w:rsid w:val="00A25AD0"/>
    <w:rsid w:val="00A25C4D"/>
    <w:rsid w:val="00A25D33"/>
    <w:rsid w:val="00A25EBE"/>
    <w:rsid w:val="00A25F54"/>
    <w:rsid w:val="00A25FF1"/>
    <w:rsid w:val="00A263AE"/>
    <w:rsid w:val="00A26422"/>
    <w:rsid w:val="00A2662F"/>
    <w:rsid w:val="00A2709D"/>
    <w:rsid w:val="00A270E4"/>
    <w:rsid w:val="00A27738"/>
    <w:rsid w:val="00A27944"/>
    <w:rsid w:val="00A2798A"/>
    <w:rsid w:val="00A27B93"/>
    <w:rsid w:val="00A27E46"/>
    <w:rsid w:val="00A27F69"/>
    <w:rsid w:val="00A3021F"/>
    <w:rsid w:val="00A303E3"/>
    <w:rsid w:val="00A304D8"/>
    <w:rsid w:val="00A3083D"/>
    <w:rsid w:val="00A30855"/>
    <w:rsid w:val="00A30D1A"/>
    <w:rsid w:val="00A30E71"/>
    <w:rsid w:val="00A3109A"/>
    <w:rsid w:val="00A311C4"/>
    <w:rsid w:val="00A31258"/>
    <w:rsid w:val="00A314A0"/>
    <w:rsid w:val="00A31A4B"/>
    <w:rsid w:val="00A31EC0"/>
    <w:rsid w:val="00A321F0"/>
    <w:rsid w:val="00A322C5"/>
    <w:rsid w:val="00A3292E"/>
    <w:rsid w:val="00A32940"/>
    <w:rsid w:val="00A32E18"/>
    <w:rsid w:val="00A3315E"/>
    <w:rsid w:val="00A332B7"/>
    <w:rsid w:val="00A33734"/>
    <w:rsid w:val="00A337CF"/>
    <w:rsid w:val="00A3391B"/>
    <w:rsid w:val="00A33D32"/>
    <w:rsid w:val="00A33DA8"/>
    <w:rsid w:val="00A33E45"/>
    <w:rsid w:val="00A33F2C"/>
    <w:rsid w:val="00A3410F"/>
    <w:rsid w:val="00A3414C"/>
    <w:rsid w:val="00A341E9"/>
    <w:rsid w:val="00A3424C"/>
    <w:rsid w:val="00A34361"/>
    <w:rsid w:val="00A34587"/>
    <w:rsid w:val="00A34A24"/>
    <w:rsid w:val="00A34D70"/>
    <w:rsid w:val="00A34F7C"/>
    <w:rsid w:val="00A35B3D"/>
    <w:rsid w:val="00A35FEE"/>
    <w:rsid w:val="00A36042"/>
    <w:rsid w:val="00A36379"/>
    <w:rsid w:val="00A364E8"/>
    <w:rsid w:val="00A365BE"/>
    <w:rsid w:val="00A3670C"/>
    <w:rsid w:val="00A368BC"/>
    <w:rsid w:val="00A36AF3"/>
    <w:rsid w:val="00A36B3F"/>
    <w:rsid w:val="00A373BB"/>
    <w:rsid w:val="00A376E5"/>
    <w:rsid w:val="00A37759"/>
    <w:rsid w:val="00A377A2"/>
    <w:rsid w:val="00A37A8E"/>
    <w:rsid w:val="00A37AEE"/>
    <w:rsid w:val="00A37C01"/>
    <w:rsid w:val="00A37F0C"/>
    <w:rsid w:val="00A405FA"/>
    <w:rsid w:val="00A40E4B"/>
    <w:rsid w:val="00A40E88"/>
    <w:rsid w:val="00A40F8F"/>
    <w:rsid w:val="00A40FCF"/>
    <w:rsid w:val="00A41670"/>
    <w:rsid w:val="00A4185A"/>
    <w:rsid w:val="00A41949"/>
    <w:rsid w:val="00A4194A"/>
    <w:rsid w:val="00A41DE3"/>
    <w:rsid w:val="00A41F3D"/>
    <w:rsid w:val="00A420E5"/>
    <w:rsid w:val="00A42254"/>
    <w:rsid w:val="00A423EE"/>
    <w:rsid w:val="00A42607"/>
    <w:rsid w:val="00A42648"/>
    <w:rsid w:val="00A42799"/>
    <w:rsid w:val="00A429D5"/>
    <w:rsid w:val="00A42A36"/>
    <w:rsid w:val="00A42B2C"/>
    <w:rsid w:val="00A42B33"/>
    <w:rsid w:val="00A4304B"/>
    <w:rsid w:val="00A432F1"/>
    <w:rsid w:val="00A433E2"/>
    <w:rsid w:val="00A4365F"/>
    <w:rsid w:val="00A43762"/>
    <w:rsid w:val="00A43923"/>
    <w:rsid w:val="00A43C2C"/>
    <w:rsid w:val="00A43D40"/>
    <w:rsid w:val="00A43E23"/>
    <w:rsid w:val="00A43F4B"/>
    <w:rsid w:val="00A44354"/>
    <w:rsid w:val="00A44826"/>
    <w:rsid w:val="00A44A74"/>
    <w:rsid w:val="00A44C64"/>
    <w:rsid w:val="00A44EDC"/>
    <w:rsid w:val="00A4510E"/>
    <w:rsid w:val="00A452CB"/>
    <w:rsid w:val="00A45CAE"/>
    <w:rsid w:val="00A46089"/>
    <w:rsid w:val="00A4623D"/>
    <w:rsid w:val="00A4624E"/>
    <w:rsid w:val="00A4642B"/>
    <w:rsid w:val="00A46662"/>
    <w:rsid w:val="00A4716F"/>
    <w:rsid w:val="00A47205"/>
    <w:rsid w:val="00A47514"/>
    <w:rsid w:val="00A4781A"/>
    <w:rsid w:val="00A478F2"/>
    <w:rsid w:val="00A47A3A"/>
    <w:rsid w:val="00A47AB1"/>
    <w:rsid w:val="00A47C9A"/>
    <w:rsid w:val="00A47DC5"/>
    <w:rsid w:val="00A47E26"/>
    <w:rsid w:val="00A500B7"/>
    <w:rsid w:val="00A500C5"/>
    <w:rsid w:val="00A503AE"/>
    <w:rsid w:val="00A503B4"/>
    <w:rsid w:val="00A50439"/>
    <w:rsid w:val="00A50521"/>
    <w:rsid w:val="00A50986"/>
    <w:rsid w:val="00A50D54"/>
    <w:rsid w:val="00A515A4"/>
    <w:rsid w:val="00A518FF"/>
    <w:rsid w:val="00A51B13"/>
    <w:rsid w:val="00A51F71"/>
    <w:rsid w:val="00A521C5"/>
    <w:rsid w:val="00A52512"/>
    <w:rsid w:val="00A528A6"/>
    <w:rsid w:val="00A52CD7"/>
    <w:rsid w:val="00A52F7D"/>
    <w:rsid w:val="00A53307"/>
    <w:rsid w:val="00A534B4"/>
    <w:rsid w:val="00A5366F"/>
    <w:rsid w:val="00A53837"/>
    <w:rsid w:val="00A5383C"/>
    <w:rsid w:val="00A53CA9"/>
    <w:rsid w:val="00A53D1D"/>
    <w:rsid w:val="00A53F10"/>
    <w:rsid w:val="00A53FB2"/>
    <w:rsid w:val="00A5414E"/>
    <w:rsid w:val="00A5488F"/>
    <w:rsid w:val="00A54A3C"/>
    <w:rsid w:val="00A54A7E"/>
    <w:rsid w:val="00A54CDB"/>
    <w:rsid w:val="00A55053"/>
    <w:rsid w:val="00A552A0"/>
    <w:rsid w:val="00A55407"/>
    <w:rsid w:val="00A555EE"/>
    <w:rsid w:val="00A55936"/>
    <w:rsid w:val="00A55A5F"/>
    <w:rsid w:val="00A55E9C"/>
    <w:rsid w:val="00A562F3"/>
    <w:rsid w:val="00A56386"/>
    <w:rsid w:val="00A5678C"/>
    <w:rsid w:val="00A5683F"/>
    <w:rsid w:val="00A568DB"/>
    <w:rsid w:val="00A56BA3"/>
    <w:rsid w:val="00A56FA1"/>
    <w:rsid w:val="00A56FA8"/>
    <w:rsid w:val="00A5750E"/>
    <w:rsid w:val="00A57546"/>
    <w:rsid w:val="00A578F5"/>
    <w:rsid w:val="00A6034B"/>
    <w:rsid w:val="00A60784"/>
    <w:rsid w:val="00A608EB"/>
    <w:rsid w:val="00A60AD5"/>
    <w:rsid w:val="00A60C28"/>
    <w:rsid w:val="00A6123A"/>
    <w:rsid w:val="00A61867"/>
    <w:rsid w:val="00A619C1"/>
    <w:rsid w:val="00A61A4A"/>
    <w:rsid w:val="00A61A62"/>
    <w:rsid w:val="00A61B27"/>
    <w:rsid w:val="00A61BB9"/>
    <w:rsid w:val="00A61D41"/>
    <w:rsid w:val="00A621F5"/>
    <w:rsid w:val="00A623E8"/>
    <w:rsid w:val="00A62564"/>
    <w:rsid w:val="00A62A7E"/>
    <w:rsid w:val="00A62B61"/>
    <w:rsid w:val="00A62FF5"/>
    <w:rsid w:val="00A63417"/>
    <w:rsid w:val="00A63B11"/>
    <w:rsid w:val="00A63F17"/>
    <w:rsid w:val="00A64574"/>
    <w:rsid w:val="00A64E2B"/>
    <w:rsid w:val="00A65C62"/>
    <w:rsid w:val="00A661D0"/>
    <w:rsid w:val="00A66307"/>
    <w:rsid w:val="00A666D5"/>
    <w:rsid w:val="00A66891"/>
    <w:rsid w:val="00A6728E"/>
    <w:rsid w:val="00A673C2"/>
    <w:rsid w:val="00A673C6"/>
    <w:rsid w:val="00A67474"/>
    <w:rsid w:val="00A675BA"/>
    <w:rsid w:val="00A67868"/>
    <w:rsid w:val="00A67B74"/>
    <w:rsid w:val="00A67D00"/>
    <w:rsid w:val="00A67D20"/>
    <w:rsid w:val="00A70061"/>
    <w:rsid w:val="00A70756"/>
    <w:rsid w:val="00A708AB"/>
    <w:rsid w:val="00A70AE5"/>
    <w:rsid w:val="00A70C21"/>
    <w:rsid w:val="00A70DF6"/>
    <w:rsid w:val="00A7135C"/>
    <w:rsid w:val="00A71E16"/>
    <w:rsid w:val="00A722A7"/>
    <w:rsid w:val="00A723AF"/>
    <w:rsid w:val="00A7240B"/>
    <w:rsid w:val="00A72938"/>
    <w:rsid w:val="00A729AA"/>
    <w:rsid w:val="00A72C53"/>
    <w:rsid w:val="00A73235"/>
    <w:rsid w:val="00A735EE"/>
    <w:rsid w:val="00A739B1"/>
    <w:rsid w:val="00A73C4D"/>
    <w:rsid w:val="00A73DBD"/>
    <w:rsid w:val="00A73FAA"/>
    <w:rsid w:val="00A74700"/>
    <w:rsid w:val="00A749EB"/>
    <w:rsid w:val="00A74B7D"/>
    <w:rsid w:val="00A74FDA"/>
    <w:rsid w:val="00A751BF"/>
    <w:rsid w:val="00A7543A"/>
    <w:rsid w:val="00A75AAD"/>
    <w:rsid w:val="00A75D8F"/>
    <w:rsid w:val="00A7606A"/>
    <w:rsid w:val="00A76098"/>
    <w:rsid w:val="00A76139"/>
    <w:rsid w:val="00A7619D"/>
    <w:rsid w:val="00A77060"/>
    <w:rsid w:val="00A77581"/>
    <w:rsid w:val="00A77630"/>
    <w:rsid w:val="00A776DF"/>
    <w:rsid w:val="00A77864"/>
    <w:rsid w:val="00A77CF3"/>
    <w:rsid w:val="00A80279"/>
    <w:rsid w:val="00A803C6"/>
    <w:rsid w:val="00A80594"/>
    <w:rsid w:val="00A8106D"/>
    <w:rsid w:val="00A811DD"/>
    <w:rsid w:val="00A813DD"/>
    <w:rsid w:val="00A814D7"/>
    <w:rsid w:val="00A81868"/>
    <w:rsid w:val="00A81E27"/>
    <w:rsid w:val="00A82720"/>
    <w:rsid w:val="00A82879"/>
    <w:rsid w:val="00A82AC2"/>
    <w:rsid w:val="00A82BC0"/>
    <w:rsid w:val="00A82E61"/>
    <w:rsid w:val="00A82F0D"/>
    <w:rsid w:val="00A82FDC"/>
    <w:rsid w:val="00A834AF"/>
    <w:rsid w:val="00A8390A"/>
    <w:rsid w:val="00A83921"/>
    <w:rsid w:val="00A83986"/>
    <w:rsid w:val="00A83E26"/>
    <w:rsid w:val="00A83FB3"/>
    <w:rsid w:val="00A840A3"/>
    <w:rsid w:val="00A84741"/>
    <w:rsid w:val="00A8476B"/>
    <w:rsid w:val="00A849A4"/>
    <w:rsid w:val="00A84EDD"/>
    <w:rsid w:val="00A853DB"/>
    <w:rsid w:val="00A85523"/>
    <w:rsid w:val="00A8569A"/>
    <w:rsid w:val="00A85801"/>
    <w:rsid w:val="00A85814"/>
    <w:rsid w:val="00A85A58"/>
    <w:rsid w:val="00A85AF7"/>
    <w:rsid w:val="00A85BF3"/>
    <w:rsid w:val="00A85C28"/>
    <w:rsid w:val="00A860AA"/>
    <w:rsid w:val="00A86148"/>
    <w:rsid w:val="00A867C4"/>
    <w:rsid w:val="00A869FC"/>
    <w:rsid w:val="00A86DDA"/>
    <w:rsid w:val="00A8703F"/>
    <w:rsid w:val="00A87424"/>
    <w:rsid w:val="00A8750F"/>
    <w:rsid w:val="00A8767E"/>
    <w:rsid w:val="00A8790D"/>
    <w:rsid w:val="00A87956"/>
    <w:rsid w:val="00A87A17"/>
    <w:rsid w:val="00A9016A"/>
    <w:rsid w:val="00A90202"/>
    <w:rsid w:val="00A90391"/>
    <w:rsid w:val="00A9045A"/>
    <w:rsid w:val="00A9074D"/>
    <w:rsid w:val="00A90E61"/>
    <w:rsid w:val="00A90F7C"/>
    <w:rsid w:val="00A91078"/>
    <w:rsid w:val="00A91CB7"/>
    <w:rsid w:val="00A91D8B"/>
    <w:rsid w:val="00A91EF5"/>
    <w:rsid w:val="00A91F09"/>
    <w:rsid w:val="00A91F40"/>
    <w:rsid w:val="00A924E8"/>
    <w:rsid w:val="00A92627"/>
    <w:rsid w:val="00A92A4C"/>
    <w:rsid w:val="00A92D0B"/>
    <w:rsid w:val="00A93182"/>
    <w:rsid w:val="00A9335E"/>
    <w:rsid w:val="00A934A9"/>
    <w:rsid w:val="00A935C3"/>
    <w:rsid w:val="00A93F22"/>
    <w:rsid w:val="00A943EE"/>
    <w:rsid w:val="00A9447B"/>
    <w:rsid w:val="00A949C2"/>
    <w:rsid w:val="00A94EBE"/>
    <w:rsid w:val="00A94F6D"/>
    <w:rsid w:val="00A95293"/>
    <w:rsid w:val="00A95483"/>
    <w:rsid w:val="00A95667"/>
    <w:rsid w:val="00A95811"/>
    <w:rsid w:val="00A9582E"/>
    <w:rsid w:val="00A95958"/>
    <w:rsid w:val="00A959D2"/>
    <w:rsid w:val="00A95AB6"/>
    <w:rsid w:val="00A963C0"/>
    <w:rsid w:val="00A96552"/>
    <w:rsid w:val="00A9667B"/>
    <w:rsid w:val="00A96849"/>
    <w:rsid w:val="00A96EEB"/>
    <w:rsid w:val="00A97319"/>
    <w:rsid w:val="00AA0101"/>
    <w:rsid w:val="00AA06F9"/>
    <w:rsid w:val="00AA0EBE"/>
    <w:rsid w:val="00AA0EEE"/>
    <w:rsid w:val="00AA1885"/>
    <w:rsid w:val="00AA1955"/>
    <w:rsid w:val="00AA1A6D"/>
    <w:rsid w:val="00AA1B25"/>
    <w:rsid w:val="00AA1D3E"/>
    <w:rsid w:val="00AA1E62"/>
    <w:rsid w:val="00AA2917"/>
    <w:rsid w:val="00AA2A9A"/>
    <w:rsid w:val="00AA2EDA"/>
    <w:rsid w:val="00AA2F5E"/>
    <w:rsid w:val="00AA3143"/>
    <w:rsid w:val="00AA32A9"/>
    <w:rsid w:val="00AA33BD"/>
    <w:rsid w:val="00AA3516"/>
    <w:rsid w:val="00AA3620"/>
    <w:rsid w:val="00AA3BC9"/>
    <w:rsid w:val="00AA3D1D"/>
    <w:rsid w:val="00AA3EFE"/>
    <w:rsid w:val="00AA3FAC"/>
    <w:rsid w:val="00AA4131"/>
    <w:rsid w:val="00AA4314"/>
    <w:rsid w:val="00AA437A"/>
    <w:rsid w:val="00AA44AC"/>
    <w:rsid w:val="00AA45DD"/>
    <w:rsid w:val="00AA4671"/>
    <w:rsid w:val="00AA46BA"/>
    <w:rsid w:val="00AA49A4"/>
    <w:rsid w:val="00AA4B0E"/>
    <w:rsid w:val="00AA52CF"/>
    <w:rsid w:val="00AA55A8"/>
    <w:rsid w:val="00AA598F"/>
    <w:rsid w:val="00AA59CD"/>
    <w:rsid w:val="00AA5B9A"/>
    <w:rsid w:val="00AA5F32"/>
    <w:rsid w:val="00AA616D"/>
    <w:rsid w:val="00AA65A6"/>
    <w:rsid w:val="00AA6876"/>
    <w:rsid w:val="00AA6A4A"/>
    <w:rsid w:val="00AA6ADB"/>
    <w:rsid w:val="00AA6BCF"/>
    <w:rsid w:val="00AA7396"/>
    <w:rsid w:val="00AA79D7"/>
    <w:rsid w:val="00AA7D2D"/>
    <w:rsid w:val="00AB018C"/>
    <w:rsid w:val="00AB04AA"/>
    <w:rsid w:val="00AB0711"/>
    <w:rsid w:val="00AB08C4"/>
    <w:rsid w:val="00AB0DBF"/>
    <w:rsid w:val="00AB0DD5"/>
    <w:rsid w:val="00AB0F11"/>
    <w:rsid w:val="00AB1114"/>
    <w:rsid w:val="00AB1741"/>
    <w:rsid w:val="00AB23E5"/>
    <w:rsid w:val="00AB2561"/>
    <w:rsid w:val="00AB2735"/>
    <w:rsid w:val="00AB295C"/>
    <w:rsid w:val="00AB2977"/>
    <w:rsid w:val="00AB2C9D"/>
    <w:rsid w:val="00AB309F"/>
    <w:rsid w:val="00AB3234"/>
    <w:rsid w:val="00AB362C"/>
    <w:rsid w:val="00AB39C8"/>
    <w:rsid w:val="00AB443C"/>
    <w:rsid w:val="00AB57C2"/>
    <w:rsid w:val="00AB598F"/>
    <w:rsid w:val="00AB5A5D"/>
    <w:rsid w:val="00AB5C18"/>
    <w:rsid w:val="00AB65F5"/>
    <w:rsid w:val="00AB6805"/>
    <w:rsid w:val="00AB6CBA"/>
    <w:rsid w:val="00AB6E05"/>
    <w:rsid w:val="00AB718D"/>
    <w:rsid w:val="00AB7512"/>
    <w:rsid w:val="00AB75A8"/>
    <w:rsid w:val="00AB76D7"/>
    <w:rsid w:val="00AB782C"/>
    <w:rsid w:val="00AB7D79"/>
    <w:rsid w:val="00AB7F3B"/>
    <w:rsid w:val="00AB7F40"/>
    <w:rsid w:val="00AC074E"/>
    <w:rsid w:val="00AC0AB8"/>
    <w:rsid w:val="00AC0D80"/>
    <w:rsid w:val="00AC1429"/>
    <w:rsid w:val="00AC160E"/>
    <w:rsid w:val="00AC17F7"/>
    <w:rsid w:val="00AC1894"/>
    <w:rsid w:val="00AC1E25"/>
    <w:rsid w:val="00AC2194"/>
    <w:rsid w:val="00AC21FF"/>
    <w:rsid w:val="00AC2301"/>
    <w:rsid w:val="00AC3064"/>
    <w:rsid w:val="00AC38F2"/>
    <w:rsid w:val="00AC3D37"/>
    <w:rsid w:val="00AC3F97"/>
    <w:rsid w:val="00AC3FB7"/>
    <w:rsid w:val="00AC40DB"/>
    <w:rsid w:val="00AC41A4"/>
    <w:rsid w:val="00AC4295"/>
    <w:rsid w:val="00AC42AC"/>
    <w:rsid w:val="00AC42E9"/>
    <w:rsid w:val="00AC4684"/>
    <w:rsid w:val="00AC4D22"/>
    <w:rsid w:val="00AC504B"/>
    <w:rsid w:val="00AC5392"/>
    <w:rsid w:val="00AC5656"/>
    <w:rsid w:val="00AC57A9"/>
    <w:rsid w:val="00AC59BB"/>
    <w:rsid w:val="00AC608A"/>
    <w:rsid w:val="00AC608C"/>
    <w:rsid w:val="00AC61AC"/>
    <w:rsid w:val="00AC691A"/>
    <w:rsid w:val="00AC698F"/>
    <w:rsid w:val="00AC6A09"/>
    <w:rsid w:val="00AC6DC3"/>
    <w:rsid w:val="00AC6DF5"/>
    <w:rsid w:val="00AC77B0"/>
    <w:rsid w:val="00AC79F1"/>
    <w:rsid w:val="00AC7A77"/>
    <w:rsid w:val="00AC7B44"/>
    <w:rsid w:val="00AC7C47"/>
    <w:rsid w:val="00AC7E5E"/>
    <w:rsid w:val="00AC7E60"/>
    <w:rsid w:val="00AD056D"/>
    <w:rsid w:val="00AD07F5"/>
    <w:rsid w:val="00AD0837"/>
    <w:rsid w:val="00AD1714"/>
    <w:rsid w:val="00AD2A94"/>
    <w:rsid w:val="00AD2E8D"/>
    <w:rsid w:val="00AD345C"/>
    <w:rsid w:val="00AD3703"/>
    <w:rsid w:val="00AD4214"/>
    <w:rsid w:val="00AD4516"/>
    <w:rsid w:val="00AD49A0"/>
    <w:rsid w:val="00AD4DF9"/>
    <w:rsid w:val="00AD4F0D"/>
    <w:rsid w:val="00AD5754"/>
    <w:rsid w:val="00AD5843"/>
    <w:rsid w:val="00AD5E1A"/>
    <w:rsid w:val="00AD62CF"/>
    <w:rsid w:val="00AD64E6"/>
    <w:rsid w:val="00AD6606"/>
    <w:rsid w:val="00AD6DC5"/>
    <w:rsid w:val="00AD70F0"/>
    <w:rsid w:val="00AD76B0"/>
    <w:rsid w:val="00AD7F55"/>
    <w:rsid w:val="00AE00B2"/>
    <w:rsid w:val="00AE0115"/>
    <w:rsid w:val="00AE033A"/>
    <w:rsid w:val="00AE062B"/>
    <w:rsid w:val="00AE0757"/>
    <w:rsid w:val="00AE0C30"/>
    <w:rsid w:val="00AE10C2"/>
    <w:rsid w:val="00AE1355"/>
    <w:rsid w:val="00AE151C"/>
    <w:rsid w:val="00AE1526"/>
    <w:rsid w:val="00AE15D1"/>
    <w:rsid w:val="00AE1835"/>
    <w:rsid w:val="00AE1ACF"/>
    <w:rsid w:val="00AE1BD8"/>
    <w:rsid w:val="00AE25E3"/>
    <w:rsid w:val="00AE26B5"/>
    <w:rsid w:val="00AE28C6"/>
    <w:rsid w:val="00AE2940"/>
    <w:rsid w:val="00AE2D98"/>
    <w:rsid w:val="00AE2F24"/>
    <w:rsid w:val="00AE32EA"/>
    <w:rsid w:val="00AE33B8"/>
    <w:rsid w:val="00AE354B"/>
    <w:rsid w:val="00AE36BE"/>
    <w:rsid w:val="00AE3898"/>
    <w:rsid w:val="00AE3937"/>
    <w:rsid w:val="00AE39BB"/>
    <w:rsid w:val="00AE3AC0"/>
    <w:rsid w:val="00AE3CB6"/>
    <w:rsid w:val="00AE3CCC"/>
    <w:rsid w:val="00AE416C"/>
    <w:rsid w:val="00AE41C5"/>
    <w:rsid w:val="00AE437C"/>
    <w:rsid w:val="00AE4A1C"/>
    <w:rsid w:val="00AE5194"/>
    <w:rsid w:val="00AE51CD"/>
    <w:rsid w:val="00AE522F"/>
    <w:rsid w:val="00AE5391"/>
    <w:rsid w:val="00AE54CE"/>
    <w:rsid w:val="00AE559D"/>
    <w:rsid w:val="00AE5B66"/>
    <w:rsid w:val="00AE6301"/>
    <w:rsid w:val="00AE65A0"/>
    <w:rsid w:val="00AE706D"/>
    <w:rsid w:val="00AE7225"/>
    <w:rsid w:val="00AE7247"/>
    <w:rsid w:val="00AE7249"/>
    <w:rsid w:val="00AE7495"/>
    <w:rsid w:val="00AE76CD"/>
    <w:rsid w:val="00AE77D5"/>
    <w:rsid w:val="00AE7B36"/>
    <w:rsid w:val="00AE7D52"/>
    <w:rsid w:val="00AE7EC2"/>
    <w:rsid w:val="00AF0250"/>
    <w:rsid w:val="00AF052B"/>
    <w:rsid w:val="00AF0925"/>
    <w:rsid w:val="00AF0A7F"/>
    <w:rsid w:val="00AF0ECA"/>
    <w:rsid w:val="00AF0F52"/>
    <w:rsid w:val="00AF113E"/>
    <w:rsid w:val="00AF1259"/>
    <w:rsid w:val="00AF14FB"/>
    <w:rsid w:val="00AF172A"/>
    <w:rsid w:val="00AF1730"/>
    <w:rsid w:val="00AF1F53"/>
    <w:rsid w:val="00AF209C"/>
    <w:rsid w:val="00AF2178"/>
    <w:rsid w:val="00AF223A"/>
    <w:rsid w:val="00AF241E"/>
    <w:rsid w:val="00AF299C"/>
    <w:rsid w:val="00AF29F0"/>
    <w:rsid w:val="00AF2C76"/>
    <w:rsid w:val="00AF30CB"/>
    <w:rsid w:val="00AF36A4"/>
    <w:rsid w:val="00AF3773"/>
    <w:rsid w:val="00AF3975"/>
    <w:rsid w:val="00AF3C6C"/>
    <w:rsid w:val="00AF3CFD"/>
    <w:rsid w:val="00AF3D07"/>
    <w:rsid w:val="00AF3E9B"/>
    <w:rsid w:val="00AF3EBE"/>
    <w:rsid w:val="00AF43AD"/>
    <w:rsid w:val="00AF479A"/>
    <w:rsid w:val="00AF4928"/>
    <w:rsid w:val="00AF4A25"/>
    <w:rsid w:val="00AF4E76"/>
    <w:rsid w:val="00AF4EB7"/>
    <w:rsid w:val="00AF57F7"/>
    <w:rsid w:val="00AF58A8"/>
    <w:rsid w:val="00AF5AED"/>
    <w:rsid w:val="00AF5C95"/>
    <w:rsid w:val="00AF5D2C"/>
    <w:rsid w:val="00AF5D61"/>
    <w:rsid w:val="00AF6062"/>
    <w:rsid w:val="00AF63FF"/>
    <w:rsid w:val="00AF654E"/>
    <w:rsid w:val="00AF68C7"/>
    <w:rsid w:val="00AF68F4"/>
    <w:rsid w:val="00AF6C4D"/>
    <w:rsid w:val="00AF6EEA"/>
    <w:rsid w:val="00B001A2"/>
    <w:rsid w:val="00B0028D"/>
    <w:rsid w:val="00B00640"/>
    <w:rsid w:val="00B009E1"/>
    <w:rsid w:val="00B009EF"/>
    <w:rsid w:val="00B00B3C"/>
    <w:rsid w:val="00B00C34"/>
    <w:rsid w:val="00B00CB3"/>
    <w:rsid w:val="00B00DA3"/>
    <w:rsid w:val="00B00FA5"/>
    <w:rsid w:val="00B014F0"/>
    <w:rsid w:val="00B01826"/>
    <w:rsid w:val="00B01ED6"/>
    <w:rsid w:val="00B01F3E"/>
    <w:rsid w:val="00B02235"/>
    <w:rsid w:val="00B02655"/>
    <w:rsid w:val="00B02688"/>
    <w:rsid w:val="00B02B44"/>
    <w:rsid w:val="00B02BF6"/>
    <w:rsid w:val="00B02F5C"/>
    <w:rsid w:val="00B02F9E"/>
    <w:rsid w:val="00B03842"/>
    <w:rsid w:val="00B038F7"/>
    <w:rsid w:val="00B03D89"/>
    <w:rsid w:val="00B04357"/>
    <w:rsid w:val="00B04565"/>
    <w:rsid w:val="00B046AF"/>
    <w:rsid w:val="00B046EC"/>
    <w:rsid w:val="00B04B9F"/>
    <w:rsid w:val="00B04C51"/>
    <w:rsid w:val="00B04CDF"/>
    <w:rsid w:val="00B04D3F"/>
    <w:rsid w:val="00B04E1F"/>
    <w:rsid w:val="00B050A2"/>
    <w:rsid w:val="00B05516"/>
    <w:rsid w:val="00B062C0"/>
    <w:rsid w:val="00B06898"/>
    <w:rsid w:val="00B069AF"/>
    <w:rsid w:val="00B06B2B"/>
    <w:rsid w:val="00B06D29"/>
    <w:rsid w:val="00B071ED"/>
    <w:rsid w:val="00B07345"/>
    <w:rsid w:val="00B07858"/>
    <w:rsid w:val="00B0796D"/>
    <w:rsid w:val="00B07A76"/>
    <w:rsid w:val="00B07CC2"/>
    <w:rsid w:val="00B07EA3"/>
    <w:rsid w:val="00B1000B"/>
    <w:rsid w:val="00B10059"/>
    <w:rsid w:val="00B101B9"/>
    <w:rsid w:val="00B106E3"/>
    <w:rsid w:val="00B10CCD"/>
    <w:rsid w:val="00B10F28"/>
    <w:rsid w:val="00B112B9"/>
    <w:rsid w:val="00B115A8"/>
    <w:rsid w:val="00B11957"/>
    <w:rsid w:val="00B11A46"/>
    <w:rsid w:val="00B11C57"/>
    <w:rsid w:val="00B1226B"/>
    <w:rsid w:val="00B122FD"/>
    <w:rsid w:val="00B1270B"/>
    <w:rsid w:val="00B12B02"/>
    <w:rsid w:val="00B12B0C"/>
    <w:rsid w:val="00B12C0C"/>
    <w:rsid w:val="00B13101"/>
    <w:rsid w:val="00B13444"/>
    <w:rsid w:val="00B13626"/>
    <w:rsid w:val="00B138FE"/>
    <w:rsid w:val="00B13CCF"/>
    <w:rsid w:val="00B13EBE"/>
    <w:rsid w:val="00B13FFA"/>
    <w:rsid w:val="00B14072"/>
    <w:rsid w:val="00B14335"/>
    <w:rsid w:val="00B14DB4"/>
    <w:rsid w:val="00B15017"/>
    <w:rsid w:val="00B15233"/>
    <w:rsid w:val="00B15646"/>
    <w:rsid w:val="00B15C54"/>
    <w:rsid w:val="00B15C95"/>
    <w:rsid w:val="00B15D66"/>
    <w:rsid w:val="00B16126"/>
    <w:rsid w:val="00B16300"/>
    <w:rsid w:val="00B16493"/>
    <w:rsid w:val="00B16609"/>
    <w:rsid w:val="00B16691"/>
    <w:rsid w:val="00B16877"/>
    <w:rsid w:val="00B16974"/>
    <w:rsid w:val="00B16AA0"/>
    <w:rsid w:val="00B16BF0"/>
    <w:rsid w:val="00B16FCE"/>
    <w:rsid w:val="00B1712F"/>
    <w:rsid w:val="00B1713C"/>
    <w:rsid w:val="00B17CE1"/>
    <w:rsid w:val="00B17F59"/>
    <w:rsid w:val="00B202C6"/>
    <w:rsid w:val="00B20415"/>
    <w:rsid w:val="00B20514"/>
    <w:rsid w:val="00B207C6"/>
    <w:rsid w:val="00B21120"/>
    <w:rsid w:val="00B2154B"/>
    <w:rsid w:val="00B218C9"/>
    <w:rsid w:val="00B21A99"/>
    <w:rsid w:val="00B2202A"/>
    <w:rsid w:val="00B220C2"/>
    <w:rsid w:val="00B22655"/>
    <w:rsid w:val="00B22E7B"/>
    <w:rsid w:val="00B2324D"/>
    <w:rsid w:val="00B2360F"/>
    <w:rsid w:val="00B23931"/>
    <w:rsid w:val="00B23A9E"/>
    <w:rsid w:val="00B23D42"/>
    <w:rsid w:val="00B24083"/>
    <w:rsid w:val="00B24137"/>
    <w:rsid w:val="00B24BD5"/>
    <w:rsid w:val="00B24D7C"/>
    <w:rsid w:val="00B25005"/>
    <w:rsid w:val="00B25A10"/>
    <w:rsid w:val="00B25F62"/>
    <w:rsid w:val="00B26E20"/>
    <w:rsid w:val="00B2754B"/>
    <w:rsid w:val="00B27968"/>
    <w:rsid w:val="00B27A41"/>
    <w:rsid w:val="00B27A87"/>
    <w:rsid w:val="00B27B6A"/>
    <w:rsid w:val="00B27F10"/>
    <w:rsid w:val="00B30123"/>
    <w:rsid w:val="00B30FFF"/>
    <w:rsid w:val="00B313B8"/>
    <w:rsid w:val="00B3188E"/>
    <w:rsid w:val="00B31E86"/>
    <w:rsid w:val="00B322A6"/>
    <w:rsid w:val="00B325B8"/>
    <w:rsid w:val="00B32661"/>
    <w:rsid w:val="00B32787"/>
    <w:rsid w:val="00B330C2"/>
    <w:rsid w:val="00B33DC7"/>
    <w:rsid w:val="00B341D5"/>
    <w:rsid w:val="00B344F9"/>
    <w:rsid w:val="00B347C4"/>
    <w:rsid w:val="00B34BFA"/>
    <w:rsid w:val="00B34F7B"/>
    <w:rsid w:val="00B353DC"/>
    <w:rsid w:val="00B35523"/>
    <w:rsid w:val="00B35606"/>
    <w:rsid w:val="00B356D6"/>
    <w:rsid w:val="00B356F1"/>
    <w:rsid w:val="00B35872"/>
    <w:rsid w:val="00B35995"/>
    <w:rsid w:val="00B361D1"/>
    <w:rsid w:val="00B364A1"/>
    <w:rsid w:val="00B36500"/>
    <w:rsid w:val="00B369FF"/>
    <w:rsid w:val="00B36A92"/>
    <w:rsid w:val="00B36AA7"/>
    <w:rsid w:val="00B36D91"/>
    <w:rsid w:val="00B36E70"/>
    <w:rsid w:val="00B36E8F"/>
    <w:rsid w:val="00B3701E"/>
    <w:rsid w:val="00B372B4"/>
    <w:rsid w:val="00B37A11"/>
    <w:rsid w:val="00B37B42"/>
    <w:rsid w:val="00B4050C"/>
    <w:rsid w:val="00B40521"/>
    <w:rsid w:val="00B40993"/>
    <w:rsid w:val="00B40A8F"/>
    <w:rsid w:val="00B40B15"/>
    <w:rsid w:val="00B40CE0"/>
    <w:rsid w:val="00B40D55"/>
    <w:rsid w:val="00B4100B"/>
    <w:rsid w:val="00B419E1"/>
    <w:rsid w:val="00B41E1B"/>
    <w:rsid w:val="00B425C3"/>
    <w:rsid w:val="00B42BD0"/>
    <w:rsid w:val="00B42E84"/>
    <w:rsid w:val="00B43209"/>
    <w:rsid w:val="00B43587"/>
    <w:rsid w:val="00B440C5"/>
    <w:rsid w:val="00B445F2"/>
    <w:rsid w:val="00B44A4E"/>
    <w:rsid w:val="00B451B0"/>
    <w:rsid w:val="00B45761"/>
    <w:rsid w:val="00B4583A"/>
    <w:rsid w:val="00B45BBF"/>
    <w:rsid w:val="00B4674B"/>
    <w:rsid w:val="00B467D5"/>
    <w:rsid w:val="00B4698F"/>
    <w:rsid w:val="00B46C00"/>
    <w:rsid w:val="00B47243"/>
    <w:rsid w:val="00B472D0"/>
    <w:rsid w:val="00B47716"/>
    <w:rsid w:val="00B47960"/>
    <w:rsid w:val="00B47DE9"/>
    <w:rsid w:val="00B5075D"/>
    <w:rsid w:val="00B50BDA"/>
    <w:rsid w:val="00B50C28"/>
    <w:rsid w:val="00B50CAF"/>
    <w:rsid w:val="00B510C3"/>
    <w:rsid w:val="00B5140F"/>
    <w:rsid w:val="00B51905"/>
    <w:rsid w:val="00B520E4"/>
    <w:rsid w:val="00B52132"/>
    <w:rsid w:val="00B52860"/>
    <w:rsid w:val="00B5297B"/>
    <w:rsid w:val="00B52A25"/>
    <w:rsid w:val="00B52A2B"/>
    <w:rsid w:val="00B52AB6"/>
    <w:rsid w:val="00B5329A"/>
    <w:rsid w:val="00B537FE"/>
    <w:rsid w:val="00B538EC"/>
    <w:rsid w:val="00B542C3"/>
    <w:rsid w:val="00B5484F"/>
    <w:rsid w:val="00B54A77"/>
    <w:rsid w:val="00B54B87"/>
    <w:rsid w:val="00B54F92"/>
    <w:rsid w:val="00B54FC6"/>
    <w:rsid w:val="00B55A24"/>
    <w:rsid w:val="00B55D1A"/>
    <w:rsid w:val="00B5618C"/>
    <w:rsid w:val="00B56530"/>
    <w:rsid w:val="00B565EA"/>
    <w:rsid w:val="00B56749"/>
    <w:rsid w:val="00B56836"/>
    <w:rsid w:val="00B56BA9"/>
    <w:rsid w:val="00B56E02"/>
    <w:rsid w:val="00B56EF6"/>
    <w:rsid w:val="00B56FB2"/>
    <w:rsid w:val="00B5704B"/>
    <w:rsid w:val="00B570B9"/>
    <w:rsid w:val="00B57583"/>
    <w:rsid w:val="00B577F0"/>
    <w:rsid w:val="00B57D49"/>
    <w:rsid w:val="00B57FAD"/>
    <w:rsid w:val="00B6006F"/>
    <w:rsid w:val="00B600A2"/>
    <w:rsid w:val="00B6018C"/>
    <w:rsid w:val="00B603CC"/>
    <w:rsid w:val="00B6057C"/>
    <w:rsid w:val="00B6058D"/>
    <w:rsid w:val="00B61170"/>
    <w:rsid w:val="00B61392"/>
    <w:rsid w:val="00B61506"/>
    <w:rsid w:val="00B62E59"/>
    <w:rsid w:val="00B635A5"/>
    <w:rsid w:val="00B636D0"/>
    <w:rsid w:val="00B63878"/>
    <w:rsid w:val="00B6392D"/>
    <w:rsid w:val="00B63BDA"/>
    <w:rsid w:val="00B63E93"/>
    <w:rsid w:val="00B6411A"/>
    <w:rsid w:val="00B64122"/>
    <w:rsid w:val="00B6418A"/>
    <w:rsid w:val="00B641EF"/>
    <w:rsid w:val="00B64340"/>
    <w:rsid w:val="00B643D2"/>
    <w:rsid w:val="00B6482E"/>
    <w:rsid w:val="00B64B94"/>
    <w:rsid w:val="00B64D69"/>
    <w:rsid w:val="00B64D8E"/>
    <w:rsid w:val="00B6517D"/>
    <w:rsid w:val="00B6588E"/>
    <w:rsid w:val="00B65B37"/>
    <w:rsid w:val="00B66127"/>
    <w:rsid w:val="00B67300"/>
    <w:rsid w:val="00B67395"/>
    <w:rsid w:val="00B67B35"/>
    <w:rsid w:val="00B67F92"/>
    <w:rsid w:val="00B708A2"/>
    <w:rsid w:val="00B70F97"/>
    <w:rsid w:val="00B7105C"/>
    <w:rsid w:val="00B713AC"/>
    <w:rsid w:val="00B7156C"/>
    <w:rsid w:val="00B7168B"/>
    <w:rsid w:val="00B71698"/>
    <w:rsid w:val="00B71721"/>
    <w:rsid w:val="00B7188D"/>
    <w:rsid w:val="00B71897"/>
    <w:rsid w:val="00B718F8"/>
    <w:rsid w:val="00B7222D"/>
    <w:rsid w:val="00B72436"/>
    <w:rsid w:val="00B725F7"/>
    <w:rsid w:val="00B72619"/>
    <w:rsid w:val="00B72632"/>
    <w:rsid w:val="00B72849"/>
    <w:rsid w:val="00B72AC4"/>
    <w:rsid w:val="00B733C9"/>
    <w:rsid w:val="00B733DB"/>
    <w:rsid w:val="00B73611"/>
    <w:rsid w:val="00B738DB"/>
    <w:rsid w:val="00B738DF"/>
    <w:rsid w:val="00B73FC5"/>
    <w:rsid w:val="00B74209"/>
    <w:rsid w:val="00B74284"/>
    <w:rsid w:val="00B7452C"/>
    <w:rsid w:val="00B74BF5"/>
    <w:rsid w:val="00B7521C"/>
    <w:rsid w:val="00B752B3"/>
    <w:rsid w:val="00B75CED"/>
    <w:rsid w:val="00B75D43"/>
    <w:rsid w:val="00B76145"/>
    <w:rsid w:val="00B7651A"/>
    <w:rsid w:val="00B76645"/>
    <w:rsid w:val="00B76747"/>
    <w:rsid w:val="00B769B1"/>
    <w:rsid w:val="00B7720D"/>
    <w:rsid w:val="00B774E4"/>
    <w:rsid w:val="00B7762F"/>
    <w:rsid w:val="00B77E57"/>
    <w:rsid w:val="00B800BB"/>
    <w:rsid w:val="00B80283"/>
    <w:rsid w:val="00B804CA"/>
    <w:rsid w:val="00B8063E"/>
    <w:rsid w:val="00B81209"/>
    <w:rsid w:val="00B813E8"/>
    <w:rsid w:val="00B814DF"/>
    <w:rsid w:val="00B8179B"/>
    <w:rsid w:val="00B81916"/>
    <w:rsid w:val="00B81B69"/>
    <w:rsid w:val="00B8228D"/>
    <w:rsid w:val="00B8235B"/>
    <w:rsid w:val="00B823E5"/>
    <w:rsid w:val="00B829DD"/>
    <w:rsid w:val="00B82E22"/>
    <w:rsid w:val="00B83138"/>
    <w:rsid w:val="00B832D1"/>
    <w:rsid w:val="00B8342B"/>
    <w:rsid w:val="00B837D7"/>
    <w:rsid w:val="00B83806"/>
    <w:rsid w:val="00B83F97"/>
    <w:rsid w:val="00B84A57"/>
    <w:rsid w:val="00B85058"/>
    <w:rsid w:val="00B8537B"/>
    <w:rsid w:val="00B8543C"/>
    <w:rsid w:val="00B85460"/>
    <w:rsid w:val="00B85B8A"/>
    <w:rsid w:val="00B85BFC"/>
    <w:rsid w:val="00B85D67"/>
    <w:rsid w:val="00B8621A"/>
    <w:rsid w:val="00B86D56"/>
    <w:rsid w:val="00B86F34"/>
    <w:rsid w:val="00B87593"/>
    <w:rsid w:val="00B8761B"/>
    <w:rsid w:val="00B87DFA"/>
    <w:rsid w:val="00B9002F"/>
    <w:rsid w:val="00B9023E"/>
    <w:rsid w:val="00B903BF"/>
    <w:rsid w:val="00B90465"/>
    <w:rsid w:val="00B905B0"/>
    <w:rsid w:val="00B9061D"/>
    <w:rsid w:val="00B90B80"/>
    <w:rsid w:val="00B90FA9"/>
    <w:rsid w:val="00B90FC9"/>
    <w:rsid w:val="00B91A07"/>
    <w:rsid w:val="00B92544"/>
    <w:rsid w:val="00B92642"/>
    <w:rsid w:val="00B92857"/>
    <w:rsid w:val="00B92B27"/>
    <w:rsid w:val="00B92CF4"/>
    <w:rsid w:val="00B92D37"/>
    <w:rsid w:val="00B9340E"/>
    <w:rsid w:val="00B93912"/>
    <w:rsid w:val="00B93984"/>
    <w:rsid w:val="00B93AF0"/>
    <w:rsid w:val="00B93BE3"/>
    <w:rsid w:val="00B941C3"/>
    <w:rsid w:val="00B9421C"/>
    <w:rsid w:val="00B94C2F"/>
    <w:rsid w:val="00B94EA1"/>
    <w:rsid w:val="00B950DD"/>
    <w:rsid w:val="00B952A4"/>
    <w:rsid w:val="00B957C6"/>
    <w:rsid w:val="00B9598B"/>
    <w:rsid w:val="00B95B31"/>
    <w:rsid w:val="00B95EBE"/>
    <w:rsid w:val="00B96038"/>
    <w:rsid w:val="00B962C5"/>
    <w:rsid w:val="00B962DB"/>
    <w:rsid w:val="00B9640F"/>
    <w:rsid w:val="00B9663E"/>
    <w:rsid w:val="00B96676"/>
    <w:rsid w:val="00B966EE"/>
    <w:rsid w:val="00B96738"/>
    <w:rsid w:val="00B9686E"/>
    <w:rsid w:val="00B96D65"/>
    <w:rsid w:val="00B96F4B"/>
    <w:rsid w:val="00B978C1"/>
    <w:rsid w:val="00B978F5"/>
    <w:rsid w:val="00B97CEF"/>
    <w:rsid w:val="00B97E63"/>
    <w:rsid w:val="00BA0626"/>
    <w:rsid w:val="00BA103F"/>
    <w:rsid w:val="00BA1144"/>
    <w:rsid w:val="00BA14D5"/>
    <w:rsid w:val="00BA1668"/>
    <w:rsid w:val="00BA174C"/>
    <w:rsid w:val="00BA17A4"/>
    <w:rsid w:val="00BA1EC3"/>
    <w:rsid w:val="00BA1F4A"/>
    <w:rsid w:val="00BA20E5"/>
    <w:rsid w:val="00BA225C"/>
    <w:rsid w:val="00BA2498"/>
    <w:rsid w:val="00BA254A"/>
    <w:rsid w:val="00BA2679"/>
    <w:rsid w:val="00BA2DA7"/>
    <w:rsid w:val="00BA3128"/>
    <w:rsid w:val="00BA34C3"/>
    <w:rsid w:val="00BA34E3"/>
    <w:rsid w:val="00BA365D"/>
    <w:rsid w:val="00BA398F"/>
    <w:rsid w:val="00BA3D26"/>
    <w:rsid w:val="00BA4334"/>
    <w:rsid w:val="00BA4469"/>
    <w:rsid w:val="00BA4580"/>
    <w:rsid w:val="00BA4C18"/>
    <w:rsid w:val="00BA4D43"/>
    <w:rsid w:val="00BA5079"/>
    <w:rsid w:val="00BA537D"/>
    <w:rsid w:val="00BA55A1"/>
    <w:rsid w:val="00BA5EB3"/>
    <w:rsid w:val="00BA628F"/>
    <w:rsid w:val="00BA62FF"/>
    <w:rsid w:val="00BA6345"/>
    <w:rsid w:val="00BA65D3"/>
    <w:rsid w:val="00BA6728"/>
    <w:rsid w:val="00BA68BD"/>
    <w:rsid w:val="00BA6C7C"/>
    <w:rsid w:val="00BA724E"/>
    <w:rsid w:val="00BA740D"/>
    <w:rsid w:val="00BA75DD"/>
    <w:rsid w:val="00BA78CF"/>
    <w:rsid w:val="00BA7CC9"/>
    <w:rsid w:val="00BA7D52"/>
    <w:rsid w:val="00BA7D84"/>
    <w:rsid w:val="00BA7E60"/>
    <w:rsid w:val="00BB02D0"/>
    <w:rsid w:val="00BB03A0"/>
    <w:rsid w:val="00BB0782"/>
    <w:rsid w:val="00BB07F8"/>
    <w:rsid w:val="00BB0E85"/>
    <w:rsid w:val="00BB100C"/>
    <w:rsid w:val="00BB1265"/>
    <w:rsid w:val="00BB15E3"/>
    <w:rsid w:val="00BB16B4"/>
    <w:rsid w:val="00BB1FE0"/>
    <w:rsid w:val="00BB2318"/>
    <w:rsid w:val="00BB23C0"/>
    <w:rsid w:val="00BB27A5"/>
    <w:rsid w:val="00BB2BAA"/>
    <w:rsid w:val="00BB2D14"/>
    <w:rsid w:val="00BB30D6"/>
    <w:rsid w:val="00BB320B"/>
    <w:rsid w:val="00BB33F9"/>
    <w:rsid w:val="00BB3A58"/>
    <w:rsid w:val="00BB3AD4"/>
    <w:rsid w:val="00BB44D3"/>
    <w:rsid w:val="00BB4603"/>
    <w:rsid w:val="00BB46A4"/>
    <w:rsid w:val="00BB47DC"/>
    <w:rsid w:val="00BB4A28"/>
    <w:rsid w:val="00BB4DF2"/>
    <w:rsid w:val="00BB534F"/>
    <w:rsid w:val="00BB5862"/>
    <w:rsid w:val="00BB589C"/>
    <w:rsid w:val="00BB6157"/>
    <w:rsid w:val="00BB61ED"/>
    <w:rsid w:val="00BB6256"/>
    <w:rsid w:val="00BB6303"/>
    <w:rsid w:val="00BB6307"/>
    <w:rsid w:val="00BB66D4"/>
    <w:rsid w:val="00BB677F"/>
    <w:rsid w:val="00BB68C8"/>
    <w:rsid w:val="00BB6B00"/>
    <w:rsid w:val="00BB715D"/>
    <w:rsid w:val="00BB7412"/>
    <w:rsid w:val="00BB7677"/>
    <w:rsid w:val="00BB7762"/>
    <w:rsid w:val="00BB7BBD"/>
    <w:rsid w:val="00BB7D19"/>
    <w:rsid w:val="00BC00F6"/>
    <w:rsid w:val="00BC03DE"/>
    <w:rsid w:val="00BC051F"/>
    <w:rsid w:val="00BC0A33"/>
    <w:rsid w:val="00BC0B84"/>
    <w:rsid w:val="00BC0C62"/>
    <w:rsid w:val="00BC0C8E"/>
    <w:rsid w:val="00BC1105"/>
    <w:rsid w:val="00BC17AC"/>
    <w:rsid w:val="00BC186B"/>
    <w:rsid w:val="00BC1D37"/>
    <w:rsid w:val="00BC22B5"/>
    <w:rsid w:val="00BC2443"/>
    <w:rsid w:val="00BC2720"/>
    <w:rsid w:val="00BC27C2"/>
    <w:rsid w:val="00BC28F6"/>
    <w:rsid w:val="00BC29C2"/>
    <w:rsid w:val="00BC2C26"/>
    <w:rsid w:val="00BC2DE3"/>
    <w:rsid w:val="00BC3636"/>
    <w:rsid w:val="00BC398C"/>
    <w:rsid w:val="00BC39E2"/>
    <w:rsid w:val="00BC3BEA"/>
    <w:rsid w:val="00BC4388"/>
    <w:rsid w:val="00BC46DF"/>
    <w:rsid w:val="00BC48B1"/>
    <w:rsid w:val="00BC4953"/>
    <w:rsid w:val="00BC4E0F"/>
    <w:rsid w:val="00BC4E44"/>
    <w:rsid w:val="00BC50B7"/>
    <w:rsid w:val="00BC545E"/>
    <w:rsid w:val="00BC5698"/>
    <w:rsid w:val="00BC5B42"/>
    <w:rsid w:val="00BC5C9F"/>
    <w:rsid w:val="00BC5D2C"/>
    <w:rsid w:val="00BC639C"/>
    <w:rsid w:val="00BC6DF1"/>
    <w:rsid w:val="00BC7274"/>
    <w:rsid w:val="00BC7316"/>
    <w:rsid w:val="00BC74B7"/>
    <w:rsid w:val="00BC7597"/>
    <w:rsid w:val="00BC7780"/>
    <w:rsid w:val="00BC7F14"/>
    <w:rsid w:val="00BC7F16"/>
    <w:rsid w:val="00BD0091"/>
    <w:rsid w:val="00BD00C9"/>
    <w:rsid w:val="00BD04F1"/>
    <w:rsid w:val="00BD081A"/>
    <w:rsid w:val="00BD0BBC"/>
    <w:rsid w:val="00BD0D1D"/>
    <w:rsid w:val="00BD0F04"/>
    <w:rsid w:val="00BD101F"/>
    <w:rsid w:val="00BD1202"/>
    <w:rsid w:val="00BD1763"/>
    <w:rsid w:val="00BD1C8E"/>
    <w:rsid w:val="00BD1D1E"/>
    <w:rsid w:val="00BD1FD0"/>
    <w:rsid w:val="00BD200C"/>
    <w:rsid w:val="00BD2681"/>
    <w:rsid w:val="00BD296B"/>
    <w:rsid w:val="00BD2C99"/>
    <w:rsid w:val="00BD2CF8"/>
    <w:rsid w:val="00BD30C1"/>
    <w:rsid w:val="00BD31E5"/>
    <w:rsid w:val="00BD3353"/>
    <w:rsid w:val="00BD37A8"/>
    <w:rsid w:val="00BD37EE"/>
    <w:rsid w:val="00BD39DA"/>
    <w:rsid w:val="00BD3A43"/>
    <w:rsid w:val="00BD3A5C"/>
    <w:rsid w:val="00BD3EA0"/>
    <w:rsid w:val="00BD3EB3"/>
    <w:rsid w:val="00BD3F7B"/>
    <w:rsid w:val="00BD4AFD"/>
    <w:rsid w:val="00BD4D8F"/>
    <w:rsid w:val="00BD4F28"/>
    <w:rsid w:val="00BD563F"/>
    <w:rsid w:val="00BD56B5"/>
    <w:rsid w:val="00BD5A49"/>
    <w:rsid w:val="00BD5C64"/>
    <w:rsid w:val="00BD5EFD"/>
    <w:rsid w:val="00BD61EC"/>
    <w:rsid w:val="00BD61EF"/>
    <w:rsid w:val="00BD6516"/>
    <w:rsid w:val="00BD6876"/>
    <w:rsid w:val="00BD6D39"/>
    <w:rsid w:val="00BD71CC"/>
    <w:rsid w:val="00BD7285"/>
    <w:rsid w:val="00BD778D"/>
    <w:rsid w:val="00BD7978"/>
    <w:rsid w:val="00BD7F7F"/>
    <w:rsid w:val="00BE06AA"/>
    <w:rsid w:val="00BE06F1"/>
    <w:rsid w:val="00BE0CE2"/>
    <w:rsid w:val="00BE0D43"/>
    <w:rsid w:val="00BE0D73"/>
    <w:rsid w:val="00BE1809"/>
    <w:rsid w:val="00BE193E"/>
    <w:rsid w:val="00BE19DE"/>
    <w:rsid w:val="00BE1C3D"/>
    <w:rsid w:val="00BE1C8E"/>
    <w:rsid w:val="00BE1D77"/>
    <w:rsid w:val="00BE2210"/>
    <w:rsid w:val="00BE2A66"/>
    <w:rsid w:val="00BE2BB9"/>
    <w:rsid w:val="00BE2C9F"/>
    <w:rsid w:val="00BE2D24"/>
    <w:rsid w:val="00BE33A2"/>
    <w:rsid w:val="00BE34AA"/>
    <w:rsid w:val="00BE367E"/>
    <w:rsid w:val="00BE372B"/>
    <w:rsid w:val="00BE378D"/>
    <w:rsid w:val="00BE3A86"/>
    <w:rsid w:val="00BE3BD5"/>
    <w:rsid w:val="00BE3EF1"/>
    <w:rsid w:val="00BE4850"/>
    <w:rsid w:val="00BE4B52"/>
    <w:rsid w:val="00BE4C24"/>
    <w:rsid w:val="00BE4FC5"/>
    <w:rsid w:val="00BE5845"/>
    <w:rsid w:val="00BE5F07"/>
    <w:rsid w:val="00BE6115"/>
    <w:rsid w:val="00BE6A3B"/>
    <w:rsid w:val="00BE6E50"/>
    <w:rsid w:val="00BE701A"/>
    <w:rsid w:val="00BE719B"/>
    <w:rsid w:val="00BE7504"/>
    <w:rsid w:val="00BE777C"/>
    <w:rsid w:val="00BE77A4"/>
    <w:rsid w:val="00BE79C9"/>
    <w:rsid w:val="00BE7AA3"/>
    <w:rsid w:val="00BF022F"/>
    <w:rsid w:val="00BF051A"/>
    <w:rsid w:val="00BF09BF"/>
    <w:rsid w:val="00BF0A59"/>
    <w:rsid w:val="00BF0E65"/>
    <w:rsid w:val="00BF182B"/>
    <w:rsid w:val="00BF1C19"/>
    <w:rsid w:val="00BF1DC1"/>
    <w:rsid w:val="00BF1FBF"/>
    <w:rsid w:val="00BF201D"/>
    <w:rsid w:val="00BF246D"/>
    <w:rsid w:val="00BF254D"/>
    <w:rsid w:val="00BF2645"/>
    <w:rsid w:val="00BF29A4"/>
    <w:rsid w:val="00BF29F6"/>
    <w:rsid w:val="00BF2A21"/>
    <w:rsid w:val="00BF2BED"/>
    <w:rsid w:val="00BF2E4C"/>
    <w:rsid w:val="00BF2EB3"/>
    <w:rsid w:val="00BF32F9"/>
    <w:rsid w:val="00BF3D6F"/>
    <w:rsid w:val="00BF3E8A"/>
    <w:rsid w:val="00BF4157"/>
    <w:rsid w:val="00BF475B"/>
    <w:rsid w:val="00BF4822"/>
    <w:rsid w:val="00BF4B26"/>
    <w:rsid w:val="00BF4BDD"/>
    <w:rsid w:val="00BF4BF8"/>
    <w:rsid w:val="00BF4F2E"/>
    <w:rsid w:val="00BF5018"/>
    <w:rsid w:val="00BF5293"/>
    <w:rsid w:val="00BF5AF9"/>
    <w:rsid w:val="00BF5B60"/>
    <w:rsid w:val="00BF5FDF"/>
    <w:rsid w:val="00BF6074"/>
    <w:rsid w:val="00BF6311"/>
    <w:rsid w:val="00BF684E"/>
    <w:rsid w:val="00BF6A7F"/>
    <w:rsid w:val="00BF6C08"/>
    <w:rsid w:val="00BF74FB"/>
    <w:rsid w:val="00BF78C6"/>
    <w:rsid w:val="00BF7CD2"/>
    <w:rsid w:val="00C000A7"/>
    <w:rsid w:val="00C00125"/>
    <w:rsid w:val="00C0015C"/>
    <w:rsid w:val="00C001AF"/>
    <w:rsid w:val="00C00523"/>
    <w:rsid w:val="00C0096F"/>
    <w:rsid w:val="00C00A3F"/>
    <w:rsid w:val="00C01777"/>
    <w:rsid w:val="00C01ABE"/>
    <w:rsid w:val="00C01B40"/>
    <w:rsid w:val="00C02282"/>
    <w:rsid w:val="00C0229A"/>
    <w:rsid w:val="00C022CB"/>
    <w:rsid w:val="00C03273"/>
    <w:rsid w:val="00C0359F"/>
    <w:rsid w:val="00C03943"/>
    <w:rsid w:val="00C03C85"/>
    <w:rsid w:val="00C03FA2"/>
    <w:rsid w:val="00C043F4"/>
    <w:rsid w:val="00C04886"/>
    <w:rsid w:val="00C04983"/>
    <w:rsid w:val="00C04A3F"/>
    <w:rsid w:val="00C04D63"/>
    <w:rsid w:val="00C04E60"/>
    <w:rsid w:val="00C04E6F"/>
    <w:rsid w:val="00C05043"/>
    <w:rsid w:val="00C0582B"/>
    <w:rsid w:val="00C059EE"/>
    <w:rsid w:val="00C05BAB"/>
    <w:rsid w:val="00C05F93"/>
    <w:rsid w:val="00C05FAD"/>
    <w:rsid w:val="00C061D8"/>
    <w:rsid w:val="00C066FC"/>
    <w:rsid w:val="00C06858"/>
    <w:rsid w:val="00C06AF9"/>
    <w:rsid w:val="00C06CA4"/>
    <w:rsid w:val="00C0737A"/>
    <w:rsid w:val="00C07648"/>
    <w:rsid w:val="00C07AE8"/>
    <w:rsid w:val="00C07EF7"/>
    <w:rsid w:val="00C10076"/>
    <w:rsid w:val="00C10246"/>
    <w:rsid w:val="00C103B2"/>
    <w:rsid w:val="00C1045B"/>
    <w:rsid w:val="00C1058C"/>
    <w:rsid w:val="00C1091D"/>
    <w:rsid w:val="00C10B01"/>
    <w:rsid w:val="00C10B4E"/>
    <w:rsid w:val="00C10FA7"/>
    <w:rsid w:val="00C110E6"/>
    <w:rsid w:val="00C11529"/>
    <w:rsid w:val="00C11556"/>
    <w:rsid w:val="00C1179A"/>
    <w:rsid w:val="00C11CCB"/>
    <w:rsid w:val="00C123D8"/>
    <w:rsid w:val="00C1260A"/>
    <w:rsid w:val="00C127A4"/>
    <w:rsid w:val="00C1288B"/>
    <w:rsid w:val="00C12D38"/>
    <w:rsid w:val="00C12F4E"/>
    <w:rsid w:val="00C12F93"/>
    <w:rsid w:val="00C13076"/>
    <w:rsid w:val="00C13324"/>
    <w:rsid w:val="00C13829"/>
    <w:rsid w:val="00C138FD"/>
    <w:rsid w:val="00C13A44"/>
    <w:rsid w:val="00C13D5F"/>
    <w:rsid w:val="00C13D6B"/>
    <w:rsid w:val="00C13E28"/>
    <w:rsid w:val="00C146AF"/>
    <w:rsid w:val="00C14741"/>
    <w:rsid w:val="00C14AE1"/>
    <w:rsid w:val="00C14E01"/>
    <w:rsid w:val="00C15538"/>
    <w:rsid w:val="00C1573C"/>
    <w:rsid w:val="00C158D6"/>
    <w:rsid w:val="00C15914"/>
    <w:rsid w:val="00C1626B"/>
    <w:rsid w:val="00C165E1"/>
    <w:rsid w:val="00C166AF"/>
    <w:rsid w:val="00C168CE"/>
    <w:rsid w:val="00C16B94"/>
    <w:rsid w:val="00C16C6D"/>
    <w:rsid w:val="00C16CA0"/>
    <w:rsid w:val="00C17543"/>
    <w:rsid w:val="00C176A0"/>
    <w:rsid w:val="00C177BC"/>
    <w:rsid w:val="00C177E2"/>
    <w:rsid w:val="00C1795D"/>
    <w:rsid w:val="00C1798C"/>
    <w:rsid w:val="00C17C43"/>
    <w:rsid w:val="00C20205"/>
    <w:rsid w:val="00C20288"/>
    <w:rsid w:val="00C203DB"/>
    <w:rsid w:val="00C2068E"/>
    <w:rsid w:val="00C2074B"/>
    <w:rsid w:val="00C20E9A"/>
    <w:rsid w:val="00C20F7B"/>
    <w:rsid w:val="00C212B2"/>
    <w:rsid w:val="00C215EF"/>
    <w:rsid w:val="00C216DD"/>
    <w:rsid w:val="00C21761"/>
    <w:rsid w:val="00C21815"/>
    <w:rsid w:val="00C21BF8"/>
    <w:rsid w:val="00C21EB6"/>
    <w:rsid w:val="00C220AA"/>
    <w:rsid w:val="00C2265C"/>
    <w:rsid w:val="00C2313A"/>
    <w:rsid w:val="00C23D3D"/>
    <w:rsid w:val="00C24121"/>
    <w:rsid w:val="00C24306"/>
    <w:rsid w:val="00C24321"/>
    <w:rsid w:val="00C24E70"/>
    <w:rsid w:val="00C2507A"/>
    <w:rsid w:val="00C25361"/>
    <w:rsid w:val="00C259EE"/>
    <w:rsid w:val="00C25FF5"/>
    <w:rsid w:val="00C26707"/>
    <w:rsid w:val="00C268C5"/>
    <w:rsid w:val="00C26954"/>
    <w:rsid w:val="00C26DD9"/>
    <w:rsid w:val="00C2720B"/>
    <w:rsid w:val="00C272F4"/>
    <w:rsid w:val="00C27331"/>
    <w:rsid w:val="00C277EB"/>
    <w:rsid w:val="00C27886"/>
    <w:rsid w:val="00C279A7"/>
    <w:rsid w:val="00C27A5B"/>
    <w:rsid w:val="00C27BC2"/>
    <w:rsid w:val="00C27CAD"/>
    <w:rsid w:val="00C27CBF"/>
    <w:rsid w:val="00C3016E"/>
    <w:rsid w:val="00C30186"/>
    <w:rsid w:val="00C301B7"/>
    <w:rsid w:val="00C3046F"/>
    <w:rsid w:val="00C3096D"/>
    <w:rsid w:val="00C30A1C"/>
    <w:rsid w:val="00C30C07"/>
    <w:rsid w:val="00C30E17"/>
    <w:rsid w:val="00C30EA7"/>
    <w:rsid w:val="00C3110A"/>
    <w:rsid w:val="00C318A0"/>
    <w:rsid w:val="00C31ABF"/>
    <w:rsid w:val="00C31C0D"/>
    <w:rsid w:val="00C31F13"/>
    <w:rsid w:val="00C32035"/>
    <w:rsid w:val="00C32B11"/>
    <w:rsid w:val="00C32B24"/>
    <w:rsid w:val="00C32EF1"/>
    <w:rsid w:val="00C332DE"/>
    <w:rsid w:val="00C33301"/>
    <w:rsid w:val="00C33439"/>
    <w:rsid w:val="00C33A70"/>
    <w:rsid w:val="00C33D1F"/>
    <w:rsid w:val="00C33F79"/>
    <w:rsid w:val="00C343D4"/>
    <w:rsid w:val="00C344E5"/>
    <w:rsid w:val="00C349D5"/>
    <w:rsid w:val="00C34CC6"/>
    <w:rsid w:val="00C34F7E"/>
    <w:rsid w:val="00C35333"/>
    <w:rsid w:val="00C3586D"/>
    <w:rsid w:val="00C35D64"/>
    <w:rsid w:val="00C3607C"/>
    <w:rsid w:val="00C367AE"/>
    <w:rsid w:val="00C36FC9"/>
    <w:rsid w:val="00C37213"/>
    <w:rsid w:val="00C378E5"/>
    <w:rsid w:val="00C37A20"/>
    <w:rsid w:val="00C404A8"/>
    <w:rsid w:val="00C40748"/>
    <w:rsid w:val="00C408EB"/>
    <w:rsid w:val="00C40955"/>
    <w:rsid w:val="00C40D22"/>
    <w:rsid w:val="00C4140B"/>
    <w:rsid w:val="00C4175F"/>
    <w:rsid w:val="00C41824"/>
    <w:rsid w:val="00C41CAA"/>
    <w:rsid w:val="00C41CEB"/>
    <w:rsid w:val="00C41F61"/>
    <w:rsid w:val="00C4215C"/>
    <w:rsid w:val="00C4265E"/>
    <w:rsid w:val="00C42791"/>
    <w:rsid w:val="00C4290E"/>
    <w:rsid w:val="00C42B1E"/>
    <w:rsid w:val="00C43446"/>
    <w:rsid w:val="00C435CE"/>
    <w:rsid w:val="00C4389B"/>
    <w:rsid w:val="00C43B2B"/>
    <w:rsid w:val="00C43C12"/>
    <w:rsid w:val="00C43F37"/>
    <w:rsid w:val="00C445B1"/>
    <w:rsid w:val="00C447C9"/>
    <w:rsid w:val="00C449BE"/>
    <w:rsid w:val="00C449D8"/>
    <w:rsid w:val="00C44A5E"/>
    <w:rsid w:val="00C44D85"/>
    <w:rsid w:val="00C44E12"/>
    <w:rsid w:val="00C45041"/>
    <w:rsid w:val="00C45149"/>
    <w:rsid w:val="00C4575A"/>
    <w:rsid w:val="00C45C43"/>
    <w:rsid w:val="00C45D96"/>
    <w:rsid w:val="00C460BE"/>
    <w:rsid w:val="00C46924"/>
    <w:rsid w:val="00C47CF1"/>
    <w:rsid w:val="00C505D0"/>
    <w:rsid w:val="00C50B00"/>
    <w:rsid w:val="00C50C24"/>
    <w:rsid w:val="00C50E6E"/>
    <w:rsid w:val="00C50FB0"/>
    <w:rsid w:val="00C514C8"/>
    <w:rsid w:val="00C5193B"/>
    <w:rsid w:val="00C51A1C"/>
    <w:rsid w:val="00C521A4"/>
    <w:rsid w:val="00C527DC"/>
    <w:rsid w:val="00C52F99"/>
    <w:rsid w:val="00C52FD8"/>
    <w:rsid w:val="00C53522"/>
    <w:rsid w:val="00C538FD"/>
    <w:rsid w:val="00C5398F"/>
    <w:rsid w:val="00C53A26"/>
    <w:rsid w:val="00C53A64"/>
    <w:rsid w:val="00C53D61"/>
    <w:rsid w:val="00C53ECF"/>
    <w:rsid w:val="00C541A4"/>
    <w:rsid w:val="00C54204"/>
    <w:rsid w:val="00C54770"/>
    <w:rsid w:val="00C54A95"/>
    <w:rsid w:val="00C552A5"/>
    <w:rsid w:val="00C55392"/>
    <w:rsid w:val="00C55600"/>
    <w:rsid w:val="00C55637"/>
    <w:rsid w:val="00C56112"/>
    <w:rsid w:val="00C561B6"/>
    <w:rsid w:val="00C56482"/>
    <w:rsid w:val="00C56761"/>
    <w:rsid w:val="00C56AC8"/>
    <w:rsid w:val="00C56F74"/>
    <w:rsid w:val="00C57581"/>
    <w:rsid w:val="00C5789C"/>
    <w:rsid w:val="00C57D9B"/>
    <w:rsid w:val="00C603BF"/>
    <w:rsid w:val="00C60522"/>
    <w:rsid w:val="00C605A6"/>
    <w:rsid w:val="00C60C07"/>
    <w:rsid w:val="00C6188B"/>
    <w:rsid w:val="00C61B0F"/>
    <w:rsid w:val="00C620FF"/>
    <w:rsid w:val="00C62C25"/>
    <w:rsid w:val="00C63103"/>
    <w:rsid w:val="00C63141"/>
    <w:rsid w:val="00C6346C"/>
    <w:rsid w:val="00C63AE2"/>
    <w:rsid w:val="00C63BE7"/>
    <w:rsid w:val="00C63C03"/>
    <w:rsid w:val="00C63C20"/>
    <w:rsid w:val="00C63CA4"/>
    <w:rsid w:val="00C63F41"/>
    <w:rsid w:val="00C63FEB"/>
    <w:rsid w:val="00C6419C"/>
    <w:rsid w:val="00C6421A"/>
    <w:rsid w:val="00C648A1"/>
    <w:rsid w:val="00C649BE"/>
    <w:rsid w:val="00C64CE9"/>
    <w:rsid w:val="00C64DED"/>
    <w:rsid w:val="00C64E52"/>
    <w:rsid w:val="00C64FDC"/>
    <w:rsid w:val="00C65037"/>
    <w:rsid w:val="00C65ADE"/>
    <w:rsid w:val="00C65F69"/>
    <w:rsid w:val="00C65FEB"/>
    <w:rsid w:val="00C661D5"/>
    <w:rsid w:val="00C66777"/>
    <w:rsid w:val="00C667F0"/>
    <w:rsid w:val="00C66969"/>
    <w:rsid w:val="00C66C73"/>
    <w:rsid w:val="00C67055"/>
    <w:rsid w:val="00C671FA"/>
    <w:rsid w:val="00C6722E"/>
    <w:rsid w:val="00C6798C"/>
    <w:rsid w:val="00C700FA"/>
    <w:rsid w:val="00C702AC"/>
    <w:rsid w:val="00C70A33"/>
    <w:rsid w:val="00C71015"/>
    <w:rsid w:val="00C7104A"/>
    <w:rsid w:val="00C71408"/>
    <w:rsid w:val="00C716BF"/>
    <w:rsid w:val="00C71A24"/>
    <w:rsid w:val="00C71BBF"/>
    <w:rsid w:val="00C71BDD"/>
    <w:rsid w:val="00C71EBA"/>
    <w:rsid w:val="00C72244"/>
    <w:rsid w:val="00C72623"/>
    <w:rsid w:val="00C7273F"/>
    <w:rsid w:val="00C72863"/>
    <w:rsid w:val="00C72B67"/>
    <w:rsid w:val="00C72DAF"/>
    <w:rsid w:val="00C72DF0"/>
    <w:rsid w:val="00C72EA2"/>
    <w:rsid w:val="00C72FC3"/>
    <w:rsid w:val="00C7326F"/>
    <w:rsid w:val="00C73335"/>
    <w:rsid w:val="00C7344E"/>
    <w:rsid w:val="00C737D9"/>
    <w:rsid w:val="00C73C1E"/>
    <w:rsid w:val="00C73CC9"/>
    <w:rsid w:val="00C74040"/>
    <w:rsid w:val="00C74B20"/>
    <w:rsid w:val="00C74B29"/>
    <w:rsid w:val="00C74B73"/>
    <w:rsid w:val="00C74C98"/>
    <w:rsid w:val="00C74CDF"/>
    <w:rsid w:val="00C74F77"/>
    <w:rsid w:val="00C75247"/>
    <w:rsid w:val="00C7542C"/>
    <w:rsid w:val="00C76199"/>
    <w:rsid w:val="00C761CE"/>
    <w:rsid w:val="00C76480"/>
    <w:rsid w:val="00C76DC7"/>
    <w:rsid w:val="00C76F9A"/>
    <w:rsid w:val="00C76FE3"/>
    <w:rsid w:val="00C7705B"/>
    <w:rsid w:val="00C7729B"/>
    <w:rsid w:val="00C775D6"/>
    <w:rsid w:val="00C77BD2"/>
    <w:rsid w:val="00C77D1C"/>
    <w:rsid w:val="00C77E1F"/>
    <w:rsid w:val="00C77EBF"/>
    <w:rsid w:val="00C8005A"/>
    <w:rsid w:val="00C803A3"/>
    <w:rsid w:val="00C80453"/>
    <w:rsid w:val="00C808ED"/>
    <w:rsid w:val="00C80E41"/>
    <w:rsid w:val="00C81371"/>
    <w:rsid w:val="00C81A16"/>
    <w:rsid w:val="00C81AD3"/>
    <w:rsid w:val="00C822B6"/>
    <w:rsid w:val="00C82581"/>
    <w:rsid w:val="00C833B1"/>
    <w:rsid w:val="00C838F1"/>
    <w:rsid w:val="00C83901"/>
    <w:rsid w:val="00C83A04"/>
    <w:rsid w:val="00C84B3E"/>
    <w:rsid w:val="00C84B42"/>
    <w:rsid w:val="00C84E0D"/>
    <w:rsid w:val="00C85296"/>
    <w:rsid w:val="00C856C1"/>
    <w:rsid w:val="00C85730"/>
    <w:rsid w:val="00C85813"/>
    <w:rsid w:val="00C85C04"/>
    <w:rsid w:val="00C85DBA"/>
    <w:rsid w:val="00C8636D"/>
    <w:rsid w:val="00C865C5"/>
    <w:rsid w:val="00C8662B"/>
    <w:rsid w:val="00C86E92"/>
    <w:rsid w:val="00C87A2D"/>
    <w:rsid w:val="00C87BDC"/>
    <w:rsid w:val="00C87C3B"/>
    <w:rsid w:val="00C87C4B"/>
    <w:rsid w:val="00C90661"/>
    <w:rsid w:val="00C90C29"/>
    <w:rsid w:val="00C90D68"/>
    <w:rsid w:val="00C91358"/>
    <w:rsid w:val="00C913F7"/>
    <w:rsid w:val="00C914B3"/>
    <w:rsid w:val="00C91EF1"/>
    <w:rsid w:val="00C9262A"/>
    <w:rsid w:val="00C92923"/>
    <w:rsid w:val="00C93165"/>
    <w:rsid w:val="00C931D1"/>
    <w:rsid w:val="00C9323B"/>
    <w:rsid w:val="00C93314"/>
    <w:rsid w:val="00C937F3"/>
    <w:rsid w:val="00C93ACA"/>
    <w:rsid w:val="00C9404F"/>
    <w:rsid w:val="00C940F6"/>
    <w:rsid w:val="00C9416C"/>
    <w:rsid w:val="00C9469B"/>
    <w:rsid w:val="00C95557"/>
    <w:rsid w:val="00C9585F"/>
    <w:rsid w:val="00C96303"/>
    <w:rsid w:val="00C96AFD"/>
    <w:rsid w:val="00C96D1E"/>
    <w:rsid w:val="00C96D80"/>
    <w:rsid w:val="00C973DF"/>
    <w:rsid w:val="00C9789A"/>
    <w:rsid w:val="00C97C2D"/>
    <w:rsid w:val="00CA0087"/>
    <w:rsid w:val="00CA0421"/>
    <w:rsid w:val="00CA0E71"/>
    <w:rsid w:val="00CA12F4"/>
    <w:rsid w:val="00CA1355"/>
    <w:rsid w:val="00CA147C"/>
    <w:rsid w:val="00CA1480"/>
    <w:rsid w:val="00CA19B9"/>
    <w:rsid w:val="00CA1C48"/>
    <w:rsid w:val="00CA1E82"/>
    <w:rsid w:val="00CA1EED"/>
    <w:rsid w:val="00CA1F82"/>
    <w:rsid w:val="00CA2077"/>
    <w:rsid w:val="00CA2258"/>
    <w:rsid w:val="00CA22CA"/>
    <w:rsid w:val="00CA2777"/>
    <w:rsid w:val="00CA28F7"/>
    <w:rsid w:val="00CA2BAB"/>
    <w:rsid w:val="00CA312D"/>
    <w:rsid w:val="00CA31BE"/>
    <w:rsid w:val="00CA3582"/>
    <w:rsid w:val="00CA3692"/>
    <w:rsid w:val="00CA37D2"/>
    <w:rsid w:val="00CA3ACD"/>
    <w:rsid w:val="00CA45A0"/>
    <w:rsid w:val="00CA4815"/>
    <w:rsid w:val="00CA5169"/>
    <w:rsid w:val="00CA593C"/>
    <w:rsid w:val="00CA693A"/>
    <w:rsid w:val="00CA6A1F"/>
    <w:rsid w:val="00CA7063"/>
    <w:rsid w:val="00CA737F"/>
    <w:rsid w:val="00CA73BD"/>
    <w:rsid w:val="00CA7C75"/>
    <w:rsid w:val="00CA7E01"/>
    <w:rsid w:val="00CB0165"/>
    <w:rsid w:val="00CB0186"/>
    <w:rsid w:val="00CB0372"/>
    <w:rsid w:val="00CB0465"/>
    <w:rsid w:val="00CB04A7"/>
    <w:rsid w:val="00CB057C"/>
    <w:rsid w:val="00CB05AB"/>
    <w:rsid w:val="00CB05DE"/>
    <w:rsid w:val="00CB07A2"/>
    <w:rsid w:val="00CB0997"/>
    <w:rsid w:val="00CB0A0A"/>
    <w:rsid w:val="00CB1477"/>
    <w:rsid w:val="00CB202C"/>
    <w:rsid w:val="00CB215B"/>
    <w:rsid w:val="00CB2F02"/>
    <w:rsid w:val="00CB2F75"/>
    <w:rsid w:val="00CB33A2"/>
    <w:rsid w:val="00CB35E7"/>
    <w:rsid w:val="00CB37E8"/>
    <w:rsid w:val="00CB407B"/>
    <w:rsid w:val="00CB41A2"/>
    <w:rsid w:val="00CB42F4"/>
    <w:rsid w:val="00CB42FD"/>
    <w:rsid w:val="00CB4A2F"/>
    <w:rsid w:val="00CB549C"/>
    <w:rsid w:val="00CB59D3"/>
    <w:rsid w:val="00CB5BCF"/>
    <w:rsid w:val="00CB5E46"/>
    <w:rsid w:val="00CB648A"/>
    <w:rsid w:val="00CB67B6"/>
    <w:rsid w:val="00CB6A13"/>
    <w:rsid w:val="00CB6C5B"/>
    <w:rsid w:val="00CB758E"/>
    <w:rsid w:val="00CB792B"/>
    <w:rsid w:val="00CB7A0C"/>
    <w:rsid w:val="00CB7AAF"/>
    <w:rsid w:val="00CB7B94"/>
    <w:rsid w:val="00CB7BA6"/>
    <w:rsid w:val="00CB7C88"/>
    <w:rsid w:val="00CC0276"/>
    <w:rsid w:val="00CC0E0D"/>
    <w:rsid w:val="00CC106C"/>
    <w:rsid w:val="00CC112E"/>
    <w:rsid w:val="00CC1751"/>
    <w:rsid w:val="00CC19A9"/>
    <w:rsid w:val="00CC1A24"/>
    <w:rsid w:val="00CC1A51"/>
    <w:rsid w:val="00CC1FA0"/>
    <w:rsid w:val="00CC2097"/>
    <w:rsid w:val="00CC21B5"/>
    <w:rsid w:val="00CC22E1"/>
    <w:rsid w:val="00CC24D1"/>
    <w:rsid w:val="00CC2C88"/>
    <w:rsid w:val="00CC2D12"/>
    <w:rsid w:val="00CC315F"/>
    <w:rsid w:val="00CC321A"/>
    <w:rsid w:val="00CC32DF"/>
    <w:rsid w:val="00CC3840"/>
    <w:rsid w:val="00CC38FD"/>
    <w:rsid w:val="00CC3D7A"/>
    <w:rsid w:val="00CC3E84"/>
    <w:rsid w:val="00CC4099"/>
    <w:rsid w:val="00CC416C"/>
    <w:rsid w:val="00CC4356"/>
    <w:rsid w:val="00CC48DA"/>
    <w:rsid w:val="00CC496D"/>
    <w:rsid w:val="00CC51DC"/>
    <w:rsid w:val="00CC5443"/>
    <w:rsid w:val="00CC54CB"/>
    <w:rsid w:val="00CC583B"/>
    <w:rsid w:val="00CC5E49"/>
    <w:rsid w:val="00CC62B9"/>
    <w:rsid w:val="00CC649B"/>
    <w:rsid w:val="00CC6947"/>
    <w:rsid w:val="00CC69F7"/>
    <w:rsid w:val="00CC6B68"/>
    <w:rsid w:val="00CC6F8F"/>
    <w:rsid w:val="00CC729D"/>
    <w:rsid w:val="00CC72B9"/>
    <w:rsid w:val="00CC7449"/>
    <w:rsid w:val="00CC75D6"/>
    <w:rsid w:val="00CC7677"/>
    <w:rsid w:val="00CC7E56"/>
    <w:rsid w:val="00CD037B"/>
    <w:rsid w:val="00CD03AD"/>
    <w:rsid w:val="00CD0917"/>
    <w:rsid w:val="00CD0DE9"/>
    <w:rsid w:val="00CD0E00"/>
    <w:rsid w:val="00CD1546"/>
    <w:rsid w:val="00CD179B"/>
    <w:rsid w:val="00CD1A7F"/>
    <w:rsid w:val="00CD1C07"/>
    <w:rsid w:val="00CD1D2B"/>
    <w:rsid w:val="00CD2596"/>
    <w:rsid w:val="00CD2648"/>
    <w:rsid w:val="00CD269B"/>
    <w:rsid w:val="00CD293A"/>
    <w:rsid w:val="00CD2B2B"/>
    <w:rsid w:val="00CD2C01"/>
    <w:rsid w:val="00CD2C48"/>
    <w:rsid w:val="00CD337C"/>
    <w:rsid w:val="00CD3555"/>
    <w:rsid w:val="00CD35E9"/>
    <w:rsid w:val="00CD3728"/>
    <w:rsid w:val="00CD3737"/>
    <w:rsid w:val="00CD3B66"/>
    <w:rsid w:val="00CD3EB4"/>
    <w:rsid w:val="00CD4195"/>
    <w:rsid w:val="00CD44B2"/>
    <w:rsid w:val="00CD4662"/>
    <w:rsid w:val="00CD466C"/>
    <w:rsid w:val="00CD4E0A"/>
    <w:rsid w:val="00CD522F"/>
    <w:rsid w:val="00CD535D"/>
    <w:rsid w:val="00CD5718"/>
    <w:rsid w:val="00CD5773"/>
    <w:rsid w:val="00CD5E95"/>
    <w:rsid w:val="00CD5F86"/>
    <w:rsid w:val="00CD602D"/>
    <w:rsid w:val="00CD65B8"/>
    <w:rsid w:val="00CD6856"/>
    <w:rsid w:val="00CD6BE0"/>
    <w:rsid w:val="00CD75D9"/>
    <w:rsid w:val="00CD77E1"/>
    <w:rsid w:val="00CD7C0C"/>
    <w:rsid w:val="00CD7D28"/>
    <w:rsid w:val="00CD7D34"/>
    <w:rsid w:val="00CE04DF"/>
    <w:rsid w:val="00CE0FD4"/>
    <w:rsid w:val="00CE0FD9"/>
    <w:rsid w:val="00CE1861"/>
    <w:rsid w:val="00CE1ABB"/>
    <w:rsid w:val="00CE1B71"/>
    <w:rsid w:val="00CE1C4E"/>
    <w:rsid w:val="00CE1DCF"/>
    <w:rsid w:val="00CE238B"/>
    <w:rsid w:val="00CE2543"/>
    <w:rsid w:val="00CE2A61"/>
    <w:rsid w:val="00CE2A65"/>
    <w:rsid w:val="00CE329C"/>
    <w:rsid w:val="00CE33AF"/>
    <w:rsid w:val="00CE33FE"/>
    <w:rsid w:val="00CE3659"/>
    <w:rsid w:val="00CE37DE"/>
    <w:rsid w:val="00CE3924"/>
    <w:rsid w:val="00CE3B70"/>
    <w:rsid w:val="00CE4289"/>
    <w:rsid w:val="00CE44EA"/>
    <w:rsid w:val="00CE48C6"/>
    <w:rsid w:val="00CE48F2"/>
    <w:rsid w:val="00CE4A83"/>
    <w:rsid w:val="00CE50C5"/>
    <w:rsid w:val="00CE518F"/>
    <w:rsid w:val="00CE571A"/>
    <w:rsid w:val="00CE60F0"/>
    <w:rsid w:val="00CE63B9"/>
    <w:rsid w:val="00CE649E"/>
    <w:rsid w:val="00CE6670"/>
    <w:rsid w:val="00CE6F9B"/>
    <w:rsid w:val="00CE763C"/>
    <w:rsid w:val="00CE785C"/>
    <w:rsid w:val="00CE797D"/>
    <w:rsid w:val="00CE79B1"/>
    <w:rsid w:val="00CE7B6D"/>
    <w:rsid w:val="00CE7F0D"/>
    <w:rsid w:val="00CE7F6D"/>
    <w:rsid w:val="00CF00A2"/>
    <w:rsid w:val="00CF05ED"/>
    <w:rsid w:val="00CF08EE"/>
    <w:rsid w:val="00CF0BF1"/>
    <w:rsid w:val="00CF0E0C"/>
    <w:rsid w:val="00CF0E73"/>
    <w:rsid w:val="00CF0F3E"/>
    <w:rsid w:val="00CF1A46"/>
    <w:rsid w:val="00CF1DD1"/>
    <w:rsid w:val="00CF1E03"/>
    <w:rsid w:val="00CF1E73"/>
    <w:rsid w:val="00CF1F6E"/>
    <w:rsid w:val="00CF22A6"/>
    <w:rsid w:val="00CF2F64"/>
    <w:rsid w:val="00CF3119"/>
    <w:rsid w:val="00CF3224"/>
    <w:rsid w:val="00CF3280"/>
    <w:rsid w:val="00CF329A"/>
    <w:rsid w:val="00CF3508"/>
    <w:rsid w:val="00CF3584"/>
    <w:rsid w:val="00CF383E"/>
    <w:rsid w:val="00CF39EB"/>
    <w:rsid w:val="00CF3E84"/>
    <w:rsid w:val="00CF402C"/>
    <w:rsid w:val="00CF46AD"/>
    <w:rsid w:val="00CF50CD"/>
    <w:rsid w:val="00CF5159"/>
    <w:rsid w:val="00CF540C"/>
    <w:rsid w:val="00CF5B93"/>
    <w:rsid w:val="00CF5CEE"/>
    <w:rsid w:val="00CF5DF0"/>
    <w:rsid w:val="00CF5FF3"/>
    <w:rsid w:val="00CF607A"/>
    <w:rsid w:val="00CF62B1"/>
    <w:rsid w:val="00CF6488"/>
    <w:rsid w:val="00CF6552"/>
    <w:rsid w:val="00CF66DD"/>
    <w:rsid w:val="00CF6796"/>
    <w:rsid w:val="00CF69F7"/>
    <w:rsid w:val="00CF6C36"/>
    <w:rsid w:val="00CF745B"/>
    <w:rsid w:val="00CF780C"/>
    <w:rsid w:val="00CF7A7B"/>
    <w:rsid w:val="00CF7A7C"/>
    <w:rsid w:val="00CF7A90"/>
    <w:rsid w:val="00CF7CF3"/>
    <w:rsid w:val="00CF7FCF"/>
    <w:rsid w:val="00D010F3"/>
    <w:rsid w:val="00D014F4"/>
    <w:rsid w:val="00D01538"/>
    <w:rsid w:val="00D0159A"/>
    <w:rsid w:val="00D0181F"/>
    <w:rsid w:val="00D0186B"/>
    <w:rsid w:val="00D0197E"/>
    <w:rsid w:val="00D01B8C"/>
    <w:rsid w:val="00D01BBF"/>
    <w:rsid w:val="00D01E48"/>
    <w:rsid w:val="00D0208D"/>
    <w:rsid w:val="00D0237F"/>
    <w:rsid w:val="00D02433"/>
    <w:rsid w:val="00D0249F"/>
    <w:rsid w:val="00D02704"/>
    <w:rsid w:val="00D0271E"/>
    <w:rsid w:val="00D02BD6"/>
    <w:rsid w:val="00D033FF"/>
    <w:rsid w:val="00D03649"/>
    <w:rsid w:val="00D037C8"/>
    <w:rsid w:val="00D03852"/>
    <w:rsid w:val="00D03AE6"/>
    <w:rsid w:val="00D03CCD"/>
    <w:rsid w:val="00D03F96"/>
    <w:rsid w:val="00D040F2"/>
    <w:rsid w:val="00D041FE"/>
    <w:rsid w:val="00D04626"/>
    <w:rsid w:val="00D0477B"/>
    <w:rsid w:val="00D048B5"/>
    <w:rsid w:val="00D049B0"/>
    <w:rsid w:val="00D04ADF"/>
    <w:rsid w:val="00D04AEF"/>
    <w:rsid w:val="00D04BF9"/>
    <w:rsid w:val="00D04F77"/>
    <w:rsid w:val="00D0529F"/>
    <w:rsid w:val="00D05768"/>
    <w:rsid w:val="00D05769"/>
    <w:rsid w:val="00D05830"/>
    <w:rsid w:val="00D05D70"/>
    <w:rsid w:val="00D05DD4"/>
    <w:rsid w:val="00D060A7"/>
    <w:rsid w:val="00D06264"/>
    <w:rsid w:val="00D062B0"/>
    <w:rsid w:val="00D064FE"/>
    <w:rsid w:val="00D066EB"/>
    <w:rsid w:val="00D07278"/>
    <w:rsid w:val="00D07470"/>
    <w:rsid w:val="00D07F6B"/>
    <w:rsid w:val="00D104E7"/>
    <w:rsid w:val="00D10924"/>
    <w:rsid w:val="00D10ACA"/>
    <w:rsid w:val="00D10B83"/>
    <w:rsid w:val="00D10D38"/>
    <w:rsid w:val="00D116B6"/>
    <w:rsid w:val="00D11813"/>
    <w:rsid w:val="00D118BA"/>
    <w:rsid w:val="00D11A5B"/>
    <w:rsid w:val="00D11A68"/>
    <w:rsid w:val="00D11C0A"/>
    <w:rsid w:val="00D11D28"/>
    <w:rsid w:val="00D11DD2"/>
    <w:rsid w:val="00D1220A"/>
    <w:rsid w:val="00D123CA"/>
    <w:rsid w:val="00D12FDC"/>
    <w:rsid w:val="00D137C9"/>
    <w:rsid w:val="00D1439B"/>
    <w:rsid w:val="00D14A48"/>
    <w:rsid w:val="00D14CCE"/>
    <w:rsid w:val="00D155B1"/>
    <w:rsid w:val="00D1569E"/>
    <w:rsid w:val="00D15708"/>
    <w:rsid w:val="00D1589F"/>
    <w:rsid w:val="00D15D1E"/>
    <w:rsid w:val="00D15F1D"/>
    <w:rsid w:val="00D162E6"/>
    <w:rsid w:val="00D16C81"/>
    <w:rsid w:val="00D16E4D"/>
    <w:rsid w:val="00D1741E"/>
    <w:rsid w:val="00D175D8"/>
    <w:rsid w:val="00D178A2"/>
    <w:rsid w:val="00D17C0B"/>
    <w:rsid w:val="00D17C55"/>
    <w:rsid w:val="00D202FE"/>
    <w:rsid w:val="00D20951"/>
    <w:rsid w:val="00D209A0"/>
    <w:rsid w:val="00D20D2A"/>
    <w:rsid w:val="00D21354"/>
    <w:rsid w:val="00D21409"/>
    <w:rsid w:val="00D218DC"/>
    <w:rsid w:val="00D21BB1"/>
    <w:rsid w:val="00D2234F"/>
    <w:rsid w:val="00D22449"/>
    <w:rsid w:val="00D2247B"/>
    <w:rsid w:val="00D22551"/>
    <w:rsid w:val="00D22A11"/>
    <w:rsid w:val="00D22EBB"/>
    <w:rsid w:val="00D22ECB"/>
    <w:rsid w:val="00D232B6"/>
    <w:rsid w:val="00D2340A"/>
    <w:rsid w:val="00D23656"/>
    <w:rsid w:val="00D23815"/>
    <w:rsid w:val="00D24A99"/>
    <w:rsid w:val="00D251F8"/>
    <w:rsid w:val="00D25F17"/>
    <w:rsid w:val="00D263F7"/>
    <w:rsid w:val="00D26739"/>
    <w:rsid w:val="00D268AE"/>
    <w:rsid w:val="00D26914"/>
    <w:rsid w:val="00D26ECE"/>
    <w:rsid w:val="00D27261"/>
    <w:rsid w:val="00D2744A"/>
    <w:rsid w:val="00D275A2"/>
    <w:rsid w:val="00D27B84"/>
    <w:rsid w:val="00D27CC6"/>
    <w:rsid w:val="00D27FCE"/>
    <w:rsid w:val="00D3046B"/>
    <w:rsid w:val="00D305DF"/>
    <w:rsid w:val="00D30A41"/>
    <w:rsid w:val="00D30BFE"/>
    <w:rsid w:val="00D30CC4"/>
    <w:rsid w:val="00D30D02"/>
    <w:rsid w:val="00D30DD6"/>
    <w:rsid w:val="00D3124D"/>
    <w:rsid w:val="00D316B4"/>
    <w:rsid w:val="00D31D60"/>
    <w:rsid w:val="00D31EF8"/>
    <w:rsid w:val="00D321CE"/>
    <w:rsid w:val="00D3226C"/>
    <w:rsid w:val="00D32310"/>
    <w:rsid w:val="00D32316"/>
    <w:rsid w:val="00D3280E"/>
    <w:rsid w:val="00D32F04"/>
    <w:rsid w:val="00D3376E"/>
    <w:rsid w:val="00D337F0"/>
    <w:rsid w:val="00D338BF"/>
    <w:rsid w:val="00D33B12"/>
    <w:rsid w:val="00D33B4A"/>
    <w:rsid w:val="00D33CA3"/>
    <w:rsid w:val="00D33D93"/>
    <w:rsid w:val="00D349EB"/>
    <w:rsid w:val="00D34EFC"/>
    <w:rsid w:val="00D350B7"/>
    <w:rsid w:val="00D35597"/>
    <w:rsid w:val="00D35600"/>
    <w:rsid w:val="00D35A3F"/>
    <w:rsid w:val="00D35C36"/>
    <w:rsid w:val="00D35C75"/>
    <w:rsid w:val="00D35C76"/>
    <w:rsid w:val="00D362B1"/>
    <w:rsid w:val="00D36CFC"/>
    <w:rsid w:val="00D36E08"/>
    <w:rsid w:val="00D378AC"/>
    <w:rsid w:val="00D37A5A"/>
    <w:rsid w:val="00D37D1C"/>
    <w:rsid w:val="00D40048"/>
    <w:rsid w:val="00D401AE"/>
    <w:rsid w:val="00D404F3"/>
    <w:rsid w:val="00D405C5"/>
    <w:rsid w:val="00D40757"/>
    <w:rsid w:val="00D4121A"/>
    <w:rsid w:val="00D4125E"/>
    <w:rsid w:val="00D414D8"/>
    <w:rsid w:val="00D415F6"/>
    <w:rsid w:val="00D41AED"/>
    <w:rsid w:val="00D41EA2"/>
    <w:rsid w:val="00D421E2"/>
    <w:rsid w:val="00D4234C"/>
    <w:rsid w:val="00D42442"/>
    <w:rsid w:val="00D424A1"/>
    <w:rsid w:val="00D429AF"/>
    <w:rsid w:val="00D42D2B"/>
    <w:rsid w:val="00D42E2B"/>
    <w:rsid w:val="00D42E6D"/>
    <w:rsid w:val="00D43378"/>
    <w:rsid w:val="00D43549"/>
    <w:rsid w:val="00D435AC"/>
    <w:rsid w:val="00D43745"/>
    <w:rsid w:val="00D43882"/>
    <w:rsid w:val="00D439A1"/>
    <w:rsid w:val="00D43B9D"/>
    <w:rsid w:val="00D43ECE"/>
    <w:rsid w:val="00D4413C"/>
    <w:rsid w:val="00D442F2"/>
    <w:rsid w:val="00D443B8"/>
    <w:rsid w:val="00D44C0C"/>
    <w:rsid w:val="00D44E75"/>
    <w:rsid w:val="00D44F77"/>
    <w:rsid w:val="00D457EB"/>
    <w:rsid w:val="00D45B14"/>
    <w:rsid w:val="00D45CD3"/>
    <w:rsid w:val="00D46158"/>
    <w:rsid w:val="00D4691A"/>
    <w:rsid w:val="00D46A97"/>
    <w:rsid w:val="00D46E0A"/>
    <w:rsid w:val="00D46E25"/>
    <w:rsid w:val="00D46EC8"/>
    <w:rsid w:val="00D4731F"/>
    <w:rsid w:val="00D47516"/>
    <w:rsid w:val="00D476EF"/>
    <w:rsid w:val="00D47BC1"/>
    <w:rsid w:val="00D47C72"/>
    <w:rsid w:val="00D5002C"/>
    <w:rsid w:val="00D50D69"/>
    <w:rsid w:val="00D50D88"/>
    <w:rsid w:val="00D51157"/>
    <w:rsid w:val="00D51175"/>
    <w:rsid w:val="00D5190B"/>
    <w:rsid w:val="00D51AF6"/>
    <w:rsid w:val="00D521B1"/>
    <w:rsid w:val="00D52619"/>
    <w:rsid w:val="00D52D15"/>
    <w:rsid w:val="00D52DEC"/>
    <w:rsid w:val="00D5363F"/>
    <w:rsid w:val="00D536E9"/>
    <w:rsid w:val="00D5375E"/>
    <w:rsid w:val="00D5382F"/>
    <w:rsid w:val="00D53D19"/>
    <w:rsid w:val="00D53DA0"/>
    <w:rsid w:val="00D53DDA"/>
    <w:rsid w:val="00D53FC4"/>
    <w:rsid w:val="00D546A1"/>
    <w:rsid w:val="00D54DE2"/>
    <w:rsid w:val="00D54ECD"/>
    <w:rsid w:val="00D54ECE"/>
    <w:rsid w:val="00D54FA5"/>
    <w:rsid w:val="00D5510D"/>
    <w:rsid w:val="00D55300"/>
    <w:rsid w:val="00D554A4"/>
    <w:rsid w:val="00D55CB9"/>
    <w:rsid w:val="00D55D7B"/>
    <w:rsid w:val="00D56B27"/>
    <w:rsid w:val="00D56BB3"/>
    <w:rsid w:val="00D56D97"/>
    <w:rsid w:val="00D570B6"/>
    <w:rsid w:val="00D571BF"/>
    <w:rsid w:val="00D572A7"/>
    <w:rsid w:val="00D572C6"/>
    <w:rsid w:val="00D57A95"/>
    <w:rsid w:val="00D57CDC"/>
    <w:rsid w:val="00D57EAB"/>
    <w:rsid w:val="00D6027A"/>
    <w:rsid w:val="00D604EA"/>
    <w:rsid w:val="00D60B0E"/>
    <w:rsid w:val="00D60DBE"/>
    <w:rsid w:val="00D61197"/>
    <w:rsid w:val="00D61AD6"/>
    <w:rsid w:val="00D61AE5"/>
    <w:rsid w:val="00D61CA3"/>
    <w:rsid w:val="00D6208C"/>
    <w:rsid w:val="00D622A6"/>
    <w:rsid w:val="00D625F4"/>
    <w:rsid w:val="00D62C10"/>
    <w:rsid w:val="00D62EE8"/>
    <w:rsid w:val="00D62F76"/>
    <w:rsid w:val="00D63276"/>
    <w:rsid w:val="00D63724"/>
    <w:rsid w:val="00D63ABC"/>
    <w:rsid w:val="00D63EEB"/>
    <w:rsid w:val="00D63F51"/>
    <w:rsid w:val="00D645E4"/>
    <w:rsid w:val="00D647CC"/>
    <w:rsid w:val="00D6498B"/>
    <w:rsid w:val="00D64CC2"/>
    <w:rsid w:val="00D64D42"/>
    <w:rsid w:val="00D64D97"/>
    <w:rsid w:val="00D64DAA"/>
    <w:rsid w:val="00D64DD7"/>
    <w:rsid w:val="00D65037"/>
    <w:rsid w:val="00D65367"/>
    <w:rsid w:val="00D654A4"/>
    <w:rsid w:val="00D65732"/>
    <w:rsid w:val="00D65B41"/>
    <w:rsid w:val="00D65D05"/>
    <w:rsid w:val="00D65D60"/>
    <w:rsid w:val="00D65E95"/>
    <w:rsid w:val="00D6603A"/>
    <w:rsid w:val="00D662BC"/>
    <w:rsid w:val="00D663B1"/>
    <w:rsid w:val="00D66805"/>
    <w:rsid w:val="00D668D6"/>
    <w:rsid w:val="00D66B91"/>
    <w:rsid w:val="00D66F8A"/>
    <w:rsid w:val="00D67004"/>
    <w:rsid w:val="00D6729A"/>
    <w:rsid w:val="00D672EB"/>
    <w:rsid w:val="00D673FF"/>
    <w:rsid w:val="00D67432"/>
    <w:rsid w:val="00D6767F"/>
    <w:rsid w:val="00D676C9"/>
    <w:rsid w:val="00D678D4"/>
    <w:rsid w:val="00D67EAB"/>
    <w:rsid w:val="00D700DA"/>
    <w:rsid w:val="00D705B2"/>
    <w:rsid w:val="00D70FD0"/>
    <w:rsid w:val="00D71210"/>
    <w:rsid w:val="00D71249"/>
    <w:rsid w:val="00D71674"/>
    <w:rsid w:val="00D71DAA"/>
    <w:rsid w:val="00D7278B"/>
    <w:rsid w:val="00D727E7"/>
    <w:rsid w:val="00D72A4D"/>
    <w:rsid w:val="00D72B78"/>
    <w:rsid w:val="00D72CF2"/>
    <w:rsid w:val="00D72FEE"/>
    <w:rsid w:val="00D7352F"/>
    <w:rsid w:val="00D73666"/>
    <w:rsid w:val="00D741FF"/>
    <w:rsid w:val="00D74531"/>
    <w:rsid w:val="00D74642"/>
    <w:rsid w:val="00D74F81"/>
    <w:rsid w:val="00D759F8"/>
    <w:rsid w:val="00D75B07"/>
    <w:rsid w:val="00D7600E"/>
    <w:rsid w:val="00D7613E"/>
    <w:rsid w:val="00D7661B"/>
    <w:rsid w:val="00D76760"/>
    <w:rsid w:val="00D772C8"/>
    <w:rsid w:val="00D77400"/>
    <w:rsid w:val="00D774B9"/>
    <w:rsid w:val="00D77AC1"/>
    <w:rsid w:val="00D77B0C"/>
    <w:rsid w:val="00D77C64"/>
    <w:rsid w:val="00D80162"/>
    <w:rsid w:val="00D802CA"/>
    <w:rsid w:val="00D80338"/>
    <w:rsid w:val="00D80546"/>
    <w:rsid w:val="00D8098A"/>
    <w:rsid w:val="00D80E8C"/>
    <w:rsid w:val="00D812C8"/>
    <w:rsid w:val="00D817D4"/>
    <w:rsid w:val="00D818E7"/>
    <w:rsid w:val="00D8199F"/>
    <w:rsid w:val="00D81A63"/>
    <w:rsid w:val="00D81C52"/>
    <w:rsid w:val="00D81E6E"/>
    <w:rsid w:val="00D81FB7"/>
    <w:rsid w:val="00D82190"/>
    <w:rsid w:val="00D822A5"/>
    <w:rsid w:val="00D827F9"/>
    <w:rsid w:val="00D8293F"/>
    <w:rsid w:val="00D82FB7"/>
    <w:rsid w:val="00D83370"/>
    <w:rsid w:val="00D834BD"/>
    <w:rsid w:val="00D83641"/>
    <w:rsid w:val="00D839B7"/>
    <w:rsid w:val="00D83A50"/>
    <w:rsid w:val="00D84090"/>
    <w:rsid w:val="00D840EB"/>
    <w:rsid w:val="00D842A1"/>
    <w:rsid w:val="00D842B0"/>
    <w:rsid w:val="00D84671"/>
    <w:rsid w:val="00D8478D"/>
    <w:rsid w:val="00D84B48"/>
    <w:rsid w:val="00D84CCB"/>
    <w:rsid w:val="00D85622"/>
    <w:rsid w:val="00D856D9"/>
    <w:rsid w:val="00D85A7E"/>
    <w:rsid w:val="00D862DA"/>
    <w:rsid w:val="00D86622"/>
    <w:rsid w:val="00D8685F"/>
    <w:rsid w:val="00D86ABC"/>
    <w:rsid w:val="00D86E47"/>
    <w:rsid w:val="00D86EF2"/>
    <w:rsid w:val="00D87225"/>
    <w:rsid w:val="00D875CD"/>
    <w:rsid w:val="00D87999"/>
    <w:rsid w:val="00D87ABA"/>
    <w:rsid w:val="00D87B3D"/>
    <w:rsid w:val="00D87D63"/>
    <w:rsid w:val="00D9024A"/>
    <w:rsid w:val="00D906BE"/>
    <w:rsid w:val="00D90FC8"/>
    <w:rsid w:val="00D911C6"/>
    <w:rsid w:val="00D912C8"/>
    <w:rsid w:val="00D9252D"/>
    <w:rsid w:val="00D926BC"/>
    <w:rsid w:val="00D928DE"/>
    <w:rsid w:val="00D92A08"/>
    <w:rsid w:val="00D92C46"/>
    <w:rsid w:val="00D92DE6"/>
    <w:rsid w:val="00D92EAB"/>
    <w:rsid w:val="00D931C4"/>
    <w:rsid w:val="00D932BA"/>
    <w:rsid w:val="00D93310"/>
    <w:rsid w:val="00D93BFB"/>
    <w:rsid w:val="00D942AA"/>
    <w:rsid w:val="00D9479E"/>
    <w:rsid w:val="00D947A4"/>
    <w:rsid w:val="00D94A56"/>
    <w:rsid w:val="00D94D1F"/>
    <w:rsid w:val="00D94D5A"/>
    <w:rsid w:val="00D9590B"/>
    <w:rsid w:val="00D95D28"/>
    <w:rsid w:val="00D95F17"/>
    <w:rsid w:val="00D960D2"/>
    <w:rsid w:val="00D963BB"/>
    <w:rsid w:val="00D964DC"/>
    <w:rsid w:val="00D96D1A"/>
    <w:rsid w:val="00D97D1F"/>
    <w:rsid w:val="00D97DE1"/>
    <w:rsid w:val="00DA016E"/>
    <w:rsid w:val="00DA0295"/>
    <w:rsid w:val="00DA037A"/>
    <w:rsid w:val="00DA0660"/>
    <w:rsid w:val="00DA07E8"/>
    <w:rsid w:val="00DA08FE"/>
    <w:rsid w:val="00DA09B4"/>
    <w:rsid w:val="00DA0B5E"/>
    <w:rsid w:val="00DA0F44"/>
    <w:rsid w:val="00DA1542"/>
    <w:rsid w:val="00DA1976"/>
    <w:rsid w:val="00DA1C90"/>
    <w:rsid w:val="00DA1D44"/>
    <w:rsid w:val="00DA1D71"/>
    <w:rsid w:val="00DA23C8"/>
    <w:rsid w:val="00DA2A48"/>
    <w:rsid w:val="00DA2C7A"/>
    <w:rsid w:val="00DA305A"/>
    <w:rsid w:val="00DA330E"/>
    <w:rsid w:val="00DA33B9"/>
    <w:rsid w:val="00DA377A"/>
    <w:rsid w:val="00DA4143"/>
    <w:rsid w:val="00DA425A"/>
    <w:rsid w:val="00DA4531"/>
    <w:rsid w:val="00DA4564"/>
    <w:rsid w:val="00DA46A8"/>
    <w:rsid w:val="00DA4807"/>
    <w:rsid w:val="00DA4BF7"/>
    <w:rsid w:val="00DA4E2D"/>
    <w:rsid w:val="00DA500C"/>
    <w:rsid w:val="00DA54DE"/>
    <w:rsid w:val="00DA55A1"/>
    <w:rsid w:val="00DA6017"/>
    <w:rsid w:val="00DA6872"/>
    <w:rsid w:val="00DA68AA"/>
    <w:rsid w:val="00DA6E02"/>
    <w:rsid w:val="00DA6E9E"/>
    <w:rsid w:val="00DA709C"/>
    <w:rsid w:val="00DA72C2"/>
    <w:rsid w:val="00DA7612"/>
    <w:rsid w:val="00DA79E5"/>
    <w:rsid w:val="00DA7A98"/>
    <w:rsid w:val="00DA7AB2"/>
    <w:rsid w:val="00DB013F"/>
    <w:rsid w:val="00DB0159"/>
    <w:rsid w:val="00DB01CD"/>
    <w:rsid w:val="00DB0414"/>
    <w:rsid w:val="00DB047B"/>
    <w:rsid w:val="00DB05FA"/>
    <w:rsid w:val="00DB071E"/>
    <w:rsid w:val="00DB0E51"/>
    <w:rsid w:val="00DB129B"/>
    <w:rsid w:val="00DB1331"/>
    <w:rsid w:val="00DB1A0C"/>
    <w:rsid w:val="00DB1B1B"/>
    <w:rsid w:val="00DB1DF3"/>
    <w:rsid w:val="00DB1E6D"/>
    <w:rsid w:val="00DB2B4C"/>
    <w:rsid w:val="00DB3002"/>
    <w:rsid w:val="00DB308F"/>
    <w:rsid w:val="00DB30C0"/>
    <w:rsid w:val="00DB3707"/>
    <w:rsid w:val="00DB39A5"/>
    <w:rsid w:val="00DB4500"/>
    <w:rsid w:val="00DB478F"/>
    <w:rsid w:val="00DB4858"/>
    <w:rsid w:val="00DB4900"/>
    <w:rsid w:val="00DB4A35"/>
    <w:rsid w:val="00DB5119"/>
    <w:rsid w:val="00DB5505"/>
    <w:rsid w:val="00DB5B11"/>
    <w:rsid w:val="00DB5C84"/>
    <w:rsid w:val="00DB5DFD"/>
    <w:rsid w:val="00DB69B7"/>
    <w:rsid w:val="00DB6A15"/>
    <w:rsid w:val="00DB6FAA"/>
    <w:rsid w:val="00DB7444"/>
    <w:rsid w:val="00DB7A73"/>
    <w:rsid w:val="00DB7B06"/>
    <w:rsid w:val="00DB7DB4"/>
    <w:rsid w:val="00DB7E3C"/>
    <w:rsid w:val="00DC0292"/>
    <w:rsid w:val="00DC040E"/>
    <w:rsid w:val="00DC05A4"/>
    <w:rsid w:val="00DC0AD8"/>
    <w:rsid w:val="00DC0EE0"/>
    <w:rsid w:val="00DC0F55"/>
    <w:rsid w:val="00DC102B"/>
    <w:rsid w:val="00DC1040"/>
    <w:rsid w:val="00DC11BE"/>
    <w:rsid w:val="00DC11C7"/>
    <w:rsid w:val="00DC13E6"/>
    <w:rsid w:val="00DC19D9"/>
    <w:rsid w:val="00DC2AC9"/>
    <w:rsid w:val="00DC2FD5"/>
    <w:rsid w:val="00DC2FE7"/>
    <w:rsid w:val="00DC36AB"/>
    <w:rsid w:val="00DC3E58"/>
    <w:rsid w:val="00DC4061"/>
    <w:rsid w:val="00DC49F8"/>
    <w:rsid w:val="00DC4C1E"/>
    <w:rsid w:val="00DC5118"/>
    <w:rsid w:val="00DC5305"/>
    <w:rsid w:val="00DC577B"/>
    <w:rsid w:val="00DC5A8F"/>
    <w:rsid w:val="00DC5CE6"/>
    <w:rsid w:val="00DC63C1"/>
    <w:rsid w:val="00DC68B0"/>
    <w:rsid w:val="00DC6DC2"/>
    <w:rsid w:val="00DC6F18"/>
    <w:rsid w:val="00DC7175"/>
    <w:rsid w:val="00DC7677"/>
    <w:rsid w:val="00DC7BF4"/>
    <w:rsid w:val="00DC7DB6"/>
    <w:rsid w:val="00DC7EBF"/>
    <w:rsid w:val="00DD00C3"/>
    <w:rsid w:val="00DD02CB"/>
    <w:rsid w:val="00DD03FC"/>
    <w:rsid w:val="00DD0B4E"/>
    <w:rsid w:val="00DD122D"/>
    <w:rsid w:val="00DD133D"/>
    <w:rsid w:val="00DD17CA"/>
    <w:rsid w:val="00DD1864"/>
    <w:rsid w:val="00DD187C"/>
    <w:rsid w:val="00DD1A16"/>
    <w:rsid w:val="00DD1FD1"/>
    <w:rsid w:val="00DD21AC"/>
    <w:rsid w:val="00DD2355"/>
    <w:rsid w:val="00DD2374"/>
    <w:rsid w:val="00DD2522"/>
    <w:rsid w:val="00DD2BEF"/>
    <w:rsid w:val="00DD2C0F"/>
    <w:rsid w:val="00DD31BA"/>
    <w:rsid w:val="00DD3369"/>
    <w:rsid w:val="00DD3FF7"/>
    <w:rsid w:val="00DD4835"/>
    <w:rsid w:val="00DD4B3C"/>
    <w:rsid w:val="00DD4C15"/>
    <w:rsid w:val="00DD4C80"/>
    <w:rsid w:val="00DD4D1C"/>
    <w:rsid w:val="00DD51A0"/>
    <w:rsid w:val="00DD538B"/>
    <w:rsid w:val="00DD54B3"/>
    <w:rsid w:val="00DD5735"/>
    <w:rsid w:val="00DD58C2"/>
    <w:rsid w:val="00DD5985"/>
    <w:rsid w:val="00DD5C2E"/>
    <w:rsid w:val="00DD6297"/>
    <w:rsid w:val="00DD655A"/>
    <w:rsid w:val="00DD6677"/>
    <w:rsid w:val="00DD67A2"/>
    <w:rsid w:val="00DD6D75"/>
    <w:rsid w:val="00DD6F22"/>
    <w:rsid w:val="00DD7066"/>
    <w:rsid w:val="00DD7092"/>
    <w:rsid w:val="00DD749F"/>
    <w:rsid w:val="00DD7746"/>
    <w:rsid w:val="00DD7BAF"/>
    <w:rsid w:val="00DD7C1F"/>
    <w:rsid w:val="00DD7C6C"/>
    <w:rsid w:val="00DD7D5A"/>
    <w:rsid w:val="00DE0218"/>
    <w:rsid w:val="00DE03A1"/>
    <w:rsid w:val="00DE0AC6"/>
    <w:rsid w:val="00DE0B7B"/>
    <w:rsid w:val="00DE0E55"/>
    <w:rsid w:val="00DE0FF9"/>
    <w:rsid w:val="00DE1623"/>
    <w:rsid w:val="00DE1680"/>
    <w:rsid w:val="00DE19E3"/>
    <w:rsid w:val="00DE19EE"/>
    <w:rsid w:val="00DE1A35"/>
    <w:rsid w:val="00DE20D2"/>
    <w:rsid w:val="00DE25E2"/>
    <w:rsid w:val="00DE3A94"/>
    <w:rsid w:val="00DE4324"/>
    <w:rsid w:val="00DE4E33"/>
    <w:rsid w:val="00DE52E1"/>
    <w:rsid w:val="00DE55A5"/>
    <w:rsid w:val="00DE574E"/>
    <w:rsid w:val="00DE5C8F"/>
    <w:rsid w:val="00DE5EBD"/>
    <w:rsid w:val="00DE5FD5"/>
    <w:rsid w:val="00DE6005"/>
    <w:rsid w:val="00DE6A37"/>
    <w:rsid w:val="00DE72DE"/>
    <w:rsid w:val="00DE72E7"/>
    <w:rsid w:val="00DE7599"/>
    <w:rsid w:val="00DE76C2"/>
    <w:rsid w:val="00DE797D"/>
    <w:rsid w:val="00DE79E1"/>
    <w:rsid w:val="00DE7FA8"/>
    <w:rsid w:val="00DF0500"/>
    <w:rsid w:val="00DF0775"/>
    <w:rsid w:val="00DF0B49"/>
    <w:rsid w:val="00DF0E2B"/>
    <w:rsid w:val="00DF0E69"/>
    <w:rsid w:val="00DF0F9A"/>
    <w:rsid w:val="00DF1426"/>
    <w:rsid w:val="00DF1460"/>
    <w:rsid w:val="00DF1858"/>
    <w:rsid w:val="00DF1EF8"/>
    <w:rsid w:val="00DF285B"/>
    <w:rsid w:val="00DF332E"/>
    <w:rsid w:val="00DF3581"/>
    <w:rsid w:val="00DF3785"/>
    <w:rsid w:val="00DF379B"/>
    <w:rsid w:val="00DF3B26"/>
    <w:rsid w:val="00DF3B56"/>
    <w:rsid w:val="00DF3C92"/>
    <w:rsid w:val="00DF3DE0"/>
    <w:rsid w:val="00DF44B7"/>
    <w:rsid w:val="00DF478B"/>
    <w:rsid w:val="00DF478D"/>
    <w:rsid w:val="00DF4895"/>
    <w:rsid w:val="00DF4C37"/>
    <w:rsid w:val="00DF4D7C"/>
    <w:rsid w:val="00DF5136"/>
    <w:rsid w:val="00DF55BD"/>
    <w:rsid w:val="00DF57BA"/>
    <w:rsid w:val="00DF5874"/>
    <w:rsid w:val="00DF5A4F"/>
    <w:rsid w:val="00DF5B5E"/>
    <w:rsid w:val="00DF5B95"/>
    <w:rsid w:val="00DF5CD9"/>
    <w:rsid w:val="00DF5DD2"/>
    <w:rsid w:val="00DF638B"/>
    <w:rsid w:val="00DF6A43"/>
    <w:rsid w:val="00DF702A"/>
    <w:rsid w:val="00DF7129"/>
    <w:rsid w:val="00DF7538"/>
    <w:rsid w:val="00DF75DD"/>
    <w:rsid w:val="00DF7D5C"/>
    <w:rsid w:val="00DF7D73"/>
    <w:rsid w:val="00E0044A"/>
    <w:rsid w:val="00E0048D"/>
    <w:rsid w:val="00E00B0A"/>
    <w:rsid w:val="00E014CC"/>
    <w:rsid w:val="00E01937"/>
    <w:rsid w:val="00E01A00"/>
    <w:rsid w:val="00E01A0F"/>
    <w:rsid w:val="00E01BC4"/>
    <w:rsid w:val="00E01DC8"/>
    <w:rsid w:val="00E01DF2"/>
    <w:rsid w:val="00E01E9E"/>
    <w:rsid w:val="00E02099"/>
    <w:rsid w:val="00E0249E"/>
    <w:rsid w:val="00E024C3"/>
    <w:rsid w:val="00E027CA"/>
    <w:rsid w:val="00E02C4F"/>
    <w:rsid w:val="00E02DF7"/>
    <w:rsid w:val="00E031F6"/>
    <w:rsid w:val="00E0361B"/>
    <w:rsid w:val="00E0383A"/>
    <w:rsid w:val="00E03E40"/>
    <w:rsid w:val="00E047FB"/>
    <w:rsid w:val="00E04E76"/>
    <w:rsid w:val="00E0586E"/>
    <w:rsid w:val="00E05BB3"/>
    <w:rsid w:val="00E05C1D"/>
    <w:rsid w:val="00E05C7E"/>
    <w:rsid w:val="00E05D47"/>
    <w:rsid w:val="00E05F5F"/>
    <w:rsid w:val="00E06165"/>
    <w:rsid w:val="00E06364"/>
    <w:rsid w:val="00E0691E"/>
    <w:rsid w:val="00E06AF7"/>
    <w:rsid w:val="00E06E21"/>
    <w:rsid w:val="00E06F4F"/>
    <w:rsid w:val="00E070E3"/>
    <w:rsid w:val="00E075D7"/>
    <w:rsid w:val="00E07958"/>
    <w:rsid w:val="00E0798A"/>
    <w:rsid w:val="00E07FF0"/>
    <w:rsid w:val="00E10180"/>
    <w:rsid w:val="00E1080F"/>
    <w:rsid w:val="00E10B03"/>
    <w:rsid w:val="00E10E6C"/>
    <w:rsid w:val="00E10E7E"/>
    <w:rsid w:val="00E1161A"/>
    <w:rsid w:val="00E1174F"/>
    <w:rsid w:val="00E11B54"/>
    <w:rsid w:val="00E127AA"/>
    <w:rsid w:val="00E12907"/>
    <w:rsid w:val="00E12B02"/>
    <w:rsid w:val="00E13224"/>
    <w:rsid w:val="00E13480"/>
    <w:rsid w:val="00E1356C"/>
    <w:rsid w:val="00E13B7D"/>
    <w:rsid w:val="00E13CDC"/>
    <w:rsid w:val="00E140A6"/>
    <w:rsid w:val="00E143F2"/>
    <w:rsid w:val="00E14A6C"/>
    <w:rsid w:val="00E1531A"/>
    <w:rsid w:val="00E154B4"/>
    <w:rsid w:val="00E15946"/>
    <w:rsid w:val="00E15A71"/>
    <w:rsid w:val="00E15DEC"/>
    <w:rsid w:val="00E162C8"/>
    <w:rsid w:val="00E16396"/>
    <w:rsid w:val="00E163ED"/>
    <w:rsid w:val="00E16D96"/>
    <w:rsid w:val="00E16F74"/>
    <w:rsid w:val="00E1701C"/>
    <w:rsid w:val="00E172AE"/>
    <w:rsid w:val="00E17329"/>
    <w:rsid w:val="00E174E4"/>
    <w:rsid w:val="00E17859"/>
    <w:rsid w:val="00E17BD4"/>
    <w:rsid w:val="00E17CF2"/>
    <w:rsid w:val="00E17D32"/>
    <w:rsid w:val="00E17DEA"/>
    <w:rsid w:val="00E17EA0"/>
    <w:rsid w:val="00E17ED7"/>
    <w:rsid w:val="00E17FA7"/>
    <w:rsid w:val="00E2000F"/>
    <w:rsid w:val="00E2009D"/>
    <w:rsid w:val="00E2047D"/>
    <w:rsid w:val="00E205C2"/>
    <w:rsid w:val="00E205CB"/>
    <w:rsid w:val="00E20772"/>
    <w:rsid w:val="00E207F9"/>
    <w:rsid w:val="00E20B71"/>
    <w:rsid w:val="00E2174D"/>
    <w:rsid w:val="00E21E44"/>
    <w:rsid w:val="00E2261A"/>
    <w:rsid w:val="00E22741"/>
    <w:rsid w:val="00E22B2B"/>
    <w:rsid w:val="00E22B9C"/>
    <w:rsid w:val="00E22C3C"/>
    <w:rsid w:val="00E22D6C"/>
    <w:rsid w:val="00E22DC8"/>
    <w:rsid w:val="00E22FF7"/>
    <w:rsid w:val="00E23325"/>
    <w:rsid w:val="00E2342E"/>
    <w:rsid w:val="00E2360C"/>
    <w:rsid w:val="00E23BCA"/>
    <w:rsid w:val="00E23D89"/>
    <w:rsid w:val="00E2411E"/>
    <w:rsid w:val="00E242F2"/>
    <w:rsid w:val="00E245DF"/>
    <w:rsid w:val="00E24EBD"/>
    <w:rsid w:val="00E24EF8"/>
    <w:rsid w:val="00E25171"/>
    <w:rsid w:val="00E252C2"/>
    <w:rsid w:val="00E255F5"/>
    <w:rsid w:val="00E25962"/>
    <w:rsid w:val="00E25993"/>
    <w:rsid w:val="00E25D15"/>
    <w:rsid w:val="00E2655D"/>
    <w:rsid w:val="00E266AD"/>
    <w:rsid w:val="00E2692E"/>
    <w:rsid w:val="00E27226"/>
    <w:rsid w:val="00E273E6"/>
    <w:rsid w:val="00E27599"/>
    <w:rsid w:val="00E27865"/>
    <w:rsid w:val="00E27A7E"/>
    <w:rsid w:val="00E30003"/>
    <w:rsid w:val="00E30010"/>
    <w:rsid w:val="00E302E3"/>
    <w:rsid w:val="00E30705"/>
    <w:rsid w:val="00E31660"/>
    <w:rsid w:val="00E316CE"/>
    <w:rsid w:val="00E31ABD"/>
    <w:rsid w:val="00E31AEB"/>
    <w:rsid w:val="00E31D63"/>
    <w:rsid w:val="00E323CC"/>
    <w:rsid w:val="00E32497"/>
    <w:rsid w:val="00E324F4"/>
    <w:rsid w:val="00E32A2D"/>
    <w:rsid w:val="00E32D23"/>
    <w:rsid w:val="00E3318F"/>
    <w:rsid w:val="00E3430B"/>
    <w:rsid w:val="00E34559"/>
    <w:rsid w:val="00E345CC"/>
    <w:rsid w:val="00E34CD0"/>
    <w:rsid w:val="00E34E0B"/>
    <w:rsid w:val="00E3501C"/>
    <w:rsid w:val="00E35813"/>
    <w:rsid w:val="00E35947"/>
    <w:rsid w:val="00E35A6F"/>
    <w:rsid w:val="00E35C37"/>
    <w:rsid w:val="00E35FC1"/>
    <w:rsid w:val="00E361B4"/>
    <w:rsid w:val="00E3642C"/>
    <w:rsid w:val="00E370DF"/>
    <w:rsid w:val="00E37151"/>
    <w:rsid w:val="00E3742C"/>
    <w:rsid w:val="00E376C5"/>
    <w:rsid w:val="00E37945"/>
    <w:rsid w:val="00E37994"/>
    <w:rsid w:val="00E37D60"/>
    <w:rsid w:val="00E4008A"/>
    <w:rsid w:val="00E401DF"/>
    <w:rsid w:val="00E40718"/>
    <w:rsid w:val="00E4098D"/>
    <w:rsid w:val="00E40A10"/>
    <w:rsid w:val="00E40E82"/>
    <w:rsid w:val="00E40F9A"/>
    <w:rsid w:val="00E412BE"/>
    <w:rsid w:val="00E41752"/>
    <w:rsid w:val="00E417EB"/>
    <w:rsid w:val="00E41940"/>
    <w:rsid w:val="00E419C9"/>
    <w:rsid w:val="00E41B8F"/>
    <w:rsid w:val="00E42191"/>
    <w:rsid w:val="00E4279D"/>
    <w:rsid w:val="00E42852"/>
    <w:rsid w:val="00E43096"/>
    <w:rsid w:val="00E43114"/>
    <w:rsid w:val="00E433CA"/>
    <w:rsid w:val="00E434B3"/>
    <w:rsid w:val="00E434C7"/>
    <w:rsid w:val="00E439D4"/>
    <w:rsid w:val="00E43FF1"/>
    <w:rsid w:val="00E43FFC"/>
    <w:rsid w:val="00E442EE"/>
    <w:rsid w:val="00E4457A"/>
    <w:rsid w:val="00E447DC"/>
    <w:rsid w:val="00E44911"/>
    <w:rsid w:val="00E44AF6"/>
    <w:rsid w:val="00E44D0D"/>
    <w:rsid w:val="00E44ED4"/>
    <w:rsid w:val="00E45002"/>
    <w:rsid w:val="00E45368"/>
    <w:rsid w:val="00E454B2"/>
    <w:rsid w:val="00E457A7"/>
    <w:rsid w:val="00E45908"/>
    <w:rsid w:val="00E45BC1"/>
    <w:rsid w:val="00E45C7C"/>
    <w:rsid w:val="00E45E9B"/>
    <w:rsid w:val="00E45F6B"/>
    <w:rsid w:val="00E4623F"/>
    <w:rsid w:val="00E46832"/>
    <w:rsid w:val="00E4699F"/>
    <w:rsid w:val="00E46DC3"/>
    <w:rsid w:val="00E46FDB"/>
    <w:rsid w:val="00E470EE"/>
    <w:rsid w:val="00E4713B"/>
    <w:rsid w:val="00E47325"/>
    <w:rsid w:val="00E47548"/>
    <w:rsid w:val="00E4759E"/>
    <w:rsid w:val="00E475DB"/>
    <w:rsid w:val="00E47628"/>
    <w:rsid w:val="00E47B37"/>
    <w:rsid w:val="00E47BB9"/>
    <w:rsid w:val="00E47BC6"/>
    <w:rsid w:val="00E47E0B"/>
    <w:rsid w:val="00E50038"/>
    <w:rsid w:val="00E50239"/>
    <w:rsid w:val="00E5049C"/>
    <w:rsid w:val="00E50657"/>
    <w:rsid w:val="00E5092F"/>
    <w:rsid w:val="00E50C8D"/>
    <w:rsid w:val="00E50D78"/>
    <w:rsid w:val="00E50EFC"/>
    <w:rsid w:val="00E5107A"/>
    <w:rsid w:val="00E510DB"/>
    <w:rsid w:val="00E51254"/>
    <w:rsid w:val="00E51808"/>
    <w:rsid w:val="00E519B1"/>
    <w:rsid w:val="00E519E1"/>
    <w:rsid w:val="00E51E12"/>
    <w:rsid w:val="00E51E4C"/>
    <w:rsid w:val="00E51F5A"/>
    <w:rsid w:val="00E5209B"/>
    <w:rsid w:val="00E522F9"/>
    <w:rsid w:val="00E52E63"/>
    <w:rsid w:val="00E5377D"/>
    <w:rsid w:val="00E53836"/>
    <w:rsid w:val="00E5442F"/>
    <w:rsid w:val="00E546C5"/>
    <w:rsid w:val="00E547D7"/>
    <w:rsid w:val="00E54817"/>
    <w:rsid w:val="00E548AA"/>
    <w:rsid w:val="00E54C76"/>
    <w:rsid w:val="00E54D0C"/>
    <w:rsid w:val="00E54D9E"/>
    <w:rsid w:val="00E54E2A"/>
    <w:rsid w:val="00E55302"/>
    <w:rsid w:val="00E5589B"/>
    <w:rsid w:val="00E55AA4"/>
    <w:rsid w:val="00E56022"/>
    <w:rsid w:val="00E560CB"/>
    <w:rsid w:val="00E5613B"/>
    <w:rsid w:val="00E561A7"/>
    <w:rsid w:val="00E5652E"/>
    <w:rsid w:val="00E566CA"/>
    <w:rsid w:val="00E567A2"/>
    <w:rsid w:val="00E56CE2"/>
    <w:rsid w:val="00E572BD"/>
    <w:rsid w:val="00E57639"/>
    <w:rsid w:val="00E57C85"/>
    <w:rsid w:val="00E57D2A"/>
    <w:rsid w:val="00E60774"/>
    <w:rsid w:val="00E6107E"/>
    <w:rsid w:val="00E610AA"/>
    <w:rsid w:val="00E612AF"/>
    <w:rsid w:val="00E61C15"/>
    <w:rsid w:val="00E61C36"/>
    <w:rsid w:val="00E61F88"/>
    <w:rsid w:val="00E622EF"/>
    <w:rsid w:val="00E62570"/>
    <w:rsid w:val="00E6288E"/>
    <w:rsid w:val="00E62C88"/>
    <w:rsid w:val="00E62D73"/>
    <w:rsid w:val="00E6349D"/>
    <w:rsid w:val="00E6356E"/>
    <w:rsid w:val="00E638BC"/>
    <w:rsid w:val="00E638C8"/>
    <w:rsid w:val="00E638C9"/>
    <w:rsid w:val="00E639B5"/>
    <w:rsid w:val="00E63A6D"/>
    <w:rsid w:val="00E63C6A"/>
    <w:rsid w:val="00E64839"/>
    <w:rsid w:val="00E64887"/>
    <w:rsid w:val="00E64F03"/>
    <w:rsid w:val="00E65290"/>
    <w:rsid w:val="00E666AB"/>
    <w:rsid w:val="00E66746"/>
    <w:rsid w:val="00E6696C"/>
    <w:rsid w:val="00E66BCA"/>
    <w:rsid w:val="00E66D40"/>
    <w:rsid w:val="00E66EDD"/>
    <w:rsid w:val="00E66FE6"/>
    <w:rsid w:val="00E6711A"/>
    <w:rsid w:val="00E673D3"/>
    <w:rsid w:val="00E67603"/>
    <w:rsid w:val="00E67964"/>
    <w:rsid w:val="00E67B42"/>
    <w:rsid w:val="00E67DE1"/>
    <w:rsid w:val="00E70296"/>
    <w:rsid w:val="00E70548"/>
    <w:rsid w:val="00E7127C"/>
    <w:rsid w:val="00E713BC"/>
    <w:rsid w:val="00E7158F"/>
    <w:rsid w:val="00E716F2"/>
    <w:rsid w:val="00E718E4"/>
    <w:rsid w:val="00E71B6C"/>
    <w:rsid w:val="00E7259C"/>
    <w:rsid w:val="00E73002"/>
    <w:rsid w:val="00E73531"/>
    <w:rsid w:val="00E737FA"/>
    <w:rsid w:val="00E738F6"/>
    <w:rsid w:val="00E740D2"/>
    <w:rsid w:val="00E74326"/>
    <w:rsid w:val="00E74469"/>
    <w:rsid w:val="00E74684"/>
    <w:rsid w:val="00E74846"/>
    <w:rsid w:val="00E74885"/>
    <w:rsid w:val="00E74CC5"/>
    <w:rsid w:val="00E74CDD"/>
    <w:rsid w:val="00E74E43"/>
    <w:rsid w:val="00E74E98"/>
    <w:rsid w:val="00E75331"/>
    <w:rsid w:val="00E7552E"/>
    <w:rsid w:val="00E7560F"/>
    <w:rsid w:val="00E7566E"/>
    <w:rsid w:val="00E7582B"/>
    <w:rsid w:val="00E75971"/>
    <w:rsid w:val="00E75B34"/>
    <w:rsid w:val="00E75B7E"/>
    <w:rsid w:val="00E75B8A"/>
    <w:rsid w:val="00E76257"/>
    <w:rsid w:val="00E7633E"/>
    <w:rsid w:val="00E7667E"/>
    <w:rsid w:val="00E76699"/>
    <w:rsid w:val="00E7678E"/>
    <w:rsid w:val="00E76E25"/>
    <w:rsid w:val="00E76F62"/>
    <w:rsid w:val="00E774A2"/>
    <w:rsid w:val="00E77A91"/>
    <w:rsid w:val="00E77B1A"/>
    <w:rsid w:val="00E77B97"/>
    <w:rsid w:val="00E77D1A"/>
    <w:rsid w:val="00E77F1A"/>
    <w:rsid w:val="00E800B4"/>
    <w:rsid w:val="00E81066"/>
    <w:rsid w:val="00E814EC"/>
    <w:rsid w:val="00E816C4"/>
    <w:rsid w:val="00E81B27"/>
    <w:rsid w:val="00E821E8"/>
    <w:rsid w:val="00E82227"/>
    <w:rsid w:val="00E82B15"/>
    <w:rsid w:val="00E8394C"/>
    <w:rsid w:val="00E83AAB"/>
    <w:rsid w:val="00E84076"/>
    <w:rsid w:val="00E840D5"/>
    <w:rsid w:val="00E84157"/>
    <w:rsid w:val="00E8433F"/>
    <w:rsid w:val="00E8438C"/>
    <w:rsid w:val="00E846C6"/>
    <w:rsid w:val="00E847C9"/>
    <w:rsid w:val="00E84829"/>
    <w:rsid w:val="00E849AD"/>
    <w:rsid w:val="00E84AB7"/>
    <w:rsid w:val="00E84BA5"/>
    <w:rsid w:val="00E84F1A"/>
    <w:rsid w:val="00E85012"/>
    <w:rsid w:val="00E85075"/>
    <w:rsid w:val="00E8526A"/>
    <w:rsid w:val="00E853F6"/>
    <w:rsid w:val="00E85521"/>
    <w:rsid w:val="00E85B80"/>
    <w:rsid w:val="00E85C5C"/>
    <w:rsid w:val="00E85EAE"/>
    <w:rsid w:val="00E860B4"/>
    <w:rsid w:val="00E862DF"/>
    <w:rsid w:val="00E868E7"/>
    <w:rsid w:val="00E86AB9"/>
    <w:rsid w:val="00E86AD3"/>
    <w:rsid w:val="00E86FD8"/>
    <w:rsid w:val="00E871E4"/>
    <w:rsid w:val="00E87539"/>
    <w:rsid w:val="00E877BD"/>
    <w:rsid w:val="00E8780A"/>
    <w:rsid w:val="00E8780E"/>
    <w:rsid w:val="00E87877"/>
    <w:rsid w:val="00E878B9"/>
    <w:rsid w:val="00E879C9"/>
    <w:rsid w:val="00E87F8B"/>
    <w:rsid w:val="00E902F9"/>
    <w:rsid w:val="00E904DA"/>
    <w:rsid w:val="00E9072E"/>
    <w:rsid w:val="00E90733"/>
    <w:rsid w:val="00E9083B"/>
    <w:rsid w:val="00E90850"/>
    <w:rsid w:val="00E90A58"/>
    <w:rsid w:val="00E90D48"/>
    <w:rsid w:val="00E9158A"/>
    <w:rsid w:val="00E9161D"/>
    <w:rsid w:val="00E91AE4"/>
    <w:rsid w:val="00E91E4F"/>
    <w:rsid w:val="00E92202"/>
    <w:rsid w:val="00E92541"/>
    <w:rsid w:val="00E92A59"/>
    <w:rsid w:val="00E92DF8"/>
    <w:rsid w:val="00E92F5C"/>
    <w:rsid w:val="00E93261"/>
    <w:rsid w:val="00E93457"/>
    <w:rsid w:val="00E9350C"/>
    <w:rsid w:val="00E9352C"/>
    <w:rsid w:val="00E937D1"/>
    <w:rsid w:val="00E93979"/>
    <w:rsid w:val="00E93B0F"/>
    <w:rsid w:val="00E93E23"/>
    <w:rsid w:val="00E93EA1"/>
    <w:rsid w:val="00E942A4"/>
    <w:rsid w:val="00E942CA"/>
    <w:rsid w:val="00E946D5"/>
    <w:rsid w:val="00E94F45"/>
    <w:rsid w:val="00E95813"/>
    <w:rsid w:val="00E9597C"/>
    <w:rsid w:val="00E959D1"/>
    <w:rsid w:val="00E95A5C"/>
    <w:rsid w:val="00E95ABC"/>
    <w:rsid w:val="00E95C43"/>
    <w:rsid w:val="00E95E65"/>
    <w:rsid w:val="00E95E73"/>
    <w:rsid w:val="00E96F9C"/>
    <w:rsid w:val="00E97044"/>
    <w:rsid w:val="00E971DD"/>
    <w:rsid w:val="00E973EF"/>
    <w:rsid w:val="00E97A54"/>
    <w:rsid w:val="00E97CD0"/>
    <w:rsid w:val="00E97F19"/>
    <w:rsid w:val="00EA0272"/>
    <w:rsid w:val="00EA043B"/>
    <w:rsid w:val="00EA0441"/>
    <w:rsid w:val="00EA082B"/>
    <w:rsid w:val="00EA08D3"/>
    <w:rsid w:val="00EA0CC3"/>
    <w:rsid w:val="00EA0D04"/>
    <w:rsid w:val="00EA13FE"/>
    <w:rsid w:val="00EA1EF3"/>
    <w:rsid w:val="00EA2085"/>
    <w:rsid w:val="00EA20BF"/>
    <w:rsid w:val="00EA2236"/>
    <w:rsid w:val="00EA2424"/>
    <w:rsid w:val="00EA2553"/>
    <w:rsid w:val="00EA2641"/>
    <w:rsid w:val="00EA26EE"/>
    <w:rsid w:val="00EA2894"/>
    <w:rsid w:val="00EA2A6D"/>
    <w:rsid w:val="00EA3339"/>
    <w:rsid w:val="00EA34E1"/>
    <w:rsid w:val="00EA38D8"/>
    <w:rsid w:val="00EA3A1C"/>
    <w:rsid w:val="00EA4004"/>
    <w:rsid w:val="00EA420D"/>
    <w:rsid w:val="00EA524A"/>
    <w:rsid w:val="00EA5CBD"/>
    <w:rsid w:val="00EA5D88"/>
    <w:rsid w:val="00EA5DCF"/>
    <w:rsid w:val="00EA5F68"/>
    <w:rsid w:val="00EA61FA"/>
    <w:rsid w:val="00EA6A4A"/>
    <w:rsid w:val="00EA6A79"/>
    <w:rsid w:val="00EA7242"/>
    <w:rsid w:val="00EA7A2A"/>
    <w:rsid w:val="00EA7AC6"/>
    <w:rsid w:val="00EA7E8B"/>
    <w:rsid w:val="00EB01FD"/>
    <w:rsid w:val="00EB040A"/>
    <w:rsid w:val="00EB068A"/>
    <w:rsid w:val="00EB077D"/>
    <w:rsid w:val="00EB0E6F"/>
    <w:rsid w:val="00EB1F25"/>
    <w:rsid w:val="00EB21B0"/>
    <w:rsid w:val="00EB2592"/>
    <w:rsid w:val="00EB28C3"/>
    <w:rsid w:val="00EB2990"/>
    <w:rsid w:val="00EB2CC3"/>
    <w:rsid w:val="00EB2EEA"/>
    <w:rsid w:val="00EB32CF"/>
    <w:rsid w:val="00EB3725"/>
    <w:rsid w:val="00EB3728"/>
    <w:rsid w:val="00EB37B3"/>
    <w:rsid w:val="00EB3887"/>
    <w:rsid w:val="00EB38DF"/>
    <w:rsid w:val="00EB3B1A"/>
    <w:rsid w:val="00EB3E37"/>
    <w:rsid w:val="00EB4220"/>
    <w:rsid w:val="00EB451D"/>
    <w:rsid w:val="00EB4946"/>
    <w:rsid w:val="00EB4AF1"/>
    <w:rsid w:val="00EB4D97"/>
    <w:rsid w:val="00EB4F34"/>
    <w:rsid w:val="00EB507F"/>
    <w:rsid w:val="00EB59F2"/>
    <w:rsid w:val="00EB5A12"/>
    <w:rsid w:val="00EB613A"/>
    <w:rsid w:val="00EB630D"/>
    <w:rsid w:val="00EB646C"/>
    <w:rsid w:val="00EB64A5"/>
    <w:rsid w:val="00EB6788"/>
    <w:rsid w:val="00EB73CC"/>
    <w:rsid w:val="00EB7408"/>
    <w:rsid w:val="00EB7704"/>
    <w:rsid w:val="00EB77C1"/>
    <w:rsid w:val="00EB7849"/>
    <w:rsid w:val="00EB7BAA"/>
    <w:rsid w:val="00EB7BC1"/>
    <w:rsid w:val="00EB7CDF"/>
    <w:rsid w:val="00EC009F"/>
    <w:rsid w:val="00EC00F5"/>
    <w:rsid w:val="00EC02DC"/>
    <w:rsid w:val="00EC0DA7"/>
    <w:rsid w:val="00EC0EB3"/>
    <w:rsid w:val="00EC0EE3"/>
    <w:rsid w:val="00EC13F3"/>
    <w:rsid w:val="00EC1452"/>
    <w:rsid w:val="00EC1462"/>
    <w:rsid w:val="00EC19AD"/>
    <w:rsid w:val="00EC1D0E"/>
    <w:rsid w:val="00EC20AE"/>
    <w:rsid w:val="00EC2175"/>
    <w:rsid w:val="00EC2263"/>
    <w:rsid w:val="00EC24D7"/>
    <w:rsid w:val="00EC2618"/>
    <w:rsid w:val="00EC28CA"/>
    <w:rsid w:val="00EC28E6"/>
    <w:rsid w:val="00EC295C"/>
    <w:rsid w:val="00EC29A7"/>
    <w:rsid w:val="00EC315A"/>
    <w:rsid w:val="00EC31BA"/>
    <w:rsid w:val="00EC37B0"/>
    <w:rsid w:val="00EC37CC"/>
    <w:rsid w:val="00EC3B81"/>
    <w:rsid w:val="00EC3F10"/>
    <w:rsid w:val="00EC4075"/>
    <w:rsid w:val="00EC4204"/>
    <w:rsid w:val="00EC4818"/>
    <w:rsid w:val="00EC4909"/>
    <w:rsid w:val="00EC4ACF"/>
    <w:rsid w:val="00EC517E"/>
    <w:rsid w:val="00EC523C"/>
    <w:rsid w:val="00EC5342"/>
    <w:rsid w:val="00EC5396"/>
    <w:rsid w:val="00EC53CE"/>
    <w:rsid w:val="00EC54F4"/>
    <w:rsid w:val="00EC551D"/>
    <w:rsid w:val="00EC5765"/>
    <w:rsid w:val="00EC5C0C"/>
    <w:rsid w:val="00EC5D2B"/>
    <w:rsid w:val="00EC5F8C"/>
    <w:rsid w:val="00EC6137"/>
    <w:rsid w:val="00EC63E4"/>
    <w:rsid w:val="00EC66B7"/>
    <w:rsid w:val="00EC6AC4"/>
    <w:rsid w:val="00EC6CB8"/>
    <w:rsid w:val="00EC6CBE"/>
    <w:rsid w:val="00EC6F8C"/>
    <w:rsid w:val="00EC733C"/>
    <w:rsid w:val="00EC7666"/>
    <w:rsid w:val="00EC77F0"/>
    <w:rsid w:val="00EC7D4A"/>
    <w:rsid w:val="00ED012E"/>
    <w:rsid w:val="00ED04EB"/>
    <w:rsid w:val="00ED05C0"/>
    <w:rsid w:val="00ED0DA2"/>
    <w:rsid w:val="00ED0DEF"/>
    <w:rsid w:val="00ED1037"/>
    <w:rsid w:val="00ED11F8"/>
    <w:rsid w:val="00ED124A"/>
    <w:rsid w:val="00ED143E"/>
    <w:rsid w:val="00ED1C39"/>
    <w:rsid w:val="00ED1F42"/>
    <w:rsid w:val="00ED210D"/>
    <w:rsid w:val="00ED22FF"/>
    <w:rsid w:val="00ED25CD"/>
    <w:rsid w:val="00ED2975"/>
    <w:rsid w:val="00ED29F6"/>
    <w:rsid w:val="00ED2CBF"/>
    <w:rsid w:val="00ED3293"/>
    <w:rsid w:val="00ED3620"/>
    <w:rsid w:val="00ED3A20"/>
    <w:rsid w:val="00ED3ACB"/>
    <w:rsid w:val="00ED3B06"/>
    <w:rsid w:val="00ED3E78"/>
    <w:rsid w:val="00ED4466"/>
    <w:rsid w:val="00ED4FEA"/>
    <w:rsid w:val="00ED5279"/>
    <w:rsid w:val="00ED5419"/>
    <w:rsid w:val="00ED54ED"/>
    <w:rsid w:val="00ED55CB"/>
    <w:rsid w:val="00ED570F"/>
    <w:rsid w:val="00ED5A63"/>
    <w:rsid w:val="00ED5AD4"/>
    <w:rsid w:val="00ED60EE"/>
    <w:rsid w:val="00ED68A7"/>
    <w:rsid w:val="00ED71A5"/>
    <w:rsid w:val="00ED727B"/>
    <w:rsid w:val="00ED749C"/>
    <w:rsid w:val="00ED7880"/>
    <w:rsid w:val="00ED7FE2"/>
    <w:rsid w:val="00EE0064"/>
    <w:rsid w:val="00EE0124"/>
    <w:rsid w:val="00EE0209"/>
    <w:rsid w:val="00EE02F1"/>
    <w:rsid w:val="00EE0782"/>
    <w:rsid w:val="00EE0998"/>
    <w:rsid w:val="00EE0C34"/>
    <w:rsid w:val="00EE1015"/>
    <w:rsid w:val="00EE1B95"/>
    <w:rsid w:val="00EE2075"/>
    <w:rsid w:val="00EE2150"/>
    <w:rsid w:val="00EE2628"/>
    <w:rsid w:val="00EE26C3"/>
    <w:rsid w:val="00EE2898"/>
    <w:rsid w:val="00EE2EC2"/>
    <w:rsid w:val="00EE3F5A"/>
    <w:rsid w:val="00EE3FA0"/>
    <w:rsid w:val="00EE4397"/>
    <w:rsid w:val="00EE4D4D"/>
    <w:rsid w:val="00EE59FE"/>
    <w:rsid w:val="00EE5A4D"/>
    <w:rsid w:val="00EE5B26"/>
    <w:rsid w:val="00EE5D88"/>
    <w:rsid w:val="00EE5D89"/>
    <w:rsid w:val="00EE5DC1"/>
    <w:rsid w:val="00EE5FD6"/>
    <w:rsid w:val="00EE617B"/>
    <w:rsid w:val="00EE642E"/>
    <w:rsid w:val="00EE6862"/>
    <w:rsid w:val="00EE69A6"/>
    <w:rsid w:val="00EE6BF3"/>
    <w:rsid w:val="00EE7276"/>
    <w:rsid w:val="00EE7358"/>
    <w:rsid w:val="00EE74C1"/>
    <w:rsid w:val="00EE757E"/>
    <w:rsid w:val="00EE7CDE"/>
    <w:rsid w:val="00EF020A"/>
    <w:rsid w:val="00EF020D"/>
    <w:rsid w:val="00EF02B2"/>
    <w:rsid w:val="00EF0390"/>
    <w:rsid w:val="00EF03DA"/>
    <w:rsid w:val="00EF04CE"/>
    <w:rsid w:val="00EF0603"/>
    <w:rsid w:val="00EF0A9A"/>
    <w:rsid w:val="00EF0BDE"/>
    <w:rsid w:val="00EF13CD"/>
    <w:rsid w:val="00EF13DC"/>
    <w:rsid w:val="00EF1464"/>
    <w:rsid w:val="00EF1941"/>
    <w:rsid w:val="00EF1D61"/>
    <w:rsid w:val="00EF1F25"/>
    <w:rsid w:val="00EF2199"/>
    <w:rsid w:val="00EF2461"/>
    <w:rsid w:val="00EF2EF2"/>
    <w:rsid w:val="00EF3277"/>
    <w:rsid w:val="00EF33F1"/>
    <w:rsid w:val="00EF3459"/>
    <w:rsid w:val="00EF3FBF"/>
    <w:rsid w:val="00EF4247"/>
    <w:rsid w:val="00EF45AB"/>
    <w:rsid w:val="00EF45F1"/>
    <w:rsid w:val="00EF46DB"/>
    <w:rsid w:val="00EF4825"/>
    <w:rsid w:val="00EF4D6B"/>
    <w:rsid w:val="00EF4E09"/>
    <w:rsid w:val="00EF4F9F"/>
    <w:rsid w:val="00EF5492"/>
    <w:rsid w:val="00EF5526"/>
    <w:rsid w:val="00EF5694"/>
    <w:rsid w:val="00EF5F72"/>
    <w:rsid w:val="00EF5F94"/>
    <w:rsid w:val="00EF5F95"/>
    <w:rsid w:val="00EF5FDF"/>
    <w:rsid w:val="00EF627A"/>
    <w:rsid w:val="00EF64B5"/>
    <w:rsid w:val="00EF68AD"/>
    <w:rsid w:val="00EF68F4"/>
    <w:rsid w:val="00EF6D23"/>
    <w:rsid w:val="00EF6FA7"/>
    <w:rsid w:val="00EF70B3"/>
    <w:rsid w:val="00EF7687"/>
    <w:rsid w:val="00EF7900"/>
    <w:rsid w:val="00EF7BCE"/>
    <w:rsid w:val="00F004C2"/>
    <w:rsid w:val="00F00830"/>
    <w:rsid w:val="00F00CA3"/>
    <w:rsid w:val="00F00CCA"/>
    <w:rsid w:val="00F0110B"/>
    <w:rsid w:val="00F012A2"/>
    <w:rsid w:val="00F01968"/>
    <w:rsid w:val="00F019F4"/>
    <w:rsid w:val="00F01C1D"/>
    <w:rsid w:val="00F01F4B"/>
    <w:rsid w:val="00F01F78"/>
    <w:rsid w:val="00F02402"/>
    <w:rsid w:val="00F024B3"/>
    <w:rsid w:val="00F025C3"/>
    <w:rsid w:val="00F02B3F"/>
    <w:rsid w:val="00F02CFA"/>
    <w:rsid w:val="00F02D46"/>
    <w:rsid w:val="00F02E4F"/>
    <w:rsid w:val="00F02EBD"/>
    <w:rsid w:val="00F0301E"/>
    <w:rsid w:val="00F03673"/>
    <w:rsid w:val="00F037C1"/>
    <w:rsid w:val="00F040B7"/>
    <w:rsid w:val="00F05667"/>
    <w:rsid w:val="00F0575D"/>
    <w:rsid w:val="00F05C33"/>
    <w:rsid w:val="00F05EF2"/>
    <w:rsid w:val="00F05FAE"/>
    <w:rsid w:val="00F05FBD"/>
    <w:rsid w:val="00F06495"/>
    <w:rsid w:val="00F0655B"/>
    <w:rsid w:val="00F06691"/>
    <w:rsid w:val="00F06833"/>
    <w:rsid w:val="00F06EE6"/>
    <w:rsid w:val="00F07487"/>
    <w:rsid w:val="00F0775F"/>
    <w:rsid w:val="00F078DE"/>
    <w:rsid w:val="00F078FD"/>
    <w:rsid w:val="00F07DF8"/>
    <w:rsid w:val="00F07E0A"/>
    <w:rsid w:val="00F07EE4"/>
    <w:rsid w:val="00F07F5F"/>
    <w:rsid w:val="00F07FFC"/>
    <w:rsid w:val="00F1010C"/>
    <w:rsid w:val="00F103A3"/>
    <w:rsid w:val="00F104E9"/>
    <w:rsid w:val="00F106C4"/>
    <w:rsid w:val="00F1070E"/>
    <w:rsid w:val="00F108AD"/>
    <w:rsid w:val="00F1174E"/>
    <w:rsid w:val="00F11756"/>
    <w:rsid w:val="00F11823"/>
    <w:rsid w:val="00F11918"/>
    <w:rsid w:val="00F11B52"/>
    <w:rsid w:val="00F11BB6"/>
    <w:rsid w:val="00F11EB5"/>
    <w:rsid w:val="00F11F90"/>
    <w:rsid w:val="00F11FBB"/>
    <w:rsid w:val="00F1207F"/>
    <w:rsid w:val="00F121B2"/>
    <w:rsid w:val="00F1229A"/>
    <w:rsid w:val="00F122D7"/>
    <w:rsid w:val="00F1279B"/>
    <w:rsid w:val="00F12A5A"/>
    <w:rsid w:val="00F12F4E"/>
    <w:rsid w:val="00F13153"/>
    <w:rsid w:val="00F1360C"/>
    <w:rsid w:val="00F1392E"/>
    <w:rsid w:val="00F13952"/>
    <w:rsid w:val="00F13BB4"/>
    <w:rsid w:val="00F13ED5"/>
    <w:rsid w:val="00F14001"/>
    <w:rsid w:val="00F14552"/>
    <w:rsid w:val="00F1493D"/>
    <w:rsid w:val="00F149A3"/>
    <w:rsid w:val="00F14EE8"/>
    <w:rsid w:val="00F150AC"/>
    <w:rsid w:val="00F15451"/>
    <w:rsid w:val="00F1577A"/>
    <w:rsid w:val="00F15F66"/>
    <w:rsid w:val="00F177AA"/>
    <w:rsid w:val="00F17D0B"/>
    <w:rsid w:val="00F17D62"/>
    <w:rsid w:val="00F17E00"/>
    <w:rsid w:val="00F17E57"/>
    <w:rsid w:val="00F17F25"/>
    <w:rsid w:val="00F17FE6"/>
    <w:rsid w:val="00F20305"/>
    <w:rsid w:val="00F20432"/>
    <w:rsid w:val="00F20536"/>
    <w:rsid w:val="00F2068F"/>
    <w:rsid w:val="00F20DEC"/>
    <w:rsid w:val="00F20FAB"/>
    <w:rsid w:val="00F20FC0"/>
    <w:rsid w:val="00F21585"/>
    <w:rsid w:val="00F21725"/>
    <w:rsid w:val="00F21B36"/>
    <w:rsid w:val="00F21BBB"/>
    <w:rsid w:val="00F221C4"/>
    <w:rsid w:val="00F22289"/>
    <w:rsid w:val="00F22583"/>
    <w:rsid w:val="00F226A7"/>
    <w:rsid w:val="00F22762"/>
    <w:rsid w:val="00F22940"/>
    <w:rsid w:val="00F229F3"/>
    <w:rsid w:val="00F22DB2"/>
    <w:rsid w:val="00F22E33"/>
    <w:rsid w:val="00F23135"/>
    <w:rsid w:val="00F23324"/>
    <w:rsid w:val="00F2332B"/>
    <w:rsid w:val="00F23509"/>
    <w:rsid w:val="00F239CB"/>
    <w:rsid w:val="00F23C2F"/>
    <w:rsid w:val="00F249CA"/>
    <w:rsid w:val="00F24ECA"/>
    <w:rsid w:val="00F24F2F"/>
    <w:rsid w:val="00F252D9"/>
    <w:rsid w:val="00F25300"/>
    <w:rsid w:val="00F2539B"/>
    <w:rsid w:val="00F2541F"/>
    <w:rsid w:val="00F25864"/>
    <w:rsid w:val="00F2589E"/>
    <w:rsid w:val="00F25AC4"/>
    <w:rsid w:val="00F262A3"/>
    <w:rsid w:val="00F2631C"/>
    <w:rsid w:val="00F264E0"/>
    <w:rsid w:val="00F2665C"/>
    <w:rsid w:val="00F26761"/>
    <w:rsid w:val="00F26ECA"/>
    <w:rsid w:val="00F26ECF"/>
    <w:rsid w:val="00F26F0D"/>
    <w:rsid w:val="00F2786C"/>
    <w:rsid w:val="00F279F3"/>
    <w:rsid w:val="00F27ACD"/>
    <w:rsid w:val="00F27B0A"/>
    <w:rsid w:val="00F27D78"/>
    <w:rsid w:val="00F30165"/>
    <w:rsid w:val="00F3095F"/>
    <w:rsid w:val="00F309E5"/>
    <w:rsid w:val="00F30B9A"/>
    <w:rsid w:val="00F3110C"/>
    <w:rsid w:val="00F312B8"/>
    <w:rsid w:val="00F316A4"/>
    <w:rsid w:val="00F3194E"/>
    <w:rsid w:val="00F31B30"/>
    <w:rsid w:val="00F31DE6"/>
    <w:rsid w:val="00F31E01"/>
    <w:rsid w:val="00F323A3"/>
    <w:rsid w:val="00F32778"/>
    <w:rsid w:val="00F327E7"/>
    <w:rsid w:val="00F327FE"/>
    <w:rsid w:val="00F32D7F"/>
    <w:rsid w:val="00F33275"/>
    <w:rsid w:val="00F335E3"/>
    <w:rsid w:val="00F33DFE"/>
    <w:rsid w:val="00F340B1"/>
    <w:rsid w:val="00F34670"/>
    <w:rsid w:val="00F34854"/>
    <w:rsid w:val="00F34CAA"/>
    <w:rsid w:val="00F34D2A"/>
    <w:rsid w:val="00F34E32"/>
    <w:rsid w:val="00F34E5B"/>
    <w:rsid w:val="00F34F0D"/>
    <w:rsid w:val="00F34F63"/>
    <w:rsid w:val="00F3521F"/>
    <w:rsid w:val="00F35779"/>
    <w:rsid w:val="00F358B4"/>
    <w:rsid w:val="00F35DC5"/>
    <w:rsid w:val="00F36553"/>
    <w:rsid w:val="00F36E55"/>
    <w:rsid w:val="00F36E57"/>
    <w:rsid w:val="00F36FF2"/>
    <w:rsid w:val="00F3718A"/>
    <w:rsid w:val="00F37798"/>
    <w:rsid w:val="00F37E3B"/>
    <w:rsid w:val="00F4007E"/>
    <w:rsid w:val="00F405F1"/>
    <w:rsid w:val="00F40604"/>
    <w:rsid w:val="00F4069E"/>
    <w:rsid w:val="00F406DB"/>
    <w:rsid w:val="00F40700"/>
    <w:rsid w:val="00F40A73"/>
    <w:rsid w:val="00F40B9D"/>
    <w:rsid w:val="00F412AD"/>
    <w:rsid w:val="00F41B44"/>
    <w:rsid w:val="00F42144"/>
    <w:rsid w:val="00F424F7"/>
    <w:rsid w:val="00F42570"/>
    <w:rsid w:val="00F427C9"/>
    <w:rsid w:val="00F42AC2"/>
    <w:rsid w:val="00F43293"/>
    <w:rsid w:val="00F436C5"/>
    <w:rsid w:val="00F43914"/>
    <w:rsid w:val="00F43BA4"/>
    <w:rsid w:val="00F44947"/>
    <w:rsid w:val="00F44D3B"/>
    <w:rsid w:val="00F44DFC"/>
    <w:rsid w:val="00F44F90"/>
    <w:rsid w:val="00F451E3"/>
    <w:rsid w:val="00F455DD"/>
    <w:rsid w:val="00F455FD"/>
    <w:rsid w:val="00F45819"/>
    <w:rsid w:val="00F45896"/>
    <w:rsid w:val="00F45A5C"/>
    <w:rsid w:val="00F45D27"/>
    <w:rsid w:val="00F45F2B"/>
    <w:rsid w:val="00F4604D"/>
    <w:rsid w:val="00F46441"/>
    <w:rsid w:val="00F46E95"/>
    <w:rsid w:val="00F477FA"/>
    <w:rsid w:val="00F47C56"/>
    <w:rsid w:val="00F47D40"/>
    <w:rsid w:val="00F47DDD"/>
    <w:rsid w:val="00F5019E"/>
    <w:rsid w:val="00F5028D"/>
    <w:rsid w:val="00F50429"/>
    <w:rsid w:val="00F50F0E"/>
    <w:rsid w:val="00F51047"/>
    <w:rsid w:val="00F5106A"/>
    <w:rsid w:val="00F51BCB"/>
    <w:rsid w:val="00F524D8"/>
    <w:rsid w:val="00F5256E"/>
    <w:rsid w:val="00F526AA"/>
    <w:rsid w:val="00F52B52"/>
    <w:rsid w:val="00F5311A"/>
    <w:rsid w:val="00F53284"/>
    <w:rsid w:val="00F53299"/>
    <w:rsid w:val="00F544A5"/>
    <w:rsid w:val="00F544D0"/>
    <w:rsid w:val="00F547B0"/>
    <w:rsid w:val="00F54ACA"/>
    <w:rsid w:val="00F54CEF"/>
    <w:rsid w:val="00F54D0A"/>
    <w:rsid w:val="00F5502E"/>
    <w:rsid w:val="00F55168"/>
    <w:rsid w:val="00F557DF"/>
    <w:rsid w:val="00F559F2"/>
    <w:rsid w:val="00F55EA5"/>
    <w:rsid w:val="00F56016"/>
    <w:rsid w:val="00F56FF8"/>
    <w:rsid w:val="00F57096"/>
    <w:rsid w:val="00F57192"/>
    <w:rsid w:val="00F5761F"/>
    <w:rsid w:val="00F57775"/>
    <w:rsid w:val="00F57A67"/>
    <w:rsid w:val="00F57DDE"/>
    <w:rsid w:val="00F57FD1"/>
    <w:rsid w:val="00F60358"/>
    <w:rsid w:val="00F60479"/>
    <w:rsid w:val="00F60719"/>
    <w:rsid w:val="00F608BE"/>
    <w:rsid w:val="00F60EAF"/>
    <w:rsid w:val="00F60FA2"/>
    <w:rsid w:val="00F61442"/>
    <w:rsid w:val="00F6199D"/>
    <w:rsid w:val="00F6205A"/>
    <w:rsid w:val="00F62509"/>
    <w:rsid w:val="00F62B3E"/>
    <w:rsid w:val="00F62C17"/>
    <w:rsid w:val="00F62F1D"/>
    <w:rsid w:val="00F630E2"/>
    <w:rsid w:val="00F63796"/>
    <w:rsid w:val="00F63B59"/>
    <w:rsid w:val="00F63E6C"/>
    <w:rsid w:val="00F642D6"/>
    <w:rsid w:val="00F643FD"/>
    <w:rsid w:val="00F644A0"/>
    <w:rsid w:val="00F645DF"/>
    <w:rsid w:val="00F64646"/>
    <w:rsid w:val="00F64695"/>
    <w:rsid w:val="00F64993"/>
    <w:rsid w:val="00F650B0"/>
    <w:rsid w:val="00F65811"/>
    <w:rsid w:val="00F65850"/>
    <w:rsid w:val="00F65983"/>
    <w:rsid w:val="00F65AF8"/>
    <w:rsid w:val="00F65BFA"/>
    <w:rsid w:val="00F663B0"/>
    <w:rsid w:val="00F66577"/>
    <w:rsid w:val="00F6661A"/>
    <w:rsid w:val="00F6693F"/>
    <w:rsid w:val="00F67025"/>
    <w:rsid w:val="00F67100"/>
    <w:rsid w:val="00F67319"/>
    <w:rsid w:val="00F67E09"/>
    <w:rsid w:val="00F70183"/>
    <w:rsid w:val="00F7021E"/>
    <w:rsid w:val="00F7029F"/>
    <w:rsid w:val="00F7080C"/>
    <w:rsid w:val="00F709EC"/>
    <w:rsid w:val="00F70C99"/>
    <w:rsid w:val="00F70FFD"/>
    <w:rsid w:val="00F7206C"/>
    <w:rsid w:val="00F72807"/>
    <w:rsid w:val="00F72C54"/>
    <w:rsid w:val="00F7304F"/>
    <w:rsid w:val="00F733EA"/>
    <w:rsid w:val="00F73762"/>
    <w:rsid w:val="00F73900"/>
    <w:rsid w:val="00F73BDA"/>
    <w:rsid w:val="00F73CA7"/>
    <w:rsid w:val="00F73E7F"/>
    <w:rsid w:val="00F73FA0"/>
    <w:rsid w:val="00F7414A"/>
    <w:rsid w:val="00F741A2"/>
    <w:rsid w:val="00F74B0C"/>
    <w:rsid w:val="00F74CB4"/>
    <w:rsid w:val="00F74EDF"/>
    <w:rsid w:val="00F74F7E"/>
    <w:rsid w:val="00F752A1"/>
    <w:rsid w:val="00F75708"/>
    <w:rsid w:val="00F7570A"/>
    <w:rsid w:val="00F75934"/>
    <w:rsid w:val="00F75ABB"/>
    <w:rsid w:val="00F768AE"/>
    <w:rsid w:val="00F768C5"/>
    <w:rsid w:val="00F769F2"/>
    <w:rsid w:val="00F76B28"/>
    <w:rsid w:val="00F770A4"/>
    <w:rsid w:val="00F77658"/>
    <w:rsid w:val="00F777D4"/>
    <w:rsid w:val="00F779B7"/>
    <w:rsid w:val="00F77BF0"/>
    <w:rsid w:val="00F8014F"/>
    <w:rsid w:val="00F80323"/>
    <w:rsid w:val="00F805CC"/>
    <w:rsid w:val="00F80631"/>
    <w:rsid w:val="00F8074E"/>
    <w:rsid w:val="00F80D2B"/>
    <w:rsid w:val="00F8101B"/>
    <w:rsid w:val="00F811CD"/>
    <w:rsid w:val="00F81378"/>
    <w:rsid w:val="00F814F8"/>
    <w:rsid w:val="00F81710"/>
    <w:rsid w:val="00F81F5E"/>
    <w:rsid w:val="00F820FB"/>
    <w:rsid w:val="00F825C7"/>
    <w:rsid w:val="00F826D8"/>
    <w:rsid w:val="00F82C86"/>
    <w:rsid w:val="00F83688"/>
    <w:rsid w:val="00F8384C"/>
    <w:rsid w:val="00F838D1"/>
    <w:rsid w:val="00F842F6"/>
    <w:rsid w:val="00F84975"/>
    <w:rsid w:val="00F84CE8"/>
    <w:rsid w:val="00F84E57"/>
    <w:rsid w:val="00F84E6B"/>
    <w:rsid w:val="00F84FE2"/>
    <w:rsid w:val="00F854A5"/>
    <w:rsid w:val="00F85648"/>
    <w:rsid w:val="00F858FB"/>
    <w:rsid w:val="00F85C45"/>
    <w:rsid w:val="00F85DA1"/>
    <w:rsid w:val="00F85E2B"/>
    <w:rsid w:val="00F86010"/>
    <w:rsid w:val="00F86063"/>
    <w:rsid w:val="00F86069"/>
    <w:rsid w:val="00F867C1"/>
    <w:rsid w:val="00F867D1"/>
    <w:rsid w:val="00F86E6C"/>
    <w:rsid w:val="00F872EC"/>
    <w:rsid w:val="00F877AD"/>
    <w:rsid w:val="00F87C32"/>
    <w:rsid w:val="00F87E78"/>
    <w:rsid w:val="00F87F60"/>
    <w:rsid w:val="00F90363"/>
    <w:rsid w:val="00F904C8"/>
    <w:rsid w:val="00F90641"/>
    <w:rsid w:val="00F90760"/>
    <w:rsid w:val="00F90771"/>
    <w:rsid w:val="00F90844"/>
    <w:rsid w:val="00F909BB"/>
    <w:rsid w:val="00F90E3B"/>
    <w:rsid w:val="00F910B6"/>
    <w:rsid w:val="00F911B2"/>
    <w:rsid w:val="00F9134A"/>
    <w:rsid w:val="00F913C5"/>
    <w:rsid w:val="00F9144A"/>
    <w:rsid w:val="00F9154C"/>
    <w:rsid w:val="00F91614"/>
    <w:rsid w:val="00F91798"/>
    <w:rsid w:val="00F91B6F"/>
    <w:rsid w:val="00F91DC2"/>
    <w:rsid w:val="00F91F77"/>
    <w:rsid w:val="00F9223A"/>
    <w:rsid w:val="00F9264B"/>
    <w:rsid w:val="00F92754"/>
    <w:rsid w:val="00F92977"/>
    <w:rsid w:val="00F92BB1"/>
    <w:rsid w:val="00F92C78"/>
    <w:rsid w:val="00F92E3A"/>
    <w:rsid w:val="00F938F4"/>
    <w:rsid w:val="00F93E72"/>
    <w:rsid w:val="00F9402E"/>
    <w:rsid w:val="00F94396"/>
    <w:rsid w:val="00F944EE"/>
    <w:rsid w:val="00F945C5"/>
    <w:rsid w:val="00F94667"/>
    <w:rsid w:val="00F94738"/>
    <w:rsid w:val="00F94922"/>
    <w:rsid w:val="00F952BD"/>
    <w:rsid w:val="00F952C4"/>
    <w:rsid w:val="00F95514"/>
    <w:rsid w:val="00F95A0A"/>
    <w:rsid w:val="00F95B43"/>
    <w:rsid w:val="00F95BC1"/>
    <w:rsid w:val="00F96060"/>
    <w:rsid w:val="00F962A7"/>
    <w:rsid w:val="00F962C3"/>
    <w:rsid w:val="00F96AA9"/>
    <w:rsid w:val="00F974F7"/>
    <w:rsid w:val="00F975B0"/>
    <w:rsid w:val="00F97A1F"/>
    <w:rsid w:val="00F97B43"/>
    <w:rsid w:val="00F97BFD"/>
    <w:rsid w:val="00FA0033"/>
    <w:rsid w:val="00FA00DB"/>
    <w:rsid w:val="00FA0384"/>
    <w:rsid w:val="00FA0C54"/>
    <w:rsid w:val="00FA0DC7"/>
    <w:rsid w:val="00FA0F0C"/>
    <w:rsid w:val="00FA1235"/>
    <w:rsid w:val="00FA12A0"/>
    <w:rsid w:val="00FA13C3"/>
    <w:rsid w:val="00FA1732"/>
    <w:rsid w:val="00FA1793"/>
    <w:rsid w:val="00FA1CC0"/>
    <w:rsid w:val="00FA1D79"/>
    <w:rsid w:val="00FA1F32"/>
    <w:rsid w:val="00FA2607"/>
    <w:rsid w:val="00FA2816"/>
    <w:rsid w:val="00FA29B0"/>
    <w:rsid w:val="00FA2CA3"/>
    <w:rsid w:val="00FA3364"/>
    <w:rsid w:val="00FA3E71"/>
    <w:rsid w:val="00FA4120"/>
    <w:rsid w:val="00FA459E"/>
    <w:rsid w:val="00FA4817"/>
    <w:rsid w:val="00FA4918"/>
    <w:rsid w:val="00FA4ABE"/>
    <w:rsid w:val="00FA4AFA"/>
    <w:rsid w:val="00FA4CAF"/>
    <w:rsid w:val="00FA50FB"/>
    <w:rsid w:val="00FA53F6"/>
    <w:rsid w:val="00FA5702"/>
    <w:rsid w:val="00FA5733"/>
    <w:rsid w:val="00FA5907"/>
    <w:rsid w:val="00FA5953"/>
    <w:rsid w:val="00FA5BDF"/>
    <w:rsid w:val="00FA677E"/>
    <w:rsid w:val="00FA6F3A"/>
    <w:rsid w:val="00FA7B9C"/>
    <w:rsid w:val="00FA7EB5"/>
    <w:rsid w:val="00FA7FAE"/>
    <w:rsid w:val="00FB06FA"/>
    <w:rsid w:val="00FB0C23"/>
    <w:rsid w:val="00FB0F77"/>
    <w:rsid w:val="00FB11FB"/>
    <w:rsid w:val="00FB131F"/>
    <w:rsid w:val="00FB1833"/>
    <w:rsid w:val="00FB18B4"/>
    <w:rsid w:val="00FB1CD6"/>
    <w:rsid w:val="00FB1FC0"/>
    <w:rsid w:val="00FB233A"/>
    <w:rsid w:val="00FB239F"/>
    <w:rsid w:val="00FB2624"/>
    <w:rsid w:val="00FB2D22"/>
    <w:rsid w:val="00FB2E7B"/>
    <w:rsid w:val="00FB320D"/>
    <w:rsid w:val="00FB3511"/>
    <w:rsid w:val="00FB3651"/>
    <w:rsid w:val="00FB3F76"/>
    <w:rsid w:val="00FB41A5"/>
    <w:rsid w:val="00FB42DB"/>
    <w:rsid w:val="00FB432D"/>
    <w:rsid w:val="00FB4686"/>
    <w:rsid w:val="00FB47F0"/>
    <w:rsid w:val="00FB4961"/>
    <w:rsid w:val="00FB4A77"/>
    <w:rsid w:val="00FB4D40"/>
    <w:rsid w:val="00FB528C"/>
    <w:rsid w:val="00FB5987"/>
    <w:rsid w:val="00FB659B"/>
    <w:rsid w:val="00FB679B"/>
    <w:rsid w:val="00FB6C0B"/>
    <w:rsid w:val="00FB6C92"/>
    <w:rsid w:val="00FB6F23"/>
    <w:rsid w:val="00FB7027"/>
    <w:rsid w:val="00FB7328"/>
    <w:rsid w:val="00FB75F0"/>
    <w:rsid w:val="00FB77B6"/>
    <w:rsid w:val="00FB7944"/>
    <w:rsid w:val="00FB796B"/>
    <w:rsid w:val="00FB7BFD"/>
    <w:rsid w:val="00FB7F68"/>
    <w:rsid w:val="00FC057C"/>
    <w:rsid w:val="00FC0A16"/>
    <w:rsid w:val="00FC0B27"/>
    <w:rsid w:val="00FC0B34"/>
    <w:rsid w:val="00FC0E7F"/>
    <w:rsid w:val="00FC0F53"/>
    <w:rsid w:val="00FC0F75"/>
    <w:rsid w:val="00FC0F87"/>
    <w:rsid w:val="00FC14A2"/>
    <w:rsid w:val="00FC19E0"/>
    <w:rsid w:val="00FC1A32"/>
    <w:rsid w:val="00FC1A67"/>
    <w:rsid w:val="00FC1FC0"/>
    <w:rsid w:val="00FC20F9"/>
    <w:rsid w:val="00FC241A"/>
    <w:rsid w:val="00FC2982"/>
    <w:rsid w:val="00FC2A7A"/>
    <w:rsid w:val="00FC2DFD"/>
    <w:rsid w:val="00FC2FB4"/>
    <w:rsid w:val="00FC302F"/>
    <w:rsid w:val="00FC3B5C"/>
    <w:rsid w:val="00FC3D20"/>
    <w:rsid w:val="00FC416D"/>
    <w:rsid w:val="00FC4391"/>
    <w:rsid w:val="00FC44E3"/>
    <w:rsid w:val="00FC4597"/>
    <w:rsid w:val="00FC488D"/>
    <w:rsid w:val="00FC4A70"/>
    <w:rsid w:val="00FC4AE9"/>
    <w:rsid w:val="00FC4B17"/>
    <w:rsid w:val="00FC4F02"/>
    <w:rsid w:val="00FC4FA6"/>
    <w:rsid w:val="00FC4FD4"/>
    <w:rsid w:val="00FC5131"/>
    <w:rsid w:val="00FC51C3"/>
    <w:rsid w:val="00FC5390"/>
    <w:rsid w:val="00FC541A"/>
    <w:rsid w:val="00FC59BA"/>
    <w:rsid w:val="00FC59EA"/>
    <w:rsid w:val="00FC5A03"/>
    <w:rsid w:val="00FC5B93"/>
    <w:rsid w:val="00FC5E79"/>
    <w:rsid w:val="00FC6288"/>
    <w:rsid w:val="00FC64B4"/>
    <w:rsid w:val="00FC677D"/>
    <w:rsid w:val="00FC6833"/>
    <w:rsid w:val="00FC6C44"/>
    <w:rsid w:val="00FC6DCB"/>
    <w:rsid w:val="00FC6F70"/>
    <w:rsid w:val="00FC7208"/>
    <w:rsid w:val="00FC729F"/>
    <w:rsid w:val="00FC7375"/>
    <w:rsid w:val="00FC756C"/>
    <w:rsid w:val="00FC7578"/>
    <w:rsid w:val="00FC7E0F"/>
    <w:rsid w:val="00FD000B"/>
    <w:rsid w:val="00FD0051"/>
    <w:rsid w:val="00FD059D"/>
    <w:rsid w:val="00FD08AE"/>
    <w:rsid w:val="00FD08C9"/>
    <w:rsid w:val="00FD0ED8"/>
    <w:rsid w:val="00FD0F3D"/>
    <w:rsid w:val="00FD0F6E"/>
    <w:rsid w:val="00FD1093"/>
    <w:rsid w:val="00FD10F3"/>
    <w:rsid w:val="00FD160F"/>
    <w:rsid w:val="00FD1997"/>
    <w:rsid w:val="00FD2587"/>
    <w:rsid w:val="00FD2621"/>
    <w:rsid w:val="00FD3263"/>
    <w:rsid w:val="00FD3448"/>
    <w:rsid w:val="00FD363A"/>
    <w:rsid w:val="00FD38C4"/>
    <w:rsid w:val="00FD3972"/>
    <w:rsid w:val="00FD39C9"/>
    <w:rsid w:val="00FD3F95"/>
    <w:rsid w:val="00FD406B"/>
    <w:rsid w:val="00FD40EE"/>
    <w:rsid w:val="00FD4601"/>
    <w:rsid w:val="00FD50F5"/>
    <w:rsid w:val="00FD5280"/>
    <w:rsid w:val="00FD56A3"/>
    <w:rsid w:val="00FD5956"/>
    <w:rsid w:val="00FD5B65"/>
    <w:rsid w:val="00FD5CF4"/>
    <w:rsid w:val="00FD5FD7"/>
    <w:rsid w:val="00FD6AB6"/>
    <w:rsid w:val="00FD6E84"/>
    <w:rsid w:val="00FD6EE1"/>
    <w:rsid w:val="00FD6F1B"/>
    <w:rsid w:val="00FD71D6"/>
    <w:rsid w:val="00FD742F"/>
    <w:rsid w:val="00FD770C"/>
    <w:rsid w:val="00FD7FDB"/>
    <w:rsid w:val="00FE0421"/>
    <w:rsid w:val="00FE0514"/>
    <w:rsid w:val="00FE061C"/>
    <w:rsid w:val="00FE083A"/>
    <w:rsid w:val="00FE0A94"/>
    <w:rsid w:val="00FE0C86"/>
    <w:rsid w:val="00FE140B"/>
    <w:rsid w:val="00FE198E"/>
    <w:rsid w:val="00FE1A21"/>
    <w:rsid w:val="00FE1AB3"/>
    <w:rsid w:val="00FE1AE7"/>
    <w:rsid w:val="00FE1B42"/>
    <w:rsid w:val="00FE1BC8"/>
    <w:rsid w:val="00FE27AB"/>
    <w:rsid w:val="00FE28C8"/>
    <w:rsid w:val="00FE29F1"/>
    <w:rsid w:val="00FE2C1E"/>
    <w:rsid w:val="00FE2F25"/>
    <w:rsid w:val="00FE3206"/>
    <w:rsid w:val="00FE3355"/>
    <w:rsid w:val="00FE33DA"/>
    <w:rsid w:val="00FE395B"/>
    <w:rsid w:val="00FE3DE9"/>
    <w:rsid w:val="00FE42DE"/>
    <w:rsid w:val="00FE46CB"/>
    <w:rsid w:val="00FE48A8"/>
    <w:rsid w:val="00FE4EF7"/>
    <w:rsid w:val="00FE55A3"/>
    <w:rsid w:val="00FE5757"/>
    <w:rsid w:val="00FE5C6C"/>
    <w:rsid w:val="00FE5EFC"/>
    <w:rsid w:val="00FE6172"/>
    <w:rsid w:val="00FE6979"/>
    <w:rsid w:val="00FE6CD4"/>
    <w:rsid w:val="00FE6D21"/>
    <w:rsid w:val="00FE6D80"/>
    <w:rsid w:val="00FE709D"/>
    <w:rsid w:val="00FE7447"/>
    <w:rsid w:val="00FE76B4"/>
    <w:rsid w:val="00FE783C"/>
    <w:rsid w:val="00FE7AA6"/>
    <w:rsid w:val="00FE7AC5"/>
    <w:rsid w:val="00FE7CCE"/>
    <w:rsid w:val="00FE7E4F"/>
    <w:rsid w:val="00FE7EA3"/>
    <w:rsid w:val="00FF02B8"/>
    <w:rsid w:val="00FF05A9"/>
    <w:rsid w:val="00FF080C"/>
    <w:rsid w:val="00FF08C0"/>
    <w:rsid w:val="00FF0971"/>
    <w:rsid w:val="00FF0D0C"/>
    <w:rsid w:val="00FF1201"/>
    <w:rsid w:val="00FF1B51"/>
    <w:rsid w:val="00FF200C"/>
    <w:rsid w:val="00FF2301"/>
    <w:rsid w:val="00FF25B8"/>
    <w:rsid w:val="00FF2662"/>
    <w:rsid w:val="00FF2818"/>
    <w:rsid w:val="00FF2B37"/>
    <w:rsid w:val="00FF2B3B"/>
    <w:rsid w:val="00FF2D28"/>
    <w:rsid w:val="00FF314F"/>
    <w:rsid w:val="00FF36E0"/>
    <w:rsid w:val="00FF3F58"/>
    <w:rsid w:val="00FF43A1"/>
    <w:rsid w:val="00FF4601"/>
    <w:rsid w:val="00FF4E16"/>
    <w:rsid w:val="00FF4E4E"/>
    <w:rsid w:val="00FF52EF"/>
    <w:rsid w:val="00FF5937"/>
    <w:rsid w:val="00FF5CE7"/>
    <w:rsid w:val="00FF6240"/>
    <w:rsid w:val="00FF6326"/>
    <w:rsid w:val="00FF6AA4"/>
    <w:rsid w:val="00FF6CFD"/>
    <w:rsid w:val="00FF73C4"/>
    <w:rsid w:val="00FF7427"/>
    <w:rsid w:val="00FF79EF"/>
    <w:rsid w:val="00FF7E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067589"/>
  <w15:chartTrackingRefBased/>
  <w15:docId w15:val="{6C90E3BD-C91C-432E-B6D6-021E4686B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A2F"/>
    <w:pPr>
      <w:spacing w:line="260" w:lineRule="atLeast"/>
    </w:pPr>
    <w:rPr>
      <w:sz w:val="22"/>
      <w:lang w:val="en-GB" w:bidi="ar-SA"/>
    </w:rPr>
  </w:style>
  <w:style w:type="paragraph" w:styleId="Heading1">
    <w:name w:val="heading 1"/>
    <w:basedOn w:val="Heading2"/>
    <w:next w:val="BodyText"/>
    <w:link w:val="Heading1Char1"/>
    <w:uiPriority w:val="99"/>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4"/>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bt2,body text1,BT"/>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bt2 Char,body text1 Char,BT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uiPriority w:val="99"/>
    <w:rsid w:val="0058383B"/>
    <w:rPr>
      <w:b/>
      <w:sz w:val="24"/>
      <w:lang w:val="en-GB" w:eastAsia="x-none"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rsid w:val="0058383B"/>
    <w:pPr>
      <w:spacing w:line="220" w:lineRule="exact"/>
      <w:jc w:val="right"/>
    </w:pPr>
    <w:rPr>
      <w:i/>
      <w:sz w:val="18"/>
    </w:rPr>
  </w:style>
  <w:style w:type="paragraph" w:styleId="ListBullet">
    <w:name w:val="List Bullet"/>
    <w:basedOn w:val="BodyText"/>
    <w:rsid w:val="0058383B"/>
    <w:pPr>
      <w:numPr>
        <w:numId w:val="7"/>
      </w:numPr>
    </w:pPr>
  </w:style>
  <w:style w:type="paragraph" w:styleId="FootnoteText">
    <w:name w:val="footnote text"/>
    <w:aliases w:val="ft"/>
    <w:basedOn w:val="Normal"/>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19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iPriority w:val="99"/>
    <w:unhideWhenUsed/>
    <w:rsid w:val="009A1C10"/>
    <w:rPr>
      <w:color w:val="0000FF"/>
      <w:u w:val="single"/>
    </w:rPr>
  </w:style>
  <w:style w:type="paragraph" w:customStyle="1" w:styleId="7I-7H-">
    <w:name w:val="@7I-@#7H-"/>
    <w:basedOn w:val="Normal"/>
    <w:next w:val="Normal"/>
    <w:rsid w:val="00CB792B"/>
    <w:pPr>
      <w:spacing w:line="240" w:lineRule="auto"/>
    </w:pPr>
    <w:rPr>
      <w:rFonts w:ascii="Arial" w:eastAsia="MS Mincho" w:hAnsi="Arial" w:cs="Cordia New"/>
      <w:sz w:val="24"/>
      <w:szCs w:val="24"/>
      <w:lang w:val="th-TH" w:eastAsia="th-TH" w:bidi="th-TH"/>
    </w:rPr>
  </w:style>
  <w:style w:type="character" w:customStyle="1" w:styleId="HeaderChar">
    <w:name w:val="Header Char"/>
    <w:basedOn w:val="DefaultParagraphFont"/>
    <w:link w:val="Header"/>
    <w:rsid w:val="00BA103F"/>
    <w:rPr>
      <w:i/>
      <w:sz w:val="18"/>
      <w:lang w:val="en-GB" w:bidi="ar-SA"/>
    </w:rPr>
  </w:style>
  <w:style w:type="character" w:customStyle="1" w:styleId="SignatureChar">
    <w:name w:val="Signature Char"/>
    <w:basedOn w:val="DefaultParagraphFont"/>
    <w:link w:val="Signature"/>
    <w:rsid w:val="00AB598F"/>
    <w:rPr>
      <w:sz w:val="22"/>
      <w:lang w:val="en-GB" w:bidi="ar-SA"/>
    </w:rPr>
  </w:style>
  <w:style w:type="paragraph" w:customStyle="1" w:styleId="Pa18">
    <w:name w:val="Pa18"/>
    <w:basedOn w:val="Normal"/>
    <w:next w:val="Normal"/>
    <w:uiPriority w:val="99"/>
    <w:rsid w:val="0053568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ListNumber2">
    <w:name w:val="List Number 2"/>
    <w:basedOn w:val="Normal"/>
    <w:rsid w:val="0098176F"/>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character" w:customStyle="1" w:styleId="ListParagraphChar">
    <w:name w:val="List Paragraph Char"/>
    <w:link w:val="ListParagraph"/>
    <w:uiPriority w:val="34"/>
    <w:locked/>
    <w:rsid w:val="00BE372B"/>
    <w:rPr>
      <w:rFonts w:ascii="Calibri" w:hAnsi="Calibri"/>
      <w:sz w:val="22"/>
      <w:szCs w:val="22"/>
    </w:rPr>
  </w:style>
  <w:style w:type="paragraph" w:customStyle="1" w:styleId="xmsonormal">
    <w:name w:val="x_msonormal"/>
    <w:basedOn w:val="Normal"/>
    <w:rsid w:val="00527811"/>
    <w:pPr>
      <w:spacing w:line="240" w:lineRule="auto"/>
    </w:pPr>
    <w:rPr>
      <w:rFonts w:ascii="Calibri" w:eastAsiaTheme="minorHAnsi" w:hAnsi="Calibri" w:cs="Calibri"/>
      <w:szCs w:val="22"/>
      <w:lang w:val="en-US" w:bidi="th-TH"/>
    </w:rPr>
  </w:style>
  <w:style w:type="paragraph" w:customStyle="1" w:styleId="xmsolistparagraph">
    <w:name w:val="x_msolistparagraph"/>
    <w:basedOn w:val="Normal"/>
    <w:rsid w:val="00527811"/>
    <w:pPr>
      <w:spacing w:line="240" w:lineRule="atLeast"/>
      <w:ind w:left="720"/>
    </w:pPr>
    <w:rPr>
      <w:rFonts w:ascii="Arial" w:eastAsiaTheme="minorHAnsi" w:hAnsi="Arial" w:cs="Arial"/>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24736140">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703873">
      <w:bodyDiv w:val="1"/>
      <w:marLeft w:val="0"/>
      <w:marRight w:val="0"/>
      <w:marTop w:val="0"/>
      <w:marBottom w:val="0"/>
      <w:divBdr>
        <w:top w:val="none" w:sz="0" w:space="0" w:color="auto"/>
        <w:left w:val="none" w:sz="0" w:space="0" w:color="auto"/>
        <w:bottom w:val="none" w:sz="0" w:space="0" w:color="auto"/>
        <w:right w:val="none" w:sz="0" w:space="0" w:color="auto"/>
      </w:divBdr>
    </w:div>
    <w:div w:id="163202210">
      <w:bodyDiv w:val="1"/>
      <w:marLeft w:val="0"/>
      <w:marRight w:val="0"/>
      <w:marTop w:val="0"/>
      <w:marBottom w:val="0"/>
      <w:divBdr>
        <w:top w:val="none" w:sz="0" w:space="0" w:color="auto"/>
        <w:left w:val="none" w:sz="0" w:space="0" w:color="auto"/>
        <w:bottom w:val="none" w:sz="0" w:space="0" w:color="auto"/>
        <w:right w:val="none" w:sz="0" w:space="0" w:color="auto"/>
      </w:divBdr>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199634962">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73632307">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14788613">
      <w:bodyDiv w:val="1"/>
      <w:marLeft w:val="0"/>
      <w:marRight w:val="0"/>
      <w:marTop w:val="0"/>
      <w:marBottom w:val="0"/>
      <w:divBdr>
        <w:top w:val="none" w:sz="0" w:space="0" w:color="auto"/>
        <w:left w:val="none" w:sz="0" w:space="0" w:color="auto"/>
        <w:bottom w:val="none" w:sz="0" w:space="0" w:color="auto"/>
        <w:right w:val="none" w:sz="0" w:space="0" w:color="auto"/>
      </w:divBdr>
      <w:divsChild>
        <w:div w:id="50928826">
          <w:marLeft w:val="0"/>
          <w:marRight w:val="0"/>
          <w:marTop w:val="0"/>
          <w:marBottom w:val="0"/>
          <w:divBdr>
            <w:top w:val="none" w:sz="0" w:space="0" w:color="auto"/>
            <w:left w:val="none" w:sz="0" w:space="0" w:color="auto"/>
            <w:bottom w:val="none" w:sz="0" w:space="0" w:color="auto"/>
            <w:right w:val="none" w:sz="0" w:space="0" w:color="auto"/>
          </w:divBdr>
        </w:div>
      </w:divsChild>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31456754">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50507641">
      <w:bodyDiv w:val="1"/>
      <w:marLeft w:val="0"/>
      <w:marRight w:val="0"/>
      <w:marTop w:val="0"/>
      <w:marBottom w:val="0"/>
      <w:divBdr>
        <w:top w:val="none" w:sz="0" w:space="0" w:color="auto"/>
        <w:left w:val="none" w:sz="0" w:space="0" w:color="auto"/>
        <w:bottom w:val="none" w:sz="0" w:space="0" w:color="auto"/>
        <w:right w:val="none" w:sz="0" w:space="0" w:color="auto"/>
      </w:divBdr>
    </w:div>
    <w:div w:id="577177711">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0691932">
      <w:bodyDiv w:val="1"/>
      <w:marLeft w:val="0"/>
      <w:marRight w:val="0"/>
      <w:marTop w:val="0"/>
      <w:marBottom w:val="0"/>
      <w:divBdr>
        <w:top w:val="none" w:sz="0" w:space="0" w:color="auto"/>
        <w:left w:val="none" w:sz="0" w:space="0" w:color="auto"/>
        <w:bottom w:val="none" w:sz="0" w:space="0" w:color="auto"/>
        <w:right w:val="none" w:sz="0" w:space="0" w:color="auto"/>
      </w:divBdr>
    </w:div>
    <w:div w:id="778526212">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63788160">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6607405">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2895698">
      <w:bodyDiv w:val="1"/>
      <w:marLeft w:val="0"/>
      <w:marRight w:val="0"/>
      <w:marTop w:val="0"/>
      <w:marBottom w:val="0"/>
      <w:divBdr>
        <w:top w:val="none" w:sz="0" w:space="0" w:color="auto"/>
        <w:left w:val="none" w:sz="0" w:space="0" w:color="auto"/>
        <w:bottom w:val="none" w:sz="0" w:space="0" w:color="auto"/>
        <w:right w:val="none" w:sz="0" w:space="0" w:color="auto"/>
      </w:divBdr>
    </w:div>
    <w:div w:id="1110734965">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9725720">
      <w:bodyDiv w:val="1"/>
      <w:marLeft w:val="0"/>
      <w:marRight w:val="0"/>
      <w:marTop w:val="0"/>
      <w:marBottom w:val="0"/>
      <w:divBdr>
        <w:top w:val="none" w:sz="0" w:space="0" w:color="auto"/>
        <w:left w:val="none" w:sz="0" w:space="0" w:color="auto"/>
        <w:bottom w:val="none" w:sz="0" w:space="0" w:color="auto"/>
        <w:right w:val="none" w:sz="0" w:space="0" w:color="auto"/>
      </w:divBdr>
      <w:divsChild>
        <w:div w:id="241990600">
          <w:marLeft w:val="0"/>
          <w:marRight w:val="0"/>
          <w:marTop w:val="0"/>
          <w:marBottom w:val="0"/>
          <w:divBdr>
            <w:top w:val="none" w:sz="0" w:space="0" w:color="auto"/>
            <w:left w:val="none" w:sz="0" w:space="0" w:color="auto"/>
            <w:bottom w:val="none" w:sz="0" w:space="0" w:color="auto"/>
            <w:right w:val="none" w:sz="0" w:space="0" w:color="auto"/>
          </w:divBdr>
        </w:div>
      </w:divsChild>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615820061">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87902735">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74016567">
      <w:bodyDiv w:val="1"/>
      <w:marLeft w:val="0"/>
      <w:marRight w:val="0"/>
      <w:marTop w:val="0"/>
      <w:marBottom w:val="0"/>
      <w:divBdr>
        <w:top w:val="none" w:sz="0" w:space="0" w:color="auto"/>
        <w:left w:val="none" w:sz="0" w:space="0" w:color="auto"/>
        <w:bottom w:val="none" w:sz="0" w:space="0" w:color="auto"/>
        <w:right w:val="none" w:sz="0" w:space="0" w:color="auto"/>
      </w:divBdr>
    </w:div>
    <w:div w:id="1780173116">
      <w:bodyDiv w:val="1"/>
      <w:marLeft w:val="0"/>
      <w:marRight w:val="0"/>
      <w:marTop w:val="0"/>
      <w:marBottom w:val="0"/>
      <w:divBdr>
        <w:top w:val="none" w:sz="0" w:space="0" w:color="auto"/>
        <w:left w:val="none" w:sz="0" w:space="0" w:color="auto"/>
        <w:bottom w:val="none" w:sz="0" w:space="0" w:color="auto"/>
        <w:right w:val="none" w:sz="0" w:space="0" w:color="auto"/>
      </w:divBdr>
    </w:div>
    <w:div w:id="1786004504">
      <w:bodyDiv w:val="1"/>
      <w:marLeft w:val="0"/>
      <w:marRight w:val="0"/>
      <w:marTop w:val="0"/>
      <w:marBottom w:val="0"/>
      <w:divBdr>
        <w:top w:val="none" w:sz="0" w:space="0" w:color="auto"/>
        <w:left w:val="none" w:sz="0" w:space="0" w:color="auto"/>
        <w:bottom w:val="none" w:sz="0" w:space="0" w:color="auto"/>
        <w:right w:val="none" w:sz="0" w:space="0" w:color="auto"/>
      </w:divBdr>
    </w:div>
    <w:div w:id="178815573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80776424">
      <w:bodyDiv w:val="1"/>
      <w:marLeft w:val="0"/>
      <w:marRight w:val="0"/>
      <w:marTop w:val="0"/>
      <w:marBottom w:val="0"/>
      <w:divBdr>
        <w:top w:val="none" w:sz="0" w:space="0" w:color="auto"/>
        <w:left w:val="none" w:sz="0" w:space="0" w:color="auto"/>
        <w:bottom w:val="none" w:sz="0" w:space="0" w:color="auto"/>
        <w:right w:val="none" w:sz="0" w:space="0" w:color="auto"/>
      </w:divBdr>
    </w:div>
    <w:div w:id="1887982472">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64FE2-E8B0-4283-B0CB-03EC0D77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31</TotalTime>
  <Pages>14</Pages>
  <Words>2987</Words>
  <Characters>17846</Characters>
  <Application>Microsoft Office Word</Application>
  <DocSecurity>0</DocSecurity>
  <Lines>148</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
  <LinksUpToDate>false</LinksUpToDate>
  <CharactersWithSpaces>20792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Chanikan, Krainara</dc:creator>
  <cp:keywords/>
  <dc:description/>
  <cp:lastModifiedBy>Chanikan, Krainara</cp:lastModifiedBy>
  <cp:revision>8</cp:revision>
  <cp:lastPrinted>2021-08-10T06:55:00Z</cp:lastPrinted>
  <dcterms:created xsi:type="dcterms:W3CDTF">2021-08-10T06:04:00Z</dcterms:created>
  <dcterms:modified xsi:type="dcterms:W3CDTF">2021-08-11T10:59:00Z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