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F3A4D" w14:textId="127F391C" w:rsidR="00DB308D" w:rsidRPr="003219EE" w:rsidRDefault="00DB308D" w:rsidP="00DD23C9">
      <w:pPr>
        <w:pStyle w:val="Reference"/>
        <w:rPr>
          <w:rFonts w:ascii="Angsana New" w:hAnsi="Angsana New" w:cs="Angsana New"/>
          <w:lang w:val="en-US"/>
        </w:rPr>
      </w:pPr>
    </w:p>
    <w:p w14:paraId="7555CD51" w14:textId="5C463642" w:rsidR="00AD3B26" w:rsidRPr="003219EE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 w:rsidRPr="003219EE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734D83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</w:t>
      </w:r>
      <w:r w:rsidR="00637EE6"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ไพลอน จำกัด (มหาชน)</w:t>
      </w:r>
    </w:p>
    <w:p w14:paraId="77B2815A" w14:textId="2F35299A" w:rsidR="003F16DE" w:rsidRPr="003219EE" w:rsidRDefault="003F16DE" w:rsidP="00DD23C9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3857DB1" w14:textId="65595C88" w:rsidR="00A05F0A" w:rsidRPr="003219EE" w:rsidRDefault="008A47CF" w:rsidP="008A47CF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ข้าพเจ้าได้สอบทานงบแสดงฐานะการเงินรวม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ของบริษัท ไพลอน จำกัด (มหาชน)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และบริษัทย่อย</w:t>
      </w:r>
      <w:r w:rsidR="00BA075A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และเฉพาะของบริษัท ไพลอน จำกัด (มหาชน)</w:t>
      </w:r>
      <w:r w:rsidR="00DB3E06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ณ วันที่ </w:t>
      </w:r>
      <w:r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30 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มิถุนายน </w:t>
      </w:r>
      <w:r w:rsidRPr="003219EE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</w:t>
      </w:r>
      <w:r w:rsidR="00CF612D" w:rsidRPr="003219EE">
        <w:rPr>
          <w:rFonts w:ascii="Angsana New" w:hAnsi="Angsana New" w:cs="Angsana New"/>
          <w:spacing w:val="-2"/>
          <w:sz w:val="32"/>
          <w:szCs w:val="32"/>
          <w:lang w:val="en-US" w:bidi="th-TH"/>
        </w:rPr>
        <w:t>4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งบกำไรขาดทุนและกำไรขาดทุน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เบ็ดเสร็จอื่นรวมและเฉพาะของบริษัท สำหรับงวดสามเดือนและหกเดือนสิ้นสุดวันที่ </w:t>
      </w:r>
      <w:r w:rsidRPr="003219EE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30 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มิถุนายน </w:t>
      </w:r>
      <w:r w:rsidRPr="003219EE">
        <w:rPr>
          <w:rFonts w:ascii="Angsana New" w:hAnsi="Angsana New" w:cs="Angsana New"/>
          <w:spacing w:val="-4"/>
          <w:sz w:val="32"/>
          <w:szCs w:val="32"/>
          <w:lang w:val="en-US" w:bidi="th-TH"/>
        </w:rPr>
        <w:t>256</w:t>
      </w:r>
      <w:r w:rsidR="00CF612D" w:rsidRPr="003219EE">
        <w:rPr>
          <w:rFonts w:ascii="Angsana New" w:hAnsi="Angsana New" w:cs="Angsana New"/>
          <w:spacing w:val="-4"/>
          <w:sz w:val="32"/>
          <w:szCs w:val="32"/>
          <w:lang w:val="en-US" w:bidi="th-TH"/>
        </w:rPr>
        <w:t>4</w:t>
      </w:r>
      <w:r w:rsidRPr="003219EE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="00E114D3"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 w:rsidRPr="003219EE">
        <w:rPr>
          <w:rFonts w:ascii="Angsana New" w:hAnsi="Angsana New" w:cs="Angsana New"/>
          <w:sz w:val="32"/>
          <w:szCs w:val="32"/>
          <w:cs/>
          <w:lang w:bidi="th-TH"/>
        </w:rPr>
        <w:t>ด</w:t>
      </w:r>
      <w:r w:rsidR="00233EDD" w:rsidRPr="003219EE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เฉพาะของบริษัท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233EDD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สำหรับงวด</w:t>
      </w:r>
      <w:r w:rsidR="00BE3448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หก</w:t>
      </w:r>
      <w:r w:rsidR="00233EDD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เดือนสิ้นสุด</w:t>
      </w:r>
      <w:r w:rsidR="00E114D3"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วันเดียวกันและหมายเหตุประกอบงบการเงินระหว่าง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กาล</w:t>
      </w:r>
      <w:r w:rsidR="00E114D3" w:rsidRPr="002C5F7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แบบย่อ </w:t>
      </w:r>
      <w:r w:rsidR="00E114D3" w:rsidRPr="002C5F7A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>ซึ่งผู้บ</w:t>
      </w:r>
      <w:r w:rsidR="00E114D3" w:rsidRPr="002C5F7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กาลเหล่านี้ตามมาตรฐานการบัญชี ฉบับที่ </w:t>
      </w:r>
      <w:r w:rsidR="00E114D3" w:rsidRPr="003219EE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</w:t>
      </w:r>
      <w:r w:rsidR="00E114D3" w:rsidRPr="003219E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ผู้รับผิดชอบในการรายงานให้ข้อสรุปเกี่ยวกับข้อมูลทางการเงินระหว่างกาลดังกล่าวจากผลการสอบทาน</w:t>
      </w:r>
      <w:r w:rsidR="00E114D3" w:rsidRPr="003219EE">
        <w:rPr>
          <w:rFonts w:ascii="Angsana New" w:hAnsi="Angsana New" w:cs="Angsana New"/>
          <w:sz w:val="32"/>
          <w:szCs w:val="32"/>
          <w:cs/>
          <w:lang w:bidi="th-TH"/>
        </w:rPr>
        <w:t>ของข้าพเจ้า</w:t>
      </w:r>
    </w:p>
    <w:p w14:paraId="63B7B407" w14:textId="77777777" w:rsidR="00CD4D4E" w:rsidRPr="003219EE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98252B4" w14:textId="77777777" w:rsidR="003F16DE" w:rsidRPr="003219EE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3219EE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1AA599F5" w14:textId="5E3C0F19" w:rsidR="00A05F0A" w:rsidRPr="0007584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3219EE">
        <w:rPr>
          <w:rFonts w:ascii="Angsana New" w:hAnsi="Angsana New" w:cs="Angsana New"/>
          <w:spacing w:val="-2"/>
          <w:sz w:val="32"/>
          <w:szCs w:val="32"/>
          <w:lang w:bidi="th-TH"/>
        </w:rPr>
        <w:t>2410</w:t>
      </w:r>
      <w:r w:rsidRPr="003219E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“การสอบทานข้อมูลทาง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3219EE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DD23C9" w:rsidRPr="003219EE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3219E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07584B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77777777" w:rsidR="0028089B" w:rsidRPr="003219EE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3219EE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</w:p>
    <w:p w14:paraId="57BEE847" w14:textId="77777777" w:rsidR="00330AA1" w:rsidRPr="003219EE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70DEE9F" w14:textId="4517AEFC" w:rsidR="00A05F0A" w:rsidRDefault="00927590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219E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3219EE">
        <w:rPr>
          <w:rFonts w:ascii="Angsana New" w:hAnsi="Angsana New" w:cs="Angsana New"/>
          <w:sz w:val="32"/>
          <w:szCs w:val="32"/>
          <w:lang w:bidi="th-TH"/>
        </w:rPr>
        <w:t>34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38A0C740" w14:textId="3A3500D3" w:rsidR="0007584B" w:rsidRDefault="0007584B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1E6D81C9" w14:textId="77777777" w:rsidR="0007584B" w:rsidRPr="003219EE" w:rsidRDefault="0007584B" w:rsidP="00DD23C9">
      <w:pPr>
        <w:spacing w:after="0" w:line="240" w:lineRule="auto"/>
        <w:jc w:val="thaiDistribute"/>
        <w:rPr>
          <w:rFonts w:ascii="Angsana New" w:hAnsi="Angsana New" w:cs="Angsana New" w:hint="cs"/>
          <w:color w:val="FF0000"/>
          <w:sz w:val="32"/>
          <w:szCs w:val="32"/>
        </w:rPr>
      </w:pPr>
    </w:p>
    <w:p w14:paraId="5E20F5E7" w14:textId="77777777" w:rsidR="006E12E7" w:rsidRPr="003219EE" w:rsidRDefault="006E12E7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เรื่องอื่น</w:t>
      </w:r>
    </w:p>
    <w:p w14:paraId="1AFEA72C" w14:textId="77777777" w:rsidR="006E12E7" w:rsidRPr="003219EE" w:rsidRDefault="006E12E7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bidi="th-TH"/>
        </w:rPr>
      </w:pPr>
    </w:p>
    <w:p w14:paraId="6841462C" w14:textId="63FEB5C9" w:rsidR="006E12E7" w:rsidRPr="003219EE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งบแสดงฐานะการเงินรวมของบริษัท ไพลอน จำกัด (มหาชน) และบริษัทย่อย และงบแสดงฐานะ</w:t>
      </w:r>
      <w:r w:rsidRPr="003219EE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การเงินเฉพาะของบริษัท ไพลอน จำกัด (มหาชน) ณ วันที่ </w:t>
      </w:r>
      <w:r w:rsidRPr="003219EE">
        <w:rPr>
          <w:rFonts w:ascii="Angsana New" w:hAnsi="Angsana New" w:cs="Angsana New"/>
          <w:spacing w:val="-8"/>
          <w:sz w:val="32"/>
          <w:szCs w:val="32"/>
        </w:rPr>
        <w:t>31</w:t>
      </w:r>
      <w:r w:rsidRPr="003219EE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ธันวาคม </w:t>
      </w:r>
      <w:r w:rsidRPr="003219EE">
        <w:rPr>
          <w:rFonts w:ascii="Angsana New" w:hAnsi="Angsana New" w:cs="Angsana New"/>
          <w:spacing w:val="-8"/>
          <w:sz w:val="32"/>
          <w:szCs w:val="32"/>
        </w:rPr>
        <w:t>256</w:t>
      </w:r>
      <w:r w:rsidR="003757DE" w:rsidRPr="003219EE">
        <w:rPr>
          <w:rFonts w:ascii="Angsana New" w:hAnsi="Angsana New" w:cs="Angsana New"/>
          <w:spacing w:val="-8"/>
          <w:sz w:val="32"/>
          <w:szCs w:val="32"/>
        </w:rPr>
        <w:t>3</w:t>
      </w:r>
      <w:r w:rsidRPr="003219EE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ที่แสดงเป็นข้อมูล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เปรียบเทียบตรวจสอบโดยผู้สอบบัญชีอื่น</w:t>
      </w:r>
      <w:r w:rsidR="008348E9" w:rsidRPr="003219EE">
        <w:rPr>
          <w:rFonts w:ascii="Angsana New" w:hAnsi="Angsana New" w:cs="Angsana New"/>
          <w:sz w:val="32"/>
          <w:szCs w:val="32"/>
          <w:cs/>
          <w:lang w:bidi="th-TH"/>
        </w:rPr>
        <w:t>ในสำนักงานเดียวกัน</w:t>
      </w:r>
      <w:r w:rsidR="005B7C14" w:rsidRPr="003219EE">
        <w:rPr>
          <w:rFonts w:ascii="Angsana New" w:hAnsi="Angsana New" w:cs="Angsana New"/>
          <w:sz w:val="32"/>
          <w:szCs w:val="32"/>
          <w:cs/>
          <w:lang w:bidi="th-TH"/>
        </w:rPr>
        <w:t>กับข้าพเจ้า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โดยแสดงความเห็นอย่างไม่มีเงื่อนไขลงวันที่</w:t>
      </w:r>
      <w:r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219EE">
        <w:rPr>
          <w:rFonts w:ascii="Angsana New" w:hAnsi="Angsana New" w:cs="Angsana New"/>
          <w:sz w:val="32"/>
          <w:szCs w:val="32"/>
        </w:rPr>
        <w:t>2</w:t>
      </w:r>
      <w:r w:rsidR="008348E9" w:rsidRPr="003219EE">
        <w:rPr>
          <w:rFonts w:ascii="Angsana New" w:hAnsi="Angsana New" w:cs="Angsana New"/>
          <w:sz w:val="32"/>
          <w:szCs w:val="32"/>
        </w:rPr>
        <w:t>4</w:t>
      </w:r>
      <w:r w:rsidRPr="003219EE">
        <w:rPr>
          <w:rFonts w:ascii="Angsana New" w:hAnsi="Angsana New" w:cs="Angsana New"/>
          <w:sz w:val="32"/>
          <w:szCs w:val="32"/>
        </w:rPr>
        <w:t xml:space="preserve"> 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กุมภาพันธ์ </w:t>
      </w:r>
      <w:r w:rsidRPr="003219EE">
        <w:rPr>
          <w:rFonts w:ascii="Angsana New" w:hAnsi="Angsana New" w:cs="Angsana New"/>
          <w:sz w:val="32"/>
          <w:szCs w:val="32"/>
        </w:rPr>
        <w:t>256</w:t>
      </w:r>
      <w:r w:rsidR="003757DE" w:rsidRPr="003219EE">
        <w:rPr>
          <w:rFonts w:ascii="Angsana New" w:hAnsi="Angsana New" w:cs="Angsana New"/>
          <w:sz w:val="32"/>
          <w:szCs w:val="32"/>
        </w:rPr>
        <w:t>4</w:t>
      </w:r>
      <w:r w:rsidR="00ED29E4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927590" w:rsidRPr="003219EE">
        <w:rPr>
          <w:rFonts w:ascii="Angsana New" w:hAnsi="Angsana New" w:cs="Angsana New"/>
          <w:sz w:val="32"/>
          <w:szCs w:val="32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D51ADC"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D51ADC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สำหรับงวดสามเดือนและหกเดือนสิ้นสุดวันที่ </w:t>
      </w:r>
      <w:r w:rsidR="00D51ADC" w:rsidRPr="003219EE">
        <w:rPr>
          <w:rFonts w:ascii="Angsana New" w:hAnsi="Angsana New" w:cs="Angsana New"/>
          <w:sz w:val="32"/>
          <w:szCs w:val="32"/>
          <w:lang w:val="en-US" w:bidi="th-TH"/>
        </w:rPr>
        <w:t xml:space="preserve">30 </w:t>
      </w:r>
      <w:r w:rsidR="00D51ADC" w:rsidRPr="003219E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มิถุนายน </w:t>
      </w:r>
      <w:r w:rsidR="00D51ADC" w:rsidRPr="003219EE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3757DE" w:rsidRPr="003219EE">
        <w:rPr>
          <w:rFonts w:ascii="Angsana New" w:hAnsi="Angsana New" w:cs="Angsana New"/>
          <w:sz w:val="32"/>
          <w:szCs w:val="32"/>
          <w:lang w:val="en-US" w:bidi="th-TH"/>
        </w:rPr>
        <w:t>3</w:t>
      </w:r>
      <w:r w:rsidR="00D51ADC" w:rsidRPr="003219EE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927590" w:rsidRPr="003219EE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</w:t>
      </w:r>
      <w:r w:rsidR="00927590" w:rsidRPr="003219E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ผู้ถือหุ้นรวมและเฉพาะของบริษัท และงบกระแสเงินสดรวมและเฉพาะของบริษัท</w:t>
      </w:r>
      <w:r w:rsidR="00527E02" w:rsidRPr="003219E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</w:t>
      </w:r>
      <w:r w:rsidR="00927590" w:rsidRPr="003219E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สำหรับงวด</w:t>
      </w:r>
      <w:r w:rsidR="009B0B89" w:rsidRPr="003219EE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หก</w:t>
      </w:r>
      <w:r w:rsidR="009B0B89" w:rsidRPr="003219EE">
        <w:rPr>
          <w:rFonts w:ascii="Angsana New" w:hAnsi="Angsana New" w:cs="Angsana New"/>
          <w:sz w:val="32"/>
          <w:szCs w:val="32"/>
          <w:cs/>
          <w:lang w:bidi="th-TH"/>
        </w:rPr>
        <w:t>เดือน</w:t>
      </w:r>
      <w:r w:rsidR="00927590" w:rsidRPr="003219EE">
        <w:rPr>
          <w:rFonts w:ascii="Angsana New" w:hAnsi="Angsana New" w:cs="Angsana New"/>
          <w:sz w:val="32"/>
          <w:szCs w:val="32"/>
          <w:cs/>
          <w:lang w:bidi="th-TH"/>
        </w:rPr>
        <w:t>สิ้นสุดวัน</w:t>
      </w:r>
      <w:r w:rsidR="00A50449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เดียวกัน </w:t>
      </w:r>
      <w:r w:rsidR="003A1389" w:rsidRPr="003219EE">
        <w:rPr>
          <w:rFonts w:ascii="Angsana New" w:hAnsi="Angsana New" w:cs="Angsana New"/>
          <w:sz w:val="32"/>
          <w:szCs w:val="32"/>
          <w:cs/>
          <w:lang w:bidi="th-TH"/>
        </w:rPr>
        <w:t>สอบทาน</w:t>
      </w:r>
      <w:r w:rsidR="00927590" w:rsidRPr="003219EE">
        <w:rPr>
          <w:rFonts w:ascii="Angsana New" w:hAnsi="Angsana New" w:cs="Angsana New"/>
          <w:sz w:val="32"/>
          <w:szCs w:val="32"/>
          <w:cs/>
          <w:lang w:bidi="th-TH"/>
        </w:rPr>
        <w:t>โดยผู้สอบบัญชีอื่น</w:t>
      </w:r>
      <w:r w:rsidR="005B7C14" w:rsidRPr="003219EE">
        <w:rPr>
          <w:rFonts w:ascii="Angsana New" w:hAnsi="Angsana New" w:cs="Angsana New"/>
          <w:sz w:val="32"/>
          <w:szCs w:val="32"/>
          <w:cs/>
          <w:lang w:bidi="th-TH"/>
        </w:rPr>
        <w:t>ในสำนักงานเดียวกันกับข้าพเจ้า</w:t>
      </w:r>
      <w:r w:rsidR="00927590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ซึ่งแสดงความเห็นอย่างไม่มีเงื่อนไข</w:t>
      </w:r>
      <w:r w:rsidR="00927590" w:rsidRPr="003219E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27590"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ตามรายงานลงวันที่ </w:t>
      </w:r>
      <w:r w:rsidR="004669D9" w:rsidRPr="003219EE">
        <w:rPr>
          <w:rFonts w:ascii="Angsana New" w:hAnsi="Angsana New" w:cs="Angsana New"/>
          <w:sz w:val="32"/>
          <w:szCs w:val="32"/>
          <w:lang w:bidi="th-TH"/>
        </w:rPr>
        <w:t>14</w:t>
      </w:r>
      <w:r w:rsidR="00927590" w:rsidRPr="003219E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="004669D9" w:rsidRPr="003219EE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สิงหาคม </w:t>
      </w:r>
      <w:r w:rsidR="004669D9" w:rsidRPr="003219EE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3757DE" w:rsidRPr="003219EE">
        <w:rPr>
          <w:rFonts w:ascii="Angsana New" w:hAnsi="Angsana New" w:cs="Angsana New"/>
          <w:sz w:val="32"/>
          <w:szCs w:val="32"/>
          <w:lang w:val="en-US" w:bidi="th-TH"/>
        </w:rPr>
        <w:t>3</w:t>
      </w:r>
    </w:p>
    <w:p w14:paraId="17D62AE8" w14:textId="0E38B3EA" w:rsidR="00DB18D9" w:rsidRPr="003219EE" w:rsidRDefault="00DB18D9" w:rsidP="00DD23C9">
      <w:p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  <w:lang w:val="en-US" w:bidi="th-TH"/>
        </w:rPr>
      </w:pPr>
    </w:p>
    <w:p w14:paraId="663C8508" w14:textId="3AC87EB7" w:rsidR="00A52E1B" w:rsidRPr="003219EE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38B20128" w14:textId="1FE32ABC" w:rsidR="00A52E1B" w:rsidRPr="003219EE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3219EE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3219EE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F5D96CD" w14:textId="77777777" w:rsidR="00CF612D" w:rsidRPr="003219EE" w:rsidRDefault="00CF612D" w:rsidP="00CF612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นางสาวศันสนีย์  พูลสวัสดิ์</w:t>
      </w:r>
    </w:p>
    <w:p w14:paraId="246F1AF4" w14:textId="77777777" w:rsidR="00CF612D" w:rsidRPr="003219EE" w:rsidRDefault="00CF612D" w:rsidP="00CF612D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5569CC5E" w14:textId="77777777" w:rsidR="00CF612D" w:rsidRPr="003219EE" w:rsidRDefault="00CF612D" w:rsidP="00CF612D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3219EE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3219EE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3219EE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3219EE">
        <w:rPr>
          <w:rFonts w:ascii="Angsana New" w:hAnsi="Angsana New" w:cs="Angsana New"/>
          <w:sz w:val="32"/>
          <w:szCs w:val="32"/>
          <w:cs/>
          <w:lang w:bidi="th-TH"/>
        </w:rPr>
        <w:t>พราวด์ อิน โปร</w:t>
      </w: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3219EE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2740E32" w14:textId="77777777" w:rsidR="002A4A93" w:rsidRPr="003219EE" w:rsidRDefault="00CC16D5" w:rsidP="002A4A9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5D35B2" w:rsidRPr="003219EE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917F1E" w:rsidRPr="003219EE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420A01" w:rsidRPr="003219EE">
        <w:rPr>
          <w:rFonts w:ascii="Angsana New" w:hAnsi="Angsana New" w:cs="Angsana New"/>
          <w:sz w:val="32"/>
          <w:szCs w:val="32"/>
          <w:cs/>
          <w:lang w:val="en-US" w:bidi="th-TH"/>
        </w:rPr>
        <w:t>สิงห</w:t>
      </w:r>
      <w:r w:rsidR="00917F1E" w:rsidRPr="003219EE">
        <w:rPr>
          <w:rFonts w:ascii="Angsana New" w:hAnsi="Angsana New" w:cs="Angsana New"/>
          <w:sz w:val="32"/>
          <w:szCs w:val="32"/>
          <w:cs/>
          <w:lang w:val="en-US" w:bidi="th-TH"/>
        </w:rPr>
        <w:t>าคม</w:t>
      </w:r>
      <w:r w:rsidR="00927590" w:rsidRPr="003219EE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CF612D" w:rsidRPr="003219EE">
        <w:rPr>
          <w:rFonts w:ascii="Angsana New" w:hAnsi="Angsana New" w:cs="Angsana New"/>
          <w:sz w:val="32"/>
          <w:szCs w:val="32"/>
          <w:lang w:val="en-US" w:bidi="th-TH"/>
        </w:rPr>
        <w:t>4</w:t>
      </w:r>
    </w:p>
    <w:sectPr w:rsidR="002A4A93" w:rsidRPr="003219EE" w:rsidSect="00BA075A">
      <w:headerReference w:type="even" r:id="rId10"/>
      <w:headerReference w:type="default" r:id="rId11"/>
      <w:headerReference w:type="first" r:id="rId12"/>
      <w:pgSz w:w="11907" w:h="16840" w:code="9"/>
      <w:pgMar w:top="2160" w:right="1152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2B45F" w14:textId="77777777" w:rsidR="006D2A12" w:rsidRDefault="006D2A12">
      <w:r>
        <w:separator/>
      </w:r>
    </w:p>
  </w:endnote>
  <w:endnote w:type="continuationSeparator" w:id="0">
    <w:p w14:paraId="5C0A4B7D" w14:textId="77777777" w:rsidR="006D2A12" w:rsidRDefault="006D2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0A173" w14:textId="77777777" w:rsidR="006D2A12" w:rsidRDefault="006D2A12">
      <w:bookmarkStart w:id="0" w:name="_Hlk482348182"/>
      <w:bookmarkEnd w:id="0"/>
      <w:r>
        <w:separator/>
      </w:r>
    </w:p>
  </w:footnote>
  <w:footnote w:type="continuationSeparator" w:id="0">
    <w:p w14:paraId="3F65EA70" w14:textId="77777777" w:rsidR="006D2A12" w:rsidRDefault="006D2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406FB68D" w:rsidR="00B63D0E" w:rsidRDefault="00B63D0E" w:rsidP="00D96128">
    <w:pPr>
      <w:pStyle w:val="Header"/>
      <w:jc w:val="right"/>
    </w:pPr>
  </w:p>
  <w:p w14:paraId="6E8E3DA0" w14:textId="35ED3FB4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2589" w14:textId="4C0E564D" w:rsidR="00D15EA5" w:rsidRDefault="00D15EA5" w:rsidP="005B0B76">
    <w:pPr>
      <w:pStyle w:val="Header"/>
      <w:tabs>
        <w:tab w:val="clear" w:pos="8562"/>
        <w:tab w:val="left" w:pos="5328"/>
      </w:tabs>
      <w:spacing w:after="1080"/>
    </w:pPr>
  </w:p>
  <w:p w14:paraId="5D11A39C" w14:textId="5B876987" w:rsidR="0007584B" w:rsidRDefault="0007584B" w:rsidP="0007584B">
    <w:pPr>
      <w:pStyle w:val="Header"/>
      <w:tabs>
        <w:tab w:val="clear" w:pos="8562"/>
        <w:tab w:val="left" w:pos="5328"/>
      </w:tabs>
      <w:spacing w:after="720"/>
    </w:pPr>
  </w:p>
  <w:p w14:paraId="1F95F3F8" w14:textId="77777777" w:rsidR="0007584B" w:rsidRDefault="0007584B" w:rsidP="008F3DBE">
    <w:pPr>
      <w:pStyle w:val="Header"/>
      <w:tabs>
        <w:tab w:val="clear" w:pos="8562"/>
        <w:tab w:val="left" w:pos="5328"/>
      </w:tabs>
      <w:spacing w:after="120"/>
    </w:pPr>
  </w:p>
  <w:p w14:paraId="1B1B7861" w14:textId="5E52B3BF" w:rsidR="00637EE6" w:rsidRPr="00A52E1B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07584B">
      <w:rPr>
        <w:rFonts w:ascii="Angsana New" w:hAnsi="Angsana New" w:cs="Angsana New"/>
        <w:b w:val="0"/>
        <w:bCs/>
        <w:color w:val="000000"/>
        <w:sz w:val="40"/>
        <w:szCs w:val="40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1" w:name="Footer3_tbl"/>
    <w:bookmarkEnd w:id="1"/>
  </w:p>
  <w:p w14:paraId="7BD02816" w14:textId="55DBFCA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rPr>
        <w:rFonts w:ascii="Symbol" w:hAnsi="Symbol" w:hint="default"/>
        <w:color w:val="808080"/>
      </w:rPr>
    </w:lvl>
    <w:lvl w:ilvl="2">
      <w:start w:val="1"/>
      <w:numFmt w:val="bullet"/>
      <w:pStyle w:val="TableBullet3"/>
      <w:lvlText w:val=""/>
      <w:lvlJc w:val="left"/>
      <w:rPr>
        <w:rFonts w:ascii="Symbol" w:hAnsi="Symbol" w:hint="default"/>
        <w:color w:val="8080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584B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3F95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77EBE"/>
    <w:rsid w:val="0028089B"/>
    <w:rsid w:val="00281DAB"/>
    <w:rsid w:val="002838FB"/>
    <w:rsid w:val="00285249"/>
    <w:rsid w:val="002A252E"/>
    <w:rsid w:val="002A4A93"/>
    <w:rsid w:val="002B5A4A"/>
    <w:rsid w:val="002C5F7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9EE"/>
    <w:rsid w:val="00321A76"/>
    <w:rsid w:val="00330AA1"/>
    <w:rsid w:val="00335E5B"/>
    <w:rsid w:val="00354F5D"/>
    <w:rsid w:val="00365ECE"/>
    <w:rsid w:val="003744DA"/>
    <w:rsid w:val="003757DE"/>
    <w:rsid w:val="00384904"/>
    <w:rsid w:val="003A138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0A0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669D9"/>
    <w:rsid w:val="00481FE7"/>
    <w:rsid w:val="0048532C"/>
    <w:rsid w:val="004865EB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627FF"/>
    <w:rsid w:val="00577D61"/>
    <w:rsid w:val="005822AC"/>
    <w:rsid w:val="005A7C19"/>
    <w:rsid w:val="005B0B76"/>
    <w:rsid w:val="005B405A"/>
    <w:rsid w:val="005B50CC"/>
    <w:rsid w:val="005B65F3"/>
    <w:rsid w:val="005B7C14"/>
    <w:rsid w:val="005C2CCB"/>
    <w:rsid w:val="005C6479"/>
    <w:rsid w:val="005C69FD"/>
    <w:rsid w:val="005D35B2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08EE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3D37"/>
    <w:rsid w:val="006C6376"/>
    <w:rsid w:val="006D2A12"/>
    <w:rsid w:val="006D6FF5"/>
    <w:rsid w:val="006E12E7"/>
    <w:rsid w:val="006F1B19"/>
    <w:rsid w:val="006F29ED"/>
    <w:rsid w:val="006F4F77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48E9"/>
    <w:rsid w:val="00843100"/>
    <w:rsid w:val="00847054"/>
    <w:rsid w:val="00850F25"/>
    <w:rsid w:val="008534AA"/>
    <w:rsid w:val="008719C2"/>
    <w:rsid w:val="00877FDF"/>
    <w:rsid w:val="00884FF7"/>
    <w:rsid w:val="00894ACE"/>
    <w:rsid w:val="008A47CF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3DBE"/>
    <w:rsid w:val="008F4ACA"/>
    <w:rsid w:val="00912F98"/>
    <w:rsid w:val="00915D6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95E23"/>
    <w:rsid w:val="009A13FE"/>
    <w:rsid w:val="009A1787"/>
    <w:rsid w:val="009A38A5"/>
    <w:rsid w:val="009A4F5A"/>
    <w:rsid w:val="009B0B89"/>
    <w:rsid w:val="009B1F44"/>
    <w:rsid w:val="009B4573"/>
    <w:rsid w:val="009C002A"/>
    <w:rsid w:val="009E278C"/>
    <w:rsid w:val="009E72B7"/>
    <w:rsid w:val="009F6EDC"/>
    <w:rsid w:val="009F7FB5"/>
    <w:rsid w:val="00A00C86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45B61"/>
    <w:rsid w:val="00A472D1"/>
    <w:rsid w:val="00A50449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075A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3448"/>
    <w:rsid w:val="00BE4988"/>
    <w:rsid w:val="00BF1C24"/>
    <w:rsid w:val="00BF3F9B"/>
    <w:rsid w:val="00BF5E73"/>
    <w:rsid w:val="00C06939"/>
    <w:rsid w:val="00C21E3B"/>
    <w:rsid w:val="00C23EE0"/>
    <w:rsid w:val="00C35B1A"/>
    <w:rsid w:val="00C41C7D"/>
    <w:rsid w:val="00C63023"/>
    <w:rsid w:val="00C63743"/>
    <w:rsid w:val="00C71F97"/>
    <w:rsid w:val="00C76C6C"/>
    <w:rsid w:val="00C80EC5"/>
    <w:rsid w:val="00C86BB9"/>
    <w:rsid w:val="00C8772C"/>
    <w:rsid w:val="00CA43FD"/>
    <w:rsid w:val="00CB18EB"/>
    <w:rsid w:val="00CB441E"/>
    <w:rsid w:val="00CC16D5"/>
    <w:rsid w:val="00CC72E9"/>
    <w:rsid w:val="00CC7BEF"/>
    <w:rsid w:val="00CD25C2"/>
    <w:rsid w:val="00CD4D4E"/>
    <w:rsid w:val="00CE0C9A"/>
    <w:rsid w:val="00CE24E5"/>
    <w:rsid w:val="00CE41DB"/>
    <w:rsid w:val="00CE4D96"/>
    <w:rsid w:val="00CF5703"/>
    <w:rsid w:val="00CF612D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51ADC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72C8"/>
    <w:rsid w:val="00DB0D30"/>
    <w:rsid w:val="00DB18D9"/>
    <w:rsid w:val="00DB308D"/>
    <w:rsid w:val="00DB3E06"/>
    <w:rsid w:val="00DB5F40"/>
    <w:rsid w:val="00DD1E47"/>
    <w:rsid w:val="00DD23C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07D1"/>
    <w:rsid w:val="00E9110B"/>
    <w:rsid w:val="00EA2B6F"/>
    <w:rsid w:val="00EB3478"/>
    <w:rsid w:val="00EB4B39"/>
    <w:rsid w:val="00EB6FE3"/>
    <w:rsid w:val="00ED29E4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D0D"/>
    <w:rsid w:val="00F87AA0"/>
    <w:rsid w:val="00F909CD"/>
    <w:rsid w:val="00F974D1"/>
    <w:rsid w:val="00FA16E0"/>
    <w:rsid w:val="00FA3966"/>
    <w:rsid w:val="00FC1304"/>
    <w:rsid w:val="00FC4397"/>
    <w:rsid w:val="00FD05AD"/>
    <w:rsid w:val="00FD0666"/>
    <w:rsid w:val="00FD7295"/>
    <w:rsid w:val="00FE2187"/>
    <w:rsid w:val="00FE320C"/>
    <w:rsid w:val="00FF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="Arial" w:hAnsi="Arial" w:cs="Arial"/>
      <w:sz w:val="18"/>
      <w:lang w:val="en-GB" w:bidi="ar-SA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bCs/>
      <w:color w:val="4F2D7F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="Arial" w:hAnsi="Arial" w:cs="Arial"/>
      <w:b/>
      <w:color w:val="747678"/>
      <w:sz w:val="16"/>
      <w:lang w:val="en-GB" w:bidi="ar-SA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="Arial" w:hAnsi="Arial" w:cs="Arial"/>
      <w:color w:val="747678"/>
      <w:sz w:val="12"/>
      <w:szCs w:val="16"/>
      <w:lang w:val="en-GB" w:bidi="ar-SA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bCs/>
      <w:color w:val="4F2D7F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b/>
      <w:bCs/>
      <w:color w:val="4F2D7F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="Arial" w:hAnsi="Arial" w:cs="Arial"/>
      <w:sz w:val="16"/>
      <w:lang w:val="en-GB" w:bidi="ar-SA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="Arial" w:hAnsi="Arial" w:cs="Arial"/>
      <w:color w:val="4F2D7F"/>
      <w:sz w:val="72"/>
      <w:lang w:val="en-GB" w:bidi="ar-SA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="Arial" w:hAnsi="Arial" w:cs="Arial"/>
      <w:b/>
      <w:bCs/>
      <w:color w:val="4F2D7F"/>
      <w:kern w:val="28"/>
      <w:sz w:val="18"/>
      <w:szCs w:val="32"/>
      <w:lang w:val="en-GB" w:bidi="ar-SA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="Arial" w:hAnsi="Arial" w:cs="Arial"/>
      <w:sz w:val="18"/>
      <w:lang w:val="en-GB" w:bidi="ar-SA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="Arial" w:hAnsi="Arial" w:cs="Arial"/>
      <w:b/>
      <w:sz w:val="18"/>
      <w:lang w:val="en-GB" w:bidi="ar-SA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="Arial" w:hAnsi="Arial" w:cs="Arial"/>
      <w:sz w:val="18"/>
      <w:lang w:val="en-GB" w:bidi="ar-SA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="Arial" w:hAnsi="Arial" w:cs="Arial"/>
      <w:sz w:val="18"/>
      <w:szCs w:val="24"/>
      <w:lang w:val="en-GB" w:bidi="ar-SA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="Arial" w:eastAsia="SimHei" w:hAnsi="Arial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094333"/>
    <w:rPr>
      <w:rFonts w:ascii="Arial" w:eastAsia="SimHei" w:hAnsi="Arial" w:cs="Arial"/>
      <w:sz w:val="16"/>
      <w:lang w:val="en-GB" w:bidi="ar-SA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="Arial" w:eastAsia="SimHei" w:hAnsi="Arial" w:cs="Arial"/>
      <w:b/>
      <w:sz w:val="7"/>
      <w:lang w:val="en-GB" w:bidi="ar-SA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 w:bidi="ar-SA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 w:bidi="ar-SA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="Arial" w:hAnsi="Arial" w:cs="Arial"/>
      <w:bCs/>
      <w:color w:val="747678"/>
      <w:kern w:val="28"/>
      <w:sz w:val="36"/>
      <w:szCs w:val="24"/>
      <w:lang w:val="en-GB" w:bidi="ar-SA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="Arial" w:hAnsi="Arial" w:cs="Arial"/>
      <w:color w:val="4F2D7F"/>
      <w:sz w:val="72"/>
      <w:lang w:val="en-GB" w:bidi="ar-SA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/>
      <w:sz w:val="12"/>
      <w:lang w:val="en-GB" w:bidi="ar-SA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="Arial" w:hAnsi="Arial" w:cs="Arial"/>
      <w:kern w:val="32"/>
      <w:sz w:val="18"/>
      <w:szCs w:val="24"/>
      <w:lang w:val="en-GB" w:bidi="ar-SA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="Arial" w:hAnsi="Arial" w:cs="Arial"/>
      <w:b/>
      <w:kern w:val="32"/>
      <w:sz w:val="18"/>
      <w:szCs w:val="24"/>
      <w:lang w:val="en-GB" w:bidi="ar-SA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bidi="ar-SA"/>
    </w:rPr>
  </w:style>
  <w:style w:type="paragraph" w:customStyle="1" w:styleId="ContactDetails">
    <w:name w:val="Contact Details"/>
    <w:uiPriority w:val="9"/>
    <w:unhideWhenUsed/>
    <w:rsid w:val="00452E7B"/>
    <w:rPr>
      <w:rFonts w:ascii="Arial" w:hAnsi="Arial" w:cs="Arial"/>
      <w:sz w:val="16"/>
      <w:lang w:val="en-GB" w:bidi="ar-SA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="Arial" w:hAnsi="Arial" w:cs="Arial"/>
      <w:color w:val="4F2D7F"/>
      <w:sz w:val="36"/>
      <w:lang w:val="en-GB" w:bidi="ar-SA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="Arial" w:hAnsi="Arial" w:cs="Arial"/>
      <w:color w:val="4F2D7F"/>
      <w:sz w:val="26"/>
      <w:szCs w:val="28"/>
      <w:lang w:val="en-GB" w:bidi="ar-SA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uiPriority w:val="9"/>
    <w:semiHidden/>
    <w:rsid w:val="00452E7B"/>
    <w:rPr>
      <w:rFonts w:ascii="Arial" w:hAnsi="Arial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="Arial" w:hAnsi="Arial"/>
    </w:rPr>
    <w:tblPr>
      <w:tblBorders>
        <w:bottom w:val="single" w:sz="2" w:space="0" w:color="4F2D7F"/>
        <w:insideH w:val="single" w:sz="2" w:space="0" w:color="4F2D7F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="Arial" w:hAnsi="Arial"/>
        <w:color w:val="4F2D7F"/>
      </w:rPr>
      <w:tblPr/>
      <w:tcPr>
        <w:tcBorders>
          <w:top w:val="nil"/>
          <w:left w:val="nil"/>
          <w:bottom w:val="single" w:sz="8" w:space="0" w:color="4F2D7F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link w:val="BodyText"/>
    <w:rsid w:val="00452E7B"/>
    <w:rPr>
      <w:rFonts w:ascii="Arial" w:hAnsi="Arial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 w:bidi="ar-SA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color w:val="4F2D7F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="Arial" w:hAnsi="Arial" w:cs="Arial"/>
      <w:b/>
      <w:sz w:val="18"/>
      <w:lang w:val="en-GB" w:bidi="ar-SA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link w:val="Footer"/>
    <w:uiPriority w:val="99"/>
    <w:rsid w:val="00004B8D"/>
    <w:rPr>
      <w:rFonts w:ascii="Arial" w:hAnsi="Arial" w:cs="Arial"/>
      <w:color w:val="747678"/>
      <w:sz w:val="12"/>
      <w:szCs w:val="16"/>
      <w:lang w:val="en-GB"/>
    </w:rPr>
  </w:style>
  <w:style w:type="character" w:styleId="Hyperlink">
    <w:name w:val="Hyperlink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="Arial" w:hAnsi="Arial" w:cs="Arial"/>
      <w:sz w:val="18"/>
      <w:lang w:val="en-GB" w:bidi="ar-SA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semiHidden/>
    <w:rsid w:val="00452E7B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semiHidden/>
    <w:rsid w:val="00452E7B"/>
    <w:rPr>
      <w:rFonts w:ascii="Arial" w:hAnsi="Arial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link w:val="Heading1"/>
    <w:rsid w:val="00452E7B"/>
    <w:rPr>
      <w:rFonts w:ascii="Arial" w:hAnsi="Arial" w:cs="Arial"/>
      <w:bCs/>
      <w:color w:val="4F2D7F"/>
      <w:kern w:val="32"/>
      <w:sz w:val="36"/>
      <w:szCs w:val="28"/>
      <w:lang w:val="en-GB"/>
    </w:rPr>
  </w:style>
  <w:style w:type="character" w:customStyle="1" w:styleId="Heading2Char">
    <w:name w:val="Heading 2 Char"/>
    <w:link w:val="Heading2"/>
    <w:rsid w:val="00FE2187"/>
    <w:rPr>
      <w:rFonts w:ascii="Arial" w:hAnsi="Arial" w:cs="Arial"/>
      <w:color w:val="4F2D7F"/>
      <w:kern w:val="32"/>
      <w:sz w:val="26"/>
      <w:szCs w:val="19"/>
      <w:lang w:val="en-GB"/>
    </w:rPr>
  </w:style>
  <w:style w:type="character" w:customStyle="1" w:styleId="Heading4Char">
    <w:name w:val="Heading 4 Char"/>
    <w:link w:val="Heading4"/>
    <w:rsid w:val="00452E7B"/>
    <w:rPr>
      <w:rFonts w:ascii="Arial" w:hAnsi="Arial" w:cs="Arial"/>
      <w:color w:val="4F2D7F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bidi="ar-SA"/>
    </w:rPr>
  </w:style>
  <w:style w:type="character" w:customStyle="1" w:styleId="ReportColour">
    <w:name w:val="Report Colour"/>
    <w:rsid w:val="00452E7B"/>
    <w:rPr>
      <w:color w:val="4F2D7F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color w:val="4F2D7F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="Arial" w:hAnsi="Arial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/>
        <w:left w:val="single" w:sz="2" w:space="10" w:color="4F2D7F"/>
        <w:bottom w:val="single" w:sz="2" w:space="10" w:color="4F2D7F"/>
        <w:right w:val="single" w:sz="2" w:space="10" w:color="4F2D7F"/>
      </w:pBdr>
      <w:ind w:left="1152" w:right="1152"/>
    </w:pPr>
    <w:rPr>
      <w:rFonts w:cs="Cordia New"/>
      <w:i/>
      <w:iCs/>
      <w:color w:val="4F2D7F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link w:val="BodyText2"/>
    <w:semiHidden/>
    <w:rsid w:val="004A0DFE"/>
    <w:rPr>
      <w:rFonts w:ascii="Arial" w:hAnsi="Arial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link w:val="BodyText3"/>
    <w:semiHidden/>
    <w:rsid w:val="004A0DFE"/>
    <w:rPr>
      <w:rFonts w:ascii="Arial" w:hAnsi="Arial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link w:val="BodyTextFirstIndent"/>
    <w:semiHidden/>
    <w:rsid w:val="004A0DFE"/>
    <w:rPr>
      <w:rFonts w:ascii="Arial" w:hAnsi="Arial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link w:val="BodyTextIndent"/>
    <w:semiHidden/>
    <w:rsid w:val="004A0DFE"/>
    <w:rPr>
      <w:rFonts w:ascii="Arial" w:hAnsi="Arial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link w:val="BodyTextFirstIndent2"/>
    <w:semiHidden/>
    <w:rsid w:val="004A0DFE"/>
    <w:rPr>
      <w:rFonts w:ascii="Arial" w:hAnsi="Arial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sid w:val="004A0DFE"/>
    <w:rPr>
      <w:rFonts w:ascii="Arial" w:hAnsi="Arial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4A0DFE"/>
    <w:rPr>
      <w:rFonts w:ascii="Arial" w:hAnsi="Arial" w:cs="Arial"/>
      <w:sz w:val="16"/>
      <w:szCs w:val="16"/>
      <w:lang w:val="en-GB"/>
    </w:rPr>
  </w:style>
  <w:style w:type="character" w:styleId="BookTitle">
    <w:name w:val="Book Title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link w:val="Closing"/>
    <w:semiHidden/>
    <w:rsid w:val="004A0DFE"/>
    <w:rPr>
      <w:rFonts w:ascii="Arial" w:hAnsi="Arial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CDED"/>
    </w:tcPr>
    <w:tblStylePr w:type="firstRow">
      <w:rPr>
        <w:b/>
        <w:bCs/>
      </w:rPr>
      <w:tblPr/>
      <w:tcPr>
        <w:shd w:val="clear" w:color="auto" w:fill="B59BDB"/>
      </w:tcPr>
    </w:tblStylePr>
    <w:tblStylePr w:type="lastRow">
      <w:rPr>
        <w:b/>
        <w:bCs/>
        <w:color w:val="000000"/>
      </w:rPr>
      <w:tblPr/>
      <w:tcPr>
        <w:shd w:val="clear" w:color="auto" w:fill="B59BDB"/>
      </w:tcPr>
    </w:tblStylePr>
    <w:tblStylePr w:type="firstCol">
      <w:rPr>
        <w:color w:val="FFFFFF"/>
      </w:rPr>
      <w:tblPr/>
      <w:tcPr>
        <w:shd w:val="clear" w:color="auto" w:fill="3A215E"/>
      </w:tcPr>
    </w:tblStylePr>
    <w:tblStylePr w:type="lastCol">
      <w:rPr>
        <w:color w:val="FFFFFF"/>
      </w:rPr>
      <w:tblPr/>
      <w:tcPr>
        <w:shd w:val="clear" w:color="auto" w:fill="3A215E"/>
      </w:tcPr>
    </w:tblStylePr>
    <w:tblStylePr w:type="band1Vert">
      <w:tblPr/>
      <w:tcPr>
        <w:shd w:val="clear" w:color="auto" w:fill="A382D3"/>
      </w:tcPr>
    </w:tblStylePr>
    <w:tblStylePr w:type="band1Horz">
      <w:tblPr/>
      <w:tcPr>
        <w:shd w:val="clear" w:color="auto" w:fill="A382D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4F2EF"/>
    </w:tcPr>
    <w:tblStylePr w:type="firstRow">
      <w:rPr>
        <w:b/>
        <w:bCs/>
      </w:rPr>
      <w:tblPr/>
      <w:tcPr>
        <w:shd w:val="clear" w:color="auto" w:fill="E9E5DF"/>
      </w:tcPr>
    </w:tblStylePr>
    <w:tblStylePr w:type="lastRow">
      <w:rPr>
        <w:b/>
        <w:bCs/>
        <w:color w:val="000000"/>
      </w:rPr>
      <w:tblPr/>
      <w:tcPr>
        <w:shd w:val="clear" w:color="auto" w:fill="E9E5DF"/>
      </w:tcPr>
    </w:tblStylePr>
    <w:tblStylePr w:type="firstCol">
      <w:rPr>
        <w:color w:val="FFFFFF"/>
      </w:rPr>
      <w:tblPr/>
      <w:tcPr>
        <w:shd w:val="clear" w:color="auto" w:fill="A19077"/>
      </w:tcPr>
    </w:tblStylePr>
    <w:tblStylePr w:type="lastCol">
      <w:rPr>
        <w:color w:val="FFFFFF"/>
      </w:rPr>
      <w:tblPr/>
      <w:tcPr>
        <w:shd w:val="clear" w:color="auto" w:fill="A19077"/>
      </w:tcPr>
    </w:tblStylePr>
    <w:tblStylePr w:type="band1Vert">
      <w:tblPr/>
      <w:tcPr>
        <w:shd w:val="clear" w:color="auto" w:fill="E3DED7"/>
      </w:tcPr>
    </w:tblStylePr>
    <w:tblStylePr w:type="band1Horz">
      <w:tblPr/>
      <w:tcPr>
        <w:shd w:val="clear" w:color="auto" w:fill="E3DED7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BDF9FF"/>
    </w:tcPr>
    <w:tblStylePr w:type="firstRow">
      <w:rPr>
        <w:b/>
        <w:bCs/>
      </w:rPr>
      <w:tblPr/>
      <w:tcPr>
        <w:shd w:val="clear" w:color="auto" w:fill="7BF4FF"/>
      </w:tcPr>
    </w:tblStylePr>
    <w:tblStylePr w:type="lastRow">
      <w:rPr>
        <w:b/>
        <w:bCs/>
        <w:color w:val="000000"/>
      </w:rPr>
      <w:tblPr/>
      <w:tcPr>
        <w:shd w:val="clear" w:color="auto" w:fill="7BF4FF"/>
      </w:tcPr>
    </w:tblStylePr>
    <w:tblStylePr w:type="firstCol">
      <w:rPr>
        <w:color w:val="FFFFFF"/>
      </w:rPr>
      <w:tblPr/>
      <w:tcPr>
        <w:shd w:val="clear" w:color="auto" w:fill="007C87"/>
      </w:tcPr>
    </w:tblStylePr>
    <w:tblStylePr w:type="lastCol">
      <w:rPr>
        <w:color w:val="FFFFFF"/>
      </w:rPr>
      <w:tblPr/>
      <w:tcPr>
        <w:shd w:val="clear" w:color="auto" w:fill="007C87"/>
      </w:tcPr>
    </w:tblStylePr>
    <w:tblStylePr w:type="band1Vert">
      <w:tblPr/>
      <w:tcPr>
        <w:shd w:val="clear" w:color="auto" w:fill="5BF2FF"/>
      </w:tcPr>
    </w:tblStylePr>
    <w:tblStylePr w:type="band1Horz">
      <w:tblPr/>
      <w:tcPr>
        <w:shd w:val="clear" w:color="auto" w:fill="5BF2F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E4D2"/>
    </w:tcPr>
    <w:tblStylePr w:type="firstRow">
      <w:rPr>
        <w:b/>
        <w:bCs/>
      </w:rPr>
      <w:tblPr/>
      <w:tcPr>
        <w:shd w:val="clear" w:color="auto" w:fill="FFCAA5"/>
      </w:tcPr>
    </w:tblStylePr>
    <w:tblStylePr w:type="lastRow">
      <w:rPr>
        <w:b/>
        <w:bCs/>
        <w:color w:val="000000"/>
      </w:rPr>
      <w:tblPr/>
      <w:tcPr>
        <w:shd w:val="clear" w:color="auto" w:fill="FFCAA5"/>
      </w:tcPr>
    </w:tblStylePr>
    <w:tblStylePr w:type="firstCol">
      <w:rPr>
        <w:color w:val="FFFFFF"/>
      </w:rPr>
      <w:tblPr/>
      <w:tcPr>
        <w:shd w:val="clear" w:color="auto" w:fill="D55900"/>
      </w:tcPr>
    </w:tblStylePr>
    <w:tblStylePr w:type="lastCol">
      <w:rPr>
        <w:color w:val="FFFFFF"/>
      </w:rPr>
      <w:tblPr/>
      <w:tcPr>
        <w:shd w:val="clear" w:color="auto" w:fill="D55900"/>
      </w:tcPr>
    </w:tblStylePr>
    <w:tblStylePr w:type="band1Vert">
      <w:tblPr/>
      <w:tcPr>
        <w:shd w:val="clear" w:color="auto" w:fill="FFBD8E"/>
      </w:tcPr>
    </w:tblStylePr>
    <w:tblStylePr w:type="band1Horz">
      <w:tblPr/>
      <w:tcPr>
        <w:shd w:val="clear" w:color="auto" w:fill="FFBD8E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7D6"/>
    </w:tcPr>
    <w:tblStylePr w:type="firstRow">
      <w:rPr>
        <w:b/>
        <w:bCs/>
      </w:rPr>
      <w:tblPr/>
      <w:tcPr>
        <w:shd w:val="clear" w:color="auto" w:fill="D6EFAD"/>
      </w:tcPr>
    </w:tblStylePr>
    <w:tblStylePr w:type="lastRow">
      <w:rPr>
        <w:b/>
        <w:bCs/>
        <w:color w:val="000000"/>
      </w:rPr>
      <w:tblPr/>
      <w:tcPr>
        <w:shd w:val="clear" w:color="auto" w:fill="D6EFAD"/>
      </w:tcPr>
    </w:tblStylePr>
    <w:tblStylePr w:type="firstCol">
      <w:rPr>
        <w:color w:val="FFFFFF"/>
      </w:rPr>
      <w:tblPr/>
      <w:tcPr>
        <w:shd w:val="clear" w:color="auto" w:fill="75A520"/>
      </w:tcPr>
    </w:tblStylePr>
    <w:tblStylePr w:type="lastCol">
      <w:rPr>
        <w:color w:val="FFFFFF"/>
      </w:rPr>
      <w:tblPr/>
      <w:tcPr>
        <w:shd w:val="clear" w:color="auto" w:fill="75A520"/>
      </w:tcPr>
    </w:tblStylePr>
    <w:tblStylePr w:type="band1Vert">
      <w:tblPr/>
      <w:tcPr>
        <w:shd w:val="clear" w:color="auto" w:fill="CDEB98"/>
      </w:tcPr>
    </w:tblStylePr>
    <w:tblStylePr w:type="band1Horz">
      <w:tblPr/>
      <w:tcPr>
        <w:shd w:val="clear" w:color="auto" w:fill="CDEB98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D3D8"/>
    </w:tcPr>
    <w:tblStylePr w:type="firstRow">
      <w:rPr>
        <w:b/>
        <w:bCs/>
      </w:rPr>
      <w:tblPr/>
      <w:tcPr>
        <w:shd w:val="clear" w:color="auto" w:fill="F6A8B2"/>
      </w:tcPr>
    </w:tblStylePr>
    <w:tblStylePr w:type="lastRow">
      <w:rPr>
        <w:b/>
        <w:bCs/>
        <w:color w:val="000000"/>
      </w:rPr>
      <w:tblPr/>
      <w:tcPr>
        <w:shd w:val="clear" w:color="auto" w:fill="F6A8B2"/>
      </w:tcPr>
    </w:tblStylePr>
    <w:tblStylePr w:type="firstCol">
      <w:rPr>
        <w:color w:val="FFFFFF"/>
      </w:rPr>
      <w:tblPr/>
      <w:tcPr>
        <w:shd w:val="clear" w:color="auto" w:fill="B91328"/>
      </w:tcPr>
    </w:tblStylePr>
    <w:tblStylePr w:type="lastCol">
      <w:rPr>
        <w:color w:val="FFFFFF"/>
      </w:rPr>
      <w:tblPr/>
      <w:tcPr>
        <w:shd w:val="clear" w:color="auto" w:fill="B91328"/>
      </w:tcPr>
    </w:tblStylePr>
    <w:tblStylePr w:type="band1Vert">
      <w:tblPr/>
      <w:tcPr>
        <w:shd w:val="clear" w:color="auto" w:fill="F493A0"/>
      </w:tcPr>
    </w:tblStylePr>
    <w:tblStylePr w:type="band1Horz">
      <w:tblPr/>
      <w:tcPr>
        <w:shd w:val="clear" w:color="auto" w:fill="F493A0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A99982"/>
      </w:tcPr>
    </w:tblStylePr>
    <w:tblStylePr w:type="lastRow">
      <w:rPr>
        <w:b/>
        <w:bCs/>
        <w:color w:val="A999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/>
    </w:rPr>
    <w:tblPr>
      <w:tblStyleRowBandSize w:val="1"/>
      <w:tblStyleColBandSize w:val="1"/>
    </w:tblPr>
    <w:tcPr>
      <w:shd w:val="clear" w:color="auto" w:fill="ECE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A99982"/>
      </w:tcPr>
    </w:tblStylePr>
    <w:tblStylePr w:type="lastRow">
      <w:rPr>
        <w:b/>
        <w:bCs/>
        <w:color w:val="A999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/>
      </w:tcPr>
    </w:tblStylePr>
    <w:tblStylePr w:type="band1Horz">
      <w:tblPr/>
      <w:tcPr>
        <w:shd w:val="clear" w:color="auto" w:fill="DACDED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/>
    </w:rPr>
    <w:tblPr>
      <w:tblStyleRowBandSize w:val="1"/>
      <w:tblStyleColBandSize w:val="1"/>
    </w:tblPr>
    <w:tcPr>
      <w:shd w:val="clear" w:color="auto" w:fill="F9F8F7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A99982"/>
      </w:tcPr>
    </w:tblStylePr>
    <w:tblStylePr w:type="lastRow">
      <w:rPr>
        <w:b/>
        <w:bCs/>
        <w:color w:val="A999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/>
      </w:tcPr>
    </w:tblStylePr>
    <w:tblStylePr w:type="band1Horz">
      <w:tblPr/>
      <w:tcPr>
        <w:shd w:val="clear" w:color="auto" w:fill="F4F2E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/>
    </w:rPr>
    <w:tblPr>
      <w:tblStyleRowBandSize w:val="1"/>
      <w:tblStyleColBandSize w:val="1"/>
    </w:tblPr>
    <w:tcPr>
      <w:shd w:val="clear" w:color="auto" w:fill="DEFC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E45F00"/>
      </w:tcPr>
    </w:tblStylePr>
    <w:tblStylePr w:type="lastRow">
      <w:rPr>
        <w:b/>
        <w:bCs/>
        <w:color w:val="E45F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/>
      </w:tcPr>
    </w:tblStylePr>
    <w:tblStylePr w:type="band1Horz">
      <w:tblPr/>
      <w:tcPr>
        <w:shd w:val="clear" w:color="auto" w:fill="BDF9FF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/>
    </w:rPr>
    <w:tblPr>
      <w:tblStyleRowBandSize w:val="1"/>
      <w:tblStyleColBandSize w:val="1"/>
    </w:tblPr>
    <w:tcPr>
      <w:shd w:val="clear" w:color="auto" w:fill="FFF2E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8590"/>
      </w:tcPr>
    </w:tblStylePr>
    <w:tblStylePr w:type="lastRow">
      <w:rPr>
        <w:b/>
        <w:bCs/>
        <w:color w:val="00859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/>
      </w:tcPr>
    </w:tblStylePr>
    <w:tblStylePr w:type="band1Horz">
      <w:tblPr/>
      <w:tcPr>
        <w:shd w:val="clear" w:color="auto" w:fill="FFE4D2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/>
    </w:rPr>
    <w:tblPr>
      <w:tblStyleRowBandSize w:val="1"/>
      <w:tblStyleColBandSize w:val="1"/>
    </w:tblPr>
    <w:tcPr>
      <w:shd w:val="clear" w:color="auto" w:fill="F5FB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5142B"/>
      </w:tcPr>
    </w:tblStylePr>
    <w:tblStylePr w:type="lastRow">
      <w:rPr>
        <w:b/>
        <w:bCs/>
        <w:color w:val="C5142B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/>
      </w:tcPr>
    </w:tblStylePr>
    <w:tblStylePr w:type="band1Horz">
      <w:tblPr/>
      <w:tcPr>
        <w:shd w:val="clear" w:color="auto" w:fill="EAF7D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/>
    </w:rPr>
    <w:tblPr>
      <w:tblStyleRowBandSize w:val="1"/>
      <w:tblStyleColBandSize w:val="1"/>
    </w:tblPr>
    <w:tcPr>
      <w:shd w:val="clear" w:color="auto" w:fill="FCE9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DB122"/>
      </w:tcPr>
    </w:tblStylePr>
    <w:tblStylePr w:type="lastRow">
      <w:rPr>
        <w:b/>
        <w:bCs/>
        <w:color w:val="7DB12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/>
      </w:tcPr>
    </w:tblStylePr>
    <w:tblStylePr w:type="band1Horz">
      <w:tblPr/>
      <w:tcPr>
        <w:shd w:val="clear" w:color="auto" w:fill="FAD3D8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24" w:space="0" w:color="C8BEAF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24" w:space="0" w:color="C8BEAF"/>
        <w:left w:val="single" w:sz="4" w:space="0" w:color="4F2D7F"/>
        <w:bottom w:val="single" w:sz="4" w:space="0" w:color="4F2D7F"/>
        <w:right w:val="single" w:sz="4" w:space="0" w:color="4F2D7F"/>
        <w:insideH w:val="single" w:sz="4" w:space="0" w:color="FFFFFF"/>
        <w:insideV w:val="single" w:sz="4" w:space="0" w:color="FFFFFF"/>
      </w:tblBorders>
    </w:tblPr>
    <w:tcPr>
      <w:shd w:val="clear" w:color="auto" w:fill="ECE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F1B4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F1B4C"/>
          <w:insideV w:val="nil"/>
        </w:tcBorders>
        <w:shd w:val="clear" w:color="auto" w:fill="2F1B4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/>
      </w:tcPr>
    </w:tblStylePr>
    <w:tblStylePr w:type="band1Vert">
      <w:tblPr/>
      <w:tcPr>
        <w:shd w:val="clear" w:color="auto" w:fill="B59BDB"/>
      </w:tcPr>
    </w:tblStylePr>
    <w:tblStylePr w:type="band1Horz">
      <w:tblPr/>
      <w:tcPr>
        <w:shd w:val="clear" w:color="auto" w:fill="A382D3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24" w:space="0" w:color="C8BEAF"/>
        <w:left w:val="single" w:sz="4" w:space="0" w:color="C8BEAF"/>
        <w:bottom w:val="single" w:sz="4" w:space="0" w:color="C8BEAF"/>
        <w:right w:val="single" w:sz="4" w:space="0" w:color="C8BEAF"/>
        <w:insideH w:val="single" w:sz="4" w:space="0" w:color="FFFFFF"/>
        <w:insideV w:val="single" w:sz="4" w:space="0" w:color="FFFFFF"/>
      </w:tblBorders>
    </w:tblPr>
    <w:tcPr>
      <w:shd w:val="clear" w:color="auto" w:fill="F9F8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85745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85745B"/>
          <w:insideV w:val="nil"/>
        </w:tcBorders>
        <w:shd w:val="clear" w:color="auto" w:fill="85745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/>
      </w:tcPr>
    </w:tblStylePr>
    <w:tblStylePr w:type="band1Vert">
      <w:tblPr/>
      <w:tcPr>
        <w:shd w:val="clear" w:color="auto" w:fill="E9E5DF"/>
      </w:tcPr>
    </w:tblStylePr>
    <w:tblStylePr w:type="band1Horz">
      <w:tblPr/>
      <w:tcPr>
        <w:shd w:val="clear" w:color="auto" w:fill="E3DED7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24" w:space="0" w:color="FF7D1E"/>
        <w:left w:val="single" w:sz="4" w:space="0" w:color="00A7B5"/>
        <w:bottom w:val="single" w:sz="4" w:space="0" w:color="00A7B5"/>
        <w:right w:val="single" w:sz="4" w:space="0" w:color="00A7B5"/>
        <w:insideH w:val="single" w:sz="4" w:space="0" w:color="FFFFFF"/>
        <w:insideV w:val="single" w:sz="4" w:space="0" w:color="FFFFFF"/>
      </w:tblBorders>
    </w:tblPr>
    <w:tcPr>
      <w:shd w:val="clear" w:color="auto" w:fill="DEFC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636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636C"/>
          <w:insideV w:val="nil"/>
        </w:tcBorders>
        <w:shd w:val="clear" w:color="auto" w:fill="00636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/>
      </w:tcPr>
    </w:tblStylePr>
    <w:tblStylePr w:type="band1Vert">
      <w:tblPr/>
      <w:tcPr>
        <w:shd w:val="clear" w:color="auto" w:fill="7BF4FF"/>
      </w:tcPr>
    </w:tblStylePr>
    <w:tblStylePr w:type="band1Horz">
      <w:tblPr/>
      <w:tcPr>
        <w:shd w:val="clear" w:color="auto" w:fill="5BF2F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24" w:space="0" w:color="00A7B5"/>
        <w:left w:val="single" w:sz="4" w:space="0" w:color="FF7D1E"/>
        <w:bottom w:val="single" w:sz="4" w:space="0" w:color="FF7D1E"/>
        <w:right w:val="single" w:sz="4" w:space="0" w:color="FF7D1E"/>
        <w:insideH w:val="single" w:sz="4" w:space="0" w:color="FFFFFF"/>
        <w:insideV w:val="single" w:sz="4" w:space="0" w:color="FFFFFF"/>
      </w:tblBorders>
    </w:tblPr>
    <w:tcPr>
      <w:shd w:val="clear" w:color="auto" w:fill="FFF2E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AB47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B4700"/>
          <w:insideV w:val="nil"/>
        </w:tcBorders>
        <w:shd w:val="clear" w:color="auto" w:fill="AB47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/>
      </w:tcPr>
    </w:tblStylePr>
    <w:tblStylePr w:type="band1Vert">
      <w:tblPr/>
      <w:tcPr>
        <w:shd w:val="clear" w:color="auto" w:fill="FFCAA5"/>
      </w:tcPr>
    </w:tblStylePr>
    <w:tblStylePr w:type="band1Horz">
      <w:tblPr/>
      <w:tcPr>
        <w:shd w:val="clear" w:color="auto" w:fill="FFBD8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24" w:space="0" w:color="E92841"/>
        <w:left w:val="single" w:sz="4" w:space="0" w:color="9BD732"/>
        <w:bottom w:val="single" w:sz="4" w:space="0" w:color="9BD732"/>
        <w:right w:val="single" w:sz="4" w:space="0" w:color="9BD732"/>
        <w:insideH w:val="single" w:sz="4" w:space="0" w:color="FFFFFF"/>
        <w:insideV w:val="single" w:sz="4" w:space="0" w:color="FFFFFF"/>
      </w:tblBorders>
    </w:tblPr>
    <w:tcPr>
      <w:shd w:val="clear" w:color="auto" w:fill="F5FB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D851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D851A"/>
          <w:insideV w:val="nil"/>
        </w:tcBorders>
        <w:shd w:val="clear" w:color="auto" w:fill="5D851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/>
      </w:tcPr>
    </w:tblStylePr>
    <w:tblStylePr w:type="band1Vert">
      <w:tblPr/>
      <w:tcPr>
        <w:shd w:val="clear" w:color="auto" w:fill="D6EFAD"/>
      </w:tcPr>
    </w:tblStylePr>
    <w:tblStylePr w:type="band1Horz">
      <w:tblPr/>
      <w:tcPr>
        <w:shd w:val="clear" w:color="auto" w:fill="CDEB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24" w:space="0" w:color="9BD732"/>
        <w:left w:val="single" w:sz="4" w:space="0" w:color="E92841"/>
        <w:bottom w:val="single" w:sz="4" w:space="0" w:color="E92841"/>
        <w:right w:val="single" w:sz="4" w:space="0" w:color="E92841"/>
        <w:insideH w:val="single" w:sz="4" w:space="0" w:color="FFFFFF"/>
        <w:insideV w:val="single" w:sz="4" w:space="0" w:color="FFFFFF"/>
      </w:tblBorders>
    </w:tblPr>
    <w:tcPr>
      <w:shd w:val="clear" w:color="auto" w:fill="FCE9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40F2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40F20"/>
          <w:insideV w:val="nil"/>
        </w:tcBorders>
        <w:shd w:val="clear" w:color="auto" w:fill="940F2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/>
      </w:tcPr>
    </w:tblStylePr>
    <w:tblStylePr w:type="band1Vert">
      <w:tblPr/>
      <w:tcPr>
        <w:shd w:val="clear" w:color="auto" w:fill="F6A8B2"/>
      </w:tcPr>
    </w:tblStylePr>
    <w:tblStylePr w:type="band1Horz">
      <w:tblPr/>
      <w:tcPr>
        <w:shd w:val="clear" w:color="auto" w:fill="F493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link w:val="CommentText"/>
    <w:semiHidden/>
    <w:rsid w:val="004A0DFE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link w:val="CommentSubject"/>
    <w:semiHidden/>
    <w:rsid w:val="004A0DFE"/>
    <w:rPr>
      <w:rFonts w:ascii="Arial" w:hAnsi="Arial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/>
    </w:rPr>
    <w:tblPr>
      <w:tblStyleRowBandSize w:val="1"/>
      <w:tblStyleColBandSize w:val="1"/>
    </w:tblPr>
    <w:tcPr>
      <w:shd w:val="clear" w:color="auto" w:fill="4F2D7F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7163E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A215E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A215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/>
    </w:rPr>
    <w:tblPr>
      <w:tblStyleRowBandSize w:val="1"/>
      <w:tblStyleColBandSize w:val="1"/>
    </w:tblPr>
    <w:tcPr>
      <w:shd w:val="clear" w:color="auto" w:fill="C8BEAF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E604C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A19077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A1907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/>
    </w:rPr>
    <w:tblPr>
      <w:tblStyleRowBandSize w:val="1"/>
      <w:tblStyleColBandSize w:val="1"/>
    </w:tblPr>
    <w:tcPr>
      <w:shd w:val="clear" w:color="auto" w:fill="00A7B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525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7C87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7C8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/>
    </w:rPr>
    <w:tblPr>
      <w:tblStyleRowBandSize w:val="1"/>
      <w:tblStyleColBandSize w:val="1"/>
    </w:tblPr>
    <w:tcPr>
      <w:shd w:val="clear" w:color="auto" w:fill="FF7D1E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D3B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D559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D559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/>
    </w:rPr>
    <w:tblPr>
      <w:tblStyleRowBandSize w:val="1"/>
      <w:tblStyleColBandSize w:val="1"/>
    </w:tblPr>
    <w:tcPr>
      <w:shd w:val="clear" w:color="auto" w:fill="9BD73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D6E15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5A52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5A52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/>
    </w:rPr>
    <w:tblPr>
      <w:tblStyleRowBandSize w:val="1"/>
      <w:tblStyleColBandSize w:val="1"/>
    </w:tblPr>
    <w:tcPr>
      <w:shd w:val="clear" w:color="auto" w:fill="E9284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B0C1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91328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91328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link w:val="Date"/>
    <w:semiHidden/>
    <w:rsid w:val="004A0DFE"/>
    <w:rPr>
      <w:rFonts w:ascii="Arial" w:hAnsi="Arial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link w:val="E-mailSignature"/>
    <w:semiHidden/>
    <w:rsid w:val="004A0DFE"/>
    <w:rPr>
      <w:rFonts w:ascii="Arial" w:hAnsi="Arial" w:cs="Arial"/>
      <w:sz w:val="18"/>
      <w:lang w:val="en-GB"/>
    </w:rPr>
  </w:style>
  <w:style w:type="character" w:styleId="Emphasis">
    <w:name w:val="Emphasis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link w:val="EndnoteText"/>
    <w:semiHidden/>
    <w:rsid w:val="004A0DFE"/>
    <w:rPr>
      <w:rFonts w:ascii="Arial" w:hAnsi="Arial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cs="Cordia New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cs="Cordia New"/>
      <w:sz w:val="20"/>
    </w:rPr>
  </w:style>
  <w:style w:type="character" w:styleId="FollowedHyperlink">
    <w:name w:val="FollowedHyperlink"/>
    <w:semiHidden/>
    <w:unhideWhenUsed/>
    <w:rsid w:val="004A0DFE"/>
    <w:rPr>
      <w:color w:val="800080"/>
      <w:u w:val="single"/>
      <w:lang w:val="en-GB"/>
    </w:rPr>
  </w:style>
  <w:style w:type="character" w:styleId="FootnoteReference">
    <w:name w:val="footnote reference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link w:val="FootnoteText"/>
    <w:semiHidden/>
    <w:rsid w:val="004A0DFE"/>
    <w:rPr>
      <w:rFonts w:ascii="Arial" w:hAnsi="Arial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/>
        <w:left w:val="single" w:sz="4" w:space="0" w:color="B59BDB"/>
        <w:bottom w:val="single" w:sz="4" w:space="0" w:color="B59BDB"/>
        <w:right w:val="single" w:sz="4" w:space="0" w:color="B59BDB"/>
        <w:insideH w:val="single" w:sz="4" w:space="0" w:color="B59BDB"/>
        <w:insideV w:val="single" w:sz="4" w:space="0" w:color="B59BDB"/>
      </w:tblBorders>
    </w:tblPr>
    <w:tblStylePr w:type="firstRow">
      <w:rPr>
        <w:b/>
        <w:bCs/>
      </w:rPr>
      <w:tblPr/>
      <w:tcPr>
        <w:tcBorders>
          <w:bottom w:val="single" w:sz="12" w:space="0" w:color="9069CA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/>
        <w:left w:val="single" w:sz="4" w:space="0" w:color="E9E5DF"/>
        <w:bottom w:val="single" w:sz="4" w:space="0" w:color="E9E5DF"/>
        <w:right w:val="single" w:sz="4" w:space="0" w:color="E9E5DF"/>
        <w:insideH w:val="single" w:sz="4" w:space="0" w:color="E9E5DF"/>
        <w:insideV w:val="single" w:sz="4" w:space="0" w:color="E9E5DF"/>
      </w:tblBorders>
    </w:tblPr>
    <w:tblStylePr w:type="firstRow">
      <w:rPr>
        <w:b/>
        <w:bCs/>
      </w:rPr>
      <w:tblPr/>
      <w:tcPr>
        <w:tcBorders>
          <w:bottom w:val="single" w:sz="12" w:space="0" w:color="DED8CF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/>
        <w:left w:val="single" w:sz="4" w:space="0" w:color="7BF4FF"/>
        <w:bottom w:val="single" w:sz="4" w:space="0" w:color="7BF4FF"/>
        <w:right w:val="single" w:sz="4" w:space="0" w:color="7BF4FF"/>
        <w:insideH w:val="single" w:sz="4" w:space="0" w:color="7BF4FF"/>
        <w:insideV w:val="single" w:sz="4" w:space="0" w:color="7BF4FF"/>
      </w:tblBorders>
    </w:tblPr>
    <w:tblStylePr w:type="firstRow">
      <w:rPr>
        <w:b/>
        <w:bCs/>
      </w:rPr>
      <w:tblPr/>
      <w:tcPr>
        <w:tcBorders>
          <w:bottom w:val="single" w:sz="12" w:space="0" w:color="39EFFF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/>
        <w:left w:val="single" w:sz="4" w:space="0" w:color="FFCAA5"/>
        <w:bottom w:val="single" w:sz="4" w:space="0" w:color="FFCAA5"/>
        <w:right w:val="single" w:sz="4" w:space="0" w:color="FFCAA5"/>
        <w:insideH w:val="single" w:sz="4" w:space="0" w:color="FFCAA5"/>
        <w:insideV w:val="single" w:sz="4" w:space="0" w:color="FFCAA5"/>
      </w:tblBorders>
    </w:tblPr>
    <w:tblStylePr w:type="firstRow">
      <w:rPr>
        <w:b/>
        <w:bCs/>
      </w:rPr>
      <w:tblPr/>
      <w:tcPr>
        <w:tcBorders>
          <w:bottom w:val="single" w:sz="12" w:space="0" w:color="FFB078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/>
        <w:left w:val="single" w:sz="4" w:space="0" w:color="D6EFAD"/>
        <w:bottom w:val="single" w:sz="4" w:space="0" w:color="D6EFAD"/>
        <w:right w:val="single" w:sz="4" w:space="0" w:color="D6EFAD"/>
        <w:insideH w:val="single" w:sz="4" w:space="0" w:color="D6EFAD"/>
        <w:insideV w:val="single" w:sz="4" w:space="0" w:color="D6EFAD"/>
      </w:tblBorders>
    </w:tblPr>
    <w:tblStylePr w:type="firstRow">
      <w:rPr>
        <w:b/>
        <w:bCs/>
      </w:rPr>
      <w:tblPr/>
      <w:tcPr>
        <w:tcBorders>
          <w:bottom w:val="single" w:sz="12" w:space="0" w:color="C2E784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/>
        <w:left w:val="single" w:sz="4" w:space="0" w:color="F6A8B2"/>
        <w:bottom w:val="single" w:sz="4" w:space="0" w:color="F6A8B2"/>
        <w:right w:val="single" w:sz="4" w:space="0" w:color="F6A8B2"/>
        <w:insideH w:val="single" w:sz="4" w:space="0" w:color="F6A8B2"/>
        <w:insideV w:val="single" w:sz="4" w:space="0" w:color="F6A8B2"/>
      </w:tblBorders>
    </w:tblPr>
    <w:tblStylePr w:type="firstRow">
      <w:rPr>
        <w:b/>
        <w:bCs/>
      </w:rPr>
      <w:tblPr/>
      <w:tcPr>
        <w:tcBorders>
          <w:bottom w:val="single" w:sz="12" w:space="0" w:color="F17D8C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/>
        <w:bottom w:val="single" w:sz="2" w:space="0" w:color="9069CA"/>
        <w:insideH w:val="single" w:sz="2" w:space="0" w:color="9069CA"/>
        <w:insideV w:val="single" w:sz="2" w:space="0" w:color="9069CA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069CA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/>
        <w:bottom w:val="single" w:sz="2" w:space="0" w:color="DED8CF"/>
        <w:insideH w:val="single" w:sz="2" w:space="0" w:color="DED8CF"/>
        <w:insideV w:val="single" w:sz="2" w:space="0" w:color="DED8CF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DED8CF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/>
        <w:bottom w:val="single" w:sz="2" w:space="0" w:color="39EFFF"/>
        <w:insideH w:val="single" w:sz="2" w:space="0" w:color="39EFFF"/>
        <w:insideV w:val="single" w:sz="2" w:space="0" w:color="39EFFF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39EFFF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/>
        <w:bottom w:val="single" w:sz="2" w:space="0" w:color="FFB078"/>
        <w:insideH w:val="single" w:sz="2" w:space="0" w:color="FFB078"/>
        <w:insideV w:val="single" w:sz="2" w:space="0" w:color="FFB078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B078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/>
        <w:bottom w:val="single" w:sz="2" w:space="0" w:color="C2E784"/>
        <w:insideH w:val="single" w:sz="2" w:space="0" w:color="C2E784"/>
        <w:insideV w:val="single" w:sz="2" w:space="0" w:color="C2E784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2E784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/>
        <w:bottom w:val="single" w:sz="2" w:space="0" w:color="F17D8C"/>
        <w:insideH w:val="single" w:sz="2" w:space="0" w:color="F17D8C"/>
        <w:insideV w:val="single" w:sz="2" w:space="0" w:color="F17D8C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17D8C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/>
        <w:left w:val="single" w:sz="4" w:space="0" w:color="9069CA"/>
        <w:bottom w:val="single" w:sz="4" w:space="0" w:color="9069CA"/>
        <w:right w:val="single" w:sz="4" w:space="0" w:color="9069CA"/>
        <w:insideH w:val="single" w:sz="4" w:space="0" w:color="9069CA"/>
        <w:insideV w:val="single" w:sz="4" w:space="0" w:color="9069CA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  <w:tblStylePr w:type="neCell">
      <w:tblPr/>
      <w:tcPr>
        <w:tcBorders>
          <w:bottom w:val="single" w:sz="4" w:space="0" w:color="9069CA"/>
        </w:tcBorders>
      </w:tcPr>
    </w:tblStylePr>
    <w:tblStylePr w:type="nwCell">
      <w:tblPr/>
      <w:tcPr>
        <w:tcBorders>
          <w:bottom w:val="single" w:sz="4" w:space="0" w:color="9069CA"/>
        </w:tcBorders>
      </w:tcPr>
    </w:tblStylePr>
    <w:tblStylePr w:type="seCell">
      <w:tblPr/>
      <w:tcPr>
        <w:tcBorders>
          <w:top w:val="single" w:sz="4" w:space="0" w:color="9069CA"/>
        </w:tcBorders>
      </w:tcPr>
    </w:tblStylePr>
    <w:tblStylePr w:type="swCell">
      <w:tblPr/>
      <w:tcPr>
        <w:tcBorders>
          <w:top w:val="single" w:sz="4" w:space="0" w:color="9069CA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/>
        <w:left w:val="single" w:sz="4" w:space="0" w:color="DED8CF"/>
        <w:bottom w:val="single" w:sz="4" w:space="0" w:color="DED8CF"/>
        <w:right w:val="single" w:sz="4" w:space="0" w:color="DED8CF"/>
        <w:insideH w:val="single" w:sz="4" w:space="0" w:color="DED8CF"/>
        <w:insideV w:val="single" w:sz="4" w:space="0" w:color="DED8C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  <w:tblStylePr w:type="neCell">
      <w:tblPr/>
      <w:tcPr>
        <w:tcBorders>
          <w:bottom w:val="single" w:sz="4" w:space="0" w:color="DED8CF"/>
        </w:tcBorders>
      </w:tcPr>
    </w:tblStylePr>
    <w:tblStylePr w:type="nwCell">
      <w:tblPr/>
      <w:tcPr>
        <w:tcBorders>
          <w:bottom w:val="single" w:sz="4" w:space="0" w:color="DED8CF"/>
        </w:tcBorders>
      </w:tcPr>
    </w:tblStylePr>
    <w:tblStylePr w:type="seCell">
      <w:tblPr/>
      <w:tcPr>
        <w:tcBorders>
          <w:top w:val="single" w:sz="4" w:space="0" w:color="DED8CF"/>
        </w:tcBorders>
      </w:tcPr>
    </w:tblStylePr>
    <w:tblStylePr w:type="swCell">
      <w:tblPr/>
      <w:tcPr>
        <w:tcBorders>
          <w:top w:val="single" w:sz="4" w:space="0" w:color="DED8CF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/>
        <w:left w:val="single" w:sz="4" w:space="0" w:color="39EFFF"/>
        <w:bottom w:val="single" w:sz="4" w:space="0" w:color="39EFFF"/>
        <w:right w:val="single" w:sz="4" w:space="0" w:color="39EFFF"/>
        <w:insideH w:val="single" w:sz="4" w:space="0" w:color="39EFFF"/>
        <w:insideV w:val="single" w:sz="4" w:space="0" w:color="39EFF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  <w:tblStylePr w:type="neCell">
      <w:tblPr/>
      <w:tcPr>
        <w:tcBorders>
          <w:bottom w:val="single" w:sz="4" w:space="0" w:color="39EFFF"/>
        </w:tcBorders>
      </w:tcPr>
    </w:tblStylePr>
    <w:tblStylePr w:type="nwCell">
      <w:tblPr/>
      <w:tcPr>
        <w:tcBorders>
          <w:bottom w:val="single" w:sz="4" w:space="0" w:color="39EFFF"/>
        </w:tcBorders>
      </w:tcPr>
    </w:tblStylePr>
    <w:tblStylePr w:type="seCell">
      <w:tblPr/>
      <w:tcPr>
        <w:tcBorders>
          <w:top w:val="single" w:sz="4" w:space="0" w:color="39EFFF"/>
        </w:tcBorders>
      </w:tcPr>
    </w:tblStylePr>
    <w:tblStylePr w:type="swCell">
      <w:tblPr/>
      <w:tcPr>
        <w:tcBorders>
          <w:top w:val="single" w:sz="4" w:space="0" w:color="39EFFF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/>
        <w:left w:val="single" w:sz="4" w:space="0" w:color="FFB078"/>
        <w:bottom w:val="single" w:sz="4" w:space="0" w:color="FFB078"/>
        <w:right w:val="single" w:sz="4" w:space="0" w:color="FFB078"/>
        <w:insideH w:val="single" w:sz="4" w:space="0" w:color="FFB078"/>
        <w:insideV w:val="single" w:sz="4" w:space="0" w:color="FFB078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  <w:tblStylePr w:type="neCell">
      <w:tblPr/>
      <w:tcPr>
        <w:tcBorders>
          <w:bottom w:val="single" w:sz="4" w:space="0" w:color="FFB078"/>
        </w:tcBorders>
      </w:tcPr>
    </w:tblStylePr>
    <w:tblStylePr w:type="nwCell">
      <w:tblPr/>
      <w:tcPr>
        <w:tcBorders>
          <w:bottom w:val="single" w:sz="4" w:space="0" w:color="FFB078"/>
        </w:tcBorders>
      </w:tcPr>
    </w:tblStylePr>
    <w:tblStylePr w:type="seCell">
      <w:tblPr/>
      <w:tcPr>
        <w:tcBorders>
          <w:top w:val="single" w:sz="4" w:space="0" w:color="FFB078"/>
        </w:tcBorders>
      </w:tcPr>
    </w:tblStylePr>
    <w:tblStylePr w:type="swCell">
      <w:tblPr/>
      <w:tcPr>
        <w:tcBorders>
          <w:top w:val="single" w:sz="4" w:space="0" w:color="FFB078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/>
        <w:left w:val="single" w:sz="4" w:space="0" w:color="C2E784"/>
        <w:bottom w:val="single" w:sz="4" w:space="0" w:color="C2E784"/>
        <w:right w:val="single" w:sz="4" w:space="0" w:color="C2E784"/>
        <w:insideH w:val="single" w:sz="4" w:space="0" w:color="C2E784"/>
        <w:insideV w:val="single" w:sz="4" w:space="0" w:color="C2E78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  <w:tblStylePr w:type="neCell">
      <w:tblPr/>
      <w:tcPr>
        <w:tcBorders>
          <w:bottom w:val="single" w:sz="4" w:space="0" w:color="C2E784"/>
        </w:tcBorders>
      </w:tcPr>
    </w:tblStylePr>
    <w:tblStylePr w:type="nwCell">
      <w:tblPr/>
      <w:tcPr>
        <w:tcBorders>
          <w:bottom w:val="single" w:sz="4" w:space="0" w:color="C2E784"/>
        </w:tcBorders>
      </w:tcPr>
    </w:tblStylePr>
    <w:tblStylePr w:type="seCell">
      <w:tblPr/>
      <w:tcPr>
        <w:tcBorders>
          <w:top w:val="single" w:sz="4" w:space="0" w:color="C2E784"/>
        </w:tcBorders>
      </w:tcPr>
    </w:tblStylePr>
    <w:tblStylePr w:type="swCell">
      <w:tblPr/>
      <w:tcPr>
        <w:tcBorders>
          <w:top w:val="single" w:sz="4" w:space="0" w:color="C2E784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/>
        <w:left w:val="single" w:sz="4" w:space="0" w:color="F17D8C"/>
        <w:bottom w:val="single" w:sz="4" w:space="0" w:color="F17D8C"/>
        <w:right w:val="single" w:sz="4" w:space="0" w:color="F17D8C"/>
        <w:insideH w:val="single" w:sz="4" w:space="0" w:color="F17D8C"/>
        <w:insideV w:val="single" w:sz="4" w:space="0" w:color="F17D8C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  <w:tblStylePr w:type="neCell">
      <w:tblPr/>
      <w:tcPr>
        <w:tcBorders>
          <w:bottom w:val="single" w:sz="4" w:space="0" w:color="F17D8C"/>
        </w:tcBorders>
      </w:tcPr>
    </w:tblStylePr>
    <w:tblStylePr w:type="nwCell">
      <w:tblPr/>
      <w:tcPr>
        <w:tcBorders>
          <w:bottom w:val="single" w:sz="4" w:space="0" w:color="F17D8C"/>
        </w:tcBorders>
      </w:tcPr>
    </w:tblStylePr>
    <w:tblStylePr w:type="seCell">
      <w:tblPr/>
      <w:tcPr>
        <w:tcBorders>
          <w:top w:val="single" w:sz="4" w:space="0" w:color="F17D8C"/>
        </w:tcBorders>
      </w:tcPr>
    </w:tblStylePr>
    <w:tblStylePr w:type="swCell">
      <w:tblPr/>
      <w:tcPr>
        <w:tcBorders>
          <w:top w:val="single" w:sz="4" w:space="0" w:color="F17D8C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/>
        <w:left w:val="single" w:sz="4" w:space="0" w:color="9069CA"/>
        <w:bottom w:val="single" w:sz="4" w:space="0" w:color="9069CA"/>
        <w:right w:val="single" w:sz="4" w:space="0" w:color="9069CA"/>
        <w:insideH w:val="single" w:sz="4" w:space="0" w:color="9069CA"/>
        <w:insideV w:val="single" w:sz="4" w:space="0" w:color="9069CA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2D7F"/>
          <w:left w:val="single" w:sz="4" w:space="0" w:color="4F2D7F"/>
          <w:bottom w:val="single" w:sz="4" w:space="0" w:color="4F2D7F"/>
          <w:right w:val="single" w:sz="4" w:space="0" w:color="4F2D7F"/>
          <w:insideH w:val="nil"/>
          <w:insideV w:val="nil"/>
        </w:tcBorders>
        <w:shd w:val="clear" w:color="auto" w:fill="4F2D7F"/>
      </w:tcPr>
    </w:tblStylePr>
    <w:tblStylePr w:type="lastRow">
      <w:rPr>
        <w:b/>
        <w:bCs/>
      </w:rPr>
      <w:tblPr/>
      <w:tcPr>
        <w:tcBorders>
          <w:top w:val="double" w:sz="4" w:space="0" w:color="4F2D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/>
        <w:left w:val="single" w:sz="4" w:space="0" w:color="DED8CF"/>
        <w:bottom w:val="single" w:sz="4" w:space="0" w:color="DED8CF"/>
        <w:right w:val="single" w:sz="4" w:space="0" w:color="DED8CF"/>
        <w:insideH w:val="single" w:sz="4" w:space="0" w:color="DED8CF"/>
        <w:insideV w:val="single" w:sz="4" w:space="0" w:color="DED8C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8BEAF"/>
          <w:left w:val="single" w:sz="4" w:space="0" w:color="C8BEAF"/>
          <w:bottom w:val="single" w:sz="4" w:space="0" w:color="C8BEAF"/>
          <w:right w:val="single" w:sz="4" w:space="0" w:color="C8BEAF"/>
          <w:insideH w:val="nil"/>
          <w:insideV w:val="nil"/>
        </w:tcBorders>
        <w:shd w:val="clear" w:color="auto" w:fill="C8BEAF"/>
      </w:tcPr>
    </w:tblStylePr>
    <w:tblStylePr w:type="lastRow">
      <w:rPr>
        <w:b/>
        <w:bCs/>
      </w:rPr>
      <w:tblPr/>
      <w:tcPr>
        <w:tcBorders>
          <w:top w:val="double" w:sz="4" w:space="0" w:color="C8BEA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/>
        <w:left w:val="single" w:sz="4" w:space="0" w:color="39EFFF"/>
        <w:bottom w:val="single" w:sz="4" w:space="0" w:color="39EFFF"/>
        <w:right w:val="single" w:sz="4" w:space="0" w:color="39EFFF"/>
        <w:insideH w:val="single" w:sz="4" w:space="0" w:color="39EFFF"/>
        <w:insideV w:val="single" w:sz="4" w:space="0" w:color="39EFF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A7B5"/>
          <w:left w:val="single" w:sz="4" w:space="0" w:color="00A7B5"/>
          <w:bottom w:val="single" w:sz="4" w:space="0" w:color="00A7B5"/>
          <w:right w:val="single" w:sz="4" w:space="0" w:color="00A7B5"/>
          <w:insideH w:val="nil"/>
          <w:insideV w:val="nil"/>
        </w:tcBorders>
        <w:shd w:val="clear" w:color="auto" w:fill="00A7B5"/>
      </w:tcPr>
    </w:tblStylePr>
    <w:tblStylePr w:type="lastRow">
      <w:rPr>
        <w:b/>
        <w:bCs/>
      </w:rPr>
      <w:tblPr/>
      <w:tcPr>
        <w:tcBorders>
          <w:top w:val="double" w:sz="4" w:space="0" w:color="00A7B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/>
        <w:left w:val="single" w:sz="4" w:space="0" w:color="FFB078"/>
        <w:bottom w:val="single" w:sz="4" w:space="0" w:color="FFB078"/>
        <w:right w:val="single" w:sz="4" w:space="0" w:color="FFB078"/>
        <w:insideH w:val="single" w:sz="4" w:space="0" w:color="FFB078"/>
        <w:insideV w:val="single" w:sz="4" w:space="0" w:color="FFB078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7D1E"/>
          <w:left w:val="single" w:sz="4" w:space="0" w:color="FF7D1E"/>
          <w:bottom w:val="single" w:sz="4" w:space="0" w:color="FF7D1E"/>
          <w:right w:val="single" w:sz="4" w:space="0" w:color="FF7D1E"/>
          <w:insideH w:val="nil"/>
          <w:insideV w:val="nil"/>
        </w:tcBorders>
        <w:shd w:val="clear" w:color="auto" w:fill="FF7D1E"/>
      </w:tcPr>
    </w:tblStylePr>
    <w:tblStylePr w:type="lastRow">
      <w:rPr>
        <w:b/>
        <w:bCs/>
      </w:rPr>
      <w:tblPr/>
      <w:tcPr>
        <w:tcBorders>
          <w:top w:val="double" w:sz="4" w:space="0" w:color="FF7D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/>
        <w:left w:val="single" w:sz="4" w:space="0" w:color="C2E784"/>
        <w:bottom w:val="single" w:sz="4" w:space="0" w:color="C2E784"/>
        <w:right w:val="single" w:sz="4" w:space="0" w:color="C2E784"/>
        <w:insideH w:val="single" w:sz="4" w:space="0" w:color="C2E784"/>
        <w:insideV w:val="single" w:sz="4" w:space="0" w:color="C2E78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D732"/>
          <w:left w:val="single" w:sz="4" w:space="0" w:color="9BD732"/>
          <w:bottom w:val="single" w:sz="4" w:space="0" w:color="9BD732"/>
          <w:right w:val="single" w:sz="4" w:space="0" w:color="9BD732"/>
          <w:insideH w:val="nil"/>
          <w:insideV w:val="nil"/>
        </w:tcBorders>
        <w:shd w:val="clear" w:color="auto" w:fill="9BD732"/>
      </w:tcPr>
    </w:tblStylePr>
    <w:tblStylePr w:type="lastRow">
      <w:rPr>
        <w:b/>
        <w:bCs/>
      </w:rPr>
      <w:tblPr/>
      <w:tcPr>
        <w:tcBorders>
          <w:top w:val="double" w:sz="4" w:space="0" w:color="9BD7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/>
        <w:left w:val="single" w:sz="4" w:space="0" w:color="F17D8C"/>
        <w:bottom w:val="single" w:sz="4" w:space="0" w:color="F17D8C"/>
        <w:right w:val="single" w:sz="4" w:space="0" w:color="F17D8C"/>
        <w:insideH w:val="single" w:sz="4" w:space="0" w:color="F17D8C"/>
        <w:insideV w:val="single" w:sz="4" w:space="0" w:color="F17D8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92841"/>
          <w:left w:val="single" w:sz="4" w:space="0" w:color="E92841"/>
          <w:bottom w:val="single" w:sz="4" w:space="0" w:color="E92841"/>
          <w:right w:val="single" w:sz="4" w:space="0" w:color="E92841"/>
          <w:insideH w:val="nil"/>
          <w:insideV w:val="nil"/>
        </w:tcBorders>
        <w:shd w:val="clear" w:color="auto" w:fill="E92841"/>
      </w:tcPr>
    </w:tblStylePr>
    <w:tblStylePr w:type="lastRow">
      <w:rPr>
        <w:b/>
        <w:bCs/>
      </w:rPr>
      <w:tblPr/>
      <w:tcPr>
        <w:tcBorders>
          <w:top w:val="double" w:sz="4" w:space="0" w:color="E9284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AC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2D7F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2D7F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2D7F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2D7F"/>
      </w:tcPr>
    </w:tblStylePr>
    <w:tblStylePr w:type="band1Vert">
      <w:tblPr/>
      <w:tcPr>
        <w:shd w:val="clear" w:color="auto" w:fill="B59BDB"/>
      </w:tcPr>
    </w:tblStylePr>
    <w:tblStylePr w:type="band1Horz">
      <w:tblPr/>
      <w:tcPr>
        <w:shd w:val="clear" w:color="auto" w:fill="B59BDB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4F2E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8BEAF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8BEAF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8BEAF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8BEAF"/>
      </w:tcPr>
    </w:tblStylePr>
    <w:tblStylePr w:type="band1Vert">
      <w:tblPr/>
      <w:tcPr>
        <w:shd w:val="clear" w:color="auto" w:fill="E9E5DF"/>
      </w:tcPr>
    </w:tblStylePr>
    <w:tblStylePr w:type="band1Horz">
      <w:tblPr/>
      <w:tcPr>
        <w:shd w:val="clear" w:color="auto" w:fill="E9E5DF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BDF9F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A7B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A7B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A7B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A7B5"/>
      </w:tcPr>
    </w:tblStylePr>
    <w:tblStylePr w:type="band1Vert">
      <w:tblPr/>
      <w:tcPr>
        <w:shd w:val="clear" w:color="auto" w:fill="7BF4FF"/>
      </w:tcPr>
    </w:tblStylePr>
    <w:tblStylePr w:type="band1Horz">
      <w:tblPr/>
      <w:tcPr>
        <w:shd w:val="clear" w:color="auto" w:fill="7BF4FF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E4D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7D1E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7D1E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7D1E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7D1E"/>
      </w:tcPr>
    </w:tblStylePr>
    <w:tblStylePr w:type="band1Vert">
      <w:tblPr/>
      <w:tcPr>
        <w:shd w:val="clear" w:color="auto" w:fill="FFCAA5"/>
      </w:tcPr>
    </w:tblStylePr>
    <w:tblStylePr w:type="band1Horz">
      <w:tblPr/>
      <w:tcPr>
        <w:shd w:val="clear" w:color="auto" w:fill="FFCAA5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7D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D73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D73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D73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D732"/>
      </w:tcPr>
    </w:tblStylePr>
    <w:tblStylePr w:type="band1Vert">
      <w:tblPr/>
      <w:tcPr>
        <w:shd w:val="clear" w:color="auto" w:fill="D6EFAD"/>
      </w:tcPr>
    </w:tblStylePr>
    <w:tblStylePr w:type="band1Horz">
      <w:tblPr/>
      <w:tcPr>
        <w:shd w:val="clear" w:color="auto" w:fill="D6EFAD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AD3D8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9284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9284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9284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92841"/>
      </w:tcPr>
    </w:tblStylePr>
    <w:tblStylePr w:type="band1Vert">
      <w:tblPr/>
      <w:tcPr>
        <w:shd w:val="clear" w:color="auto" w:fill="F6A8B2"/>
      </w:tcPr>
    </w:tblStylePr>
    <w:tblStylePr w:type="band1Horz">
      <w:tblPr/>
      <w:tcPr>
        <w:shd w:val="clear" w:color="auto" w:fill="F6A8B2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/>
    </w:rPr>
    <w:tblPr>
      <w:tblStyleRowBandSize w:val="1"/>
      <w:tblStyleColBandSize w:val="1"/>
      <w:tblBorders>
        <w:top w:val="single" w:sz="4" w:space="0" w:color="9069CA"/>
        <w:left w:val="single" w:sz="4" w:space="0" w:color="9069CA"/>
        <w:bottom w:val="single" w:sz="4" w:space="0" w:color="9069CA"/>
        <w:right w:val="single" w:sz="4" w:space="0" w:color="9069CA"/>
        <w:insideH w:val="single" w:sz="4" w:space="0" w:color="9069CA"/>
        <w:insideV w:val="single" w:sz="4" w:space="0" w:color="9069CA"/>
      </w:tblBorders>
    </w:tblPr>
    <w:tblStylePr w:type="firstRow">
      <w:rPr>
        <w:b/>
        <w:bCs/>
      </w:rPr>
      <w:tblPr/>
      <w:tcPr>
        <w:tcBorders>
          <w:bottom w:val="single" w:sz="12" w:space="0" w:color="9069CA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/>
    </w:rPr>
    <w:tblPr>
      <w:tblStyleRowBandSize w:val="1"/>
      <w:tblStyleColBandSize w:val="1"/>
      <w:tblBorders>
        <w:top w:val="single" w:sz="4" w:space="0" w:color="DED8CF"/>
        <w:left w:val="single" w:sz="4" w:space="0" w:color="DED8CF"/>
        <w:bottom w:val="single" w:sz="4" w:space="0" w:color="DED8CF"/>
        <w:right w:val="single" w:sz="4" w:space="0" w:color="DED8CF"/>
        <w:insideH w:val="single" w:sz="4" w:space="0" w:color="DED8CF"/>
        <w:insideV w:val="single" w:sz="4" w:space="0" w:color="DED8CF"/>
      </w:tblBorders>
    </w:tblPr>
    <w:tblStylePr w:type="firstRow">
      <w:rPr>
        <w:b/>
        <w:bCs/>
      </w:rPr>
      <w:tblPr/>
      <w:tcPr>
        <w:tcBorders>
          <w:bottom w:val="single" w:sz="12" w:space="0" w:color="DED8CF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/>
    </w:rPr>
    <w:tblPr>
      <w:tblStyleRowBandSize w:val="1"/>
      <w:tblStyleColBandSize w:val="1"/>
      <w:tblBorders>
        <w:top w:val="single" w:sz="4" w:space="0" w:color="39EFFF"/>
        <w:left w:val="single" w:sz="4" w:space="0" w:color="39EFFF"/>
        <w:bottom w:val="single" w:sz="4" w:space="0" w:color="39EFFF"/>
        <w:right w:val="single" w:sz="4" w:space="0" w:color="39EFFF"/>
        <w:insideH w:val="single" w:sz="4" w:space="0" w:color="39EFFF"/>
        <w:insideV w:val="single" w:sz="4" w:space="0" w:color="39EFFF"/>
      </w:tblBorders>
    </w:tblPr>
    <w:tblStylePr w:type="firstRow">
      <w:rPr>
        <w:b/>
        <w:bCs/>
      </w:rPr>
      <w:tblPr/>
      <w:tcPr>
        <w:tcBorders>
          <w:bottom w:val="single" w:sz="12" w:space="0" w:color="39EFFF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/>
    </w:rPr>
    <w:tblPr>
      <w:tblStyleRowBandSize w:val="1"/>
      <w:tblStyleColBandSize w:val="1"/>
      <w:tblBorders>
        <w:top w:val="single" w:sz="4" w:space="0" w:color="FFB078"/>
        <w:left w:val="single" w:sz="4" w:space="0" w:color="FFB078"/>
        <w:bottom w:val="single" w:sz="4" w:space="0" w:color="FFB078"/>
        <w:right w:val="single" w:sz="4" w:space="0" w:color="FFB078"/>
        <w:insideH w:val="single" w:sz="4" w:space="0" w:color="FFB078"/>
        <w:insideV w:val="single" w:sz="4" w:space="0" w:color="FFB078"/>
      </w:tblBorders>
    </w:tblPr>
    <w:tblStylePr w:type="firstRow">
      <w:rPr>
        <w:b/>
        <w:bCs/>
      </w:rPr>
      <w:tblPr/>
      <w:tcPr>
        <w:tcBorders>
          <w:bottom w:val="single" w:sz="12" w:space="0" w:color="FFB078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/>
    </w:rPr>
    <w:tblPr>
      <w:tblStyleRowBandSize w:val="1"/>
      <w:tblStyleColBandSize w:val="1"/>
      <w:tblBorders>
        <w:top w:val="single" w:sz="4" w:space="0" w:color="C2E784"/>
        <w:left w:val="single" w:sz="4" w:space="0" w:color="C2E784"/>
        <w:bottom w:val="single" w:sz="4" w:space="0" w:color="C2E784"/>
        <w:right w:val="single" w:sz="4" w:space="0" w:color="C2E784"/>
        <w:insideH w:val="single" w:sz="4" w:space="0" w:color="C2E784"/>
        <w:insideV w:val="single" w:sz="4" w:space="0" w:color="C2E784"/>
      </w:tblBorders>
    </w:tblPr>
    <w:tblStylePr w:type="firstRow">
      <w:rPr>
        <w:b/>
        <w:bCs/>
      </w:rPr>
      <w:tblPr/>
      <w:tcPr>
        <w:tcBorders>
          <w:bottom w:val="single" w:sz="12" w:space="0" w:color="C2E784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/>
    </w:rPr>
    <w:tblPr>
      <w:tblStyleRowBandSize w:val="1"/>
      <w:tblStyleColBandSize w:val="1"/>
      <w:tblBorders>
        <w:top w:val="single" w:sz="4" w:space="0" w:color="F17D8C"/>
        <w:left w:val="single" w:sz="4" w:space="0" w:color="F17D8C"/>
        <w:bottom w:val="single" w:sz="4" w:space="0" w:color="F17D8C"/>
        <w:right w:val="single" w:sz="4" w:space="0" w:color="F17D8C"/>
        <w:insideH w:val="single" w:sz="4" w:space="0" w:color="F17D8C"/>
        <w:insideV w:val="single" w:sz="4" w:space="0" w:color="F17D8C"/>
      </w:tblBorders>
    </w:tblPr>
    <w:tblStylePr w:type="firstRow">
      <w:rPr>
        <w:b/>
        <w:bCs/>
      </w:rPr>
      <w:tblPr/>
      <w:tcPr>
        <w:tcBorders>
          <w:bottom w:val="single" w:sz="12" w:space="0" w:color="F17D8C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/>
    </w:rPr>
    <w:tblPr>
      <w:tblStyleRowBandSize w:val="1"/>
      <w:tblStyleColBandSize w:val="1"/>
      <w:tblBorders>
        <w:top w:val="single" w:sz="4" w:space="0" w:color="9069CA"/>
        <w:left w:val="single" w:sz="4" w:space="0" w:color="9069CA"/>
        <w:bottom w:val="single" w:sz="4" w:space="0" w:color="9069CA"/>
        <w:right w:val="single" w:sz="4" w:space="0" w:color="9069CA"/>
        <w:insideH w:val="single" w:sz="4" w:space="0" w:color="9069CA"/>
        <w:insideV w:val="single" w:sz="4" w:space="0" w:color="9069CA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  <w:tblStylePr w:type="neCell">
      <w:tblPr/>
      <w:tcPr>
        <w:tcBorders>
          <w:bottom w:val="single" w:sz="4" w:space="0" w:color="9069CA"/>
        </w:tcBorders>
      </w:tcPr>
    </w:tblStylePr>
    <w:tblStylePr w:type="nwCell">
      <w:tblPr/>
      <w:tcPr>
        <w:tcBorders>
          <w:bottom w:val="single" w:sz="4" w:space="0" w:color="9069CA"/>
        </w:tcBorders>
      </w:tcPr>
    </w:tblStylePr>
    <w:tblStylePr w:type="seCell">
      <w:tblPr/>
      <w:tcPr>
        <w:tcBorders>
          <w:top w:val="single" w:sz="4" w:space="0" w:color="9069CA"/>
        </w:tcBorders>
      </w:tcPr>
    </w:tblStylePr>
    <w:tblStylePr w:type="swCell">
      <w:tblPr/>
      <w:tcPr>
        <w:tcBorders>
          <w:top w:val="single" w:sz="4" w:space="0" w:color="9069CA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/>
    </w:rPr>
    <w:tblPr>
      <w:tblStyleRowBandSize w:val="1"/>
      <w:tblStyleColBandSize w:val="1"/>
      <w:tblBorders>
        <w:top w:val="single" w:sz="4" w:space="0" w:color="DED8CF"/>
        <w:left w:val="single" w:sz="4" w:space="0" w:color="DED8CF"/>
        <w:bottom w:val="single" w:sz="4" w:space="0" w:color="DED8CF"/>
        <w:right w:val="single" w:sz="4" w:space="0" w:color="DED8CF"/>
        <w:insideH w:val="single" w:sz="4" w:space="0" w:color="DED8CF"/>
        <w:insideV w:val="single" w:sz="4" w:space="0" w:color="DED8C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  <w:tblStylePr w:type="neCell">
      <w:tblPr/>
      <w:tcPr>
        <w:tcBorders>
          <w:bottom w:val="single" w:sz="4" w:space="0" w:color="DED8CF"/>
        </w:tcBorders>
      </w:tcPr>
    </w:tblStylePr>
    <w:tblStylePr w:type="nwCell">
      <w:tblPr/>
      <w:tcPr>
        <w:tcBorders>
          <w:bottom w:val="single" w:sz="4" w:space="0" w:color="DED8CF"/>
        </w:tcBorders>
      </w:tcPr>
    </w:tblStylePr>
    <w:tblStylePr w:type="seCell">
      <w:tblPr/>
      <w:tcPr>
        <w:tcBorders>
          <w:top w:val="single" w:sz="4" w:space="0" w:color="DED8CF"/>
        </w:tcBorders>
      </w:tcPr>
    </w:tblStylePr>
    <w:tblStylePr w:type="swCell">
      <w:tblPr/>
      <w:tcPr>
        <w:tcBorders>
          <w:top w:val="single" w:sz="4" w:space="0" w:color="DED8CF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/>
    </w:rPr>
    <w:tblPr>
      <w:tblStyleRowBandSize w:val="1"/>
      <w:tblStyleColBandSize w:val="1"/>
      <w:tblBorders>
        <w:top w:val="single" w:sz="4" w:space="0" w:color="39EFFF"/>
        <w:left w:val="single" w:sz="4" w:space="0" w:color="39EFFF"/>
        <w:bottom w:val="single" w:sz="4" w:space="0" w:color="39EFFF"/>
        <w:right w:val="single" w:sz="4" w:space="0" w:color="39EFFF"/>
        <w:insideH w:val="single" w:sz="4" w:space="0" w:color="39EFFF"/>
        <w:insideV w:val="single" w:sz="4" w:space="0" w:color="39EFF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  <w:tblStylePr w:type="neCell">
      <w:tblPr/>
      <w:tcPr>
        <w:tcBorders>
          <w:bottom w:val="single" w:sz="4" w:space="0" w:color="39EFFF"/>
        </w:tcBorders>
      </w:tcPr>
    </w:tblStylePr>
    <w:tblStylePr w:type="nwCell">
      <w:tblPr/>
      <w:tcPr>
        <w:tcBorders>
          <w:bottom w:val="single" w:sz="4" w:space="0" w:color="39EFFF"/>
        </w:tcBorders>
      </w:tcPr>
    </w:tblStylePr>
    <w:tblStylePr w:type="seCell">
      <w:tblPr/>
      <w:tcPr>
        <w:tcBorders>
          <w:top w:val="single" w:sz="4" w:space="0" w:color="39EFFF"/>
        </w:tcBorders>
      </w:tcPr>
    </w:tblStylePr>
    <w:tblStylePr w:type="swCell">
      <w:tblPr/>
      <w:tcPr>
        <w:tcBorders>
          <w:top w:val="single" w:sz="4" w:space="0" w:color="39EFFF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/>
    </w:rPr>
    <w:tblPr>
      <w:tblStyleRowBandSize w:val="1"/>
      <w:tblStyleColBandSize w:val="1"/>
      <w:tblBorders>
        <w:top w:val="single" w:sz="4" w:space="0" w:color="FFB078"/>
        <w:left w:val="single" w:sz="4" w:space="0" w:color="FFB078"/>
        <w:bottom w:val="single" w:sz="4" w:space="0" w:color="FFB078"/>
        <w:right w:val="single" w:sz="4" w:space="0" w:color="FFB078"/>
        <w:insideH w:val="single" w:sz="4" w:space="0" w:color="FFB078"/>
        <w:insideV w:val="single" w:sz="4" w:space="0" w:color="FFB078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  <w:tblStylePr w:type="neCell">
      <w:tblPr/>
      <w:tcPr>
        <w:tcBorders>
          <w:bottom w:val="single" w:sz="4" w:space="0" w:color="FFB078"/>
        </w:tcBorders>
      </w:tcPr>
    </w:tblStylePr>
    <w:tblStylePr w:type="nwCell">
      <w:tblPr/>
      <w:tcPr>
        <w:tcBorders>
          <w:bottom w:val="single" w:sz="4" w:space="0" w:color="FFB078"/>
        </w:tcBorders>
      </w:tcPr>
    </w:tblStylePr>
    <w:tblStylePr w:type="seCell">
      <w:tblPr/>
      <w:tcPr>
        <w:tcBorders>
          <w:top w:val="single" w:sz="4" w:space="0" w:color="FFB078"/>
        </w:tcBorders>
      </w:tcPr>
    </w:tblStylePr>
    <w:tblStylePr w:type="swCell">
      <w:tblPr/>
      <w:tcPr>
        <w:tcBorders>
          <w:top w:val="single" w:sz="4" w:space="0" w:color="FFB078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/>
    </w:rPr>
    <w:tblPr>
      <w:tblStyleRowBandSize w:val="1"/>
      <w:tblStyleColBandSize w:val="1"/>
      <w:tblBorders>
        <w:top w:val="single" w:sz="4" w:space="0" w:color="C2E784"/>
        <w:left w:val="single" w:sz="4" w:space="0" w:color="C2E784"/>
        <w:bottom w:val="single" w:sz="4" w:space="0" w:color="C2E784"/>
        <w:right w:val="single" w:sz="4" w:space="0" w:color="C2E784"/>
        <w:insideH w:val="single" w:sz="4" w:space="0" w:color="C2E784"/>
        <w:insideV w:val="single" w:sz="4" w:space="0" w:color="C2E78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  <w:tblStylePr w:type="neCell">
      <w:tblPr/>
      <w:tcPr>
        <w:tcBorders>
          <w:bottom w:val="single" w:sz="4" w:space="0" w:color="C2E784"/>
        </w:tcBorders>
      </w:tcPr>
    </w:tblStylePr>
    <w:tblStylePr w:type="nwCell">
      <w:tblPr/>
      <w:tcPr>
        <w:tcBorders>
          <w:bottom w:val="single" w:sz="4" w:space="0" w:color="C2E784"/>
        </w:tcBorders>
      </w:tcPr>
    </w:tblStylePr>
    <w:tblStylePr w:type="seCell">
      <w:tblPr/>
      <w:tcPr>
        <w:tcBorders>
          <w:top w:val="single" w:sz="4" w:space="0" w:color="C2E784"/>
        </w:tcBorders>
      </w:tcPr>
    </w:tblStylePr>
    <w:tblStylePr w:type="swCell">
      <w:tblPr/>
      <w:tcPr>
        <w:tcBorders>
          <w:top w:val="single" w:sz="4" w:space="0" w:color="C2E784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/>
    </w:rPr>
    <w:tblPr>
      <w:tblStyleRowBandSize w:val="1"/>
      <w:tblStyleColBandSize w:val="1"/>
      <w:tblBorders>
        <w:top w:val="single" w:sz="4" w:space="0" w:color="F17D8C"/>
        <w:left w:val="single" w:sz="4" w:space="0" w:color="F17D8C"/>
        <w:bottom w:val="single" w:sz="4" w:space="0" w:color="F17D8C"/>
        <w:right w:val="single" w:sz="4" w:space="0" w:color="F17D8C"/>
        <w:insideH w:val="single" w:sz="4" w:space="0" w:color="F17D8C"/>
        <w:insideV w:val="single" w:sz="4" w:space="0" w:color="F17D8C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  <w:tblStylePr w:type="neCell">
      <w:tblPr/>
      <w:tcPr>
        <w:tcBorders>
          <w:bottom w:val="single" w:sz="4" w:space="0" w:color="F17D8C"/>
        </w:tcBorders>
      </w:tcPr>
    </w:tblStylePr>
    <w:tblStylePr w:type="nwCell">
      <w:tblPr/>
      <w:tcPr>
        <w:tcBorders>
          <w:bottom w:val="single" w:sz="4" w:space="0" w:color="F17D8C"/>
        </w:tcBorders>
      </w:tcPr>
    </w:tblStylePr>
    <w:tblStylePr w:type="seCell">
      <w:tblPr/>
      <w:tcPr>
        <w:tcBorders>
          <w:top w:val="single" w:sz="4" w:space="0" w:color="F17D8C"/>
        </w:tcBorders>
      </w:tcPr>
    </w:tblStylePr>
    <w:tblStylePr w:type="swCell">
      <w:tblPr/>
      <w:tcPr>
        <w:tcBorders>
          <w:top w:val="single" w:sz="4" w:space="0" w:color="F17D8C"/>
        </w:tcBorders>
      </w:tcPr>
    </w:tblStylePr>
  </w:style>
  <w:style w:type="character" w:customStyle="1" w:styleId="Hashtag1">
    <w:name w:val="Hashtag1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link w:val="HTMLAddress"/>
    <w:semiHidden/>
    <w:rsid w:val="004A0DFE"/>
    <w:rPr>
      <w:rFonts w:ascii="Arial" w:hAnsi="Arial" w:cs="Arial"/>
      <w:i/>
      <w:iCs/>
      <w:sz w:val="18"/>
      <w:lang w:val="en-GB"/>
    </w:rPr>
  </w:style>
  <w:style w:type="character" w:styleId="HTMLCite">
    <w:name w:val="HTML Cite"/>
    <w:semiHidden/>
    <w:unhideWhenUsed/>
    <w:rsid w:val="004A0DFE"/>
    <w:rPr>
      <w:i/>
      <w:iCs/>
      <w:lang w:val="en-GB"/>
    </w:rPr>
  </w:style>
  <w:style w:type="character" w:styleId="HTMLCode">
    <w:name w:val="HTML Code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semiHidden/>
    <w:unhideWhenUsed/>
    <w:rsid w:val="004A0DFE"/>
    <w:rPr>
      <w:i/>
      <w:iCs/>
      <w:lang w:val="en-GB"/>
    </w:rPr>
  </w:style>
  <w:style w:type="character" w:styleId="HTMLKeyboard">
    <w:name w:val="HTML Keyboard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cs="Cordia New"/>
      <w:b/>
      <w:bCs/>
    </w:rPr>
  </w:style>
  <w:style w:type="character" w:styleId="IntenseEmphasis">
    <w:name w:val="Intense Emphasis"/>
    <w:uiPriority w:val="21"/>
    <w:semiHidden/>
    <w:unhideWhenUsed/>
    <w:rsid w:val="004A0DFE"/>
    <w:rPr>
      <w:i/>
      <w:iCs/>
      <w:color w:val="4F2D7F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/>
        <w:bottom w:val="single" w:sz="4" w:space="10" w:color="4F2D7F"/>
      </w:pBdr>
      <w:spacing w:before="360" w:after="360"/>
      <w:ind w:left="864" w:right="864"/>
      <w:jc w:val="center"/>
    </w:pPr>
    <w:rPr>
      <w:i/>
      <w:iCs/>
      <w:color w:val="4F2D7F"/>
    </w:rPr>
  </w:style>
  <w:style w:type="character" w:customStyle="1" w:styleId="IntenseQuoteChar">
    <w:name w:val="Intense Quote Char"/>
    <w:link w:val="IntenseQuote"/>
    <w:uiPriority w:val="30"/>
    <w:semiHidden/>
    <w:rsid w:val="004A0DFE"/>
    <w:rPr>
      <w:rFonts w:ascii="Arial" w:hAnsi="Arial" w:cs="Arial"/>
      <w:i/>
      <w:iCs/>
      <w:color w:val="4F2D7F"/>
      <w:sz w:val="18"/>
      <w:lang w:val="en-GB"/>
    </w:rPr>
  </w:style>
  <w:style w:type="character" w:styleId="IntenseReference">
    <w:name w:val="Intense Reference"/>
    <w:uiPriority w:val="32"/>
    <w:semiHidden/>
    <w:unhideWhenUsed/>
    <w:rsid w:val="004A0DFE"/>
    <w:rPr>
      <w:b/>
      <w:bCs/>
      <w:smallCaps/>
      <w:color w:val="4F2D7F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Arial" w:eastAsia="Times New Roman" w:hAnsi="Arial" w:cs="Cordia New"/>
        <w:b/>
        <w:bCs/>
      </w:rPr>
    </w:tblStylePr>
    <w:tblStylePr w:type="lastCol">
      <w:rPr>
        <w:rFonts w:ascii="Arial" w:eastAsia="Times New Roman" w:hAnsi="Arial" w:cs="Cordi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/>
        <w:left w:val="single" w:sz="8" w:space="0" w:color="4F2D7F"/>
        <w:bottom w:val="single" w:sz="8" w:space="0" w:color="4F2D7F"/>
        <w:right w:val="single" w:sz="8" w:space="0" w:color="4F2D7F"/>
        <w:insideH w:val="single" w:sz="8" w:space="0" w:color="4F2D7F"/>
        <w:insideV w:val="single" w:sz="8" w:space="0" w:color="4F2D7F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single" w:sz="8" w:space="0" w:color="4F2D7F"/>
          <w:left w:val="single" w:sz="8" w:space="0" w:color="4F2D7F"/>
          <w:bottom w:val="single" w:sz="18" w:space="0" w:color="4F2D7F"/>
          <w:right w:val="single" w:sz="8" w:space="0" w:color="4F2D7F"/>
          <w:insideH w:val="nil"/>
          <w:insideV w:val="single" w:sz="8" w:space="0" w:color="4F2D7F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double" w:sz="6" w:space="0" w:color="4F2D7F"/>
          <w:left w:val="single" w:sz="8" w:space="0" w:color="4F2D7F"/>
          <w:bottom w:val="single" w:sz="8" w:space="0" w:color="4F2D7F"/>
          <w:right w:val="single" w:sz="8" w:space="0" w:color="4F2D7F"/>
          <w:insideH w:val="nil"/>
          <w:insideV w:val="single" w:sz="8" w:space="0" w:color="4F2D7F"/>
        </w:tcBorders>
      </w:tcPr>
    </w:tblStylePr>
    <w:tblStylePr w:type="firstCol">
      <w:rPr>
        <w:rFonts w:ascii="Arial" w:eastAsia="Times New Roman" w:hAnsi="Arial" w:cs="Cordia New"/>
        <w:b/>
        <w:bCs/>
      </w:rPr>
    </w:tblStylePr>
    <w:tblStylePr w:type="lastCol">
      <w:rPr>
        <w:rFonts w:ascii="Arial" w:eastAsia="Times New Roman" w:hAnsi="Arial" w:cs="Cordia New"/>
        <w:b/>
        <w:bCs/>
      </w:rPr>
      <w:tblPr/>
      <w:tcPr>
        <w:tcBorders>
          <w:top w:val="single" w:sz="8" w:space="0" w:color="4F2D7F"/>
          <w:left w:val="single" w:sz="8" w:space="0" w:color="4F2D7F"/>
          <w:bottom w:val="single" w:sz="8" w:space="0" w:color="4F2D7F"/>
          <w:right w:val="single" w:sz="8" w:space="0" w:color="4F2D7F"/>
        </w:tcBorders>
      </w:tcPr>
    </w:tblStylePr>
    <w:tblStylePr w:type="band1Vert">
      <w:tblPr/>
      <w:tcPr>
        <w:tcBorders>
          <w:top w:val="single" w:sz="8" w:space="0" w:color="4F2D7F"/>
          <w:left w:val="single" w:sz="8" w:space="0" w:color="4F2D7F"/>
          <w:bottom w:val="single" w:sz="8" w:space="0" w:color="4F2D7F"/>
          <w:right w:val="single" w:sz="8" w:space="0" w:color="4F2D7F"/>
        </w:tcBorders>
        <w:shd w:val="clear" w:color="auto" w:fill="D1C1E9"/>
      </w:tcPr>
    </w:tblStylePr>
    <w:tblStylePr w:type="band1Horz">
      <w:tblPr/>
      <w:tcPr>
        <w:tcBorders>
          <w:top w:val="single" w:sz="8" w:space="0" w:color="4F2D7F"/>
          <w:left w:val="single" w:sz="8" w:space="0" w:color="4F2D7F"/>
          <w:bottom w:val="single" w:sz="8" w:space="0" w:color="4F2D7F"/>
          <w:right w:val="single" w:sz="8" w:space="0" w:color="4F2D7F"/>
          <w:insideV w:val="single" w:sz="8" w:space="0" w:color="4F2D7F"/>
        </w:tcBorders>
        <w:shd w:val="clear" w:color="auto" w:fill="D1C1E9"/>
      </w:tcPr>
    </w:tblStylePr>
    <w:tblStylePr w:type="band2Horz">
      <w:tblPr/>
      <w:tcPr>
        <w:tcBorders>
          <w:top w:val="single" w:sz="8" w:space="0" w:color="4F2D7F"/>
          <w:left w:val="single" w:sz="8" w:space="0" w:color="4F2D7F"/>
          <w:bottom w:val="single" w:sz="8" w:space="0" w:color="4F2D7F"/>
          <w:right w:val="single" w:sz="8" w:space="0" w:color="4F2D7F"/>
          <w:insideV w:val="single" w:sz="8" w:space="0" w:color="4F2D7F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/>
        <w:left w:val="single" w:sz="8" w:space="0" w:color="C8BEAF"/>
        <w:bottom w:val="single" w:sz="8" w:space="0" w:color="C8BEAF"/>
        <w:right w:val="single" w:sz="8" w:space="0" w:color="C8BEAF"/>
        <w:insideH w:val="single" w:sz="8" w:space="0" w:color="C8BEAF"/>
        <w:insideV w:val="single" w:sz="8" w:space="0" w:color="C8BEAF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single" w:sz="8" w:space="0" w:color="C8BEAF"/>
          <w:left w:val="single" w:sz="8" w:space="0" w:color="C8BEAF"/>
          <w:bottom w:val="single" w:sz="18" w:space="0" w:color="C8BEAF"/>
          <w:right w:val="single" w:sz="8" w:space="0" w:color="C8BEAF"/>
          <w:insideH w:val="nil"/>
          <w:insideV w:val="single" w:sz="8" w:space="0" w:color="C8BEAF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double" w:sz="6" w:space="0" w:color="C8BEAF"/>
          <w:left w:val="single" w:sz="8" w:space="0" w:color="C8BEAF"/>
          <w:bottom w:val="single" w:sz="8" w:space="0" w:color="C8BEAF"/>
          <w:right w:val="single" w:sz="8" w:space="0" w:color="C8BEAF"/>
          <w:insideH w:val="nil"/>
          <w:insideV w:val="single" w:sz="8" w:space="0" w:color="C8BEAF"/>
        </w:tcBorders>
      </w:tcPr>
    </w:tblStylePr>
    <w:tblStylePr w:type="firstCol">
      <w:rPr>
        <w:rFonts w:ascii="Arial" w:eastAsia="Times New Roman" w:hAnsi="Arial" w:cs="Cordia New"/>
        <w:b/>
        <w:bCs/>
      </w:rPr>
    </w:tblStylePr>
    <w:tblStylePr w:type="lastCol">
      <w:rPr>
        <w:rFonts w:ascii="Arial" w:eastAsia="Times New Roman" w:hAnsi="Arial" w:cs="Cordia New"/>
        <w:b/>
        <w:bCs/>
      </w:rPr>
      <w:tblPr/>
      <w:tcPr>
        <w:tcBorders>
          <w:top w:val="single" w:sz="8" w:space="0" w:color="C8BEAF"/>
          <w:left w:val="single" w:sz="8" w:space="0" w:color="C8BEAF"/>
          <w:bottom w:val="single" w:sz="8" w:space="0" w:color="C8BEAF"/>
          <w:right w:val="single" w:sz="8" w:space="0" w:color="C8BEAF"/>
        </w:tcBorders>
      </w:tcPr>
    </w:tblStylePr>
    <w:tblStylePr w:type="band1Vert">
      <w:tblPr/>
      <w:tcPr>
        <w:tcBorders>
          <w:top w:val="single" w:sz="8" w:space="0" w:color="C8BEAF"/>
          <w:left w:val="single" w:sz="8" w:space="0" w:color="C8BEAF"/>
          <w:bottom w:val="single" w:sz="8" w:space="0" w:color="C8BEAF"/>
          <w:right w:val="single" w:sz="8" w:space="0" w:color="C8BEAF"/>
        </w:tcBorders>
        <w:shd w:val="clear" w:color="auto" w:fill="F1EEEB"/>
      </w:tcPr>
    </w:tblStylePr>
    <w:tblStylePr w:type="band1Horz">
      <w:tblPr/>
      <w:tcPr>
        <w:tcBorders>
          <w:top w:val="single" w:sz="8" w:space="0" w:color="C8BEAF"/>
          <w:left w:val="single" w:sz="8" w:space="0" w:color="C8BEAF"/>
          <w:bottom w:val="single" w:sz="8" w:space="0" w:color="C8BEAF"/>
          <w:right w:val="single" w:sz="8" w:space="0" w:color="C8BEAF"/>
          <w:insideV w:val="single" w:sz="8" w:space="0" w:color="C8BEAF"/>
        </w:tcBorders>
        <w:shd w:val="clear" w:color="auto" w:fill="F1EEEB"/>
      </w:tcPr>
    </w:tblStylePr>
    <w:tblStylePr w:type="band2Horz">
      <w:tblPr/>
      <w:tcPr>
        <w:tcBorders>
          <w:top w:val="single" w:sz="8" w:space="0" w:color="C8BEAF"/>
          <w:left w:val="single" w:sz="8" w:space="0" w:color="C8BEAF"/>
          <w:bottom w:val="single" w:sz="8" w:space="0" w:color="C8BEAF"/>
          <w:right w:val="single" w:sz="8" w:space="0" w:color="C8BEAF"/>
          <w:insideV w:val="single" w:sz="8" w:space="0" w:color="C8BEAF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/>
        <w:left w:val="single" w:sz="8" w:space="0" w:color="00A7B5"/>
        <w:bottom w:val="single" w:sz="8" w:space="0" w:color="00A7B5"/>
        <w:right w:val="single" w:sz="8" w:space="0" w:color="00A7B5"/>
        <w:insideH w:val="single" w:sz="8" w:space="0" w:color="00A7B5"/>
        <w:insideV w:val="single" w:sz="8" w:space="0" w:color="00A7B5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single" w:sz="8" w:space="0" w:color="00A7B5"/>
          <w:left w:val="single" w:sz="8" w:space="0" w:color="00A7B5"/>
          <w:bottom w:val="single" w:sz="18" w:space="0" w:color="00A7B5"/>
          <w:right w:val="single" w:sz="8" w:space="0" w:color="00A7B5"/>
          <w:insideH w:val="nil"/>
          <w:insideV w:val="single" w:sz="8" w:space="0" w:color="00A7B5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double" w:sz="6" w:space="0" w:color="00A7B5"/>
          <w:left w:val="single" w:sz="8" w:space="0" w:color="00A7B5"/>
          <w:bottom w:val="single" w:sz="8" w:space="0" w:color="00A7B5"/>
          <w:right w:val="single" w:sz="8" w:space="0" w:color="00A7B5"/>
          <w:insideH w:val="nil"/>
          <w:insideV w:val="single" w:sz="8" w:space="0" w:color="00A7B5"/>
        </w:tcBorders>
      </w:tcPr>
    </w:tblStylePr>
    <w:tblStylePr w:type="firstCol">
      <w:rPr>
        <w:rFonts w:ascii="Arial" w:eastAsia="Times New Roman" w:hAnsi="Arial" w:cs="Cordia New"/>
        <w:b/>
        <w:bCs/>
      </w:rPr>
    </w:tblStylePr>
    <w:tblStylePr w:type="lastCol">
      <w:rPr>
        <w:rFonts w:ascii="Arial" w:eastAsia="Times New Roman" w:hAnsi="Arial" w:cs="Cordia New"/>
        <w:b/>
        <w:bCs/>
      </w:rPr>
      <w:tblPr/>
      <w:tcPr>
        <w:tcBorders>
          <w:top w:val="single" w:sz="8" w:space="0" w:color="00A7B5"/>
          <w:left w:val="single" w:sz="8" w:space="0" w:color="00A7B5"/>
          <w:bottom w:val="single" w:sz="8" w:space="0" w:color="00A7B5"/>
          <w:right w:val="single" w:sz="8" w:space="0" w:color="00A7B5"/>
        </w:tcBorders>
      </w:tcPr>
    </w:tblStylePr>
    <w:tblStylePr w:type="band1Vert">
      <w:tblPr/>
      <w:tcPr>
        <w:tcBorders>
          <w:top w:val="single" w:sz="8" w:space="0" w:color="00A7B5"/>
          <w:left w:val="single" w:sz="8" w:space="0" w:color="00A7B5"/>
          <w:bottom w:val="single" w:sz="8" w:space="0" w:color="00A7B5"/>
          <w:right w:val="single" w:sz="8" w:space="0" w:color="00A7B5"/>
        </w:tcBorders>
        <w:shd w:val="clear" w:color="auto" w:fill="ADF8FF"/>
      </w:tcPr>
    </w:tblStylePr>
    <w:tblStylePr w:type="band1Horz">
      <w:tblPr/>
      <w:tcPr>
        <w:tcBorders>
          <w:top w:val="single" w:sz="8" w:space="0" w:color="00A7B5"/>
          <w:left w:val="single" w:sz="8" w:space="0" w:color="00A7B5"/>
          <w:bottom w:val="single" w:sz="8" w:space="0" w:color="00A7B5"/>
          <w:right w:val="single" w:sz="8" w:space="0" w:color="00A7B5"/>
          <w:insideV w:val="single" w:sz="8" w:space="0" w:color="00A7B5"/>
        </w:tcBorders>
        <w:shd w:val="clear" w:color="auto" w:fill="ADF8FF"/>
      </w:tcPr>
    </w:tblStylePr>
    <w:tblStylePr w:type="band2Horz">
      <w:tblPr/>
      <w:tcPr>
        <w:tcBorders>
          <w:top w:val="single" w:sz="8" w:space="0" w:color="00A7B5"/>
          <w:left w:val="single" w:sz="8" w:space="0" w:color="00A7B5"/>
          <w:bottom w:val="single" w:sz="8" w:space="0" w:color="00A7B5"/>
          <w:right w:val="single" w:sz="8" w:space="0" w:color="00A7B5"/>
          <w:insideV w:val="single" w:sz="8" w:space="0" w:color="00A7B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/>
        <w:left w:val="single" w:sz="8" w:space="0" w:color="FF7D1E"/>
        <w:bottom w:val="single" w:sz="8" w:space="0" w:color="FF7D1E"/>
        <w:right w:val="single" w:sz="8" w:space="0" w:color="FF7D1E"/>
        <w:insideH w:val="single" w:sz="8" w:space="0" w:color="FF7D1E"/>
        <w:insideV w:val="single" w:sz="8" w:space="0" w:color="FF7D1E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single" w:sz="8" w:space="0" w:color="FF7D1E"/>
          <w:left w:val="single" w:sz="8" w:space="0" w:color="FF7D1E"/>
          <w:bottom w:val="single" w:sz="18" w:space="0" w:color="FF7D1E"/>
          <w:right w:val="single" w:sz="8" w:space="0" w:color="FF7D1E"/>
          <w:insideH w:val="nil"/>
          <w:insideV w:val="single" w:sz="8" w:space="0" w:color="FF7D1E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double" w:sz="6" w:space="0" w:color="FF7D1E"/>
          <w:left w:val="single" w:sz="8" w:space="0" w:color="FF7D1E"/>
          <w:bottom w:val="single" w:sz="8" w:space="0" w:color="FF7D1E"/>
          <w:right w:val="single" w:sz="8" w:space="0" w:color="FF7D1E"/>
          <w:insideH w:val="nil"/>
          <w:insideV w:val="single" w:sz="8" w:space="0" w:color="FF7D1E"/>
        </w:tcBorders>
      </w:tcPr>
    </w:tblStylePr>
    <w:tblStylePr w:type="firstCol">
      <w:rPr>
        <w:rFonts w:ascii="Arial" w:eastAsia="Times New Roman" w:hAnsi="Arial" w:cs="Cordia New"/>
        <w:b/>
        <w:bCs/>
      </w:rPr>
    </w:tblStylePr>
    <w:tblStylePr w:type="lastCol">
      <w:rPr>
        <w:rFonts w:ascii="Arial" w:eastAsia="Times New Roman" w:hAnsi="Arial" w:cs="Cordia New"/>
        <w:b/>
        <w:bCs/>
      </w:rPr>
      <w:tblPr/>
      <w:tcPr>
        <w:tcBorders>
          <w:top w:val="single" w:sz="8" w:space="0" w:color="FF7D1E"/>
          <w:left w:val="single" w:sz="8" w:space="0" w:color="FF7D1E"/>
          <w:bottom w:val="single" w:sz="8" w:space="0" w:color="FF7D1E"/>
          <w:right w:val="single" w:sz="8" w:space="0" w:color="FF7D1E"/>
        </w:tcBorders>
      </w:tcPr>
    </w:tblStylePr>
    <w:tblStylePr w:type="band1Vert">
      <w:tblPr/>
      <w:tcPr>
        <w:tcBorders>
          <w:top w:val="single" w:sz="8" w:space="0" w:color="FF7D1E"/>
          <w:left w:val="single" w:sz="8" w:space="0" w:color="FF7D1E"/>
          <w:bottom w:val="single" w:sz="8" w:space="0" w:color="FF7D1E"/>
          <w:right w:val="single" w:sz="8" w:space="0" w:color="FF7D1E"/>
        </w:tcBorders>
        <w:shd w:val="clear" w:color="auto" w:fill="FFDEC7"/>
      </w:tcPr>
    </w:tblStylePr>
    <w:tblStylePr w:type="band1Horz">
      <w:tblPr/>
      <w:tcPr>
        <w:tcBorders>
          <w:top w:val="single" w:sz="8" w:space="0" w:color="FF7D1E"/>
          <w:left w:val="single" w:sz="8" w:space="0" w:color="FF7D1E"/>
          <w:bottom w:val="single" w:sz="8" w:space="0" w:color="FF7D1E"/>
          <w:right w:val="single" w:sz="8" w:space="0" w:color="FF7D1E"/>
          <w:insideV w:val="single" w:sz="8" w:space="0" w:color="FF7D1E"/>
        </w:tcBorders>
        <w:shd w:val="clear" w:color="auto" w:fill="FFDEC7"/>
      </w:tcPr>
    </w:tblStylePr>
    <w:tblStylePr w:type="band2Horz">
      <w:tblPr/>
      <w:tcPr>
        <w:tcBorders>
          <w:top w:val="single" w:sz="8" w:space="0" w:color="FF7D1E"/>
          <w:left w:val="single" w:sz="8" w:space="0" w:color="FF7D1E"/>
          <w:bottom w:val="single" w:sz="8" w:space="0" w:color="FF7D1E"/>
          <w:right w:val="single" w:sz="8" w:space="0" w:color="FF7D1E"/>
          <w:insideV w:val="single" w:sz="8" w:space="0" w:color="FF7D1E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/>
        <w:left w:val="single" w:sz="8" w:space="0" w:color="9BD732"/>
        <w:bottom w:val="single" w:sz="8" w:space="0" w:color="9BD732"/>
        <w:right w:val="single" w:sz="8" w:space="0" w:color="9BD732"/>
        <w:insideH w:val="single" w:sz="8" w:space="0" w:color="9BD732"/>
        <w:insideV w:val="single" w:sz="8" w:space="0" w:color="9BD732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single" w:sz="8" w:space="0" w:color="9BD732"/>
          <w:left w:val="single" w:sz="8" w:space="0" w:color="9BD732"/>
          <w:bottom w:val="single" w:sz="18" w:space="0" w:color="9BD732"/>
          <w:right w:val="single" w:sz="8" w:space="0" w:color="9BD732"/>
          <w:insideH w:val="nil"/>
          <w:insideV w:val="single" w:sz="8" w:space="0" w:color="9BD732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double" w:sz="6" w:space="0" w:color="9BD732"/>
          <w:left w:val="single" w:sz="8" w:space="0" w:color="9BD732"/>
          <w:bottom w:val="single" w:sz="8" w:space="0" w:color="9BD732"/>
          <w:right w:val="single" w:sz="8" w:space="0" w:color="9BD732"/>
          <w:insideH w:val="nil"/>
          <w:insideV w:val="single" w:sz="8" w:space="0" w:color="9BD732"/>
        </w:tcBorders>
      </w:tcPr>
    </w:tblStylePr>
    <w:tblStylePr w:type="firstCol">
      <w:rPr>
        <w:rFonts w:ascii="Arial" w:eastAsia="Times New Roman" w:hAnsi="Arial" w:cs="Cordia New"/>
        <w:b/>
        <w:bCs/>
      </w:rPr>
    </w:tblStylePr>
    <w:tblStylePr w:type="lastCol">
      <w:rPr>
        <w:rFonts w:ascii="Arial" w:eastAsia="Times New Roman" w:hAnsi="Arial" w:cs="Cordia New"/>
        <w:b/>
        <w:bCs/>
      </w:rPr>
      <w:tblPr/>
      <w:tcPr>
        <w:tcBorders>
          <w:top w:val="single" w:sz="8" w:space="0" w:color="9BD732"/>
          <w:left w:val="single" w:sz="8" w:space="0" w:color="9BD732"/>
          <w:bottom w:val="single" w:sz="8" w:space="0" w:color="9BD732"/>
          <w:right w:val="single" w:sz="8" w:space="0" w:color="9BD732"/>
        </w:tcBorders>
      </w:tcPr>
    </w:tblStylePr>
    <w:tblStylePr w:type="band1Vert">
      <w:tblPr/>
      <w:tcPr>
        <w:tcBorders>
          <w:top w:val="single" w:sz="8" w:space="0" w:color="9BD732"/>
          <w:left w:val="single" w:sz="8" w:space="0" w:color="9BD732"/>
          <w:bottom w:val="single" w:sz="8" w:space="0" w:color="9BD732"/>
          <w:right w:val="single" w:sz="8" w:space="0" w:color="9BD732"/>
        </w:tcBorders>
        <w:shd w:val="clear" w:color="auto" w:fill="E6F5CC"/>
      </w:tcPr>
    </w:tblStylePr>
    <w:tblStylePr w:type="band1Horz">
      <w:tblPr/>
      <w:tcPr>
        <w:tcBorders>
          <w:top w:val="single" w:sz="8" w:space="0" w:color="9BD732"/>
          <w:left w:val="single" w:sz="8" w:space="0" w:color="9BD732"/>
          <w:bottom w:val="single" w:sz="8" w:space="0" w:color="9BD732"/>
          <w:right w:val="single" w:sz="8" w:space="0" w:color="9BD732"/>
          <w:insideV w:val="single" w:sz="8" w:space="0" w:color="9BD732"/>
        </w:tcBorders>
        <w:shd w:val="clear" w:color="auto" w:fill="E6F5CC"/>
      </w:tcPr>
    </w:tblStylePr>
    <w:tblStylePr w:type="band2Horz">
      <w:tblPr/>
      <w:tcPr>
        <w:tcBorders>
          <w:top w:val="single" w:sz="8" w:space="0" w:color="9BD732"/>
          <w:left w:val="single" w:sz="8" w:space="0" w:color="9BD732"/>
          <w:bottom w:val="single" w:sz="8" w:space="0" w:color="9BD732"/>
          <w:right w:val="single" w:sz="8" w:space="0" w:color="9BD732"/>
          <w:insideV w:val="single" w:sz="8" w:space="0" w:color="9BD732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/>
        <w:left w:val="single" w:sz="8" w:space="0" w:color="E92841"/>
        <w:bottom w:val="single" w:sz="8" w:space="0" w:color="E92841"/>
        <w:right w:val="single" w:sz="8" w:space="0" w:color="E92841"/>
        <w:insideH w:val="single" w:sz="8" w:space="0" w:color="E92841"/>
        <w:insideV w:val="single" w:sz="8" w:space="0" w:color="E92841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single" w:sz="8" w:space="0" w:color="E92841"/>
          <w:left w:val="single" w:sz="8" w:space="0" w:color="E92841"/>
          <w:bottom w:val="single" w:sz="18" w:space="0" w:color="E92841"/>
          <w:right w:val="single" w:sz="8" w:space="0" w:color="E92841"/>
          <w:insideH w:val="nil"/>
          <w:insideV w:val="single" w:sz="8" w:space="0" w:color="E92841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Cordia New"/>
        <w:b/>
        <w:bCs/>
      </w:rPr>
      <w:tblPr/>
      <w:tcPr>
        <w:tcBorders>
          <w:top w:val="double" w:sz="6" w:space="0" w:color="E92841"/>
          <w:left w:val="single" w:sz="8" w:space="0" w:color="E92841"/>
          <w:bottom w:val="single" w:sz="8" w:space="0" w:color="E92841"/>
          <w:right w:val="single" w:sz="8" w:space="0" w:color="E92841"/>
          <w:insideH w:val="nil"/>
          <w:insideV w:val="single" w:sz="8" w:space="0" w:color="E92841"/>
        </w:tcBorders>
      </w:tcPr>
    </w:tblStylePr>
    <w:tblStylePr w:type="firstCol">
      <w:rPr>
        <w:rFonts w:ascii="Arial" w:eastAsia="Times New Roman" w:hAnsi="Arial" w:cs="Cordia New"/>
        <w:b/>
        <w:bCs/>
      </w:rPr>
    </w:tblStylePr>
    <w:tblStylePr w:type="lastCol">
      <w:rPr>
        <w:rFonts w:ascii="Arial" w:eastAsia="Times New Roman" w:hAnsi="Arial" w:cs="Cordia New"/>
        <w:b/>
        <w:bCs/>
      </w:rPr>
      <w:tblPr/>
      <w:tcPr>
        <w:tcBorders>
          <w:top w:val="single" w:sz="8" w:space="0" w:color="E92841"/>
          <w:left w:val="single" w:sz="8" w:space="0" w:color="E92841"/>
          <w:bottom w:val="single" w:sz="8" w:space="0" w:color="E92841"/>
          <w:right w:val="single" w:sz="8" w:space="0" w:color="E92841"/>
        </w:tcBorders>
      </w:tcPr>
    </w:tblStylePr>
    <w:tblStylePr w:type="band1Vert">
      <w:tblPr/>
      <w:tcPr>
        <w:tcBorders>
          <w:top w:val="single" w:sz="8" w:space="0" w:color="E92841"/>
          <w:left w:val="single" w:sz="8" w:space="0" w:color="E92841"/>
          <w:bottom w:val="single" w:sz="8" w:space="0" w:color="E92841"/>
          <w:right w:val="single" w:sz="8" w:space="0" w:color="E92841"/>
        </w:tcBorders>
        <w:shd w:val="clear" w:color="auto" w:fill="F9C9CF"/>
      </w:tcPr>
    </w:tblStylePr>
    <w:tblStylePr w:type="band1Horz">
      <w:tblPr/>
      <w:tcPr>
        <w:tcBorders>
          <w:top w:val="single" w:sz="8" w:space="0" w:color="E92841"/>
          <w:left w:val="single" w:sz="8" w:space="0" w:color="E92841"/>
          <w:bottom w:val="single" w:sz="8" w:space="0" w:color="E92841"/>
          <w:right w:val="single" w:sz="8" w:space="0" w:color="E92841"/>
          <w:insideV w:val="single" w:sz="8" w:space="0" w:color="E92841"/>
        </w:tcBorders>
        <w:shd w:val="clear" w:color="auto" w:fill="F9C9CF"/>
      </w:tcPr>
    </w:tblStylePr>
    <w:tblStylePr w:type="band2Horz">
      <w:tblPr/>
      <w:tcPr>
        <w:tcBorders>
          <w:top w:val="single" w:sz="8" w:space="0" w:color="E92841"/>
          <w:left w:val="single" w:sz="8" w:space="0" w:color="E92841"/>
          <w:bottom w:val="single" w:sz="8" w:space="0" w:color="E92841"/>
          <w:right w:val="single" w:sz="8" w:space="0" w:color="E92841"/>
          <w:insideV w:val="single" w:sz="8" w:space="0" w:color="E92841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/>
        <w:left w:val="single" w:sz="8" w:space="0" w:color="4F2D7F"/>
        <w:bottom w:val="single" w:sz="8" w:space="0" w:color="4F2D7F"/>
        <w:right w:val="single" w:sz="8" w:space="0" w:color="4F2D7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2D7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/>
          <w:left w:val="single" w:sz="8" w:space="0" w:color="4F2D7F"/>
          <w:bottom w:val="single" w:sz="8" w:space="0" w:color="4F2D7F"/>
          <w:right w:val="single" w:sz="8" w:space="0" w:color="4F2D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/>
          <w:left w:val="single" w:sz="8" w:space="0" w:color="4F2D7F"/>
          <w:bottom w:val="single" w:sz="8" w:space="0" w:color="4F2D7F"/>
          <w:right w:val="single" w:sz="8" w:space="0" w:color="4F2D7F"/>
        </w:tcBorders>
      </w:tcPr>
    </w:tblStylePr>
    <w:tblStylePr w:type="band1Horz">
      <w:tblPr/>
      <w:tcPr>
        <w:tcBorders>
          <w:top w:val="single" w:sz="8" w:space="0" w:color="4F2D7F"/>
          <w:left w:val="single" w:sz="8" w:space="0" w:color="4F2D7F"/>
          <w:bottom w:val="single" w:sz="8" w:space="0" w:color="4F2D7F"/>
          <w:right w:val="single" w:sz="8" w:space="0" w:color="4F2D7F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/>
        <w:left w:val="single" w:sz="8" w:space="0" w:color="C8BEAF"/>
        <w:bottom w:val="single" w:sz="8" w:space="0" w:color="C8BEAF"/>
        <w:right w:val="single" w:sz="8" w:space="0" w:color="C8BEA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8BEA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/>
          <w:left w:val="single" w:sz="8" w:space="0" w:color="C8BEAF"/>
          <w:bottom w:val="single" w:sz="8" w:space="0" w:color="C8BEAF"/>
          <w:right w:val="single" w:sz="8" w:space="0" w:color="C8BEA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/>
          <w:left w:val="single" w:sz="8" w:space="0" w:color="C8BEAF"/>
          <w:bottom w:val="single" w:sz="8" w:space="0" w:color="C8BEAF"/>
          <w:right w:val="single" w:sz="8" w:space="0" w:color="C8BEAF"/>
        </w:tcBorders>
      </w:tcPr>
    </w:tblStylePr>
    <w:tblStylePr w:type="band1Horz">
      <w:tblPr/>
      <w:tcPr>
        <w:tcBorders>
          <w:top w:val="single" w:sz="8" w:space="0" w:color="C8BEAF"/>
          <w:left w:val="single" w:sz="8" w:space="0" w:color="C8BEAF"/>
          <w:bottom w:val="single" w:sz="8" w:space="0" w:color="C8BEAF"/>
          <w:right w:val="single" w:sz="8" w:space="0" w:color="C8BEAF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/>
        <w:left w:val="single" w:sz="8" w:space="0" w:color="00A7B5"/>
        <w:bottom w:val="single" w:sz="8" w:space="0" w:color="00A7B5"/>
        <w:right w:val="single" w:sz="8" w:space="0" w:color="00A7B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A7B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/>
          <w:left w:val="single" w:sz="8" w:space="0" w:color="00A7B5"/>
          <w:bottom w:val="single" w:sz="8" w:space="0" w:color="00A7B5"/>
          <w:right w:val="single" w:sz="8" w:space="0" w:color="00A7B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/>
          <w:left w:val="single" w:sz="8" w:space="0" w:color="00A7B5"/>
          <w:bottom w:val="single" w:sz="8" w:space="0" w:color="00A7B5"/>
          <w:right w:val="single" w:sz="8" w:space="0" w:color="00A7B5"/>
        </w:tcBorders>
      </w:tcPr>
    </w:tblStylePr>
    <w:tblStylePr w:type="band1Horz">
      <w:tblPr/>
      <w:tcPr>
        <w:tcBorders>
          <w:top w:val="single" w:sz="8" w:space="0" w:color="00A7B5"/>
          <w:left w:val="single" w:sz="8" w:space="0" w:color="00A7B5"/>
          <w:bottom w:val="single" w:sz="8" w:space="0" w:color="00A7B5"/>
          <w:right w:val="single" w:sz="8" w:space="0" w:color="00A7B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/>
        <w:left w:val="single" w:sz="8" w:space="0" w:color="FF7D1E"/>
        <w:bottom w:val="single" w:sz="8" w:space="0" w:color="FF7D1E"/>
        <w:right w:val="single" w:sz="8" w:space="0" w:color="FF7D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7D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/>
          <w:left w:val="single" w:sz="8" w:space="0" w:color="FF7D1E"/>
          <w:bottom w:val="single" w:sz="8" w:space="0" w:color="FF7D1E"/>
          <w:right w:val="single" w:sz="8" w:space="0" w:color="FF7D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/>
          <w:left w:val="single" w:sz="8" w:space="0" w:color="FF7D1E"/>
          <w:bottom w:val="single" w:sz="8" w:space="0" w:color="FF7D1E"/>
          <w:right w:val="single" w:sz="8" w:space="0" w:color="FF7D1E"/>
        </w:tcBorders>
      </w:tcPr>
    </w:tblStylePr>
    <w:tblStylePr w:type="band1Horz">
      <w:tblPr/>
      <w:tcPr>
        <w:tcBorders>
          <w:top w:val="single" w:sz="8" w:space="0" w:color="FF7D1E"/>
          <w:left w:val="single" w:sz="8" w:space="0" w:color="FF7D1E"/>
          <w:bottom w:val="single" w:sz="8" w:space="0" w:color="FF7D1E"/>
          <w:right w:val="single" w:sz="8" w:space="0" w:color="FF7D1E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/>
        <w:left w:val="single" w:sz="8" w:space="0" w:color="9BD732"/>
        <w:bottom w:val="single" w:sz="8" w:space="0" w:color="9BD732"/>
        <w:right w:val="single" w:sz="8" w:space="0" w:color="9BD73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D73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/>
          <w:left w:val="single" w:sz="8" w:space="0" w:color="9BD732"/>
          <w:bottom w:val="single" w:sz="8" w:space="0" w:color="9BD732"/>
          <w:right w:val="single" w:sz="8" w:space="0" w:color="9BD7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/>
          <w:left w:val="single" w:sz="8" w:space="0" w:color="9BD732"/>
          <w:bottom w:val="single" w:sz="8" w:space="0" w:color="9BD732"/>
          <w:right w:val="single" w:sz="8" w:space="0" w:color="9BD732"/>
        </w:tcBorders>
      </w:tcPr>
    </w:tblStylePr>
    <w:tblStylePr w:type="band1Horz">
      <w:tblPr/>
      <w:tcPr>
        <w:tcBorders>
          <w:top w:val="single" w:sz="8" w:space="0" w:color="9BD732"/>
          <w:left w:val="single" w:sz="8" w:space="0" w:color="9BD732"/>
          <w:bottom w:val="single" w:sz="8" w:space="0" w:color="9BD732"/>
          <w:right w:val="single" w:sz="8" w:space="0" w:color="9BD732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/>
        <w:left w:val="single" w:sz="8" w:space="0" w:color="E92841"/>
        <w:bottom w:val="single" w:sz="8" w:space="0" w:color="E92841"/>
        <w:right w:val="single" w:sz="8" w:space="0" w:color="E9284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9284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/>
          <w:left w:val="single" w:sz="8" w:space="0" w:color="E92841"/>
          <w:bottom w:val="single" w:sz="8" w:space="0" w:color="E92841"/>
          <w:right w:val="single" w:sz="8" w:space="0" w:color="E9284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/>
          <w:left w:val="single" w:sz="8" w:space="0" w:color="E92841"/>
          <w:bottom w:val="single" w:sz="8" w:space="0" w:color="E92841"/>
          <w:right w:val="single" w:sz="8" w:space="0" w:color="E92841"/>
        </w:tcBorders>
      </w:tcPr>
    </w:tblStylePr>
    <w:tblStylePr w:type="band1Horz">
      <w:tblPr/>
      <w:tcPr>
        <w:tcBorders>
          <w:top w:val="single" w:sz="8" w:space="0" w:color="E92841"/>
          <w:left w:val="single" w:sz="8" w:space="0" w:color="E92841"/>
          <w:bottom w:val="single" w:sz="8" w:space="0" w:color="E92841"/>
          <w:right w:val="single" w:sz="8" w:space="0" w:color="E92841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/>
    </w:rPr>
    <w:tblPr>
      <w:tblStyleRowBandSize w:val="1"/>
      <w:tblStyleColBandSize w:val="1"/>
      <w:tblBorders>
        <w:top w:val="single" w:sz="8" w:space="0" w:color="4F2D7F"/>
        <w:bottom w:val="single" w:sz="8" w:space="0" w:color="4F2D7F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/>
          <w:left w:val="nil"/>
          <w:bottom w:val="single" w:sz="8" w:space="0" w:color="4F2D7F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/>
          <w:left w:val="nil"/>
          <w:bottom w:val="single" w:sz="8" w:space="0" w:color="4F2D7F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/>
    </w:rPr>
    <w:tblPr>
      <w:tblStyleRowBandSize w:val="1"/>
      <w:tblStyleColBandSize w:val="1"/>
      <w:tblBorders>
        <w:top w:val="single" w:sz="8" w:space="0" w:color="C8BEAF"/>
        <w:bottom w:val="single" w:sz="8" w:space="0" w:color="C8BEAF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/>
          <w:left w:val="nil"/>
          <w:bottom w:val="single" w:sz="8" w:space="0" w:color="C8BEAF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/>
          <w:left w:val="nil"/>
          <w:bottom w:val="single" w:sz="8" w:space="0" w:color="C8BEAF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/>
    </w:rPr>
    <w:tblPr>
      <w:tblStyleRowBandSize w:val="1"/>
      <w:tblStyleColBandSize w:val="1"/>
      <w:tblBorders>
        <w:top w:val="single" w:sz="8" w:space="0" w:color="00A7B5"/>
        <w:bottom w:val="single" w:sz="8" w:space="0" w:color="00A7B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/>
          <w:left w:val="nil"/>
          <w:bottom w:val="single" w:sz="8" w:space="0" w:color="00A7B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/>
          <w:left w:val="nil"/>
          <w:bottom w:val="single" w:sz="8" w:space="0" w:color="00A7B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/>
    </w:rPr>
    <w:tblPr>
      <w:tblStyleRowBandSize w:val="1"/>
      <w:tblStyleColBandSize w:val="1"/>
      <w:tblBorders>
        <w:top w:val="single" w:sz="8" w:space="0" w:color="FF7D1E"/>
        <w:bottom w:val="single" w:sz="8" w:space="0" w:color="FF7D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/>
          <w:left w:val="nil"/>
          <w:bottom w:val="single" w:sz="8" w:space="0" w:color="FF7D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/>
          <w:left w:val="nil"/>
          <w:bottom w:val="single" w:sz="8" w:space="0" w:color="FF7D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/>
    </w:rPr>
    <w:tblPr>
      <w:tblStyleRowBandSize w:val="1"/>
      <w:tblStyleColBandSize w:val="1"/>
      <w:tblBorders>
        <w:top w:val="single" w:sz="8" w:space="0" w:color="9BD732"/>
        <w:bottom w:val="single" w:sz="8" w:space="0" w:color="9BD73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/>
          <w:left w:val="nil"/>
          <w:bottom w:val="single" w:sz="8" w:space="0" w:color="9BD73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/>
          <w:left w:val="nil"/>
          <w:bottom w:val="single" w:sz="8" w:space="0" w:color="9BD73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/>
    </w:rPr>
    <w:tblPr>
      <w:tblStyleRowBandSize w:val="1"/>
      <w:tblStyleColBandSize w:val="1"/>
      <w:tblBorders>
        <w:top w:val="single" w:sz="8" w:space="0" w:color="E92841"/>
        <w:bottom w:val="single" w:sz="8" w:space="0" w:color="E9284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/>
          <w:left w:val="nil"/>
          <w:bottom w:val="single" w:sz="8" w:space="0" w:color="E9284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/>
          <w:left w:val="nil"/>
          <w:bottom w:val="single" w:sz="8" w:space="0" w:color="E9284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/>
      </w:tcPr>
    </w:tblStylePr>
  </w:style>
  <w:style w:type="character" w:styleId="LineNumber">
    <w:name w:val="line number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/>
        <w:bottom w:val="single" w:sz="4" w:space="0" w:color="9069CA"/>
        <w:insideH w:val="single" w:sz="4" w:space="0" w:color="9069CA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/>
        <w:bottom w:val="single" w:sz="4" w:space="0" w:color="DED8CF"/>
        <w:insideH w:val="single" w:sz="4" w:space="0" w:color="DED8CF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/>
        <w:bottom w:val="single" w:sz="4" w:space="0" w:color="39EFFF"/>
        <w:insideH w:val="single" w:sz="4" w:space="0" w:color="39EFFF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/>
        <w:bottom w:val="single" w:sz="4" w:space="0" w:color="FFB078"/>
        <w:insideH w:val="single" w:sz="4" w:space="0" w:color="FFB078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/>
        <w:bottom w:val="single" w:sz="4" w:space="0" w:color="C2E784"/>
        <w:insideH w:val="single" w:sz="4" w:space="0" w:color="C2E78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/>
        <w:bottom w:val="single" w:sz="4" w:space="0" w:color="F17D8C"/>
        <w:insideH w:val="single" w:sz="4" w:space="0" w:color="F17D8C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/>
        <w:left w:val="single" w:sz="4" w:space="0" w:color="4F2D7F"/>
        <w:bottom w:val="single" w:sz="4" w:space="0" w:color="4F2D7F"/>
        <w:right w:val="single" w:sz="4" w:space="0" w:color="4F2D7F"/>
      </w:tblBorders>
    </w:tblPr>
    <w:tblStylePr w:type="firstRow">
      <w:rPr>
        <w:b/>
        <w:bCs/>
        <w:color w:val="FFFFFF"/>
      </w:rPr>
      <w:tblPr/>
      <w:tcPr>
        <w:shd w:val="clear" w:color="auto" w:fill="4F2D7F"/>
      </w:tcPr>
    </w:tblStylePr>
    <w:tblStylePr w:type="lastRow">
      <w:rPr>
        <w:b/>
        <w:bCs/>
      </w:rPr>
      <w:tblPr/>
      <w:tcPr>
        <w:tcBorders>
          <w:top w:val="double" w:sz="4" w:space="0" w:color="4F2D7F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2D7F"/>
          <w:right w:val="single" w:sz="4" w:space="0" w:color="4F2D7F"/>
        </w:tcBorders>
      </w:tcPr>
    </w:tblStylePr>
    <w:tblStylePr w:type="band1Horz">
      <w:tblPr/>
      <w:tcPr>
        <w:tcBorders>
          <w:top w:val="single" w:sz="4" w:space="0" w:color="4F2D7F"/>
          <w:bottom w:val="single" w:sz="4" w:space="0" w:color="4F2D7F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/>
          <w:left w:val="nil"/>
        </w:tcBorders>
      </w:tcPr>
    </w:tblStylePr>
    <w:tblStylePr w:type="swCell">
      <w:tblPr/>
      <w:tcPr>
        <w:tcBorders>
          <w:top w:val="double" w:sz="4" w:space="0" w:color="4F2D7F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/>
        <w:left w:val="single" w:sz="4" w:space="0" w:color="C8BEAF"/>
        <w:bottom w:val="single" w:sz="4" w:space="0" w:color="C8BEAF"/>
        <w:right w:val="single" w:sz="4" w:space="0" w:color="C8BEAF"/>
      </w:tblBorders>
    </w:tblPr>
    <w:tblStylePr w:type="firstRow">
      <w:rPr>
        <w:b/>
        <w:bCs/>
        <w:color w:val="FFFFFF"/>
      </w:rPr>
      <w:tblPr/>
      <w:tcPr>
        <w:shd w:val="clear" w:color="auto" w:fill="C8BEAF"/>
      </w:tcPr>
    </w:tblStylePr>
    <w:tblStylePr w:type="lastRow">
      <w:rPr>
        <w:b/>
        <w:bCs/>
      </w:rPr>
      <w:tblPr/>
      <w:tcPr>
        <w:tcBorders>
          <w:top w:val="double" w:sz="4" w:space="0" w:color="C8BEAF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8BEAF"/>
          <w:right w:val="single" w:sz="4" w:space="0" w:color="C8BEAF"/>
        </w:tcBorders>
      </w:tcPr>
    </w:tblStylePr>
    <w:tblStylePr w:type="band1Horz">
      <w:tblPr/>
      <w:tcPr>
        <w:tcBorders>
          <w:top w:val="single" w:sz="4" w:space="0" w:color="C8BEAF"/>
          <w:bottom w:val="single" w:sz="4" w:space="0" w:color="C8BEAF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/>
          <w:left w:val="nil"/>
        </w:tcBorders>
      </w:tcPr>
    </w:tblStylePr>
    <w:tblStylePr w:type="swCell">
      <w:tblPr/>
      <w:tcPr>
        <w:tcBorders>
          <w:top w:val="double" w:sz="4" w:space="0" w:color="C8BEAF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/>
        <w:left w:val="single" w:sz="4" w:space="0" w:color="00A7B5"/>
        <w:bottom w:val="single" w:sz="4" w:space="0" w:color="00A7B5"/>
        <w:right w:val="single" w:sz="4" w:space="0" w:color="00A7B5"/>
      </w:tblBorders>
    </w:tblPr>
    <w:tblStylePr w:type="firstRow">
      <w:rPr>
        <w:b/>
        <w:bCs/>
        <w:color w:val="FFFFFF"/>
      </w:rPr>
      <w:tblPr/>
      <w:tcPr>
        <w:shd w:val="clear" w:color="auto" w:fill="00A7B5"/>
      </w:tcPr>
    </w:tblStylePr>
    <w:tblStylePr w:type="lastRow">
      <w:rPr>
        <w:b/>
        <w:bCs/>
      </w:rPr>
      <w:tblPr/>
      <w:tcPr>
        <w:tcBorders>
          <w:top w:val="double" w:sz="4" w:space="0" w:color="00A7B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A7B5"/>
          <w:right w:val="single" w:sz="4" w:space="0" w:color="00A7B5"/>
        </w:tcBorders>
      </w:tcPr>
    </w:tblStylePr>
    <w:tblStylePr w:type="band1Horz">
      <w:tblPr/>
      <w:tcPr>
        <w:tcBorders>
          <w:top w:val="single" w:sz="4" w:space="0" w:color="00A7B5"/>
          <w:bottom w:val="single" w:sz="4" w:space="0" w:color="00A7B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/>
          <w:left w:val="nil"/>
        </w:tcBorders>
      </w:tcPr>
    </w:tblStylePr>
    <w:tblStylePr w:type="swCell">
      <w:tblPr/>
      <w:tcPr>
        <w:tcBorders>
          <w:top w:val="double" w:sz="4" w:space="0" w:color="00A7B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/>
        <w:left w:val="single" w:sz="4" w:space="0" w:color="FF7D1E"/>
        <w:bottom w:val="single" w:sz="4" w:space="0" w:color="FF7D1E"/>
        <w:right w:val="single" w:sz="4" w:space="0" w:color="FF7D1E"/>
      </w:tblBorders>
    </w:tblPr>
    <w:tblStylePr w:type="firstRow">
      <w:rPr>
        <w:b/>
        <w:bCs/>
        <w:color w:val="FFFFFF"/>
      </w:rPr>
      <w:tblPr/>
      <w:tcPr>
        <w:shd w:val="clear" w:color="auto" w:fill="FF7D1E"/>
      </w:tcPr>
    </w:tblStylePr>
    <w:tblStylePr w:type="lastRow">
      <w:rPr>
        <w:b/>
        <w:bCs/>
      </w:rPr>
      <w:tblPr/>
      <w:tcPr>
        <w:tcBorders>
          <w:top w:val="double" w:sz="4" w:space="0" w:color="FF7D1E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7D1E"/>
          <w:right w:val="single" w:sz="4" w:space="0" w:color="FF7D1E"/>
        </w:tcBorders>
      </w:tcPr>
    </w:tblStylePr>
    <w:tblStylePr w:type="band1Horz">
      <w:tblPr/>
      <w:tcPr>
        <w:tcBorders>
          <w:top w:val="single" w:sz="4" w:space="0" w:color="FF7D1E"/>
          <w:bottom w:val="single" w:sz="4" w:space="0" w:color="FF7D1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/>
          <w:left w:val="nil"/>
        </w:tcBorders>
      </w:tcPr>
    </w:tblStylePr>
    <w:tblStylePr w:type="swCell">
      <w:tblPr/>
      <w:tcPr>
        <w:tcBorders>
          <w:top w:val="double" w:sz="4" w:space="0" w:color="FF7D1E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/>
        <w:left w:val="single" w:sz="4" w:space="0" w:color="9BD732"/>
        <w:bottom w:val="single" w:sz="4" w:space="0" w:color="9BD732"/>
        <w:right w:val="single" w:sz="4" w:space="0" w:color="9BD732"/>
      </w:tblBorders>
    </w:tblPr>
    <w:tblStylePr w:type="firstRow">
      <w:rPr>
        <w:b/>
        <w:bCs/>
        <w:color w:val="FFFFFF"/>
      </w:rPr>
      <w:tblPr/>
      <w:tcPr>
        <w:shd w:val="clear" w:color="auto" w:fill="9BD732"/>
      </w:tcPr>
    </w:tblStylePr>
    <w:tblStylePr w:type="lastRow">
      <w:rPr>
        <w:b/>
        <w:bCs/>
      </w:rPr>
      <w:tblPr/>
      <w:tcPr>
        <w:tcBorders>
          <w:top w:val="double" w:sz="4" w:space="0" w:color="9BD73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9BD732"/>
          <w:right w:val="single" w:sz="4" w:space="0" w:color="9BD732"/>
        </w:tcBorders>
      </w:tcPr>
    </w:tblStylePr>
    <w:tblStylePr w:type="band1Horz">
      <w:tblPr/>
      <w:tcPr>
        <w:tcBorders>
          <w:top w:val="single" w:sz="4" w:space="0" w:color="9BD732"/>
          <w:bottom w:val="single" w:sz="4" w:space="0" w:color="9BD73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/>
          <w:left w:val="nil"/>
        </w:tcBorders>
      </w:tcPr>
    </w:tblStylePr>
    <w:tblStylePr w:type="swCell">
      <w:tblPr/>
      <w:tcPr>
        <w:tcBorders>
          <w:top w:val="double" w:sz="4" w:space="0" w:color="9BD732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/>
        <w:left w:val="single" w:sz="4" w:space="0" w:color="E92841"/>
        <w:bottom w:val="single" w:sz="4" w:space="0" w:color="E92841"/>
        <w:right w:val="single" w:sz="4" w:space="0" w:color="E92841"/>
      </w:tblBorders>
    </w:tblPr>
    <w:tblStylePr w:type="firstRow">
      <w:rPr>
        <w:b/>
        <w:bCs/>
        <w:color w:val="FFFFFF"/>
      </w:rPr>
      <w:tblPr/>
      <w:tcPr>
        <w:shd w:val="clear" w:color="auto" w:fill="E92841"/>
      </w:tcPr>
    </w:tblStylePr>
    <w:tblStylePr w:type="lastRow">
      <w:rPr>
        <w:b/>
        <w:bCs/>
      </w:rPr>
      <w:tblPr/>
      <w:tcPr>
        <w:tcBorders>
          <w:top w:val="double" w:sz="4" w:space="0" w:color="E9284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92841"/>
          <w:right w:val="single" w:sz="4" w:space="0" w:color="E92841"/>
        </w:tcBorders>
      </w:tcPr>
    </w:tblStylePr>
    <w:tblStylePr w:type="band1Horz">
      <w:tblPr/>
      <w:tcPr>
        <w:tcBorders>
          <w:top w:val="single" w:sz="4" w:space="0" w:color="E92841"/>
          <w:bottom w:val="single" w:sz="4" w:space="0" w:color="E9284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/>
          <w:left w:val="nil"/>
        </w:tcBorders>
      </w:tcPr>
    </w:tblStylePr>
    <w:tblStylePr w:type="swCell">
      <w:tblPr/>
      <w:tcPr>
        <w:tcBorders>
          <w:top w:val="double" w:sz="4" w:space="0" w:color="E92841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/>
        <w:left w:val="single" w:sz="4" w:space="0" w:color="9069CA"/>
        <w:bottom w:val="single" w:sz="4" w:space="0" w:color="9069CA"/>
        <w:right w:val="single" w:sz="4" w:space="0" w:color="9069CA"/>
        <w:insideH w:val="single" w:sz="4" w:space="0" w:color="9069CA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2D7F"/>
          <w:left w:val="single" w:sz="4" w:space="0" w:color="4F2D7F"/>
          <w:bottom w:val="single" w:sz="4" w:space="0" w:color="4F2D7F"/>
          <w:right w:val="single" w:sz="4" w:space="0" w:color="4F2D7F"/>
          <w:insideH w:val="nil"/>
        </w:tcBorders>
        <w:shd w:val="clear" w:color="auto" w:fill="4F2D7F"/>
      </w:tcPr>
    </w:tblStylePr>
    <w:tblStylePr w:type="lastRow">
      <w:rPr>
        <w:b/>
        <w:bCs/>
      </w:rPr>
      <w:tblPr/>
      <w:tcPr>
        <w:tcBorders>
          <w:top w:val="double" w:sz="4" w:space="0" w:color="9069C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/>
        <w:left w:val="single" w:sz="4" w:space="0" w:color="DED8CF"/>
        <w:bottom w:val="single" w:sz="4" w:space="0" w:color="DED8CF"/>
        <w:right w:val="single" w:sz="4" w:space="0" w:color="DED8CF"/>
        <w:insideH w:val="single" w:sz="4" w:space="0" w:color="DED8C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8BEAF"/>
          <w:left w:val="single" w:sz="4" w:space="0" w:color="C8BEAF"/>
          <w:bottom w:val="single" w:sz="4" w:space="0" w:color="C8BEAF"/>
          <w:right w:val="single" w:sz="4" w:space="0" w:color="C8BEAF"/>
          <w:insideH w:val="nil"/>
        </w:tcBorders>
        <w:shd w:val="clear" w:color="auto" w:fill="C8BEAF"/>
      </w:tcPr>
    </w:tblStylePr>
    <w:tblStylePr w:type="lastRow">
      <w:rPr>
        <w:b/>
        <w:bCs/>
      </w:rPr>
      <w:tblPr/>
      <w:tcPr>
        <w:tcBorders>
          <w:top w:val="double" w:sz="4" w:space="0" w:color="DED8C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/>
        <w:left w:val="single" w:sz="4" w:space="0" w:color="39EFFF"/>
        <w:bottom w:val="single" w:sz="4" w:space="0" w:color="39EFFF"/>
        <w:right w:val="single" w:sz="4" w:space="0" w:color="39EFFF"/>
        <w:insideH w:val="single" w:sz="4" w:space="0" w:color="39EFF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A7B5"/>
          <w:left w:val="single" w:sz="4" w:space="0" w:color="00A7B5"/>
          <w:bottom w:val="single" w:sz="4" w:space="0" w:color="00A7B5"/>
          <w:right w:val="single" w:sz="4" w:space="0" w:color="00A7B5"/>
          <w:insideH w:val="nil"/>
        </w:tcBorders>
        <w:shd w:val="clear" w:color="auto" w:fill="00A7B5"/>
      </w:tcPr>
    </w:tblStylePr>
    <w:tblStylePr w:type="lastRow">
      <w:rPr>
        <w:b/>
        <w:bCs/>
      </w:rPr>
      <w:tblPr/>
      <w:tcPr>
        <w:tcBorders>
          <w:top w:val="double" w:sz="4" w:space="0" w:color="39EF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/>
        <w:left w:val="single" w:sz="4" w:space="0" w:color="FFB078"/>
        <w:bottom w:val="single" w:sz="4" w:space="0" w:color="FFB078"/>
        <w:right w:val="single" w:sz="4" w:space="0" w:color="FFB078"/>
        <w:insideH w:val="single" w:sz="4" w:space="0" w:color="FFB078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7D1E"/>
          <w:left w:val="single" w:sz="4" w:space="0" w:color="FF7D1E"/>
          <w:bottom w:val="single" w:sz="4" w:space="0" w:color="FF7D1E"/>
          <w:right w:val="single" w:sz="4" w:space="0" w:color="FF7D1E"/>
          <w:insideH w:val="nil"/>
        </w:tcBorders>
        <w:shd w:val="clear" w:color="auto" w:fill="FF7D1E"/>
      </w:tcPr>
    </w:tblStylePr>
    <w:tblStylePr w:type="lastRow">
      <w:rPr>
        <w:b/>
        <w:bCs/>
      </w:rPr>
      <w:tblPr/>
      <w:tcPr>
        <w:tcBorders>
          <w:top w:val="double" w:sz="4" w:space="0" w:color="FFB07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/>
        <w:left w:val="single" w:sz="4" w:space="0" w:color="C2E784"/>
        <w:bottom w:val="single" w:sz="4" w:space="0" w:color="C2E784"/>
        <w:right w:val="single" w:sz="4" w:space="0" w:color="C2E784"/>
        <w:insideH w:val="single" w:sz="4" w:space="0" w:color="C2E78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D732"/>
          <w:left w:val="single" w:sz="4" w:space="0" w:color="9BD732"/>
          <w:bottom w:val="single" w:sz="4" w:space="0" w:color="9BD732"/>
          <w:right w:val="single" w:sz="4" w:space="0" w:color="9BD732"/>
          <w:insideH w:val="nil"/>
        </w:tcBorders>
        <w:shd w:val="clear" w:color="auto" w:fill="9BD732"/>
      </w:tcPr>
    </w:tblStylePr>
    <w:tblStylePr w:type="lastRow">
      <w:rPr>
        <w:b/>
        <w:bCs/>
      </w:rPr>
      <w:tblPr/>
      <w:tcPr>
        <w:tcBorders>
          <w:top w:val="double" w:sz="4" w:space="0" w:color="C2E7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/>
        <w:left w:val="single" w:sz="4" w:space="0" w:color="F17D8C"/>
        <w:bottom w:val="single" w:sz="4" w:space="0" w:color="F17D8C"/>
        <w:right w:val="single" w:sz="4" w:space="0" w:color="F17D8C"/>
        <w:insideH w:val="single" w:sz="4" w:space="0" w:color="F17D8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92841"/>
          <w:left w:val="single" w:sz="4" w:space="0" w:color="E92841"/>
          <w:bottom w:val="single" w:sz="4" w:space="0" w:color="E92841"/>
          <w:right w:val="single" w:sz="4" w:space="0" w:color="E92841"/>
          <w:insideH w:val="nil"/>
        </w:tcBorders>
        <w:shd w:val="clear" w:color="auto" w:fill="E92841"/>
      </w:tcPr>
    </w:tblStylePr>
    <w:tblStylePr w:type="lastRow">
      <w:rPr>
        <w:b/>
        <w:bCs/>
      </w:rPr>
      <w:tblPr/>
      <w:tcPr>
        <w:tcBorders>
          <w:top w:val="double" w:sz="4" w:space="0" w:color="F17D8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/>
    </w:rPr>
    <w:tblPr>
      <w:tblStyleRowBandSize w:val="1"/>
      <w:tblStyleColBandSize w:val="1"/>
      <w:tblBorders>
        <w:top w:val="single" w:sz="24" w:space="0" w:color="4F2D7F"/>
        <w:left w:val="single" w:sz="24" w:space="0" w:color="4F2D7F"/>
        <w:bottom w:val="single" w:sz="24" w:space="0" w:color="4F2D7F"/>
        <w:right w:val="single" w:sz="24" w:space="0" w:color="4F2D7F"/>
      </w:tblBorders>
    </w:tblPr>
    <w:tcPr>
      <w:shd w:val="clear" w:color="auto" w:fill="4F2D7F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/>
    </w:rPr>
    <w:tblPr>
      <w:tblStyleRowBandSize w:val="1"/>
      <w:tblStyleColBandSize w:val="1"/>
      <w:tblBorders>
        <w:top w:val="single" w:sz="24" w:space="0" w:color="C8BEAF"/>
        <w:left w:val="single" w:sz="24" w:space="0" w:color="C8BEAF"/>
        <w:bottom w:val="single" w:sz="24" w:space="0" w:color="C8BEAF"/>
        <w:right w:val="single" w:sz="24" w:space="0" w:color="C8BEAF"/>
      </w:tblBorders>
    </w:tblPr>
    <w:tcPr>
      <w:shd w:val="clear" w:color="auto" w:fill="C8BEAF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/>
    </w:rPr>
    <w:tblPr>
      <w:tblStyleRowBandSize w:val="1"/>
      <w:tblStyleColBandSize w:val="1"/>
      <w:tblBorders>
        <w:top w:val="single" w:sz="24" w:space="0" w:color="00A7B5"/>
        <w:left w:val="single" w:sz="24" w:space="0" w:color="00A7B5"/>
        <w:bottom w:val="single" w:sz="24" w:space="0" w:color="00A7B5"/>
        <w:right w:val="single" w:sz="24" w:space="0" w:color="00A7B5"/>
      </w:tblBorders>
    </w:tblPr>
    <w:tcPr>
      <w:shd w:val="clear" w:color="auto" w:fill="00A7B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/>
    </w:rPr>
    <w:tblPr>
      <w:tblStyleRowBandSize w:val="1"/>
      <w:tblStyleColBandSize w:val="1"/>
      <w:tblBorders>
        <w:top w:val="single" w:sz="24" w:space="0" w:color="FF7D1E"/>
        <w:left w:val="single" w:sz="24" w:space="0" w:color="FF7D1E"/>
        <w:bottom w:val="single" w:sz="24" w:space="0" w:color="FF7D1E"/>
        <w:right w:val="single" w:sz="24" w:space="0" w:color="FF7D1E"/>
      </w:tblBorders>
    </w:tblPr>
    <w:tcPr>
      <w:shd w:val="clear" w:color="auto" w:fill="FF7D1E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/>
    </w:rPr>
    <w:tblPr>
      <w:tblStyleRowBandSize w:val="1"/>
      <w:tblStyleColBandSize w:val="1"/>
      <w:tblBorders>
        <w:top w:val="single" w:sz="24" w:space="0" w:color="9BD732"/>
        <w:left w:val="single" w:sz="24" w:space="0" w:color="9BD732"/>
        <w:bottom w:val="single" w:sz="24" w:space="0" w:color="9BD732"/>
        <w:right w:val="single" w:sz="24" w:space="0" w:color="9BD732"/>
      </w:tblBorders>
    </w:tblPr>
    <w:tcPr>
      <w:shd w:val="clear" w:color="auto" w:fill="9BD73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/>
    </w:rPr>
    <w:tblPr>
      <w:tblStyleRowBandSize w:val="1"/>
      <w:tblStyleColBandSize w:val="1"/>
      <w:tblBorders>
        <w:top w:val="single" w:sz="24" w:space="0" w:color="E92841"/>
        <w:left w:val="single" w:sz="24" w:space="0" w:color="E92841"/>
        <w:bottom w:val="single" w:sz="24" w:space="0" w:color="E92841"/>
        <w:right w:val="single" w:sz="24" w:space="0" w:color="E92841"/>
      </w:tblBorders>
    </w:tblPr>
    <w:tcPr>
      <w:shd w:val="clear" w:color="auto" w:fill="E9284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/>
    </w:rPr>
    <w:tblPr>
      <w:tblStyleRowBandSize w:val="1"/>
      <w:tblStyleColBandSize w:val="1"/>
      <w:tblBorders>
        <w:top w:val="single" w:sz="4" w:space="0" w:color="4F2D7F"/>
        <w:bottom w:val="single" w:sz="4" w:space="0" w:color="4F2D7F"/>
      </w:tblBorders>
    </w:tblPr>
    <w:tblStylePr w:type="firstRow">
      <w:rPr>
        <w:b/>
        <w:bCs/>
      </w:rPr>
      <w:tblPr/>
      <w:tcPr>
        <w:tcBorders>
          <w:bottom w:val="single" w:sz="4" w:space="0" w:color="4F2D7F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/>
    </w:rPr>
    <w:tblPr>
      <w:tblStyleRowBandSize w:val="1"/>
      <w:tblStyleColBandSize w:val="1"/>
      <w:tblBorders>
        <w:top w:val="single" w:sz="4" w:space="0" w:color="C8BEAF"/>
        <w:bottom w:val="single" w:sz="4" w:space="0" w:color="C8BEAF"/>
      </w:tblBorders>
    </w:tblPr>
    <w:tblStylePr w:type="firstRow">
      <w:rPr>
        <w:b/>
        <w:bCs/>
      </w:rPr>
      <w:tblPr/>
      <w:tcPr>
        <w:tcBorders>
          <w:bottom w:val="single" w:sz="4" w:space="0" w:color="C8BEAF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/>
    </w:rPr>
    <w:tblPr>
      <w:tblStyleRowBandSize w:val="1"/>
      <w:tblStyleColBandSize w:val="1"/>
      <w:tblBorders>
        <w:top w:val="single" w:sz="4" w:space="0" w:color="00A7B5"/>
        <w:bottom w:val="single" w:sz="4" w:space="0" w:color="00A7B5"/>
      </w:tblBorders>
    </w:tblPr>
    <w:tblStylePr w:type="firstRow">
      <w:rPr>
        <w:b/>
        <w:bCs/>
      </w:rPr>
      <w:tblPr/>
      <w:tcPr>
        <w:tcBorders>
          <w:bottom w:val="single" w:sz="4" w:space="0" w:color="00A7B5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/>
    </w:rPr>
    <w:tblPr>
      <w:tblStyleRowBandSize w:val="1"/>
      <w:tblStyleColBandSize w:val="1"/>
      <w:tblBorders>
        <w:top w:val="single" w:sz="4" w:space="0" w:color="FF7D1E"/>
        <w:bottom w:val="single" w:sz="4" w:space="0" w:color="FF7D1E"/>
      </w:tblBorders>
    </w:tblPr>
    <w:tblStylePr w:type="firstRow">
      <w:rPr>
        <w:b/>
        <w:bCs/>
      </w:rPr>
      <w:tblPr/>
      <w:tcPr>
        <w:tcBorders>
          <w:bottom w:val="single" w:sz="4" w:space="0" w:color="FF7D1E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/>
    </w:rPr>
    <w:tblPr>
      <w:tblStyleRowBandSize w:val="1"/>
      <w:tblStyleColBandSize w:val="1"/>
      <w:tblBorders>
        <w:top w:val="single" w:sz="4" w:space="0" w:color="9BD732"/>
        <w:bottom w:val="single" w:sz="4" w:space="0" w:color="9BD732"/>
      </w:tblBorders>
    </w:tblPr>
    <w:tblStylePr w:type="firstRow">
      <w:rPr>
        <w:b/>
        <w:bCs/>
      </w:rPr>
      <w:tblPr/>
      <w:tcPr>
        <w:tcBorders>
          <w:bottom w:val="single" w:sz="4" w:space="0" w:color="9BD732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/>
    </w:rPr>
    <w:tblPr>
      <w:tblStyleRowBandSize w:val="1"/>
      <w:tblStyleColBandSize w:val="1"/>
      <w:tblBorders>
        <w:top w:val="single" w:sz="4" w:space="0" w:color="E92841"/>
        <w:bottom w:val="single" w:sz="4" w:space="0" w:color="E92841"/>
      </w:tblBorders>
    </w:tblPr>
    <w:tblStylePr w:type="firstRow">
      <w:rPr>
        <w:b/>
        <w:bCs/>
      </w:rPr>
      <w:tblPr/>
      <w:tcPr>
        <w:tcBorders>
          <w:bottom w:val="single" w:sz="4" w:space="0" w:color="E92841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/>
    </w:rPr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/>
    </w:rPr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4F2D7F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4F2D7F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4F2D7F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4F2D7F"/>
        </w:tcBorders>
        <w:shd w:val="clear" w:color="auto" w:fill="FFFFFF"/>
      </w:tc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/>
    </w:rPr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C8BEAF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C8BEAF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C8BEAF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C8BEAF"/>
        </w:tcBorders>
        <w:shd w:val="clear" w:color="auto" w:fill="FFFFFF"/>
      </w:tcPr>
    </w:tblStylePr>
    <w:tblStylePr w:type="band1Vert">
      <w:tblPr/>
      <w:tcPr>
        <w:shd w:val="clear" w:color="auto" w:fill="F4F2EF"/>
      </w:tcPr>
    </w:tblStylePr>
    <w:tblStylePr w:type="band1Horz">
      <w:tblPr/>
      <w:tcPr>
        <w:shd w:val="clear" w:color="auto" w:fill="F4F2EF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/>
    </w:rPr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00A7B5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00A7B5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00A7B5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00A7B5"/>
        </w:tcBorders>
        <w:shd w:val="clear" w:color="auto" w:fill="FFFFFF"/>
      </w:tcPr>
    </w:tblStylePr>
    <w:tblStylePr w:type="band1Vert">
      <w:tblPr/>
      <w:tcPr>
        <w:shd w:val="clear" w:color="auto" w:fill="BDF9FF"/>
      </w:tcPr>
    </w:tblStylePr>
    <w:tblStylePr w:type="band1Horz">
      <w:tblPr/>
      <w:tcPr>
        <w:shd w:val="clear" w:color="auto" w:fill="BDF9FF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/>
    </w:rPr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FF7D1E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FF7D1E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FF7D1E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FF7D1E"/>
        </w:tcBorders>
        <w:shd w:val="clear" w:color="auto" w:fill="FFFFFF"/>
      </w:tcPr>
    </w:tblStylePr>
    <w:tblStylePr w:type="band1Vert">
      <w:tblPr/>
      <w:tcPr>
        <w:shd w:val="clear" w:color="auto" w:fill="FFE4D2"/>
      </w:tcPr>
    </w:tblStylePr>
    <w:tblStylePr w:type="band1Horz">
      <w:tblPr/>
      <w:tcPr>
        <w:shd w:val="clear" w:color="auto" w:fill="FFE4D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/>
    </w:rPr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9BD732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9BD732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9BD732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9BD732"/>
        </w:tcBorders>
        <w:shd w:val="clear" w:color="auto" w:fill="FFFFFF"/>
      </w:tcPr>
    </w:tblStylePr>
    <w:tblStylePr w:type="band1Vert">
      <w:tblPr/>
      <w:tcPr>
        <w:shd w:val="clear" w:color="auto" w:fill="EAF7D6"/>
      </w:tcPr>
    </w:tblStylePr>
    <w:tblStylePr w:type="band1Horz">
      <w:tblPr/>
      <w:tcPr>
        <w:shd w:val="clear" w:color="auto" w:fill="EAF7D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/>
    </w:rPr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E92841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E92841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E92841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E92841"/>
        </w:tcBorders>
        <w:shd w:val="clear" w:color="auto" w:fill="FFFFFF"/>
      </w:tcPr>
    </w:tblStylePr>
    <w:tblStylePr w:type="band1Vert">
      <w:tblPr/>
      <w:tcPr>
        <w:shd w:val="clear" w:color="auto" w:fill="FAD3D8"/>
      </w:tcPr>
    </w:tblStylePr>
    <w:tblStylePr w:type="band1Horz">
      <w:tblPr/>
      <w:tcPr>
        <w:shd w:val="clear" w:color="auto" w:fill="FAD3D8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/>
        <w:left w:val="single" w:sz="8" w:space="0" w:color="7543BC"/>
        <w:bottom w:val="single" w:sz="8" w:space="0" w:color="7543BC"/>
        <w:right w:val="single" w:sz="8" w:space="0" w:color="7543BC"/>
        <w:insideH w:val="single" w:sz="8" w:space="0" w:color="7543BC"/>
        <w:insideV w:val="single" w:sz="8" w:space="0" w:color="7543BC"/>
      </w:tblBorders>
    </w:tblPr>
    <w:tcPr>
      <w:shd w:val="clear" w:color="auto" w:fill="D1C1E9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/>
      </w:tcPr>
    </w:tblStylePr>
    <w:tblStylePr w:type="band1Horz">
      <w:tblPr/>
      <w:tcPr>
        <w:shd w:val="clear" w:color="auto" w:fill="A382D3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/>
        <w:left w:val="single" w:sz="8" w:space="0" w:color="D5CEC2"/>
        <w:bottom w:val="single" w:sz="8" w:space="0" w:color="D5CEC2"/>
        <w:right w:val="single" w:sz="8" w:space="0" w:color="D5CEC2"/>
        <w:insideH w:val="single" w:sz="8" w:space="0" w:color="D5CEC2"/>
        <w:insideV w:val="single" w:sz="8" w:space="0" w:color="D5CEC2"/>
      </w:tblBorders>
    </w:tblPr>
    <w:tcPr>
      <w:shd w:val="clear" w:color="auto" w:fill="F1EEE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/>
      </w:tcPr>
    </w:tblStylePr>
    <w:tblStylePr w:type="band1Horz">
      <w:tblPr/>
      <w:tcPr>
        <w:shd w:val="clear" w:color="auto" w:fill="E3DED7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/>
        <w:left w:val="single" w:sz="8" w:space="0" w:color="08EBFF"/>
        <w:bottom w:val="single" w:sz="8" w:space="0" w:color="08EBFF"/>
        <w:right w:val="single" w:sz="8" w:space="0" w:color="08EBFF"/>
        <w:insideH w:val="single" w:sz="8" w:space="0" w:color="08EBFF"/>
        <w:insideV w:val="single" w:sz="8" w:space="0" w:color="08EBFF"/>
      </w:tblBorders>
    </w:tblPr>
    <w:tcPr>
      <w:shd w:val="clear" w:color="auto" w:fill="ADF8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/>
      </w:tcPr>
    </w:tblStylePr>
    <w:tblStylePr w:type="band1Horz">
      <w:tblPr/>
      <w:tcPr>
        <w:shd w:val="clear" w:color="auto" w:fill="5BF2F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/>
        <w:left w:val="single" w:sz="8" w:space="0" w:color="FF9D56"/>
        <w:bottom w:val="single" w:sz="8" w:space="0" w:color="FF9D56"/>
        <w:right w:val="single" w:sz="8" w:space="0" w:color="FF9D56"/>
        <w:insideH w:val="single" w:sz="8" w:space="0" w:color="FF9D56"/>
        <w:insideV w:val="single" w:sz="8" w:space="0" w:color="FF9D56"/>
      </w:tblBorders>
    </w:tblPr>
    <w:tcPr>
      <w:shd w:val="clear" w:color="auto" w:fill="FFDEC7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/>
      </w:tcPr>
    </w:tblStylePr>
    <w:tblStylePr w:type="band1Horz">
      <w:tblPr/>
      <w:tcPr>
        <w:shd w:val="clear" w:color="auto" w:fill="FFBD8E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/>
        <w:left w:val="single" w:sz="8" w:space="0" w:color="B3E165"/>
        <w:bottom w:val="single" w:sz="8" w:space="0" w:color="B3E165"/>
        <w:right w:val="single" w:sz="8" w:space="0" w:color="B3E165"/>
        <w:insideH w:val="single" w:sz="8" w:space="0" w:color="B3E165"/>
        <w:insideV w:val="single" w:sz="8" w:space="0" w:color="B3E165"/>
      </w:tblBorders>
    </w:tblPr>
    <w:tcPr>
      <w:shd w:val="clear" w:color="auto" w:fill="E6F5C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/>
      </w:tcPr>
    </w:tblStylePr>
    <w:tblStylePr w:type="band1Horz">
      <w:tblPr/>
      <w:tcPr>
        <w:shd w:val="clear" w:color="auto" w:fill="CDEB98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/>
        <w:left w:val="single" w:sz="8" w:space="0" w:color="EE5D70"/>
        <w:bottom w:val="single" w:sz="8" w:space="0" w:color="EE5D70"/>
        <w:right w:val="single" w:sz="8" w:space="0" w:color="EE5D70"/>
        <w:insideH w:val="single" w:sz="8" w:space="0" w:color="EE5D70"/>
        <w:insideV w:val="single" w:sz="8" w:space="0" w:color="EE5D70"/>
      </w:tblBorders>
    </w:tblPr>
    <w:tcPr>
      <w:shd w:val="clear" w:color="auto" w:fill="F9C9C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/>
      </w:tcPr>
    </w:tblStylePr>
    <w:tblStylePr w:type="band1Horz">
      <w:tblPr/>
      <w:tcPr>
        <w:shd w:val="clear" w:color="auto" w:fill="F493A0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4F2D7F"/>
        <w:left w:val="single" w:sz="8" w:space="0" w:color="4F2D7F"/>
        <w:bottom w:val="single" w:sz="8" w:space="0" w:color="4F2D7F"/>
        <w:right w:val="single" w:sz="8" w:space="0" w:color="4F2D7F"/>
        <w:insideH w:val="single" w:sz="8" w:space="0" w:color="4F2D7F"/>
        <w:insideV w:val="single" w:sz="8" w:space="0" w:color="4F2D7F"/>
      </w:tblBorders>
    </w:tblPr>
    <w:tcPr>
      <w:shd w:val="clear" w:color="auto" w:fill="D1C1E9"/>
    </w:tcPr>
    <w:tblStylePr w:type="firstRow">
      <w:rPr>
        <w:b/>
        <w:bCs/>
        <w:color w:val="000000"/>
      </w:rPr>
      <w:tblPr/>
      <w:tcPr>
        <w:shd w:val="clear" w:color="auto" w:fill="ECE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/>
      </w:tcPr>
    </w:tblStylePr>
    <w:tblStylePr w:type="band1Vert">
      <w:tblPr/>
      <w:tcPr>
        <w:shd w:val="clear" w:color="auto" w:fill="A382D3"/>
      </w:tcPr>
    </w:tblStylePr>
    <w:tblStylePr w:type="band1Horz">
      <w:tblPr/>
      <w:tcPr>
        <w:tcBorders>
          <w:insideH w:val="single" w:sz="6" w:space="0" w:color="4F2D7F"/>
          <w:insideV w:val="single" w:sz="6" w:space="0" w:color="4F2D7F"/>
        </w:tcBorders>
        <w:shd w:val="clear" w:color="auto" w:fill="A382D3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C8BEAF"/>
        <w:left w:val="single" w:sz="8" w:space="0" w:color="C8BEAF"/>
        <w:bottom w:val="single" w:sz="8" w:space="0" w:color="C8BEAF"/>
        <w:right w:val="single" w:sz="8" w:space="0" w:color="C8BEAF"/>
        <w:insideH w:val="single" w:sz="8" w:space="0" w:color="C8BEAF"/>
        <w:insideV w:val="single" w:sz="8" w:space="0" w:color="C8BEAF"/>
      </w:tblBorders>
    </w:tblPr>
    <w:tcPr>
      <w:shd w:val="clear" w:color="auto" w:fill="F1EEEB"/>
    </w:tcPr>
    <w:tblStylePr w:type="firstRow">
      <w:rPr>
        <w:b/>
        <w:bCs/>
        <w:color w:val="000000"/>
      </w:rPr>
      <w:tblPr/>
      <w:tcPr>
        <w:shd w:val="clear" w:color="auto" w:fill="F9F8F7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/>
      </w:tcPr>
    </w:tblStylePr>
    <w:tblStylePr w:type="band1Vert">
      <w:tblPr/>
      <w:tcPr>
        <w:shd w:val="clear" w:color="auto" w:fill="E3DED7"/>
      </w:tcPr>
    </w:tblStylePr>
    <w:tblStylePr w:type="band1Horz">
      <w:tblPr/>
      <w:tcPr>
        <w:tcBorders>
          <w:insideH w:val="single" w:sz="6" w:space="0" w:color="C8BEAF"/>
          <w:insideV w:val="single" w:sz="6" w:space="0" w:color="C8BEAF"/>
        </w:tcBorders>
        <w:shd w:val="clear" w:color="auto" w:fill="E3DED7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00A7B5"/>
        <w:left w:val="single" w:sz="8" w:space="0" w:color="00A7B5"/>
        <w:bottom w:val="single" w:sz="8" w:space="0" w:color="00A7B5"/>
        <w:right w:val="single" w:sz="8" w:space="0" w:color="00A7B5"/>
        <w:insideH w:val="single" w:sz="8" w:space="0" w:color="00A7B5"/>
        <w:insideV w:val="single" w:sz="8" w:space="0" w:color="00A7B5"/>
      </w:tblBorders>
    </w:tblPr>
    <w:tcPr>
      <w:shd w:val="clear" w:color="auto" w:fill="ADF8FF"/>
    </w:tcPr>
    <w:tblStylePr w:type="firstRow">
      <w:rPr>
        <w:b/>
        <w:bCs/>
        <w:color w:val="000000"/>
      </w:rPr>
      <w:tblPr/>
      <w:tcPr>
        <w:shd w:val="clear" w:color="auto" w:fill="DEFCFF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/>
      </w:tcPr>
    </w:tblStylePr>
    <w:tblStylePr w:type="band1Vert">
      <w:tblPr/>
      <w:tcPr>
        <w:shd w:val="clear" w:color="auto" w:fill="5BF2FF"/>
      </w:tcPr>
    </w:tblStylePr>
    <w:tblStylePr w:type="band1Horz">
      <w:tblPr/>
      <w:tcPr>
        <w:tcBorders>
          <w:insideH w:val="single" w:sz="6" w:space="0" w:color="00A7B5"/>
          <w:insideV w:val="single" w:sz="6" w:space="0" w:color="00A7B5"/>
        </w:tcBorders>
        <w:shd w:val="clear" w:color="auto" w:fill="5BF2FF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FF7D1E"/>
        <w:left w:val="single" w:sz="8" w:space="0" w:color="FF7D1E"/>
        <w:bottom w:val="single" w:sz="8" w:space="0" w:color="FF7D1E"/>
        <w:right w:val="single" w:sz="8" w:space="0" w:color="FF7D1E"/>
        <w:insideH w:val="single" w:sz="8" w:space="0" w:color="FF7D1E"/>
        <w:insideV w:val="single" w:sz="8" w:space="0" w:color="FF7D1E"/>
      </w:tblBorders>
    </w:tblPr>
    <w:tcPr>
      <w:shd w:val="clear" w:color="auto" w:fill="FFDEC7"/>
    </w:tcPr>
    <w:tblStylePr w:type="firstRow">
      <w:rPr>
        <w:b/>
        <w:bCs/>
        <w:color w:val="000000"/>
      </w:rPr>
      <w:tblPr/>
      <w:tcPr>
        <w:shd w:val="clear" w:color="auto" w:fill="FFF2E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/>
      </w:tcPr>
    </w:tblStylePr>
    <w:tblStylePr w:type="band1Vert">
      <w:tblPr/>
      <w:tcPr>
        <w:shd w:val="clear" w:color="auto" w:fill="FFBD8E"/>
      </w:tcPr>
    </w:tblStylePr>
    <w:tblStylePr w:type="band1Horz">
      <w:tblPr/>
      <w:tcPr>
        <w:tcBorders>
          <w:insideH w:val="single" w:sz="6" w:space="0" w:color="FF7D1E"/>
          <w:insideV w:val="single" w:sz="6" w:space="0" w:color="FF7D1E"/>
        </w:tcBorders>
        <w:shd w:val="clear" w:color="auto" w:fill="FFBD8E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9BD732"/>
        <w:left w:val="single" w:sz="8" w:space="0" w:color="9BD732"/>
        <w:bottom w:val="single" w:sz="8" w:space="0" w:color="9BD732"/>
        <w:right w:val="single" w:sz="8" w:space="0" w:color="9BD732"/>
        <w:insideH w:val="single" w:sz="8" w:space="0" w:color="9BD732"/>
        <w:insideV w:val="single" w:sz="8" w:space="0" w:color="9BD732"/>
      </w:tblBorders>
    </w:tblPr>
    <w:tcPr>
      <w:shd w:val="clear" w:color="auto" w:fill="E6F5CC"/>
    </w:tcPr>
    <w:tblStylePr w:type="firstRow">
      <w:rPr>
        <w:b/>
        <w:bCs/>
        <w:color w:val="000000"/>
      </w:rPr>
      <w:tblPr/>
      <w:tcPr>
        <w:shd w:val="clear" w:color="auto" w:fill="F5FB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/>
      </w:tcPr>
    </w:tblStylePr>
    <w:tblStylePr w:type="band1Vert">
      <w:tblPr/>
      <w:tcPr>
        <w:shd w:val="clear" w:color="auto" w:fill="CDEB98"/>
      </w:tcPr>
    </w:tblStylePr>
    <w:tblStylePr w:type="band1Horz">
      <w:tblPr/>
      <w:tcPr>
        <w:tcBorders>
          <w:insideH w:val="single" w:sz="6" w:space="0" w:color="9BD732"/>
          <w:insideV w:val="single" w:sz="6" w:space="0" w:color="9BD732"/>
        </w:tcBorders>
        <w:shd w:val="clear" w:color="auto" w:fill="CDEB98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E92841"/>
        <w:left w:val="single" w:sz="8" w:space="0" w:color="E92841"/>
        <w:bottom w:val="single" w:sz="8" w:space="0" w:color="E92841"/>
        <w:right w:val="single" w:sz="8" w:space="0" w:color="E92841"/>
        <w:insideH w:val="single" w:sz="8" w:space="0" w:color="E92841"/>
        <w:insideV w:val="single" w:sz="8" w:space="0" w:color="E92841"/>
      </w:tblBorders>
    </w:tblPr>
    <w:tcPr>
      <w:shd w:val="clear" w:color="auto" w:fill="F9C9CF"/>
    </w:tcPr>
    <w:tblStylePr w:type="firstRow">
      <w:rPr>
        <w:b/>
        <w:bCs/>
        <w:color w:val="000000"/>
      </w:rPr>
      <w:tblPr/>
      <w:tcPr>
        <w:shd w:val="clear" w:color="auto" w:fill="FCE9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/>
      </w:tcPr>
    </w:tblStylePr>
    <w:tblStylePr w:type="band1Vert">
      <w:tblPr/>
      <w:tcPr>
        <w:shd w:val="clear" w:color="auto" w:fill="F493A0"/>
      </w:tcPr>
    </w:tblStylePr>
    <w:tblStylePr w:type="band1Horz">
      <w:tblPr/>
      <w:tcPr>
        <w:tcBorders>
          <w:insideH w:val="single" w:sz="6" w:space="0" w:color="E92841"/>
          <w:insideV w:val="single" w:sz="6" w:space="0" w:color="E92841"/>
        </w:tcBorders>
        <w:shd w:val="clear" w:color="auto" w:fill="F493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1C1E9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2D7F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2D7F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2D7F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2D7F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382D3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382D3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1EEE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8BEAF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8BEAF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8BEAF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8BEAF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3DED7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3DED7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ADF8F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A7B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A7B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A7B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A7B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5BF2F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5BF2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DEC7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7D1E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7D1E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7D1E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7D1E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BD8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BD8E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F5C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D73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D73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D73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D73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EB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EB98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9C9C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9284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9284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9284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9284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493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493A0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Arial" w:eastAsia="Times New Roman" w:hAnsi="Arial" w:cs="Cordia New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747678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4F2D7F"/>
        <w:bottom w:val="single" w:sz="8" w:space="0" w:color="4F2D7F"/>
      </w:tblBorders>
    </w:tblPr>
    <w:tblStylePr w:type="firstRow">
      <w:rPr>
        <w:rFonts w:ascii="Arial" w:eastAsia="Times New Roman" w:hAnsi="Arial" w:cs="Cordia New"/>
      </w:rPr>
      <w:tblPr/>
      <w:tcPr>
        <w:tcBorders>
          <w:top w:val="nil"/>
          <w:bottom w:val="single" w:sz="8" w:space="0" w:color="4F2D7F"/>
        </w:tcBorders>
      </w:tcPr>
    </w:tblStylePr>
    <w:tblStylePr w:type="lastRow">
      <w:rPr>
        <w:b/>
        <w:bCs/>
        <w:color w:val="747678"/>
      </w:rPr>
      <w:tblPr/>
      <w:tcPr>
        <w:tcBorders>
          <w:top w:val="single" w:sz="8" w:space="0" w:color="4F2D7F"/>
          <w:bottom w:val="single" w:sz="8" w:space="0" w:color="4F2D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/>
          <w:bottom w:val="single" w:sz="8" w:space="0" w:color="4F2D7F"/>
        </w:tcBorders>
      </w:tcPr>
    </w:tblStylePr>
    <w:tblStylePr w:type="band1Vert">
      <w:tblPr/>
      <w:tcPr>
        <w:shd w:val="clear" w:color="auto" w:fill="D1C1E9"/>
      </w:tcPr>
    </w:tblStylePr>
    <w:tblStylePr w:type="band1Horz">
      <w:tblPr/>
      <w:tcPr>
        <w:shd w:val="clear" w:color="auto" w:fill="D1C1E9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C8BEAF"/>
        <w:bottom w:val="single" w:sz="8" w:space="0" w:color="C8BEAF"/>
      </w:tblBorders>
    </w:tblPr>
    <w:tblStylePr w:type="firstRow">
      <w:rPr>
        <w:rFonts w:ascii="Arial" w:eastAsia="Times New Roman" w:hAnsi="Arial" w:cs="Cordia New"/>
      </w:rPr>
      <w:tblPr/>
      <w:tcPr>
        <w:tcBorders>
          <w:top w:val="nil"/>
          <w:bottom w:val="single" w:sz="8" w:space="0" w:color="C8BEAF"/>
        </w:tcBorders>
      </w:tcPr>
    </w:tblStylePr>
    <w:tblStylePr w:type="lastRow">
      <w:rPr>
        <w:b/>
        <w:bCs/>
        <w:color w:val="747678"/>
      </w:rPr>
      <w:tblPr/>
      <w:tcPr>
        <w:tcBorders>
          <w:top w:val="single" w:sz="8" w:space="0" w:color="C8BEAF"/>
          <w:bottom w:val="single" w:sz="8" w:space="0" w:color="C8BEA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/>
          <w:bottom w:val="single" w:sz="8" w:space="0" w:color="C8BEAF"/>
        </w:tcBorders>
      </w:tcPr>
    </w:tblStylePr>
    <w:tblStylePr w:type="band1Vert">
      <w:tblPr/>
      <w:tcPr>
        <w:shd w:val="clear" w:color="auto" w:fill="F1EEEB"/>
      </w:tcPr>
    </w:tblStylePr>
    <w:tblStylePr w:type="band1Horz">
      <w:tblPr/>
      <w:tcPr>
        <w:shd w:val="clear" w:color="auto" w:fill="F1EEE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00A7B5"/>
        <w:bottom w:val="single" w:sz="8" w:space="0" w:color="00A7B5"/>
      </w:tblBorders>
    </w:tblPr>
    <w:tblStylePr w:type="firstRow">
      <w:rPr>
        <w:rFonts w:ascii="Arial" w:eastAsia="Times New Roman" w:hAnsi="Arial" w:cs="Cordia New"/>
      </w:rPr>
      <w:tblPr/>
      <w:tcPr>
        <w:tcBorders>
          <w:top w:val="nil"/>
          <w:bottom w:val="single" w:sz="8" w:space="0" w:color="00A7B5"/>
        </w:tcBorders>
      </w:tcPr>
    </w:tblStylePr>
    <w:tblStylePr w:type="lastRow">
      <w:rPr>
        <w:b/>
        <w:bCs/>
        <w:color w:val="747678"/>
      </w:rPr>
      <w:tblPr/>
      <w:tcPr>
        <w:tcBorders>
          <w:top w:val="single" w:sz="8" w:space="0" w:color="00A7B5"/>
          <w:bottom w:val="single" w:sz="8" w:space="0" w:color="00A7B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/>
          <w:bottom w:val="single" w:sz="8" w:space="0" w:color="00A7B5"/>
        </w:tcBorders>
      </w:tcPr>
    </w:tblStylePr>
    <w:tblStylePr w:type="band1Vert">
      <w:tblPr/>
      <w:tcPr>
        <w:shd w:val="clear" w:color="auto" w:fill="ADF8FF"/>
      </w:tcPr>
    </w:tblStylePr>
    <w:tblStylePr w:type="band1Horz">
      <w:tblPr/>
      <w:tcPr>
        <w:shd w:val="clear" w:color="auto" w:fill="ADF8F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FF7D1E"/>
        <w:bottom w:val="single" w:sz="8" w:space="0" w:color="FF7D1E"/>
      </w:tblBorders>
    </w:tblPr>
    <w:tblStylePr w:type="firstRow">
      <w:rPr>
        <w:rFonts w:ascii="Arial" w:eastAsia="Times New Roman" w:hAnsi="Arial" w:cs="Cordia New"/>
      </w:rPr>
      <w:tblPr/>
      <w:tcPr>
        <w:tcBorders>
          <w:top w:val="nil"/>
          <w:bottom w:val="single" w:sz="8" w:space="0" w:color="FF7D1E"/>
        </w:tcBorders>
      </w:tcPr>
    </w:tblStylePr>
    <w:tblStylePr w:type="lastRow">
      <w:rPr>
        <w:b/>
        <w:bCs/>
        <w:color w:val="747678"/>
      </w:rPr>
      <w:tblPr/>
      <w:tcPr>
        <w:tcBorders>
          <w:top w:val="single" w:sz="8" w:space="0" w:color="FF7D1E"/>
          <w:bottom w:val="single" w:sz="8" w:space="0" w:color="FF7D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/>
          <w:bottom w:val="single" w:sz="8" w:space="0" w:color="FF7D1E"/>
        </w:tcBorders>
      </w:tcPr>
    </w:tblStylePr>
    <w:tblStylePr w:type="band1Vert">
      <w:tblPr/>
      <w:tcPr>
        <w:shd w:val="clear" w:color="auto" w:fill="FFDEC7"/>
      </w:tcPr>
    </w:tblStylePr>
    <w:tblStylePr w:type="band1Horz">
      <w:tblPr/>
      <w:tcPr>
        <w:shd w:val="clear" w:color="auto" w:fill="FFDEC7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9BD732"/>
        <w:bottom w:val="single" w:sz="8" w:space="0" w:color="9BD732"/>
      </w:tblBorders>
    </w:tblPr>
    <w:tblStylePr w:type="firstRow">
      <w:rPr>
        <w:rFonts w:ascii="Arial" w:eastAsia="Times New Roman" w:hAnsi="Arial" w:cs="Cordia New"/>
      </w:rPr>
      <w:tblPr/>
      <w:tcPr>
        <w:tcBorders>
          <w:top w:val="nil"/>
          <w:bottom w:val="single" w:sz="8" w:space="0" w:color="9BD732"/>
        </w:tcBorders>
      </w:tcPr>
    </w:tblStylePr>
    <w:tblStylePr w:type="lastRow">
      <w:rPr>
        <w:b/>
        <w:bCs/>
        <w:color w:val="747678"/>
      </w:rPr>
      <w:tblPr/>
      <w:tcPr>
        <w:tcBorders>
          <w:top w:val="single" w:sz="8" w:space="0" w:color="9BD732"/>
          <w:bottom w:val="single" w:sz="8" w:space="0" w:color="9BD7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/>
          <w:bottom w:val="single" w:sz="8" w:space="0" w:color="9BD732"/>
        </w:tcBorders>
      </w:tcPr>
    </w:tblStylePr>
    <w:tblStylePr w:type="band1Vert">
      <w:tblPr/>
      <w:tcPr>
        <w:shd w:val="clear" w:color="auto" w:fill="E6F5CC"/>
      </w:tcPr>
    </w:tblStylePr>
    <w:tblStylePr w:type="band1Horz">
      <w:tblPr/>
      <w:tcPr>
        <w:shd w:val="clear" w:color="auto" w:fill="E6F5CC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/>
    </w:rPr>
    <w:tblPr>
      <w:tblStyleRowBandSize w:val="1"/>
      <w:tblStyleColBandSize w:val="1"/>
      <w:tblBorders>
        <w:top w:val="single" w:sz="8" w:space="0" w:color="E92841"/>
        <w:bottom w:val="single" w:sz="8" w:space="0" w:color="E92841"/>
      </w:tblBorders>
    </w:tblPr>
    <w:tblStylePr w:type="firstRow">
      <w:rPr>
        <w:rFonts w:ascii="Arial" w:eastAsia="Times New Roman" w:hAnsi="Arial" w:cs="Cordia New"/>
      </w:rPr>
      <w:tblPr/>
      <w:tcPr>
        <w:tcBorders>
          <w:top w:val="nil"/>
          <w:bottom w:val="single" w:sz="8" w:space="0" w:color="E92841"/>
        </w:tcBorders>
      </w:tcPr>
    </w:tblStylePr>
    <w:tblStylePr w:type="lastRow">
      <w:rPr>
        <w:b/>
        <w:bCs/>
        <w:color w:val="747678"/>
      </w:rPr>
      <w:tblPr/>
      <w:tcPr>
        <w:tcBorders>
          <w:top w:val="single" w:sz="8" w:space="0" w:color="E92841"/>
          <w:bottom w:val="single" w:sz="8" w:space="0" w:color="E9284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/>
          <w:bottom w:val="single" w:sz="8" w:space="0" w:color="E92841"/>
        </w:tcBorders>
      </w:tcPr>
    </w:tblStylePr>
    <w:tblStylePr w:type="band1Vert">
      <w:tblPr/>
      <w:tcPr>
        <w:shd w:val="clear" w:color="auto" w:fill="F9C9CF"/>
      </w:tcPr>
    </w:tblStylePr>
    <w:tblStylePr w:type="band1Horz">
      <w:tblPr/>
      <w:tcPr>
        <w:shd w:val="clear" w:color="auto" w:fill="F9C9C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4F2D7F"/>
        <w:left w:val="single" w:sz="8" w:space="0" w:color="4F2D7F"/>
        <w:bottom w:val="single" w:sz="8" w:space="0" w:color="4F2D7F"/>
        <w:right w:val="single" w:sz="8" w:space="0" w:color="4F2D7F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2D7F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C8BEAF"/>
        <w:left w:val="single" w:sz="8" w:space="0" w:color="C8BEAF"/>
        <w:bottom w:val="single" w:sz="8" w:space="0" w:color="C8BEAF"/>
        <w:right w:val="single" w:sz="8" w:space="0" w:color="C8BEAF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8BEAF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00A7B5"/>
        <w:left w:val="single" w:sz="8" w:space="0" w:color="00A7B5"/>
        <w:bottom w:val="single" w:sz="8" w:space="0" w:color="00A7B5"/>
        <w:right w:val="single" w:sz="8" w:space="0" w:color="00A7B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A7B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FF7D1E"/>
        <w:left w:val="single" w:sz="8" w:space="0" w:color="FF7D1E"/>
        <w:bottom w:val="single" w:sz="8" w:space="0" w:color="FF7D1E"/>
        <w:right w:val="single" w:sz="8" w:space="0" w:color="FF7D1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7D1E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9BD732"/>
        <w:left w:val="single" w:sz="8" w:space="0" w:color="9BD732"/>
        <w:bottom w:val="single" w:sz="8" w:space="0" w:color="9BD732"/>
        <w:right w:val="single" w:sz="8" w:space="0" w:color="9BD73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D73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="Arial" w:hAnsi="Arial" w:cs="Cordia New"/>
      <w:color w:val="000000"/>
    </w:rPr>
    <w:tblPr>
      <w:tblStyleRowBandSize w:val="1"/>
      <w:tblStyleColBandSize w:val="1"/>
      <w:tblBorders>
        <w:top w:val="single" w:sz="8" w:space="0" w:color="E92841"/>
        <w:left w:val="single" w:sz="8" w:space="0" w:color="E92841"/>
        <w:bottom w:val="single" w:sz="8" w:space="0" w:color="E92841"/>
        <w:right w:val="single" w:sz="8" w:space="0" w:color="E9284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9284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/>
        <w:left w:val="single" w:sz="8" w:space="0" w:color="7543BC"/>
        <w:bottom w:val="single" w:sz="8" w:space="0" w:color="7543BC"/>
        <w:right w:val="single" w:sz="8" w:space="0" w:color="7543BC"/>
        <w:insideH w:val="single" w:sz="8" w:space="0" w:color="7543BC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543BC"/>
          <w:left w:val="single" w:sz="8" w:space="0" w:color="7543BC"/>
          <w:bottom w:val="single" w:sz="8" w:space="0" w:color="7543BC"/>
          <w:right w:val="single" w:sz="8" w:space="0" w:color="7543BC"/>
          <w:insideH w:val="nil"/>
          <w:insideV w:val="nil"/>
        </w:tcBorders>
        <w:shd w:val="clear" w:color="auto" w:fill="4F2D7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/>
          <w:left w:val="single" w:sz="8" w:space="0" w:color="7543BC"/>
          <w:bottom w:val="single" w:sz="8" w:space="0" w:color="7543BC"/>
          <w:right w:val="single" w:sz="8" w:space="0" w:color="7543B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/>
        <w:left w:val="single" w:sz="8" w:space="0" w:color="D5CEC2"/>
        <w:bottom w:val="single" w:sz="8" w:space="0" w:color="D5CEC2"/>
        <w:right w:val="single" w:sz="8" w:space="0" w:color="D5CEC2"/>
        <w:insideH w:val="single" w:sz="8" w:space="0" w:color="D5CEC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D5CEC2"/>
          <w:left w:val="single" w:sz="8" w:space="0" w:color="D5CEC2"/>
          <w:bottom w:val="single" w:sz="8" w:space="0" w:color="D5CEC2"/>
          <w:right w:val="single" w:sz="8" w:space="0" w:color="D5CEC2"/>
          <w:insideH w:val="nil"/>
          <w:insideV w:val="nil"/>
        </w:tcBorders>
        <w:shd w:val="clear" w:color="auto" w:fill="C8BEA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/>
          <w:left w:val="single" w:sz="8" w:space="0" w:color="D5CEC2"/>
          <w:bottom w:val="single" w:sz="8" w:space="0" w:color="D5CEC2"/>
          <w:right w:val="single" w:sz="8" w:space="0" w:color="D5CEC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/>
        <w:left w:val="single" w:sz="8" w:space="0" w:color="08EBFF"/>
        <w:bottom w:val="single" w:sz="8" w:space="0" w:color="08EBFF"/>
        <w:right w:val="single" w:sz="8" w:space="0" w:color="08EBFF"/>
        <w:insideH w:val="single" w:sz="8" w:space="0" w:color="08EBF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08EBFF"/>
          <w:left w:val="single" w:sz="8" w:space="0" w:color="08EBFF"/>
          <w:bottom w:val="single" w:sz="8" w:space="0" w:color="08EBFF"/>
          <w:right w:val="single" w:sz="8" w:space="0" w:color="08EBFF"/>
          <w:insideH w:val="nil"/>
          <w:insideV w:val="nil"/>
        </w:tcBorders>
        <w:shd w:val="clear" w:color="auto" w:fill="00A7B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/>
          <w:left w:val="single" w:sz="8" w:space="0" w:color="08EBFF"/>
          <w:bottom w:val="single" w:sz="8" w:space="0" w:color="08EBFF"/>
          <w:right w:val="single" w:sz="8" w:space="0" w:color="08EBF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/>
        <w:left w:val="single" w:sz="8" w:space="0" w:color="FF9D56"/>
        <w:bottom w:val="single" w:sz="8" w:space="0" w:color="FF9D56"/>
        <w:right w:val="single" w:sz="8" w:space="0" w:color="FF9D56"/>
        <w:insideH w:val="single" w:sz="8" w:space="0" w:color="FF9D5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9D56"/>
          <w:left w:val="single" w:sz="8" w:space="0" w:color="FF9D56"/>
          <w:bottom w:val="single" w:sz="8" w:space="0" w:color="FF9D56"/>
          <w:right w:val="single" w:sz="8" w:space="0" w:color="FF9D56"/>
          <w:insideH w:val="nil"/>
          <w:insideV w:val="nil"/>
        </w:tcBorders>
        <w:shd w:val="clear" w:color="auto" w:fill="FF7D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/>
          <w:left w:val="single" w:sz="8" w:space="0" w:color="FF9D56"/>
          <w:bottom w:val="single" w:sz="8" w:space="0" w:color="FF9D56"/>
          <w:right w:val="single" w:sz="8" w:space="0" w:color="FF9D5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/>
        <w:left w:val="single" w:sz="8" w:space="0" w:color="B3E165"/>
        <w:bottom w:val="single" w:sz="8" w:space="0" w:color="B3E165"/>
        <w:right w:val="single" w:sz="8" w:space="0" w:color="B3E165"/>
        <w:insideH w:val="single" w:sz="8" w:space="0" w:color="B3E16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E165"/>
          <w:left w:val="single" w:sz="8" w:space="0" w:color="B3E165"/>
          <w:bottom w:val="single" w:sz="8" w:space="0" w:color="B3E165"/>
          <w:right w:val="single" w:sz="8" w:space="0" w:color="B3E165"/>
          <w:insideH w:val="nil"/>
          <w:insideV w:val="nil"/>
        </w:tcBorders>
        <w:shd w:val="clear" w:color="auto" w:fill="9BD73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/>
          <w:left w:val="single" w:sz="8" w:space="0" w:color="B3E165"/>
          <w:bottom w:val="single" w:sz="8" w:space="0" w:color="B3E165"/>
          <w:right w:val="single" w:sz="8" w:space="0" w:color="B3E16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/>
        <w:left w:val="single" w:sz="8" w:space="0" w:color="EE5D70"/>
        <w:bottom w:val="single" w:sz="8" w:space="0" w:color="EE5D70"/>
        <w:right w:val="single" w:sz="8" w:space="0" w:color="EE5D70"/>
        <w:insideH w:val="single" w:sz="8" w:space="0" w:color="EE5D7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EE5D70"/>
          <w:left w:val="single" w:sz="8" w:space="0" w:color="EE5D70"/>
          <w:bottom w:val="single" w:sz="8" w:space="0" w:color="EE5D70"/>
          <w:right w:val="single" w:sz="8" w:space="0" w:color="EE5D70"/>
          <w:insideH w:val="nil"/>
          <w:insideV w:val="nil"/>
        </w:tcBorders>
        <w:shd w:val="clear" w:color="auto" w:fill="E9284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/>
          <w:left w:val="single" w:sz="8" w:space="0" w:color="EE5D70"/>
          <w:bottom w:val="single" w:sz="8" w:space="0" w:color="EE5D70"/>
          <w:right w:val="single" w:sz="8" w:space="0" w:color="EE5D7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cs="Cordia New"/>
      <w:sz w:val="24"/>
      <w:szCs w:val="24"/>
    </w:rPr>
  </w:style>
  <w:style w:type="character" w:customStyle="1" w:styleId="MessageHeaderChar">
    <w:name w:val="Message Header Char"/>
    <w:link w:val="MessageHeader"/>
    <w:semiHidden/>
    <w:rsid w:val="004A0DFE"/>
    <w:rPr>
      <w:rFonts w:ascii="Arial" w:eastAsia="Times New Roman" w:hAnsi="Arial" w:cs="Cordia New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link w:val="NoteHeading"/>
    <w:semiHidden/>
    <w:rsid w:val="004A0DFE"/>
    <w:rPr>
      <w:rFonts w:ascii="Arial" w:hAnsi="Arial" w:cs="Arial"/>
      <w:sz w:val="18"/>
      <w:lang w:val="en-GB"/>
    </w:rPr>
  </w:style>
  <w:style w:type="character" w:styleId="PlaceholderText">
    <w:name w:val="Placeholder Tex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="Arial" w:eastAsia="Times New Roman" w:hAnsi="Arial" w:cs="Cordi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Arial" w:eastAsia="Times New Roman" w:hAnsi="Arial" w:cs="Cordi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Arial" w:eastAsia="Times New Roman" w:hAnsi="Arial" w:cs="Cordi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eastAsia="Times New Roman" w:hAnsi="Arial" w:cs="Cordi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link w:val="Salutation"/>
    <w:semiHidden/>
    <w:rsid w:val="004A0DFE"/>
    <w:rPr>
      <w:rFonts w:ascii="Arial" w:hAnsi="Arial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link w:val="Signature"/>
    <w:semiHidden/>
    <w:rsid w:val="004A0DFE"/>
    <w:rPr>
      <w:rFonts w:ascii="Arial" w:hAnsi="Arial" w:cs="Arial"/>
      <w:sz w:val="18"/>
      <w:lang w:val="en-GB"/>
    </w:rPr>
  </w:style>
  <w:style w:type="character" w:customStyle="1" w:styleId="SmartHyperlink1">
    <w:name w:val="Smart Hyperlink1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unhideWhenUsed/>
    <w:rsid w:val="004A0DFE"/>
    <w:rPr>
      <w:b/>
      <w:bCs/>
      <w:lang w:val="en-GB"/>
    </w:rPr>
  </w:style>
  <w:style w:type="character" w:styleId="SubtleEmphasis">
    <w:name w:val="Subtle Emphasis"/>
    <w:uiPriority w:val="19"/>
    <w:semiHidden/>
    <w:unhideWhenUsed/>
    <w:rsid w:val="004A0DFE"/>
    <w:rPr>
      <w:i/>
      <w:iCs/>
      <w:color w:val="404040"/>
      <w:lang w:val="en-GB"/>
    </w:rPr>
  </w:style>
  <w:style w:type="character" w:styleId="SubtleReference">
    <w:name w:val="Subtle Reference"/>
    <w:uiPriority w:val="31"/>
    <w:semiHidden/>
    <w:unhideWhenUsed/>
    <w:rsid w:val="004A0DFE"/>
    <w:rPr>
      <w:smallCaps/>
      <w:color w:val="5A5A5A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cs="Cordia New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cs="Cordia New"/>
      <w:bCs w:val="0"/>
      <w:color w:val="3A215E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link w:val="Header"/>
    <w:uiPriority w:val="99"/>
    <w:rsid w:val="00B63D0E"/>
    <w:rPr>
      <w:rFonts w:ascii="Arial" w:hAnsi="Arial" w:cs="Arial"/>
      <w:b/>
      <w:color w:val="747678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="Arial" w:hAnsi="Arial"/>
        <w:color w:val="4F2D7F"/>
      </w:rPr>
      <w:tblPr/>
      <w:tcPr>
        <w:tcBorders>
          <w:top w:val="nil"/>
          <w:left w:val="nil"/>
          <w:bottom w:val="single" w:sz="8" w:space="0" w:color="4F2D7F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link w:val="ListBullet"/>
    <w:uiPriority w:val="1"/>
    <w:rsid w:val="00894ACE"/>
    <w:rPr>
      <w:rFonts w:ascii="Arial" w:hAnsi="Arial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12221A-68CD-481F-86A5-7803DD25F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4</cp:revision>
  <cp:lastPrinted>2018-11-09T06:02:00Z</cp:lastPrinted>
  <dcterms:created xsi:type="dcterms:W3CDTF">2021-08-11T07:46:00Z</dcterms:created>
  <dcterms:modified xsi:type="dcterms:W3CDTF">2021-08-11T07:47:00Z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