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A15A6" w14:textId="77777777" w:rsidR="00EA6304" w:rsidRPr="00A5750E" w:rsidRDefault="00C737D5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11777E" w14:textId="77777777" w:rsidR="00EA6304" w:rsidRPr="00A5750E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22078B" w14:textId="77777777" w:rsidR="00EA6304" w:rsidRPr="00A5750E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88597A" w14:textId="77777777" w:rsidR="00EA6304" w:rsidRPr="00B4451B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DD926F" w14:textId="77777777" w:rsidR="00B679D9" w:rsidRPr="00A5750E" w:rsidRDefault="002150F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E47827E" w14:textId="77777777" w:rsidR="00B679D9" w:rsidRPr="00A5750E" w:rsidRDefault="00B679D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865F144" w14:textId="77777777" w:rsidR="00B679D9" w:rsidRPr="00A5750E" w:rsidRDefault="00B679D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E5A135" w14:textId="77777777" w:rsidR="00B679D9" w:rsidRPr="00A5750E" w:rsidRDefault="00B679D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66507C" w14:textId="77777777" w:rsidR="00EA6304" w:rsidRPr="00A5750E" w:rsidRDefault="002150FF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452A83E8" w14:textId="77777777" w:rsidR="008F2E5A" w:rsidRPr="00A5750E" w:rsidRDefault="008F2E5A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B13337A" w14:textId="77777777" w:rsidR="00EA6304" w:rsidRPr="00A5750E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A7AC7" w14:textId="49718F01" w:rsidR="00EA6304" w:rsidRPr="00A5750E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9350B9E" w14:textId="77777777" w:rsidR="00B679D9" w:rsidRPr="00A5750E" w:rsidRDefault="00B679D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0B98D3" w14:textId="77777777" w:rsidR="00B679D9" w:rsidRPr="00A5750E" w:rsidRDefault="00B679D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F283D5" w14:textId="77777777" w:rsidR="00291F3B" w:rsidRPr="00A5750E" w:rsidRDefault="00291F3B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87086" w14:textId="77777777" w:rsidR="00EA6304" w:rsidRPr="00A5750E" w:rsidRDefault="00EA630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C1B60D" w14:textId="77777777" w:rsidR="00CA76C3" w:rsidRPr="00A5750E" w:rsidRDefault="00CA76C3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071BD61" w14:textId="77777777" w:rsidR="00CA76C3" w:rsidRPr="00A5750E" w:rsidRDefault="00CA76C3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7B15F8" w14:textId="77777777" w:rsidR="00CA76C3" w:rsidRPr="00280525" w:rsidRDefault="000F1C0A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280525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280525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80525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280525" w:rsidRDefault="00847B70" w:rsidP="002805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280525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280525" w:rsidRDefault="00EB7364" w:rsidP="002805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28052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56E4A319" w:rsidR="00EB7364" w:rsidRPr="00280525" w:rsidRDefault="00EB7364" w:rsidP="002805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40714" w:rsidRPr="0028052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B0741" w:rsidRPr="0028052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40714" w:rsidRPr="0028052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B0741" w:rsidRPr="00280525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741443BB" w14:textId="77777777" w:rsidR="00EB7364" w:rsidRPr="00280525" w:rsidRDefault="00EB7364" w:rsidP="002805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280525" w:rsidRDefault="00EB7364" w:rsidP="002805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28052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28052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280525" w:rsidRDefault="007C2D59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280525" w:rsidRDefault="00EB736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280525" w:rsidRDefault="00EB736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280525" w:rsidRDefault="00EB7364" w:rsidP="0028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280525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280525" w:rsidRDefault="00CA76C3" w:rsidP="00280525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280525" w:rsidRDefault="00CA76C3" w:rsidP="00280525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280525" w:rsidRDefault="00362D10" w:rsidP="00280525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280525" w:rsidRDefault="00CA76C3" w:rsidP="00280525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280525" w:rsidRDefault="001133A1" w:rsidP="00280525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280525" w:rsidRDefault="001133A1" w:rsidP="00280525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280525" w:rsidRDefault="001133A1" w:rsidP="00280525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280525" w:rsidRDefault="0009267B" w:rsidP="0028052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8052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28052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80525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280525" w:rsidRDefault="0009267B" w:rsidP="0028052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280525" w:rsidRDefault="0009267B" w:rsidP="0028052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80525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280525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280525" w:rsidRDefault="00EB7364" w:rsidP="0028052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5F423059" w:rsidR="00EB7364" w:rsidRPr="00280525" w:rsidRDefault="00EB7364" w:rsidP="0028052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280525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280525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0B0741" w:rsidRPr="00280525">
        <w:rPr>
          <w:rFonts w:asciiTheme="majorBidi" w:hAnsiTheme="majorBidi" w:cstheme="majorBidi"/>
          <w:sz w:val="28"/>
          <w:szCs w:val="28"/>
        </w:rPr>
        <w:t>30</w:t>
      </w:r>
      <w:r w:rsidR="00440714" w:rsidRPr="00280525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280525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0B0741" w:rsidRPr="00280525">
        <w:rPr>
          <w:rFonts w:asciiTheme="majorBidi" w:hAnsiTheme="majorBidi" w:cstheme="majorBidi"/>
          <w:sz w:val="28"/>
          <w:szCs w:val="28"/>
        </w:rPr>
        <w:t>2564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86651C" w:rsidRPr="00280525">
        <w:rPr>
          <w:rFonts w:asciiTheme="majorBidi" w:hAnsiTheme="majorBidi" w:cstheme="majorBidi"/>
          <w:sz w:val="28"/>
          <w:szCs w:val="28"/>
        </w:rPr>
        <w:br/>
      </w:r>
      <w:r w:rsidRPr="00280525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651DD"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8651DD" w:rsidRPr="00280525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8651DD" w:rsidRPr="00280525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8651DD" w:rsidRPr="00280525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277BAD" w:rsidRPr="00280525">
        <w:rPr>
          <w:rFonts w:asciiTheme="majorBidi" w:hAnsiTheme="majorBidi" w:cstheme="majorBidi"/>
          <w:sz w:val="28"/>
          <w:szCs w:val="28"/>
          <w:cs/>
        </w:rPr>
        <w:br/>
      </w:r>
      <w:r w:rsidR="000B0741" w:rsidRPr="00280525">
        <w:rPr>
          <w:rFonts w:asciiTheme="majorBidi" w:hAnsiTheme="majorBidi" w:cstheme="majorBidi"/>
          <w:sz w:val="28"/>
          <w:szCs w:val="28"/>
        </w:rPr>
        <w:t>30</w:t>
      </w:r>
      <w:r w:rsidR="008651DD"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8651DD" w:rsidRPr="0028052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651DD" w:rsidRPr="0028052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</w:rPr>
        <w:t>2564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277BAD" w:rsidRPr="00280525">
        <w:rPr>
          <w:rFonts w:asciiTheme="majorBidi" w:hAnsiTheme="majorBidi" w:cstheme="majorBidi"/>
          <w:sz w:val="28"/>
          <w:szCs w:val="28"/>
          <w:cs/>
        </w:rPr>
        <w:br/>
      </w:r>
      <w:r w:rsidRPr="00280525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</w:t>
      </w:r>
      <w:r w:rsidR="00440714" w:rsidRPr="00280525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280525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</w:rPr>
        <w:t>30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440714" w:rsidRPr="0028052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</w:rPr>
        <w:t>2564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277BAD" w:rsidRPr="00280525">
        <w:rPr>
          <w:rFonts w:asciiTheme="majorBidi" w:hAnsiTheme="majorBidi" w:cstheme="majorBidi"/>
          <w:sz w:val="28"/>
          <w:szCs w:val="28"/>
          <w:cs/>
        </w:rPr>
        <w:br/>
      </w:r>
      <w:r w:rsidRPr="00280525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86651C"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0B0741" w:rsidRPr="00280525">
        <w:rPr>
          <w:rFonts w:asciiTheme="majorBidi" w:hAnsiTheme="majorBidi" w:cstheme="majorBidi"/>
          <w:sz w:val="28"/>
          <w:szCs w:val="28"/>
        </w:rPr>
        <w:t>34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052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77BAD" w:rsidRPr="00280525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280525">
        <w:rPr>
          <w:rFonts w:asciiTheme="majorBidi" w:hAnsiTheme="majorBidi" w:cstheme="majorBidi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280525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280525" w:rsidRDefault="00117797" w:rsidP="0028052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DC4F8E" w14:textId="77777777" w:rsidR="001E5D9B" w:rsidRPr="00280525" w:rsidRDefault="001E5D9B" w:rsidP="0028052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280525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280525" w:rsidRDefault="001E5D9B" w:rsidP="0028052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DF81CCA" w14:textId="269A7F9C" w:rsidR="001E5D9B" w:rsidRPr="00280525" w:rsidRDefault="001E5D9B" w:rsidP="0028052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รหัส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0B0741" w:rsidRPr="00280525">
        <w:rPr>
          <w:rFonts w:asciiTheme="majorBidi" w:hAnsiTheme="majorBidi" w:cstheme="majorBidi"/>
          <w:sz w:val="28"/>
          <w:szCs w:val="28"/>
        </w:rPr>
        <w:t>2410</w:t>
      </w:r>
      <w:r w:rsidRPr="00280525">
        <w:rPr>
          <w:rFonts w:asciiTheme="majorBidi" w:hAnsiTheme="majorBidi" w:cstheme="majorBidi"/>
          <w:sz w:val="28"/>
          <w:szCs w:val="28"/>
        </w:rPr>
        <w:t xml:space="preserve"> “</w:t>
      </w:r>
      <w:r w:rsidRPr="00280525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80525">
        <w:rPr>
          <w:rFonts w:asciiTheme="majorBidi" w:hAnsiTheme="majorBidi" w:cstheme="majorBidi"/>
          <w:sz w:val="28"/>
          <w:szCs w:val="28"/>
        </w:rPr>
        <w:t>”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280525">
        <w:rPr>
          <w:rFonts w:asciiTheme="majorBidi" w:hAnsiTheme="majorBidi" w:cstheme="majorBidi"/>
          <w:sz w:val="28"/>
          <w:szCs w:val="28"/>
        </w:rPr>
        <w:br/>
      </w:r>
      <w:r w:rsidRPr="00280525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280525">
        <w:rPr>
          <w:rFonts w:asciiTheme="majorBidi" w:hAnsiTheme="majorBidi" w:cstheme="majorBidi"/>
          <w:sz w:val="28"/>
          <w:szCs w:val="28"/>
          <w:cs/>
        </w:rPr>
        <w:t>สอบ</w:t>
      </w:r>
      <w:r w:rsidRPr="00280525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280525" w:rsidRDefault="00BC7CF8" w:rsidP="00280525">
      <w:pPr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2D4A070" w14:textId="77777777" w:rsidR="00B46991" w:rsidRPr="00280525" w:rsidRDefault="00B46991" w:rsidP="00280525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BD005" w14:textId="77777777" w:rsidR="00C5422F" w:rsidRPr="00280525" w:rsidRDefault="00C5422F" w:rsidP="0028052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0080670" w14:textId="77777777" w:rsidR="00C5422F" w:rsidRPr="00280525" w:rsidRDefault="00C5422F" w:rsidP="0028052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EEBE07C" w14:textId="77777777" w:rsidR="001E5D9B" w:rsidRPr="00280525" w:rsidRDefault="001E5D9B" w:rsidP="0028052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280525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1A0FE12C" w14:textId="77777777" w:rsidR="0071316E" w:rsidRPr="00280525" w:rsidRDefault="0071316E" w:rsidP="0028052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2CBF7C0" w:rsidR="00302649" w:rsidRPr="00280525" w:rsidRDefault="00302649" w:rsidP="0028052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80525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0B0741" w:rsidRPr="00280525">
        <w:rPr>
          <w:rFonts w:asciiTheme="majorBidi" w:hAnsiTheme="majorBidi" w:cstheme="majorBidi"/>
          <w:sz w:val="28"/>
          <w:szCs w:val="28"/>
        </w:rPr>
        <w:t>34</w:t>
      </w:r>
      <w:r w:rsidR="00FB5726" w:rsidRPr="00280525">
        <w:rPr>
          <w:rFonts w:asciiTheme="majorBidi" w:hAnsiTheme="majorBidi" w:cstheme="majorBidi"/>
          <w:sz w:val="28"/>
          <w:szCs w:val="28"/>
        </w:rPr>
        <w:br/>
      </w:r>
      <w:r w:rsidR="007B18F0" w:rsidRPr="00280525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280525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280525" w:rsidRDefault="00C5422F" w:rsidP="0028052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280525" w:rsidRDefault="0098009E" w:rsidP="0028052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280525" w:rsidRDefault="001E5D9B" w:rsidP="0028052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280525" w:rsidRDefault="00C5422F" w:rsidP="0028052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280525" w:rsidRDefault="00F24109" w:rsidP="0028052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280525" w:rsidRDefault="00F83C84" w:rsidP="00280525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280525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28052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280525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280525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280525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280525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280525" w:rsidRDefault="00F83C84" w:rsidP="00280525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0C20282" w:rsidR="00F83C84" w:rsidRPr="00280525" w:rsidRDefault="00F83C84" w:rsidP="00280525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0B0741" w:rsidRPr="00280525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280525" w:rsidRDefault="001E5D9B" w:rsidP="00280525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280525" w:rsidRDefault="001E5D9B" w:rsidP="00280525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280525" w:rsidRDefault="001E5D9B" w:rsidP="00280525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7CE63A61" w:rsidR="0009267B" w:rsidRPr="00280525" w:rsidRDefault="000B0741" w:rsidP="00280525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80525">
        <w:rPr>
          <w:rFonts w:asciiTheme="majorBidi" w:hAnsiTheme="majorBidi" w:cstheme="majorBidi"/>
          <w:sz w:val="28"/>
          <w:szCs w:val="28"/>
        </w:rPr>
        <w:t>1</w:t>
      </w:r>
      <w:r w:rsidR="00D737CD" w:rsidRPr="00280525">
        <w:rPr>
          <w:rFonts w:asciiTheme="majorBidi" w:hAnsiTheme="majorBidi" w:cstheme="majorBidi"/>
          <w:sz w:val="28"/>
          <w:szCs w:val="28"/>
        </w:rPr>
        <w:t>2</w:t>
      </w:r>
      <w:r w:rsidR="00076EFD" w:rsidRPr="00280525">
        <w:rPr>
          <w:rFonts w:asciiTheme="majorBidi" w:hAnsiTheme="majorBidi" w:cstheme="majorBidi"/>
          <w:sz w:val="28"/>
          <w:szCs w:val="28"/>
        </w:rPr>
        <w:t xml:space="preserve"> </w:t>
      </w:r>
      <w:r w:rsidR="00440714" w:rsidRPr="00280525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076EFD" w:rsidRPr="002805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80525">
        <w:rPr>
          <w:rFonts w:asciiTheme="majorBidi" w:hAnsiTheme="majorBidi" w:cstheme="majorBidi"/>
          <w:sz w:val="28"/>
          <w:szCs w:val="28"/>
        </w:rPr>
        <w:t>2564</w:t>
      </w:r>
    </w:p>
    <w:p w14:paraId="58FAC6DD" w14:textId="11CA572C" w:rsidR="00B7029E" w:rsidRDefault="00B7029E" w:rsidP="00280525">
      <w:pPr>
        <w:rPr>
          <w:rFonts w:asciiTheme="majorBidi" w:hAnsiTheme="majorBidi" w:cstheme="majorBidi"/>
          <w:lang w:eastAsia="x-none"/>
        </w:rPr>
      </w:pPr>
    </w:p>
    <w:p w14:paraId="1A7EE15E" w14:textId="10989756" w:rsidR="00EC5901" w:rsidRDefault="00EC5901" w:rsidP="00280525">
      <w:pPr>
        <w:rPr>
          <w:rFonts w:asciiTheme="majorBidi" w:hAnsiTheme="majorBidi" w:cstheme="majorBidi"/>
          <w:lang w:eastAsia="x-none"/>
        </w:rPr>
      </w:pPr>
    </w:p>
    <w:sectPr w:rsidR="00EC5901" w:rsidSect="00EC5901">
      <w:headerReference w:type="even" r:id="rId11"/>
      <w:headerReference w:type="default" r:id="rId12"/>
      <w:head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47B5D" w14:textId="77777777" w:rsidR="001F235E" w:rsidRDefault="001F235E" w:rsidP="00900EE2">
      <w:r>
        <w:separator/>
      </w:r>
    </w:p>
  </w:endnote>
  <w:endnote w:type="continuationSeparator" w:id="0">
    <w:p w14:paraId="08FF84F7" w14:textId="77777777" w:rsidR="001F235E" w:rsidRDefault="001F235E" w:rsidP="00900EE2">
      <w:r>
        <w:continuationSeparator/>
      </w:r>
    </w:p>
  </w:endnote>
  <w:endnote w:type="continuationNotice" w:id="1">
    <w:p w14:paraId="0E21A4C6" w14:textId="77777777" w:rsidR="001F235E" w:rsidRDefault="001F235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095BA" w14:textId="7C9515D5" w:rsidR="00EF0144" w:rsidRDefault="00EF014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0B0741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EF0144" w:rsidRDefault="00EF014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F1431" w14:textId="32D0B746" w:rsidR="00EF0144" w:rsidRPr="00EE2DC5" w:rsidRDefault="00EF014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EF0144" w:rsidRDefault="00EF014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B7EF2" w14:textId="77777777" w:rsidR="00EF0144" w:rsidRDefault="00EF014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EF0144" w:rsidRPr="00C562FA" w:rsidRDefault="00EF014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D6628" w14:textId="77777777" w:rsidR="001F235E" w:rsidRDefault="001F235E" w:rsidP="00900EE2">
      <w:r>
        <w:separator/>
      </w:r>
    </w:p>
  </w:footnote>
  <w:footnote w:type="continuationSeparator" w:id="0">
    <w:p w14:paraId="39300AF2" w14:textId="77777777" w:rsidR="001F235E" w:rsidRDefault="001F235E" w:rsidP="00900EE2">
      <w:r>
        <w:continuationSeparator/>
      </w:r>
    </w:p>
  </w:footnote>
  <w:footnote w:type="continuationNotice" w:id="1">
    <w:p w14:paraId="18BFB3EE" w14:textId="77777777" w:rsidR="001F235E" w:rsidRDefault="001F235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783D" w14:textId="77777777" w:rsidR="00EF0144" w:rsidRDefault="00EF0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CE7DD" w14:textId="77777777" w:rsidR="00EF0144" w:rsidRPr="00EC5901" w:rsidRDefault="00EF0144" w:rsidP="00EC5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76A5" w14:textId="77777777" w:rsidR="00EF0144" w:rsidRDefault="00EF0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0B38B32A"/>
    <w:lvl w:ilvl="0" w:tplc="CC86AE58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34C"/>
    <w:rsid w:val="0000050C"/>
    <w:rsid w:val="00000519"/>
    <w:rsid w:val="00000DA9"/>
    <w:rsid w:val="0000113A"/>
    <w:rsid w:val="000013B2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0B5E"/>
    <w:rsid w:val="000210EB"/>
    <w:rsid w:val="00021364"/>
    <w:rsid w:val="000214E7"/>
    <w:rsid w:val="000216E8"/>
    <w:rsid w:val="00021826"/>
    <w:rsid w:val="000219FD"/>
    <w:rsid w:val="00021B0B"/>
    <w:rsid w:val="00021D49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9A8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19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BEE"/>
    <w:rsid w:val="00035EF3"/>
    <w:rsid w:val="00036023"/>
    <w:rsid w:val="0003631F"/>
    <w:rsid w:val="00036333"/>
    <w:rsid w:val="00036A39"/>
    <w:rsid w:val="00036CA8"/>
    <w:rsid w:val="00036CBF"/>
    <w:rsid w:val="00036CE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0FB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0FD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FA"/>
    <w:rsid w:val="00046B0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276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97B"/>
    <w:rsid w:val="00065CF3"/>
    <w:rsid w:val="00065F11"/>
    <w:rsid w:val="00065FAD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00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5A1"/>
    <w:rsid w:val="000756BA"/>
    <w:rsid w:val="00075C00"/>
    <w:rsid w:val="000761A3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207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CF9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68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741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2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0A1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B19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667"/>
    <w:rsid w:val="000C3898"/>
    <w:rsid w:val="000C39B3"/>
    <w:rsid w:val="000C3AD4"/>
    <w:rsid w:val="000C3BA8"/>
    <w:rsid w:val="000C4271"/>
    <w:rsid w:val="000C43CD"/>
    <w:rsid w:val="000C4506"/>
    <w:rsid w:val="000C4F52"/>
    <w:rsid w:val="000C4FF8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23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47B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58B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32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5FD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2F9F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4A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9B8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C83"/>
    <w:rsid w:val="00140D27"/>
    <w:rsid w:val="00140D56"/>
    <w:rsid w:val="00141127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27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81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1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CAC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7E6"/>
    <w:rsid w:val="00167C2B"/>
    <w:rsid w:val="00167CF1"/>
    <w:rsid w:val="00167EEC"/>
    <w:rsid w:val="001702F3"/>
    <w:rsid w:val="00170772"/>
    <w:rsid w:val="00170A9C"/>
    <w:rsid w:val="00170AC9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901"/>
    <w:rsid w:val="001779EC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5FF6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2DAD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4BC1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74A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A6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2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35E"/>
    <w:rsid w:val="001F2577"/>
    <w:rsid w:val="001F2743"/>
    <w:rsid w:val="001F2DA0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05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A7C"/>
    <w:rsid w:val="00204C43"/>
    <w:rsid w:val="00204C7B"/>
    <w:rsid w:val="00204E57"/>
    <w:rsid w:val="00204E99"/>
    <w:rsid w:val="00204F0F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2DE"/>
    <w:rsid w:val="0021333C"/>
    <w:rsid w:val="002133CA"/>
    <w:rsid w:val="00213649"/>
    <w:rsid w:val="002137A4"/>
    <w:rsid w:val="0021388A"/>
    <w:rsid w:val="002138B0"/>
    <w:rsid w:val="0021390D"/>
    <w:rsid w:val="00213CE3"/>
    <w:rsid w:val="00213D34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B72"/>
    <w:rsid w:val="00221CB9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287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81B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C60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B81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BAD"/>
    <w:rsid w:val="00277C8A"/>
    <w:rsid w:val="00277E3C"/>
    <w:rsid w:val="00277F65"/>
    <w:rsid w:val="0028052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86C"/>
    <w:rsid w:val="00283BF2"/>
    <w:rsid w:val="00283D49"/>
    <w:rsid w:val="00284099"/>
    <w:rsid w:val="00284670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4E7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634"/>
    <w:rsid w:val="002A0754"/>
    <w:rsid w:val="002A0928"/>
    <w:rsid w:val="002A0954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B95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11F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15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9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0C8"/>
    <w:rsid w:val="002D62C3"/>
    <w:rsid w:val="002D67BD"/>
    <w:rsid w:val="002D6847"/>
    <w:rsid w:val="002D6ACA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339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9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1F97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060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FF2"/>
    <w:rsid w:val="00327002"/>
    <w:rsid w:val="00327081"/>
    <w:rsid w:val="00327396"/>
    <w:rsid w:val="0032751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1D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FC5"/>
    <w:rsid w:val="0034348C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14D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473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AE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C51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09B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528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9B8"/>
    <w:rsid w:val="003D5A59"/>
    <w:rsid w:val="003D5A65"/>
    <w:rsid w:val="003D5D3F"/>
    <w:rsid w:val="003D5FAE"/>
    <w:rsid w:val="003D6377"/>
    <w:rsid w:val="003D685D"/>
    <w:rsid w:val="003D690D"/>
    <w:rsid w:val="003D6E86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99D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5F83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2A2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D87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714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EED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D9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60B"/>
    <w:rsid w:val="00470B6B"/>
    <w:rsid w:val="00470E0A"/>
    <w:rsid w:val="00470FF3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A06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469"/>
    <w:rsid w:val="0049679F"/>
    <w:rsid w:val="004968A2"/>
    <w:rsid w:val="004968A9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2C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367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7A4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B29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8B7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5BEA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137"/>
    <w:rsid w:val="00513228"/>
    <w:rsid w:val="00513252"/>
    <w:rsid w:val="005135D9"/>
    <w:rsid w:val="00513A58"/>
    <w:rsid w:val="00513D9E"/>
    <w:rsid w:val="00514253"/>
    <w:rsid w:val="00514287"/>
    <w:rsid w:val="0051435C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595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9DA"/>
    <w:rsid w:val="00531E5B"/>
    <w:rsid w:val="00532276"/>
    <w:rsid w:val="0053271F"/>
    <w:rsid w:val="005327B5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E9D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92C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5F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32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960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707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33A"/>
    <w:rsid w:val="005B36A4"/>
    <w:rsid w:val="005B373D"/>
    <w:rsid w:val="005B3BB0"/>
    <w:rsid w:val="005B4111"/>
    <w:rsid w:val="005B44B7"/>
    <w:rsid w:val="005B4733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AA9"/>
    <w:rsid w:val="005D6DB0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50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7C5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5EF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4B7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A93"/>
    <w:rsid w:val="00614BF5"/>
    <w:rsid w:val="00614C02"/>
    <w:rsid w:val="00614D10"/>
    <w:rsid w:val="0061500A"/>
    <w:rsid w:val="006155A7"/>
    <w:rsid w:val="0061564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1E5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05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524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AC1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68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882"/>
    <w:rsid w:val="00682A66"/>
    <w:rsid w:val="00682EA7"/>
    <w:rsid w:val="00683070"/>
    <w:rsid w:val="006834ED"/>
    <w:rsid w:val="0068350F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2E9E"/>
    <w:rsid w:val="00693775"/>
    <w:rsid w:val="0069380E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0D13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A96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95E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A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A1F"/>
    <w:rsid w:val="006B4A74"/>
    <w:rsid w:val="006B4F00"/>
    <w:rsid w:val="006B50DB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17B"/>
    <w:rsid w:val="006C254E"/>
    <w:rsid w:val="006C2823"/>
    <w:rsid w:val="006C28D9"/>
    <w:rsid w:val="006C2923"/>
    <w:rsid w:val="006C312B"/>
    <w:rsid w:val="006C358C"/>
    <w:rsid w:val="006C3828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696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74E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92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7BE"/>
    <w:rsid w:val="00704840"/>
    <w:rsid w:val="00704A71"/>
    <w:rsid w:val="00704AD5"/>
    <w:rsid w:val="00704B0D"/>
    <w:rsid w:val="00704D65"/>
    <w:rsid w:val="00704ECF"/>
    <w:rsid w:val="00705397"/>
    <w:rsid w:val="00705CA8"/>
    <w:rsid w:val="00705CAA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3B9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2C"/>
    <w:rsid w:val="0071376E"/>
    <w:rsid w:val="0071380B"/>
    <w:rsid w:val="00713931"/>
    <w:rsid w:val="00713C6F"/>
    <w:rsid w:val="00713D48"/>
    <w:rsid w:val="00713F2D"/>
    <w:rsid w:val="00713FB8"/>
    <w:rsid w:val="00713FCE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9F5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06D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76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B4D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98E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6EF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1A1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89E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A8A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3FE5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407"/>
    <w:rsid w:val="00796997"/>
    <w:rsid w:val="007969AD"/>
    <w:rsid w:val="00796AC2"/>
    <w:rsid w:val="00796C6D"/>
    <w:rsid w:val="00796CB0"/>
    <w:rsid w:val="00796CEF"/>
    <w:rsid w:val="00796D44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461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DFD"/>
    <w:rsid w:val="007A5FAB"/>
    <w:rsid w:val="007A6229"/>
    <w:rsid w:val="007A628C"/>
    <w:rsid w:val="007A687B"/>
    <w:rsid w:val="007A69F8"/>
    <w:rsid w:val="007A6A07"/>
    <w:rsid w:val="007A6DD9"/>
    <w:rsid w:val="007A72A4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548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19A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81A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C7"/>
    <w:rsid w:val="008033D1"/>
    <w:rsid w:val="0080370F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18B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13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A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2B2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CA0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01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C5B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4CCE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9EB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0A9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1DD"/>
    <w:rsid w:val="008652EB"/>
    <w:rsid w:val="0086535C"/>
    <w:rsid w:val="0086537B"/>
    <w:rsid w:val="008653C3"/>
    <w:rsid w:val="0086557D"/>
    <w:rsid w:val="00865DA3"/>
    <w:rsid w:val="008660A9"/>
    <w:rsid w:val="0086651C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5F0"/>
    <w:rsid w:val="008817D9"/>
    <w:rsid w:val="008817E9"/>
    <w:rsid w:val="00881E2E"/>
    <w:rsid w:val="00882052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633"/>
    <w:rsid w:val="00885908"/>
    <w:rsid w:val="00885AE0"/>
    <w:rsid w:val="00885AF5"/>
    <w:rsid w:val="00885B52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9A3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3CE"/>
    <w:rsid w:val="008A2515"/>
    <w:rsid w:val="008A2674"/>
    <w:rsid w:val="008A2735"/>
    <w:rsid w:val="008A2878"/>
    <w:rsid w:val="008A28A6"/>
    <w:rsid w:val="008A2947"/>
    <w:rsid w:val="008A2971"/>
    <w:rsid w:val="008A29E8"/>
    <w:rsid w:val="008A2C9F"/>
    <w:rsid w:val="008A2D45"/>
    <w:rsid w:val="008A2DE6"/>
    <w:rsid w:val="008A327B"/>
    <w:rsid w:val="008A38BD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1F5"/>
    <w:rsid w:val="008A6360"/>
    <w:rsid w:val="008A6559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38"/>
    <w:rsid w:val="008B1C4C"/>
    <w:rsid w:val="008B1E4C"/>
    <w:rsid w:val="008B1ED5"/>
    <w:rsid w:val="008B1FA7"/>
    <w:rsid w:val="008B225C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53E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1FEA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09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5F75"/>
    <w:rsid w:val="008E62C8"/>
    <w:rsid w:val="008E62F9"/>
    <w:rsid w:val="008E64D7"/>
    <w:rsid w:val="008E66CF"/>
    <w:rsid w:val="008E68DE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4E47"/>
    <w:rsid w:val="008F52DB"/>
    <w:rsid w:val="008F53E4"/>
    <w:rsid w:val="008F567E"/>
    <w:rsid w:val="008F59AD"/>
    <w:rsid w:val="008F5D4F"/>
    <w:rsid w:val="008F5DDD"/>
    <w:rsid w:val="008F5ECF"/>
    <w:rsid w:val="008F60DF"/>
    <w:rsid w:val="008F644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2F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C0"/>
    <w:rsid w:val="009240ED"/>
    <w:rsid w:val="00924383"/>
    <w:rsid w:val="009247F6"/>
    <w:rsid w:val="00924C22"/>
    <w:rsid w:val="009250F4"/>
    <w:rsid w:val="0092528A"/>
    <w:rsid w:val="009252B5"/>
    <w:rsid w:val="00925378"/>
    <w:rsid w:val="0092570A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B17"/>
    <w:rsid w:val="00930CEB"/>
    <w:rsid w:val="00930E09"/>
    <w:rsid w:val="00930FD4"/>
    <w:rsid w:val="0093114C"/>
    <w:rsid w:val="00931266"/>
    <w:rsid w:val="009317F2"/>
    <w:rsid w:val="00931B24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D59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174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A5A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D3A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035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0C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B99"/>
    <w:rsid w:val="009A1C3D"/>
    <w:rsid w:val="009A1D70"/>
    <w:rsid w:val="009A1DF2"/>
    <w:rsid w:val="009A1E31"/>
    <w:rsid w:val="009A1EC9"/>
    <w:rsid w:val="009A2207"/>
    <w:rsid w:val="009A2247"/>
    <w:rsid w:val="009A2645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8F2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349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AF7"/>
    <w:rsid w:val="009E0F2A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61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515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1A66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A84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425"/>
    <w:rsid w:val="00A17A1C"/>
    <w:rsid w:val="00A17D24"/>
    <w:rsid w:val="00A17F54"/>
    <w:rsid w:val="00A20020"/>
    <w:rsid w:val="00A20025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534"/>
    <w:rsid w:val="00A2199C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065"/>
    <w:rsid w:val="00A27117"/>
    <w:rsid w:val="00A271FD"/>
    <w:rsid w:val="00A27659"/>
    <w:rsid w:val="00A27A60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913"/>
    <w:rsid w:val="00A31C4A"/>
    <w:rsid w:val="00A31CF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682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ED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2F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1F6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3D2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5DF0"/>
    <w:rsid w:val="00A75F53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90E"/>
    <w:rsid w:val="00A85A51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5D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EC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84C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14C"/>
    <w:rsid w:val="00B24225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FD3"/>
    <w:rsid w:val="00B26088"/>
    <w:rsid w:val="00B265EE"/>
    <w:rsid w:val="00B2672E"/>
    <w:rsid w:val="00B26833"/>
    <w:rsid w:val="00B26835"/>
    <w:rsid w:val="00B268F4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2F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F2E"/>
    <w:rsid w:val="00B410E0"/>
    <w:rsid w:val="00B4149F"/>
    <w:rsid w:val="00B4164E"/>
    <w:rsid w:val="00B41664"/>
    <w:rsid w:val="00B41B83"/>
    <w:rsid w:val="00B41B9E"/>
    <w:rsid w:val="00B41F0F"/>
    <w:rsid w:val="00B41F92"/>
    <w:rsid w:val="00B42265"/>
    <w:rsid w:val="00B426C5"/>
    <w:rsid w:val="00B4288C"/>
    <w:rsid w:val="00B42922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51B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60F"/>
    <w:rsid w:val="00B63837"/>
    <w:rsid w:val="00B639F7"/>
    <w:rsid w:val="00B63C5C"/>
    <w:rsid w:val="00B63EA7"/>
    <w:rsid w:val="00B63EC0"/>
    <w:rsid w:val="00B64238"/>
    <w:rsid w:val="00B6443D"/>
    <w:rsid w:val="00B64729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67F6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D27"/>
    <w:rsid w:val="00B81F8A"/>
    <w:rsid w:val="00B82131"/>
    <w:rsid w:val="00B82297"/>
    <w:rsid w:val="00B822D2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904EB"/>
    <w:rsid w:val="00B906A4"/>
    <w:rsid w:val="00B90756"/>
    <w:rsid w:val="00B9080A"/>
    <w:rsid w:val="00B90CF2"/>
    <w:rsid w:val="00B90D4D"/>
    <w:rsid w:val="00B91195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6D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4D4"/>
    <w:rsid w:val="00BA37EA"/>
    <w:rsid w:val="00BA3D36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35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9B6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BF1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5C4"/>
    <w:rsid w:val="00BD1926"/>
    <w:rsid w:val="00BD1931"/>
    <w:rsid w:val="00BD1AD6"/>
    <w:rsid w:val="00BD1E2E"/>
    <w:rsid w:val="00BD1F3E"/>
    <w:rsid w:val="00BD1F8D"/>
    <w:rsid w:val="00BD200E"/>
    <w:rsid w:val="00BD24E0"/>
    <w:rsid w:val="00BD2B43"/>
    <w:rsid w:val="00BD2C42"/>
    <w:rsid w:val="00BD2D64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1C78"/>
    <w:rsid w:val="00BE2075"/>
    <w:rsid w:val="00BE23A3"/>
    <w:rsid w:val="00BE2579"/>
    <w:rsid w:val="00BE27E5"/>
    <w:rsid w:val="00BE27FA"/>
    <w:rsid w:val="00BE27FC"/>
    <w:rsid w:val="00BE28A4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1B4"/>
    <w:rsid w:val="00BF429E"/>
    <w:rsid w:val="00BF44AD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4D7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60A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827"/>
    <w:rsid w:val="00C26A01"/>
    <w:rsid w:val="00C26BF6"/>
    <w:rsid w:val="00C26BFC"/>
    <w:rsid w:val="00C26C78"/>
    <w:rsid w:val="00C272B6"/>
    <w:rsid w:val="00C272D5"/>
    <w:rsid w:val="00C2730E"/>
    <w:rsid w:val="00C27BAC"/>
    <w:rsid w:val="00C3059D"/>
    <w:rsid w:val="00C3073C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5CB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8E5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90A"/>
    <w:rsid w:val="00C47EC3"/>
    <w:rsid w:val="00C47EF2"/>
    <w:rsid w:val="00C501A9"/>
    <w:rsid w:val="00C5048F"/>
    <w:rsid w:val="00C50875"/>
    <w:rsid w:val="00C50A7B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7AF"/>
    <w:rsid w:val="00C52DD8"/>
    <w:rsid w:val="00C530D1"/>
    <w:rsid w:val="00C53276"/>
    <w:rsid w:val="00C5378A"/>
    <w:rsid w:val="00C537A2"/>
    <w:rsid w:val="00C5422F"/>
    <w:rsid w:val="00C5426D"/>
    <w:rsid w:val="00C5450A"/>
    <w:rsid w:val="00C54954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6E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3F6D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4FE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A65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00"/>
    <w:rsid w:val="00CC7E4B"/>
    <w:rsid w:val="00CD0228"/>
    <w:rsid w:val="00CD02AA"/>
    <w:rsid w:val="00CD02D7"/>
    <w:rsid w:val="00CD0580"/>
    <w:rsid w:val="00CD0CE9"/>
    <w:rsid w:val="00CD1388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08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751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1C4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3B4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423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2F8F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D93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504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3B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7CD"/>
    <w:rsid w:val="00D738C1"/>
    <w:rsid w:val="00D739E9"/>
    <w:rsid w:val="00D739F4"/>
    <w:rsid w:val="00D73AD4"/>
    <w:rsid w:val="00D73E10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4D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4D0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52C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9F2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5AA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943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4FC7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12A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A5"/>
    <w:rsid w:val="00DD06F9"/>
    <w:rsid w:val="00DD072E"/>
    <w:rsid w:val="00DD07E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026"/>
    <w:rsid w:val="00DE7203"/>
    <w:rsid w:val="00DE732E"/>
    <w:rsid w:val="00DE73C2"/>
    <w:rsid w:val="00DE73F0"/>
    <w:rsid w:val="00DE759F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DB5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6AF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82"/>
    <w:rsid w:val="00E418FA"/>
    <w:rsid w:val="00E419D8"/>
    <w:rsid w:val="00E41C38"/>
    <w:rsid w:val="00E41E0D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7C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0E01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57EBF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642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7F5"/>
    <w:rsid w:val="00E669A5"/>
    <w:rsid w:val="00E66A86"/>
    <w:rsid w:val="00E66BFD"/>
    <w:rsid w:val="00E66C2E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268"/>
    <w:rsid w:val="00E70631"/>
    <w:rsid w:val="00E70667"/>
    <w:rsid w:val="00E70849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0A4A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C61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960"/>
    <w:rsid w:val="00E96A0E"/>
    <w:rsid w:val="00E96AEB"/>
    <w:rsid w:val="00E970E5"/>
    <w:rsid w:val="00E9712B"/>
    <w:rsid w:val="00E971E9"/>
    <w:rsid w:val="00E97362"/>
    <w:rsid w:val="00E97398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3EB4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2DF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714"/>
    <w:rsid w:val="00EC48DC"/>
    <w:rsid w:val="00EC4AF0"/>
    <w:rsid w:val="00EC4CF4"/>
    <w:rsid w:val="00EC4E23"/>
    <w:rsid w:val="00EC4F93"/>
    <w:rsid w:val="00EC548E"/>
    <w:rsid w:val="00EC5796"/>
    <w:rsid w:val="00EC5901"/>
    <w:rsid w:val="00EC5970"/>
    <w:rsid w:val="00EC5B9F"/>
    <w:rsid w:val="00EC5CFF"/>
    <w:rsid w:val="00EC5E31"/>
    <w:rsid w:val="00EC5E80"/>
    <w:rsid w:val="00EC64CB"/>
    <w:rsid w:val="00EC6792"/>
    <w:rsid w:val="00EC685B"/>
    <w:rsid w:val="00EC69A5"/>
    <w:rsid w:val="00EC7188"/>
    <w:rsid w:val="00EC7217"/>
    <w:rsid w:val="00EC7752"/>
    <w:rsid w:val="00EC7A38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D7C70"/>
    <w:rsid w:val="00EE0408"/>
    <w:rsid w:val="00EE044E"/>
    <w:rsid w:val="00EE0450"/>
    <w:rsid w:val="00EE0464"/>
    <w:rsid w:val="00EE0479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15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169"/>
    <w:rsid w:val="00EE49CC"/>
    <w:rsid w:val="00EE4AA2"/>
    <w:rsid w:val="00EE4B06"/>
    <w:rsid w:val="00EE4BCE"/>
    <w:rsid w:val="00EE4C6F"/>
    <w:rsid w:val="00EE4ED7"/>
    <w:rsid w:val="00EE5040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785"/>
    <w:rsid w:val="00EE7C38"/>
    <w:rsid w:val="00EF002A"/>
    <w:rsid w:val="00EF0050"/>
    <w:rsid w:val="00EF0144"/>
    <w:rsid w:val="00EF0576"/>
    <w:rsid w:val="00EF05D6"/>
    <w:rsid w:val="00EF0780"/>
    <w:rsid w:val="00EF08B1"/>
    <w:rsid w:val="00EF094E"/>
    <w:rsid w:val="00EF0B8F"/>
    <w:rsid w:val="00EF0D86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C8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B44"/>
    <w:rsid w:val="00EF6200"/>
    <w:rsid w:val="00EF6574"/>
    <w:rsid w:val="00EF688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7D"/>
    <w:rsid w:val="00F024EF"/>
    <w:rsid w:val="00F02591"/>
    <w:rsid w:val="00F025F9"/>
    <w:rsid w:val="00F0263B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24B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A63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11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BD0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2EFB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BB1"/>
    <w:rsid w:val="00F55E0A"/>
    <w:rsid w:val="00F55F84"/>
    <w:rsid w:val="00F55FC4"/>
    <w:rsid w:val="00F56078"/>
    <w:rsid w:val="00F562B1"/>
    <w:rsid w:val="00F56436"/>
    <w:rsid w:val="00F56508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0EB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5A2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0FDA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8E2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05C"/>
    <w:rsid w:val="00FE1122"/>
    <w:rsid w:val="00FE1154"/>
    <w:rsid w:val="00FE12AB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  <w:rsid w:val="053A10A7"/>
    <w:rsid w:val="1169C2EF"/>
    <w:rsid w:val="145F9013"/>
    <w:rsid w:val="14C5F9D6"/>
    <w:rsid w:val="17D18108"/>
    <w:rsid w:val="19D32BAB"/>
    <w:rsid w:val="1E199116"/>
    <w:rsid w:val="2070C861"/>
    <w:rsid w:val="24EEE489"/>
    <w:rsid w:val="29010FD8"/>
    <w:rsid w:val="2CA98EA4"/>
    <w:rsid w:val="329B7CA4"/>
    <w:rsid w:val="3535554B"/>
    <w:rsid w:val="40983AD5"/>
    <w:rsid w:val="40E0669E"/>
    <w:rsid w:val="4232744B"/>
    <w:rsid w:val="44BF9811"/>
    <w:rsid w:val="476351C0"/>
    <w:rsid w:val="483B97EE"/>
    <w:rsid w:val="4A497E3B"/>
    <w:rsid w:val="517CADC2"/>
    <w:rsid w:val="58E88E4F"/>
    <w:rsid w:val="5F4F316D"/>
    <w:rsid w:val="60FF1729"/>
    <w:rsid w:val="61A5C5F4"/>
    <w:rsid w:val="658DAF65"/>
    <w:rsid w:val="65B3A8F7"/>
    <w:rsid w:val="67F9B44F"/>
    <w:rsid w:val="6990BA97"/>
    <w:rsid w:val="72DF145C"/>
    <w:rsid w:val="776D7912"/>
    <w:rsid w:val="7857C41D"/>
    <w:rsid w:val="7C0B9C9B"/>
    <w:rsid w:val="7D524620"/>
    <w:rsid w:val="7FF3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FAAB1D52-EEE8-4B33-8747-AF99A128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5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9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3</Pages>
  <Words>415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ศุภนิตา อาดำ</cp:lastModifiedBy>
  <cp:revision>6</cp:revision>
  <cp:lastPrinted>2021-08-03T18:24:00Z</cp:lastPrinted>
  <dcterms:created xsi:type="dcterms:W3CDTF">2021-08-10T20:11:00Z</dcterms:created>
  <dcterms:modified xsi:type="dcterms:W3CDTF">2021-08-11T03:02:00Z</dcterms:modified>
</cp:coreProperties>
</file>