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280525" w14:paraId="20563FAE" w14:textId="77777777" w:rsidTr="2CA98EA4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228C0CC5" w:rsidR="0009267B" w:rsidRPr="00280525" w:rsidRDefault="00C737D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</w:rPr>
              <w:t xml:space="preserve"> </w:t>
            </w:r>
            <w:bookmarkStart w:id="0" w:name="_Hlk70273343"/>
            <w:r w:rsidR="0009267B" w:rsidRPr="00280525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80525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280525" w14:paraId="152709B3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88514" w14:textId="77777777" w:rsidR="0009267B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6086242F" w14:textId="77777777" w:rsidR="0009267B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09267B" w:rsidRPr="00280525" w14:paraId="4E35D24D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0351F4B1" w:rsidR="0073369C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29999B2" w14:textId="77777777" w:rsidR="0009267B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7777777" w:rsidR="0073369C" w:rsidRPr="00280525" w:rsidRDefault="0009267B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งบการเงินระหว่างกาล</w:t>
            </w:r>
          </w:p>
        </w:tc>
      </w:tr>
      <w:tr w:rsidR="00507039" w:rsidRPr="00280525" w14:paraId="30B4C718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46966B46" w:rsidR="00507039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5C36230" w14:textId="77777777" w:rsidR="00507039" w:rsidRPr="00280525" w:rsidRDefault="00507039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77777777" w:rsidR="00507039" w:rsidRPr="00280525" w:rsidRDefault="00507039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A2B95" w:rsidRPr="00280525" w14:paraId="3FE04CD2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F2963E4" w14:textId="3B195F3A" w:rsidR="002A2B95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1E9D6E1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2E5404B" w14:textId="64A560DF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  <w:r w:rsidR="008E5F75"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</w:t>
            </w:r>
            <w:proofErr w:type="spellStart"/>
            <w:r w:rsidR="5F4F316D"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ลูกหนี้อื่น</w:t>
            </w:r>
            <w:proofErr w:type="spellEnd"/>
            <w:r w:rsidR="65B3A8F7"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4232744B"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  <w:tr w:rsidR="002A2B95" w:rsidRPr="00280525" w14:paraId="6400F285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C1F32E" w14:textId="6E3F64E4" w:rsidR="002A2B95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49AF059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703487E" w14:textId="50281E0D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 และบริษัทร่วม</w:t>
            </w:r>
          </w:p>
        </w:tc>
      </w:tr>
      <w:tr w:rsidR="002A2B95" w:rsidRPr="00280525" w14:paraId="12ED131D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7115A798" w:rsidR="002A2B95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85F73F1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2A2B95" w:rsidRPr="00280525" w14:paraId="33C96528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D35F46" w14:textId="252D0D91" w:rsidR="002A2B95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EFAB481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2EB9BEB" w14:textId="0880222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2A2B95" w:rsidRPr="00280525" w14:paraId="6E87E380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193E4E3A" w:rsidR="002A2B95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7A0523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2A2B95" w:rsidRPr="00280525" w14:paraId="317A1A94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E2FA301" w14:textId="0AF3A389" w:rsidR="002A2B95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48D40CB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FB8716" w14:textId="77777777" w:rsidR="002A2B95" w:rsidRPr="00280525" w:rsidRDefault="002A2B95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24D33" w:rsidRPr="00280525" w14:paraId="37308DA6" w14:textId="77777777" w:rsidTr="00071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79B2D40" w14:textId="15AE33CE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723A6A5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DBD0332" w14:textId="531121E3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724D33" w:rsidRPr="00280525" w14:paraId="7B4202FF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71F59D21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D0C4B97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724D33" w:rsidRPr="00280525" w14:paraId="14A40252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517C36F1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804EF40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24D33" w:rsidRPr="00280525" w14:paraId="2BE04BD7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370DACD1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71A215BE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724D33" w:rsidRPr="00280525" w14:paraId="7CEA76EC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6CA35D2" w14:textId="262BE53A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267F9467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76D0877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24D33" w:rsidRPr="00280525" w14:paraId="6C9F62FB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9E136B1" w14:textId="727A1B1B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5FFC00FC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1BEB7D5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724D33" w:rsidRPr="00280525" w14:paraId="0938DBA4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985E76F" w14:textId="26A682E9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010C6C1D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49C3F65" w14:textId="412ECAC1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724D33" w:rsidRPr="00280525" w14:paraId="53AF73A5" w14:textId="77777777" w:rsidTr="00043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93C38E8" w14:textId="3E221851" w:rsidR="00724D33" w:rsidRPr="00280525" w:rsidRDefault="000B0741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6601CB6" w14:textId="77777777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03A327C" w14:textId="42AD7C79" w:rsidR="00724D33" w:rsidRPr="00280525" w:rsidRDefault="00724D33" w:rsidP="002805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8052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bookmarkEnd w:id="0"/>
    </w:tbl>
    <w:p w14:paraId="58D9453C" w14:textId="77777777" w:rsidR="001A021D" w:rsidRPr="00280525" w:rsidRDefault="001A021D" w:rsidP="00280525">
      <w:pPr>
        <w:rPr>
          <w:rFonts w:ascii="Angsana New" w:hAnsi="Angsana New"/>
          <w:b/>
          <w:bCs/>
          <w:sz w:val="28"/>
          <w:szCs w:val="28"/>
        </w:rPr>
      </w:pPr>
    </w:p>
    <w:p w14:paraId="2242039D" w14:textId="77777777" w:rsidR="0009267B" w:rsidRPr="00280525" w:rsidRDefault="0009267B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50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b/>
          <w:bCs/>
          <w:sz w:val="28"/>
          <w:szCs w:val="28"/>
        </w:rPr>
        <w:br w:type="page"/>
      </w:r>
      <w:r w:rsidRPr="00280525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9915854" w14:textId="77777777" w:rsidR="0009267B" w:rsidRPr="00280525" w:rsidRDefault="0009267B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sz w:val="24"/>
          <w:szCs w:val="24"/>
        </w:rPr>
      </w:pPr>
    </w:p>
    <w:p w14:paraId="37F6747E" w14:textId="5860A2F0" w:rsidR="0009267B" w:rsidRPr="00280525" w:rsidRDefault="0009267B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50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280525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280525">
        <w:rPr>
          <w:rFonts w:ascii="Angsana New" w:hAnsi="Angsana New" w:hint="cs"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1</w:t>
      </w:r>
      <w:r w:rsidR="00D737CD" w:rsidRPr="00280525">
        <w:rPr>
          <w:rFonts w:ascii="Angsana New" w:hAnsi="Angsana New"/>
          <w:sz w:val="28"/>
          <w:szCs w:val="28"/>
        </w:rPr>
        <w:t>2</w:t>
      </w:r>
      <w:r w:rsidR="00A70847" w:rsidRPr="00280525">
        <w:rPr>
          <w:rFonts w:ascii="Angsana New" w:hAnsi="Angsana New"/>
          <w:sz w:val="28"/>
          <w:szCs w:val="28"/>
        </w:rPr>
        <w:t xml:space="preserve"> </w:t>
      </w:r>
      <w:r w:rsidR="0071372C" w:rsidRPr="00280525">
        <w:rPr>
          <w:rFonts w:ascii="Angsana New" w:hAnsi="Angsana New" w:hint="cs"/>
          <w:sz w:val="28"/>
          <w:szCs w:val="28"/>
          <w:cs/>
        </w:rPr>
        <w:t>สิงหาคม</w:t>
      </w:r>
      <w:r w:rsidR="00A70847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2564</w:t>
      </w:r>
    </w:p>
    <w:p w14:paraId="04DFE7C9" w14:textId="77777777" w:rsidR="0009267B" w:rsidRPr="00280525" w:rsidRDefault="0009267B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both"/>
        <w:rPr>
          <w:rFonts w:ascii="Angsana New" w:hAnsi="Angsana New"/>
          <w:sz w:val="28"/>
          <w:szCs w:val="28"/>
        </w:rPr>
      </w:pPr>
    </w:p>
    <w:p w14:paraId="7615C227" w14:textId="77777777" w:rsidR="0009267B" w:rsidRPr="00280525" w:rsidRDefault="005756D0" w:rsidP="003114E7">
      <w:pPr>
        <w:pStyle w:val="Heading6"/>
        <w:numPr>
          <w:ilvl w:val="0"/>
          <w:numId w:val="16"/>
        </w:numPr>
        <w:tabs>
          <w:tab w:val="left" w:pos="540"/>
        </w:tabs>
        <w:spacing w:line="370" w:lineRule="exact"/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280525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280525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280525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280525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3BC63F7D" w14:textId="77777777" w:rsidR="0098009E" w:rsidRPr="00280525" w:rsidRDefault="0098009E" w:rsidP="003114E7">
      <w:pPr>
        <w:spacing w:line="370" w:lineRule="exact"/>
        <w:rPr>
          <w:rFonts w:ascii="Angsana New" w:hAnsi="Angsana New"/>
          <w:sz w:val="24"/>
          <w:szCs w:val="24"/>
          <w:lang w:eastAsia="x-none"/>
        </w:rPr>
      </w:pPr>
    </w:p>
    <w:p w14:paraId="78DB863F" w14:textId="628B2853" w:rsidR="00C714EB" w:rsidRPr="00280525" w:rsidRDefault="00C714EB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280525">
        <w:rPr>
          <w:rFonts w:ascii="Angsana New" w:hAnsi="Angsana New" w:hint="cs"/>
          <w:sz w:val="28"/>
          <w:szCs w:val="28"/>
          <w:cs/>
        </w:rPr>
        <w:t>แบบย่อ</w:t>
      </w:r>
      <w:r w:rsidRPr="00280525">
        <w:rPr>
          <w:rFonts w:ascii="Angsana New" w:hAnsi="Angsana New" w:hint="cs"/>
          <w:sz w:val="28"/>
          <w:szCs w:val="28"/>
          <w:cs/>
        </w:rPr>
        <w:t>นี้</w:t>
      </w:r>
      <w:r w:rsidR="00046D70" w:rsidRPr="00280525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3213FB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280525">
        <w:rPr>
          <w:rFonts w:ascii="Angsana New" w:hAnsi="Angsana New" w:hint="cs"/>
          <w:sz w:val="28"/>
          <w:szCs w:val="28"/>
        </w:rPr>
        <w:t>(“</w:t>
      </w:r>
      <w:r w:rsidR="003213FB" w:rsidRPr="00280525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280525">
        <w:rPr>
          <w:rFonts w:ascii="Angsana New" w:hAnsi="Angsana New" w:hint="cs"/>
          <w:sz w:val="28"/>
          <w:szCs w:val="28"/>
        </w:rPr>
        <w:t xml:space="preserve">”) </w:t>
      </w:r>
      <w:r w:rsidRPr="00280525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0B0741" w:rsidRPr="00280525">
        <w:rPr>
          <w:rFonts w:ascii="Angsana New" w:hAnsi="Angsana New" w:hint="cs"/>
          <w:sz w:val="28"/>
          <w:szCs w:val="28"/>
        </w:rPr>
        <w:t>34</w:t>
      </w:r>
      <w:r w:rsidR="00046D70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280525">
        <w:rPr>
          <w:rFonts w:ascii="Angsana New" w:hAnsi="Angsana New"/>
          <w:sz w:val="28"/>
          <w:szCs w:val="28"/>
        </w:rPr>
        <w:br/>
      </w:r>
      <w:r w:rsidR="008439C8" w:rsidRPr="00280525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280525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280525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280525">
        <w:rPr>
          <w:rFonts w:ascii="Angsana New" w:hAnsi="Angsana New" w:hint="cs"/>
          <w:sz w:val="28"/>
          <w:szCs w:val="28"/>
        </w:rPr>
        <w:t xml:space="preserve"> </w:t>
      </w:r>
      <w:r w:rsidR="00674F01" w:rsidRPr="00280525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1372C" w:rsidRPr="00280525">
        <w:rPr>
          <w:rFonts w:ascii="Angsana New" w:hAnsi="Angsana New" w:hint="cs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71372C" w:rsidRPr="00280525">
        <w:rPr>
          <w:rFonts w:ascii="Angsana New" w:hAnsi="Angsana New"/>
          <w:sz w:val="28"/>
          <w:szCs w:val="28"/>
          <w:cs/>
        </w:rPr>
        <w:t xml:space="preserve"> </w:t>
      </w:r>
      <w:r w:rsidR="0071372C" w:rsidRPr="00280525">
        <w:rPr>
          <w:rFonts w:ascii="Angsana New" w:hAnsi="Angsana New" w:hint="cs"/>
          <w:sz w:val="28"/>
          <w:szCs w:val="28"/>
          <w:cs/>
        </w:rPr>
        <w:t>เหตุการณ์และสถานการณ์ใหม่ๆ</w:t>
      </w:r>
      <w:r w:rsidR="0071372C" w:rsidRPr="00280525">
        <w:rPr>
          <w:rFonts w:ascii="Angsana New" w:hAnsi="Angsana New"/>
          <w:sz w:val="28"/>
          <w:szCs w:val="28"/>
          <w:cs/>
        </w:rPr>
        <w:t xml:space="preserve"> </w:t>
      </w:r>
      <w:r w:rsidR="0071372C" w:rsidRPr="00280525">
        <w:rPr>
          <w:rFonts w:ascii="Angsana New" w:hAnsi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71372C" w:rsidRPr="00280525">
        <w:rPr>
          <w:rFonts w:ascii="Angsana New" w:hAnsi="Angsana New"/>
          <w:sz w:val="28"/>
          <w:szCs w:val="28"/>
          <w:cs/>
        </w:rPr>
        <w:t xml:space="preserve"> </w:t>
      </w:r>
      <w:r w:rsidR="0071372C" w:rsidRPr="00280525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71372C" w:rsidRPr="00280525">
        <w:rPr>
          <w:rFonts w:ascii="Angsana New" w:hAnsi="Angsana New"/>
          <w:sz w:val="28"/>
          <w:szCs w:val="28"/>
          <w:cs/>
        </w:rPr>
        <w:t xml:space="preserve"> </w:t>
      </w:r>
      <w:r w:rsidR="0071372C" w:rsidRPr="00280525">
        <w:rPr>
          <w:rFonts w:ascii="Angsana New" w:hAnsi="Angsana New"/>
          <w:sz w:val="28"/>
          <w:szCs w:val="28"/>
        </w:rPr>
        <w:br/>
      </w:r>
      <w:r w:rsidR="000B0741" w:rsidRPr="00280525">
        <w:rPr>
          <w:rFonts w:ascii="Angsana New" w:hAnsi="Angsana New"/>
          <w:sz w:val="28"/>
          <w:szCs w:val="28"/>
        </w:rPr>
        <w:t>31</w:t>
      </w:r>
      <w:r w:rsidR="0071372C" w:rsidRPr="00280525">
        <w:rPr>
          <w:rFonts w:ascii="Angsana New" w:hAnsi="Angsana New"/>
          <w:sz w:val="28"/>
          <w:szCs w:val="28"/>
          <w:cs/>
        </w:rPr>
        <w:t xml:space="preserve"> </w:t>
      </w:r>
      <w:r w:rsidR="0071372C" w:rsidRPr="0028052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B0741" w:rsidRPr="00280525">
        <w:rPr>
          <w:rFonts w:ascii="Angsana New" w:hAnsi="Angsana New"/>
          <w:sz w:val="28"/>
          <w:szCs w:val="28"/>
        </w:rPr>
        <w:t>2563</w:t>
      </w:r>
    </w:p>
    <w:p w14:paraId="18BA168D" w14:textId="77777777" w:rsidR="005F61F1" w:rsidRPr="00280525" w:rsidRDefault="005F61F1" w:rsidP="00311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9669237" w14:textId="28368C9F" w:rsidR="005F61F1" w:rsidRPr="00280525" w:rsidRDefault="00D61065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C26A01" w:rsidRPr="00280525">
        <w:rPr>
          <w:rFonts w:ascii="Angsana New" w:hAnsi="Angsana New" w:hint="cs"/>
          <w:sz w:val="28"/>
          <w:szCs w:val="28"/>
          <w:cs/>
        </w:rPr>
        <w:t>ไม่แตกต่างจากที่ได้อธิบายไว้ในงบการเงินสำหรับปีสิ้นสุดวันที่</w:t>
      </w:r>
      <w:r w:rsidR="00C26A01"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31</w:t>
      </w:r>
      <w:r w:rsidR="00C26A01" w:rsidRPr="00280525">
        <w:rPr>
          <w:rFonts w:ascii="Angsana New" w:hAnsi="Angsana New"/>
          <w:sz w:val="28"/>
          <w:szCs w:val="28"/>
          <w:cs/>
        </w:rPr>
        <w:t xml:space="preserve"> </w:t>
      </w:r>
      <w:r w:rsidR="00C26A01" w:rsidRPr="00280525">
        <w:rPr>
          <w:rFonts w:ascii="Angsana New" w:hAnsi="Angsana New" w:hint="cs"/>
          <w:sz w:val="28"/>
          <w:szCs w:val="28"/>
          <w:cs/>
        </w:rPr>
        <w:t>ธันวาคม</w:t>
      </w:r>
      <w:r w:rsidR="00C26A01"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2563</w:t>
      </w:r>
      <w:r w:rsidR="005A5A69" w:rsidRPr="0028052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A2E0282" w14:textId="45EE5443" w:rsidR="002E1778" w:rsidRPr="00280525" w:rsidRDefault="002E1778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28"/>
          <w:szCs w:val="28"/>
          <w:cs/>
        </w:rPr>
      </w:pPr>
    </w:p>
    <w:p w14:paraId="42230A0C" w14:textId="49FEE133" w:rsidR="009D5893" w:rsidRPr="00280525" w:rsidRDefault="009D5893" w:rsidP="003114E7">
      <w:pPr>
        <w:pStyle w:val="Heading6"/>
        <w:numPr>
          <w:ilvl w:val="0"/>
          <w:numId w:val="16"/>
        </w:numPr>
        <w:tabs>
          <w:tab w:val="left" w:pos="540"/>
        </w:tabs>
        <w:spacing w:line="370" w:lineRule="exact"/>
        <w:ind w:hanging="900"/>
        <w:jc w:val="both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72ABE102" w14:textId="08679745" w:rsidR="00EB7364" w:rsidRPr="00280525" w:rsidRDefault="009D5893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rPr>
          <w:rFonts w:ascii="Angsana New" w:hAnsi="Angsana New"/>
          <w:sz w:val="24"/>
          <w:szCs w:val="24"/>
        </w:rPr>
      </w:pPr>
      <w:r w:rsidRPr="00280525">
        <w:rPr>
          <w:rFonts w:ascii="Angsana New" w:hAnsi="Angsana New" w:hint="cs"/>
          <w:sz w:val="28"/>
          <w:szCs w:val="28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EB7364" w:rsidRPr="00280525" w14:paraId="16E18FA0" w14:textId="77777777" w:rsidTr="000C318B">
        <w:trPr>
          <w:tblHeader/>
        </w:trPr>
        <w:tc>
          <w:tcPr>
            <w:tcW w:w="4410" w:type="dxa"/>
            <w:shd w:val="clear" w:color="auto" w:fill="auto"/>
          </w:tcPr>
          <w:p w14:paraId="46E4068F" w14:textId="77777777" w:rsidR="00EB7364" w:rsidRPr="00280525" w:rsidRDefault="0006104A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34DC727E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8211DC0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797EF748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364" w:rsidRPr="00280525" w14:paraId="2DFF7FBB" w14:textId="77777777" w:rsidTr="000C318B">
        <w:trPr>
          <w:tblHeader/>
        </w:trPr>
        <w:tc>
          <w:tcPr>
            <w:tcW w:w="4410" w:type="dxa"/>
            <w:shd w:val="clear" w:color="auto" w:fill="auto"/>
          </w:tcPr>
          <w:p w14:paraId="664FBA60" w14:textId="69D8B0E8" w:rsidR="00EB7364" w:rsidRPr="00280525" w:rsidRDefault="00EB7364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8386C"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="000B0741"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>3</w:t>
            </w:r>
            <w:r w:rsidR="000B0741" w:rsidRPr="00280525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0</w:t>
            </w:r>
            <w:r w:rsidR="0028386C" w:rsidRPr="00280525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 </w:t>
            </w:r>
            <w:r w:rsidR="0028386C"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1BADD922" w14:textId="2FE56936" w:rsidR="00EB7364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76FA22C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0AD745D" w14:textId="5E079978" w:rsidR="00EB7364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955C95B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1AA365" w14:textId="2036F1DC" w:rsidR="00EB7364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7FB0C6A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183D97" w14:textId="6F500E41" w:rsidR="00EB7364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EB7364" w:rsidRPr="00280525" w14:paraId="08AE1CC1" w14:textId="77777777" w:rsidTr="000C318B">
        <w:trPr>
          <w:tblHeader/>
        </w:trPr>
        <w:tc>
          <w:tcPr>
            <w:tcW w:w="4410" w:type="dxa"/>
            <w:shd w:val="clear" w:color="auto" w:fill="auto"/>
          </w:tcPr>
          <w:p w14:paraId="3DD3F36A" w14:textId="77777777" w:rsidR="00EB7364" w:rsidRPr="00280525" w:rsidRDefault="00EB7364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2DF21E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7364" w:rsidRPr="00280525" w14:paraId="5F662DED" w14:textId="77777777" w:rsidTr="000C318B">
        <w:tc>
          <w:tcPr>
            <w:tcW w:w="4410" w:type="dxa"/>
            <w:shd w:val="clear" w:color="auto" w:fill="auto"/>
          </w:tcPr>
          <w:p w14:paraId="1A91BFE7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BC5B3" w14:textId="77777777" w:rsidR="00EB7364" w:rsidRPr="00280525" w:rsidRDefault="00EB7364" w:rsidP="003114E7">
            <w:pPr>
              <w:pStyle w:val="acctfourfigures"/>
              <w:tabs>
                <w:tab w:val="clear" w:pos="765"/>
                <w:tab w:val="decimal" w:pos="702"/>
              </w:tabs>
              <w:spacing w:line="370" w:lineRule="exac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5C5A7C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084DEC" w14:textId="77777777" w:rsidR="00EB7364" w:rsidRPr="00280525" w:rsidRDefault="00EB7364" w:rsidP="003114E7">
            <w:pPr>
              <w:pStyle w:val="acctfourfigures"/>
              <w:tabs>
                <w:tab w:val="clear" w:pos="765"/>
                <w:tab w:val="decimal" w:pos="702"/>
              </w:tabs>
              <w:spacing w:line="370" w:lineRule="exac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A20869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298E65" w14:textId="77777777" w:rsidR="00EB7364" w:rsidRPr="00280525" w:rsidRDefault="00EB7364" w:rsidP="003114E7">
            <w:pPr>
              <w:pStyle w:val="acctfourfigures"/>
              <w:tabs>
                <w:tab w:val="clear" w:pos="765"/>
                <w:tab w:val="decimal" w:pos="702"/>
              </w:tabs>
              <w:spacing w:line="370" w:lineRule="exac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4881E5" w14:textId="77777777" w:rsidR="00EB7364" w:rsidRPr="00280525" w:rsidRDefault="00EB7364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C19CA" w14:textId="77777777" w:rsidR="00EB7364" w:rsidRPr="00280525" w:rsidRDefault="00EB7364" w:rsidP="003114E7">
            <w:pPr>
              <w:pStyle w:val="acctfourfigures"/>
              <w:tabs>
                <w:tab w:val="clear" w:pos="765"/>
                <w:tab w:val="decimal" w:pos="702"/>
              </w:tabs>
              <w:spacing w:line="370" w:lineRule="exac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4429B" w:rsidRPr="00280525" w14:paraId="467CA4EE" w14:textId="77777777" w:rsidTr="00F4429B">
        <w:tc>
          <w:tcPr>
            <w:tcW w:w="4410" w:type="dxa"/>
            <w:shd w:val="clear" w:color="auto" w:fill="auto"/>
          </w:tcPr>
          <w:p w14:paraId="6DFCCB3D" w14:textId="77777777" w:rsidR="00F4429B" w:rsidRPr="00280525" w:rsidRDefault="00F4429B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0DE3D1" w14:textId="3D4263FE" w:rsidR="00F4429B" w:rsidRPr="00280525" w:rsidRDefault="009E0F2A" w:rsidP="003114E7">
            <w:pPr>
              <w:pStyle w:val="acctfourfigures"/>
              <w:tabs>
                <w:tab w:val="clear" w:pos="765"/>
                <w:tab w:val="decimal" w:pos="52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DE977C2" w14:textId="77777777" w:rsidR="00F4429B" w:rsidRPr="00280525" w:rsidRDefault="00F4429B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A4151B" w14:textId="0FA95C33" w:rsidR="00F4429B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61CA9F86" w14:textId="77777777" w:rsidR="00F4429B" w:rsidRPr="00280525" w:rsidRDefault="00F4429B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556B51E" w14:textId="7F352911" w:rsidR="00F4429B" w:rsidRPr="00280525" w:rsidRDefault="009E0F2A" w:rsidP="003114E7">
            <w:pPr>
              <w:pStyle w:val="acctfourfigures"/>
              <w:tabs>
                <w:tab w:val="clear" w:pos="765"/>
                <w:tab w:val="decimal" w:pos="534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6F06C8" w14:textId="77777777" w:rsidR="00F4429B" w:rsidRPr="00280525" w:rsidRDefault="00F4429B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63FA0C" w14:textId="6F07504D" w:rsidR="00F4429B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F4429B" w:rsidRPr="00280525" w14:paraId="05429FE2" w14:textId="77777777" w:rsidTr="000C318B">
        <w:tc>
          <w:tcPr>
            <w:tcW w:w="4410" w:type="dxa"/>
            <w:shd w:val="clear" w:color="auto" w:fill="auto"/>
          </w:tcPr>
          <w:p w14:paraId="1EE19DE0" w14:textId="546C58D3" w:rsidR="00F4429B" w:rsidRPr="00280525" w:rsidRDefault="00F4429B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07253D8" w14:textId="579B60DF" w:rsidR="00F4429B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62" w:type="dxa"/>
            <w:shd w:val="clear" w:color="auto" w:fill="auto"/>
          </w:tcPr>
          <w:p w14:paraId="4D076B85" w14:textId="77777777" w:rsidR="00F4429B" w:rsidRPr="00280525" w:rsidRDefault="00F4429B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0B4B64B" w14:textId="04A8BB09" w:rsidR="00F4429B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FC22115" w14:textId="77777777" w:rsidR="00F4429B" w:rsidRPr="00280525" w:rsidRDefault="00F4429B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7BE131" w14:textId="7C2E401C" w:rsidR="00F4429B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2C7B0857" w14:textId="77777777" w:rsidR="00F4429B" w:rsidRPr="00280525" w:rsidRDefault="00F4429B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FBCF0B" w14:textId="581BF2E7" w:rsidR="00F4429B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104B7" w:rsidRPr="00280525" w14:paraId="4EBA9DB2" w14:textId="77777777" w:rsidTr="000C318B">
        <w:tc>
          <w:tcPr>
            <w:tcW w:w="4410" w:type="dxa"/>
            <w:shd w:val="clear" w:color="auto" w:fill="auto"/>
          </w:tcPr>
          <w:p w14:paraId="36D020FE" w14:textId="2E2073E6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636B1A">
              <w:rPr>
                <w:rFonts w:ascii="Angsana New" w:hAnsi="Angsana New" w:hint="cs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990" w:type="dxa"/>
            <w:shd w:val="clear" w:color="auto" w:fill="auto"/>
          </w:tcPr>
          <w:p w14:paraId="698E84A4" w14:textId="23FB0A9E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62" w:type="dxa"/>
            <w:shd w:val="clear" w:color="auto" w:fill="auto"/>
          </w:tcPr>
          <w:p w14:paraId="1B8375A6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D4534A1" w14:textId="6CB17F8F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0300B75E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875170" w14:textId="33287806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5B4C09AF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F1C60CF" w14:textId="0B079F38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</w:tr>
      <w:tr w:rsidR="006104B7" w:rsidRPr="00280525" w14:paraId="4C659FAB" w14:textId="77777777" w:rsidTr="000C318B">
        <w:tc>
          <w:tcPr>
            <w:tcW w:w="4410" w:type="dxa"/>
            <w:shd w:val="clear" w:color="auto" w:fill="auto"/>
          </w:tcPr>
          <w:p w14:paraId="68408DDA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F8EDC62" w14:textId="47859454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76A95C90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A50ECA8" w14:textId="6CD27095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6D93DC0B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C6D8B3B" w14:textId="0ED61628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71832C60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4A45D3" w14:textId="54BBB85B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6104B7" w:rsidRPr="00280525" w14:paraId="4B787413" w14:textId="77777777" w:rsidTr="000C318B">
        <w:tc>
          <w:tcPr>
            <w:tcW w:w="4410" w:type="dxa"/>
            <w:shd w:val="clear" w:color="auto" w:fill="auto"/>
          </w:tcPr>
          <w:p w14:paraId="71AB522A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547BF670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AA1728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4725A9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E7C8CDA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B345379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731F5A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88683BB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104B7" w:rsidRPr="00280525" w14:paraId="4200456B" w14:textId="77777777" w:rsidTr="00581E5F">
        <w:tc>
          <w:tcPr>
            <w:tcW w:w="4410" w:type="dxa"/>
            <w:shd w:val="clear" w:color="auto" w:fill="auto"/>
          </w:tcPr>
          <w:p w14:paraId="6709E041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D1846" w14:textId="44C6AFD9" w:rsidR="006104B7" w:rsidRPr="00280525" w:rsidRDefault="009E0F2A" w:rsidP="003114E7">
            <w:pPr>
              <w:pStyle w:val="acctfourfigures"/>
              <w:tabs>
                <w:tab w:val="clear" w:pos="765"/>
                <w:tab w:val="decimal" w:pos="52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C8F62B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98A711" w14:textId="1196A632" w:rsidR="006104B7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4DF52F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C3B82C" w14:textId="69F7AF9B" w:rsidR="006104B7" w:rsidRPr="00280525" w:rsidRDefault="000B0741" w:rsidP="003114E7">
            <w:pPr>
              <w:pStyle w:val="acctfourfigures"/>
              <w:tabs>
                <w:tab w:val="clear" w:pos="765"/>
                <w:tab w:val="decimal" w:pos="78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E0F2A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617D32A2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0C4D5A" w14:textId="218152AA" w:rsidR="006104B7" w:rsidRPr="00280525" w:rsidRDefault="000B0741" w:rsidP="003114E7">
            <w:pPr>
              <w:pStyle w:val="acctfourfigures"/>
              <w:tabs>
                <w:tab w:val="clear" w:pos="765"/>
                <w:tab w:val="decimal" w:pos="78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6104B7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</w:tr>
      <w:tr w:rsidR="006104B7" w:rsidRPr="00280525" w14:paraId="413B8E56" w14:textId="77777777" w:rsidTr="00581E5F">
        <w:tc>
          <w:tcPr>
            <w:tcW w:w="4410" w:type="dxa"/>
            <w:shd w:val="clear" w:color="auto" w:fill="auto"/>
          </w:tcPr>
          <w:p w14:paraId="1F73FDE7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FE04D33" w14:textId="1554ED67" w:rsidR="006104B7" w:rsidRPr="00280525" w:rsidRDefault="009E0F2A" w:rsidP="003114E7">
            <w:pPr>
              <w:pStyle w:val="acctfourfigures"/>
              <w:tabs>
                <w:tab w:val="clear" w:pos="765"/>
                <w:tab w:val="decimal" w:pos="52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FE85E8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163C9BB" w14:textId="5B7274B3" w:rsidR="006104B7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3EEA77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4B5C7C5" w14:textId="1D5B94EE" w:rsidR="006104B7" w:rsidRPr="00280525" w:rsidRDefault="000B0741" w:rsidP="003114E7">
            <w:pPr>
              <w:pStyle w:val="acctfourfigures"/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7CBDCA06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7FC32F5" w14:textId="2D767966" w:rsidR="006104B7" w:rsidRPr="00280525" w:rsidRDefault="000B0741" w:rsidP="003114E7">
            <w:pPr>
              <w:pStyle w:val="acctfourfigures"/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6104B7" w:rsidRPr="00280525" w14:paraId="19C0687B" w14:textId="77777777" w:rsidTr="00581E5F">
        <w:tc>
          <w:tcPr>
            <w:tcW w:w="4410" w:type="dxa"/>
            <w:shd w:val="clear" w:color="auto" w:fill="auto"/>
          </w:tcPr>
          <w:p w14:paraId="611FFDCA" w14:textId="557669AE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235829F1" w14:textId="76244C86" w:rsidR="006104B7" w:rsidRPr="00280525" w:rsidRDefault="009E0F2A" w:rsidP="003114E7">
            <w:pPr>
              <w:pStyle w:val="acctfourfigures"/>
              <w:tabs>
                <w:tab w:val="clear" w:pos="765"/>
                <w:tab w:val="decimal" w:pos="52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4DCA30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52396E" w14:textId="50F3DB21" w:rsidR="006104B7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C71E7F6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DC8849" w14:textId="682DD4E5" w:rsidR="006104B7" w:rsidRPr="00280525" w:rsidRDefault="000B0741" w:rsidP="003114E7">
            <w:pPr>
              <w:pStyle w:val="acctfourfigures"/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9E0F2A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F6509AD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30EB52" w14:textId="7543D248" w:rsidR="006104B7" w:rsidRPr="00280525" w:rsidRDefault="000B0741" w:rsidP="003114E7">
            <w:pPr>
              <w:pStyle w:val="acctfourfigures"/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9E0F2A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</w:tr>
      <w:tr w:rsidR="006104B7" w:rsidRPr="00280525" w14:paraId="7AC6C7CA" w14:textId="77777777" w:rsidTr="00581E5F">
        <w:tc>
          <w:tcPr>
            <w:tcW w:w="4410" w:type="dxa"/>
            <w:shd w:val="clear" w:color="auto" w:fill="auto"/>
          </w:tcPr>
          <w:p w14:paraId="24D04EF6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6720569" w14:textId="6998B527" w:rsidR="006104B7" w:rsidRPr="00280525" w:rsidRDefault="009E0F2A" w:rsidP="003114E7">
            <w:pPr>
              <w:pStyle w:val="acctfourfigures"/>
              <w:tabs>
                <w:tab w:val="clear" w:pos="765"/>
                <w:tab w:val="decimal" w:pos="52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F468960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01107DD" w14:textId="362A749B" w:rsidR="006104B7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67508B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E89EB98" w14:textId="7DD239A1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7C1FECDF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FCF323A" w14:textId="4A3D0A21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104B7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</w:p>
        </w:tc>
      </w:tr>
      <w:tr w:rsidR="006104B7" w:rsidRPr="00280525" w14:paraId="221BDCF9" w14:textId="77777777" w:rsidTr="00581E5F">
        <w:tc>
          <w:tcPr>
            <w:tcW w:w="4410" w:type="dxa"/>
            <w:shd w:val="clear" w:color="auto" w:fill="auto"/>
          </w:tcPr>
          <w:p w14:paraId="36EB7FCD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392B936" w14:textId="226A7867" w:rsidR="006104B7" w:rsidRPr="00280525" w:rsidRDefault="009E0F2A" w:rsidP="003114E7">
            <w:pPr>
              <w:pStyle w:val="acctfourfigures"/>
              <w:tabs>
                <w:tab w:val="clear" w:pos="765"/>
                <w:tab w:val="decimal" w:pos="52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D80903" w14:textId="77777777" w:rsidR="006104B7" w:rsidRPr="00280525" w:rsidRDefault="006104B7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0DE7B01" w14:textId="15C81C34" w:rsidR="006104B7" w:rsidRPr="00280525" w:rsidRDefault="006104B7" w:rsidP="003114E7">
            <w:pPr>
              <w:pStyle w:val="acctfourfigures"/>
              <w:tabs>
                <w:tab w:val="clear" w:pos="765"/>
                <w:tab w:val="decimal" w:pos="4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22190B4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B94433" w14:textId="706667BD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E0F2A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2A7A2734" w14:textId="77777777" w:rsidR="006104B7" w:rsidRPr="00280525" w:rsidRDefault="006104B7" w:rsidP="003114E7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B3EC517" w14:textId="34E1C633" w:rsidR="006104B7" w:rsidRPr="00280525" w:rsidRDefault="000B0741" w:rsidP="003114E7">
            <w:pPr>
              <w:pStyle w:val="acctfourfigures"/>
              <w:tabs>
                <w:tab w:val="clear" w:pos="765"/>
                <w:tab w:val="decimal" w:pos="77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104B7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</w:tr>
      <w:tr w:rsidR="006104B7" w:rsidRPr="00280525" w14:paraId="453BD476" w14:textId="77777777" w:rsidTr="00AA00AF">
        <w:trPr>
          <w:trHeight w:val="68"/>
        </w:trPr>
        <w:tc>
          <w:tcPr>
            <w:tcW w:w="4410" w:type="dxa"/>
            <w:shd w:val="clear" w:color="auto" w:fill="auto"/>
          </w:tcPr>
          <w:p w14:paraId="356591F2" w14:textId="00F95A7B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149CB52D" w14:textId="77777777" w:rsidR="006104B7" w:rsidRPr="00280525" w:rsidRDefault="006104B7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DF4508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681AE6" w14:textId="77777777" w:rsidR="006104B7" w:rsidRPr="00280525" w:rsidRDefault="006104B7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DCBEF9" w14:textId="77777777" w:rsidR="006104B7" w:rsidRPr="00280525" w:rsidRDefault="006104B7" w:rsidP="002805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59732FE" w14:textId="77777777" w:rsidR="006104B7" w:rsidRPr="00280525" w:rsidRDefault="006104B7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8C209F" w14:textId="77777777" w:rsidR="006104B7" w:rsidRPr="00280525" w:rsidRDefault="006104B7" w:rsidP="002805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CC789C" w14:textId="77777777" w:rsidR="006104B7" w:rsidRPr="00280525" w:rsidRDefault="006104B7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104B7" w:rsidRPr="00280525" w14:paraId="60A2EC8B" w14:textId="77777777" w:rsidTr="000C318B">
        <w:tc>
          <w:tcPr>
            <w:tcW w:w="4410" w:type="dxa"/>
            <w:shd w:val="clear" w:color="auto" w:fill="auto"/>
          </w:tcPr>
          <w:p w14:paraId="258CE4A5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92C6024" w14:textId="08BEB87A" w:rsidR="006104B7" w:rsidRPr="00280525" w:rsidRDefault="006104B7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710285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87A800E" w14:textId="66488FBA" w:rsidR="006104B7" w:rsidRPr="00280525" w:rsidRDefault="006104B7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8F8DD2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40B158" w14:textId="17E9254C" w:rsidR="006104B7" w:rsidRPr="00280525" w:rsidRDefault="006104B7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E040C8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21FAE6" w14:textId="147CEEFD" w:rsidR="006104B7" w:rsidRPr="00280525" w:rsidRDefault="006104B7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104B7" w:rsidRPr="00280525" w14:paraId="2B96BD11" w14:textId="77777777" w:rsidTr="00A00551">
        <w:tc>
          <w:tcPr>
            <w:tcW w:w="4410" w:type="dxa"/>
            <w:shd w:val="clear" w:color="auto" w:fill="auto"/>
          </w:tcPr>
          <w:p w14:paraId="5CA37418" w14:textId="7BC8CB39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ผลประโยชน์ระยะสั้นของผู้บริหาร</w:t>
            </w:r>
            <w:r w:rsidR="00204A7C"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A9AB18" w14:textId="62BEBFA5" w:rsidR="006104B7" w:rsidRPr="00280525" w:rsidRDefault="006104B7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155A2F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31AC32" w14:textId="0C02CEA8" w:rsidR="006104B7" w:rsidRPr="00280525" w:rsidRDefault="006104B7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A7BBF4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E2458D" w14:textId="456342B4" w:rsidR="006104B7" w:rsidRPr="00280525" w:rsidRDefault="006104B7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92F7C2" w14:textId="77777777" w:rsidR="006104B7" w:rsidRPr="00280525" w:rsidRDefault="006104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79687" w14:textId="036E9BFF" w:rsidR="006104B7" w:rsidRPr="00280525" w:rsidRDefault="006104B7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04A7C" w:rsidRPr="00280525" w14:paraId="5B5A065C" w14:textId="77777777" w:rsidTr="00A00551">
        <w:tc>
          <w:tcPr>
            <w:tcW w:w="4410" w:type="dxa"/>
            <w:shd w:val="clear" w:color="auto" w:fill="auto"/>
          </w:tcPr>
          <w:p w14:paraId="45805E58" w14:textId="6316B51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038DF" w14:textId="4A8C7B9F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204A7C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62" w:type="dxa"/>
            <w:shd w:val="clear" w:color="auto" w:fill="auto"/>
          </w:tcPr>
          <w:p w14:paraId="4B82BA39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2EF62B" w14:textId="6C1DFEAD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04A7C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262" w:type="dxa"/>
            <w:shd w:val="clear" w:color="auto" w:fill="auto"/>
          </w:tcPr>
          <w:p w14:paraId="31A6CB2E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CD6B6A" w14:textId="41B2A3B8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204A7C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719EBB30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0200A" w14:textId="68EFEF20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04A7C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</w:tr>
      <w:tr w:rsidR="00204A7C" w:rsidRPr="00280525" w14:paraId="362F9827" w14:textId="77777777" w:rsidTr="00204A7C">
        <w:tc>
          <w:tcPr>
            <w:tcW w:w="4410" w:type="dxa"/>
            <w:shd w:val="clear" w:color="auto" w:fill="auto"/>
          </w:tcPr>
          <w:p w14:paraId="50E0111D" w14:textId="5C0DB245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FD5A81" w14:textId="48C96206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62" w:type="dxa"/>
            <w:shd w:val="clear" w:color="auto" w:fill="auto"/>
          </w:tcPr>
          <w:p w14:paraId="1885DFF5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ED6C5B" w14:textId="0B551AD2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262" w:type="dxa"/>
            <w:shd w:val="clear" w:color="auto" w:fill="auto"/>
          </w:tcPr>
          <w:p w14:paraId="4962BB4C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B81D16" w14:textId="6C7712CE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1140C3F7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AA8EA7" w14:textId="2AE59F7E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204A7C" w:rsidRPr="00280525" w14:paraId="13AA365B" w14:textId="77777777" w:rsidTr="00071000">
        <w:tc>
          <w:tcPr>
            <w:tcW w:w="4410" w:type="dxa"/>
            <w:shd w:val="clear" w:color="auto" w:fill="auto"/>
          </w:tcPr>
          <w:p w14:paraId="464AA228" w14:textId="4464981B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83BB046" w14:textId="77777777" w:rsidR="00204A7C" w:rsidRPr="00280525" w:rsidRDefault="00204A7C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4E63BCE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912786" w14:textId="77777777" w:rsidR="00204A7C" w:rsidRPr="00280525" w:rsidRDefault="00204A7C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A629C8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9D98ED" w14:textId="77777777" w:rsidR="00204A7C" w:rsidRPr="00280525" w:rsidRDefault="00204A7C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008993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AA9F33" w14:textId="77777777" w:rsidR="00204A7C" w:rsidRPr="00280525" w:rsidRDefault="00204A7C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4A7C" w:rsidRPr="00280525" w14:paraId="5654B7E4" w14:textId="77777777" w:rsidTr="00071000">
        <w:tc>
          <w:tcPr>
            <w:tcW w:w="4410" w:type="dxa"/>
            <w:shd w:val="clear" w:color="auto" w:fill="auto"/>
          </w:tcPr>
          <w:p w14:paraId="7157D50B" w14:textId="622C24EA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94F19E" w14:textId="6B679608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262" w:type="dxa"/>
            <w:shd w:val="clear" w:color="auto" w:fill="auto"/>
          </w:tcPr>
          <w:p w14:paraId="5A062685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009A47" w14:textId="5CE568CE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62" w:type="dxa"/>
            <w:shd w:val="clear" w:color="auto" w:fill="auto"/>
          </w:tcPr>
          <w:p w14:paraId="672B6717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1EBA45" w14:textId="2FEFE383" w:rsidR="00204A7C" w:rsidRPr="00280525" w:rsidRDefault="00204A7C" w:rsidP="0028052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CA589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C742A5" w14:textId="20F7E804" w:rsidR="00204A7C" w:rsidRPr="00280525" w:rsidRDefault="00204A7C" w:rsidP="0028052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4A7C" w:rsidRPr="00280525" w14:paraId="5C69335C" w14:textId="77777777" w:rsidTr="00071000">
        <w:tc>
          <w:tcPr>
            <w:tcW w:w="4410" w:type="dxa"/>
            <w:shd w:val="clear" w:color="auto" w:fill="auto"/>
          </w:tcPr>
          <w:p w14:paraId="6A1D3867" w14:textId="618CA99B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7E09AD64" w14:textId="431D8E13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758</w:t>
            </w:r>
          </w:p>
        </w:tc>
        <w:tc>
          <w:tcPr>
            <w:tcW w:w="262" w:type="dxa"/>
            <w:shd w:val="clear" w:color="auto" w:fill="auto"/>
          </w:tcPr>
          <w:p w14:paraId="544DDDB2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3EE5FB" w14:textId="3939BF5F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262" w:type="dxa"/>
            <w:shd w:val="clear" w:color="auto" w:fill="auto"/>
          </w:tcPr>
          <w:p w14:paraId="6A09B2BC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1ACD5C" w14:textId="08B68C4A" w:rsidR="00204A7C" w:rsidRPr="00280525" w:rsidRDefault="00204A7C" w:rsidP="0028052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50DF3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500B7" w14:textId="5E30B8B7" w:rsidR="00204A7C" w:rsidRPr="00280525" w:rsidRDefault="00204A7C" w:rsidP="0028052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4A7C" w:rsidRPr="00280525" w14:paraId="6A62AC04" w14:textId="77777777" w:rsidTr="00071000">
        <w:tc>
          <w:tcPr>
            <w:tcW w:w="4410" w:type="dxa"/>
            <w:shd w:val="clear" w:color="auto" w:fill="auto"/>
          </w:tcPr>
          <w:p w14:paraId="508D2D92" w14:textId="0E2B296A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1A14B4" w14:textId="07C66372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857</w:t>
            </w:r>
          </w:p>
        </w:tc>
        <w:tc>
          <w:tcPr>
            <w:tcW w:w="262" w:type="dxa"/>
            <w:shd w:val="clear" w:color="auto" w:fill="auto"/>
          </w:tcPr>
          <w:p w14:paraId="2A990EFD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CE0D255" w14:textId="49EB6764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04A7C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62" w:type="dxa"/>
            <w:shd w:val="clear" w:color="auto" w:fill="auto"/>
          </w:tcPr>
          <w:p w14:paraId="67F1D939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275173" w14:textId="018759CC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336C7847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4F0AEA" w14:textId="4D6EF7D0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</w:p>
        </w:tc>
      </w:tr>
      <w:tr w:rsidR="00204A7C" w:rsidRPr="00280525" w14:paraId="1BAEBEAC" w14:textId="77777777" w:rsidTr="00071000">
        <w:tc>
          <w:tcPr>
            <w:tcW w:w="4410" w:type="dxa"/>
            <w:shd w:val="clear" w:color="auto" w:fill="auto"/>
          </w:tcPr>
          <w:p w14:paraId="0B63A5B1" w14:textId="6E65ED12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  <w:r w:rsidRPr="002805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D8387E" w14:textId="5744B51D" w:rsidR="00204A7C" w:rsidRPr="00280525" w:rsidRDefault="00204A7C" w:rsidP="002805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9FBEE4C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F1C01E" w14:textId="22915B19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5563DE98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35F40B0" w14:textId="4A67585F" w:rsidR="00204A7C" w:rsidRPr="00280525" w:rsidRDefault="00204A7C" w:rsidP="0028052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19294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A10E4E" w14:textId="3E8A2C41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204A7C" w:rsidRPr="00280525" w14:paraId="37268683" w14:textId="77777777" w:rsidTr="00071000">
        <w:tc>
          <w:tcPr>
            <w:tcW w:w="4410" w:type="dxa"/>
            <w:shd w:val="clear" w:color="auto" w:fill="auto"/>
          </w:tcPr>
          <w:p w14:paraId="20B957A4" w14:textId="5C031B5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163EFC5" w14:textId="6FC2D33E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262" w:type="dxa"/>
            <w:shd w:val="clear" w:color="auto" w:fill="auto"/>
          </w:tcPr>
          <w:p w14:paraId="71F20D17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ED11DB" w14:textId="52171C35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62" w:type="dxa"/>
            <w:shd w:val="clear" w:color="auto" w:fill="auto"/>
          </w:tcPr>
          <w:p w14:paraId="3AD2F685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481ED0" w14:textId="5ABD75CA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204A7C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BD2EAE0" w14:textId="77777777" w:rsidR="00204A7C" w:rsidRPr="00280525" w:rsidRDefault="00204A7C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8980FE" w14:textId="4B1F297F" w:rsidR="00204A7C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</w:tr>
    </w:tbl>
    <w:p w14:paraId="36700852" w14:textId="77777777" w:rsidR="00EB7364" w:rsidRPr="00280525" w:rsidRDefault="00EB736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p w14:paraId="02FC0856" w14:textId="66FB3B87" w:rsidR="00B01A1A" w:rsidRPr="00280525" w:rsidRDefault="00B07C5C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280525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280525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0B0741" w:rsidRPr="00280525">
        <w:rPr>
          <w:rFonts w:ascii="Angsana New" w:hAnsi="Angsana New" w:hint="cs"/>
          <w:sz w:val="28"/>
          <w:szCs w:val="28"/>
        </w:rPr>
        <w:t>3</w:t>
      </w:r>
      <w:r w:rsidR="000B0741" w:rsidRPr="00280525">
        <w:rPr>
          <w:rFonts w:ascii="Angsana New" w:hAnsi="Angsana New"/>
          <w:sz w:val="28"/>
          <w:szCs w:val="28"/>
        </w:rPr>
        <w:t>0</w:t>
      </w:r>
      <w:r w:rsidR="000B532A" w:rsidRPr="00280525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EB7364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 w:hint="cs"/>
          <w:sz w:val="28"/>
          <w:szCs w:val="28"/>
        </w:rPr>
        <w:t>256</w:t>
      </w:r>
      <w:r w:rsidR="000B0741" w:rsidRPr="00280525">
        <w:rPr>
          <w:rFonts w:ascii="Angsana New" w:hAnsi="Angsana New"/>
          <w:sz w:val="28"/>
          <w:szCs w:val="28"/>
        </w:rPr>
        <w:t>4</w:t>
      </w:r>
      <w:r w:rsidR="00B01A1A" w:rsidRPr="00280525">
        <w:rPr>
          <w:rFonts w:ascii="Angsana New" w:hAnsi="Angsana New" w:hint="cs"/>
          <w:sz w:val="28"/>
          <w:szCs w:val="28"/>
        </w:rPr>
        <w:t xml:space="preserve"> </w:t>
      </w:r>
      <w:r w:rsidR="00B01A1A" w:rsidRPr="00280525">
        <w:rPr>
          <w:rFonts w:ascii="Angsana New" w:hAnsi="Angsana New" w:hint="cs"/>
          <w:sz w:val="28"/>
          <w:szCs w:val="28"/>
          <w:cs/>
        </w:rPr>
        <w:t xml:space="preserve">และ </w:t>
      </w:r>
      <w:r w:rsidR="000B0741" w:rsidRPr="00280525">
        <w:rPr>
          <w:rFonts w:ascii="Angsana New" w:hAnsi="Angsana New" w:hint="cs"/>
          <w:sz w:val="28"/>
          <w:szCs w:val="28"/>
        </w:rPr>
        <w:t>31</w:t>
      </w:r>
      <w:r w:rsidR="00B01A1A" w:rsidRPr="00280525">
        <w:rPr>
          <w:rFonts w:ascii="Angsana New" w:hAnsi="Angsana New" w:hint="cs"/>
          <w:sz w:val="28"/>
          <w:szCs w:val="28"/>
        </w:rPr>
        <w:t xml:space="preserve"> </w:t>
      </w:r>
      <w:r w:rsidR="00B01A1A" w:rsidRPr="0028052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B0741" w:rsidRPr="00280525">
        <w:rPr>
          <w:rFonts w:ascii="Angsana New" w:hAnsi="Angsana New" w:hint="cs"/>
          <w:sz w:val="28"/>
          <w:szCs w:val="28"/>
        </w:rPr>
        <w:t>256</w:t>
      </w:r>
      <w:r w:rsidR="000B0741" w:rsidRPr="00280525">
        <w:rPr>
          <w:rFonts w:ascii="Angsana New" w:hAnsi="Angsana New"/>
          <w:sz w:val="28"/>
          <w:szCs w:val="28"/>
        </w:rPr>
        <w:t>3</w:t>
      </w:r>
      <w:r w:rsidR="00B01A1A" w:rsidRPr="00280525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19D876DA" w14:textId="77777777" w:rsidR="00B7029E" w:rsidRPr="00280525" w:rsidRDefault="00B7029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62"/>
        <w:gridCol w:w="1178"/>
        <w:gridCol w:w="270"/>
        <w:gridCol w:w="1170"/>
        <w:gridCol w:w="262"/>
        <w:gridCol w:w="1181"/>
      </w:tblGrid>
      <w:tr w:rsidR="00EB7364" w:rsidRPr="00280525" w14:paraId="637B226B" w14:textId="77777777" w:rsidTr="000B532A">
        <w:trPr>
          <w:tblHeader/>
        </w:trPr>
        <w:tc>
          <w:tcPr>
            <w:tcW w:w="3690" w:type="dxa"/>
            <w:shd w:val="clear" w:color="auto" w:fill="auto"/>
          </w:tcPr>
          <w:p w14:paraId="20545819" w14:textId="77777777" w:rsidR="00EB7364" w:rsidRPr="00280525" w:rsidRDefault="00EB7364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EC48BD3" w14:textId="77777777" w:rsidR="00EB7364" w:rsidRPr="00280525" w:rsidRDefault="00EB7364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350834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4E88719B" w14:textId="77777777" w:rsidR="00EB7364" w:rsidRPr="00280525" w:rsidRDefault="00EB7364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7364" w:rsidRPr="00280525" w14:paraId="7DA6A84F" w14:textId="77777777" w:rsidTr="000B532A">
        <w:trPr>
          <w:tblHeader/>
        </w:trPr>
        <w:tc>
          <w:tcPr>
            <w:tcW w:w="3690" w:type="dxa"/>
            <w:shd w:val="clear" w:color="auto" w:fill="auto"/>
          </w:tcPr>
          <w:p w14:paraId="05E45E48" w14:textId="77777777" w:rsidR="00EB7364" w:rsidRPr="00280525" w:rsidRDefault="00EB7364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01A9DA" w14:textId="77CC6C4B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0B532A" w:rsidRPr="0028052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0B532A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4BDDE4CA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A9EF5FF" w14:textId="180C66FF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280525">
              <w:rPr>
                <w:rFonts w:ascii="Angsana New" w:hAnsi="Angsana New" w:hint="cs"/>
                <w:b/>
                <w:sz w:val="28"/>
                <w:szCs w:val="28"/>
              </w:rPr>
              <w:t xml:space="preserve"> </w:t>
            </w:r>
            <w:r w:rsidR="00EB7364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F4FFE98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E6E796" w14:textId="3102636E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0B532A" w:rsidRPr="0028052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0B532A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274F1B38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20D3EFE3" w14:textId="67154C6C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280525">
              <w:rPr>
                <w:rFonts w:ascii="Angsana New" w:hAnsi="Angsana New" w:hint="cs"/>
                <w:b/>
                <w:sz w:val="28"/>
                <w:szCs w:val="28"/>
              </w:rPr>
              <w:t xml:space="preserve"> </w:t>
            </w:r>
            <w:r w:rsidR="00EB7364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EB7364" w:rsidRPr="00280525" w14:paraId="3ACF78B7" w14:textId="77777777" w:rsidTr="000B532A">
        <w:trPr>
          <w:tblHeader/>
        </w:trPr>
        <w:tc>
          <w:tcPr>
            <w:tcW w:w="3690" w:type="dxa"/>
            <w:shd w:val="clear" w:color="auto" w:fill="auto"/>
          </w:tcPr>
          <w:p w14:paraId="7D93DE86" w14:textId="10E11284" w:rsidR="00EB7364" w:rsidRPr="00280525" w:rsidRDefault="00EB7364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CB663" w14:textId="3ED22F09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47DC99C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8AC30C0" w14:textId="19BC6669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D70FBC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83A546" w14:textId="1391A9E9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6681937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29C21F5" w14:textId="0C47BEAD" w:rsidR="00EB7364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EB7364" w:rsidRPr="00280525" w14:paraId="0D75DFF0" w14:textId="77777777" w:rsidTr="000B532A">
        <w:trPr>
          <w:trHeight w:val="80"/>
          <w:tblHeader/>
        </w:trPr>
        <w:tc>
          <w:tcPr>
            <w:tcW w:w="3690" w:type="dxa"/>
            <w:shd w:val="clear" w:color="auto" w:fill="auto"/>
          </w:tcPr>
          <w:p w14:paraId="4456CD9D" w14:textId="77777777" w:rsidR="00EB7364" w:rsidRPr="00280525" w:rsidRDefault="00EB7364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3" w:type="dxa"/>
            <w:gridSpan w:val="7"/>
            <w:shd w:val="clear" w:color="auto" w:fill="auto"/>
            <w:vAlign w:val="bottom"/>
          </w:tcPr>
          <w:p w14:paraId="511AD54E" w14:textId="77777777" w:rsidR="00EB7364" w:rsidRPr="00280525" w:rsidRDefault="00EB7364" w:rsidP="00280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364" w:rsidRPr="00280525" w14:paraId="3E4ED27E" w14:textId="77777777" w:rsidTr="000B532A">
        <w:tc>
          <w:tcPr>
            <w:tcW w:w="3690" w:type="dxa"/>
            <w:shd w:val="clear" w:color="auto" w:fill="auto"/>
          </w:tcPr>
          <w:p w14:paraId="7E1CC26A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5B609C" w14:textId="77777777" w:rsidR="00EB7364" w:rsidRPr="00280525" w:rsidRDefault="00EB7364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95FD24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11D17F5" w14:textId="77777777" w:rsidR="00EB7364" w:rsidRPr="00280525" w:rsidRDefault="00EB7364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2CEF97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F048AD" w14:textId="77777777" w:rsidR="00EB7364" w:rsidRPr="00280525" w:rsidRDefault="00EB7364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20E001" w14:textId="77777777" w:rsidR="00EB7364" w:rsidRPr="00280525" w:rsidRDefault="00EB7364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3E40F6" w14:textId="77777777" w:rsidR="00EB7364" w:rsidRPr="00280525" w:rsidRDefault="00EB7364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E30DBE" w:rsidRPr="00280525" w14:paraId="724123A9" w14:textId="77777777" w:rsidTr="000B532A">
        <w:tc>
          <w:tcPr>
            <w:tcW w:w="3690" w:type="dxa"/>
            <w:shd w:val="clear" w:color="auto" w:fill="auto"/>
          </w:tcPr>
          <w:p w14:paraId="70EDFD4B" w14:textId="1D3CC1C1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BA2F4C" w:rsidRPr="00280525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B180F" w14:textId="539C3718" w:rsidR="00E30DBE" w:rsidRPr="00280525" w:rsidRDefault="00CD1388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B76F45B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89191C" w14:textId="77777777" w:rsidR="00E30DBE" w:rsidRPr="00280525" w:rsidRDefault="00E30DBE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4F6AD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82AD4" w14:textId="718B60B9" w:rsidR="00E30DBE" w:rsidRPr="00280525" w:rsidRDefault="008F644F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1FFB01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7ED3618" w14:textId="056134F0" w:rsidR="00E30DBE" w:rsidRPr="00280525" w:rsidRDefault="000B0741" w:rsidP="0028052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</w:tr>
      <w:tr w:rsidR="00E30DBE" w:rsidRPr="00280525" w14:paraId="151DACA8" w14:textId="77777777" w:rsidTr="000B532A">
        <w:tc>
          <w:tcPr>
            <w:tcW w:w="3690" w:type="dxa"/>
            <w:shd w:val="clear" w:color="auto" w:fill="auto"/>
          </w:tcPr>
          <w:p w14:paraId="48020EA5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89A59" w14:textId="2AFA67A4" w:rsidR="00E30DBE" w:rsidRPr="00280525" w:rsidRDefault="00CD1388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94609F9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94D6D" w14:textId="0EE92687" w:rsidR="00E30DBE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1D1C42BD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14F7" w14:textId="3C090760" w:rsidR="00E30DBE" w:rsidRPr="00280525" w:rsidRDefault="00E4537C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E62C70" w14:textId="77777777" w:rsidR="00E30DBE" w:rsidRPr="00280525" w:rsidRDefault="00E30DBE" w:rsidP="002805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37CF6" w14:textId="77777777" w:rsidR="00E30DBE" w:rsidRPr="00280525" w:rsidRDefault="00E30DBE" w:rsidP="0028052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30DBE" w:rsidRPr="00280525" w14:paraId="76354E23" w14:textId="77777777" w:rsidTr="0080370F">
        <w:tc>
          <w:tcPr>
            <w:tcW w:w="3690" w:type="dxa"/>
            <w:shd w:val="clear" w:color="auto" w:fill="auto"/>
          </w:tcPr>
          <w:p w14:paraId="2E7560DB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17CE6" w14:textId="6366C2D6" w:rsidR="00E30DBE" w:rsidRPr="00280525" w:rsidRDefault="00CD1388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F162C1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4428" w14:textId="0AC15DE5" w:rsidR="00E30DBE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251754C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DA906" w14:textId="0CC09837" w:rsidR="00E30DBE" w:rsidRPr="00280525" w:rsidRDefault="00CD1388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19F870" w14:textId="77777777" w:rsidR="00E30DBE" w:rsidRPr="00280525" w:rsidRDefault="00E30DBE" w:rsidP="00280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C66F" w14:textId="7D24E8AB" w:rsidR="00E30DBE" w:rsidRPr="00280525" w:rsidRDefault="000B0741" w:rsidP="0028052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778</w:t>
            </w:r>
          </w:p>
        </w:tc>
      </w:tr>
      <w:tr w:rsidR="00E30DBE" w:rsidRPr="00280525" w14:paraId="7D0BE512" w14:textId="77777777" w:rsidTr="008F4E47">
        <w:tc>
          <w:tcPr>
            <w:tcW w:w="3690" w:type="dxa"/>
            <w:shd w:val="clear" w:color="auto" w:fill="auto"/>
          </w:tcPr>
          <w:p w14:paraId="76038F4B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9D36BF" w14:textId="77777777" w:rsidR="00E30DBE" w:rsidRPr="00280525" w:rsidRDefault="00E30DBE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49F2AA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AEF1CDB" w14:textId="77777777" w:rsidR="00E30DBE" w:rsidRPr="00280525" w:rsidRDefault="00E30DBE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32CC46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D358F7" w14:textId="77777777" w:rsidR="00E30DBE" w:rsidRPr="00280525" w:rsidRDefault="00E30DBE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08FD22" w14:textId="77777777" w:rsidR="00E30DBE" w:rsidRPr="00280525" w:rsidRDefault="00E30D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7E3E66D" w14:textId="77777777" w:rsidR="00E30DBE" w:rsidRPr="00280525" w:rsidRDefault="00E30DBE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370F" w:rsidRPr="00280525" w14:paraId="5A92A121" w14:textId="77777777" w:rsidTr="00C3073C">
        <w:tc>
          <w:tcPr>
            <w:tcW w:w="3690" w:type="dxa"/>
            <w:shd w:val="clear" w:color="auto" w:fill="auto"/>
          </w:tcPr>
          <w:p w14:paraId="5E0A3189" w14:textId="1813D87D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1B386D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507767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5018109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C00F35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145566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1CE82B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03A9B7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370F" w:rsidRPr="00280525" w14:paraId="4D800991" w14:textId="77777777" w:rsidTr="00C3073C">
        <w:tc>
          <w:tcPr>
            <w:tcW w:w="3690" w:type="dxa"/>
            <w:shd w:val="clear" w:color="auto" w:fill="auto"/>
          </w:tcPr>
          <w:p w14:paraId="5FB9F1B6" w14:textId="4C64E922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7AB977" w14:textId="75192BB5" w:rsidR="0080370F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2E2A0F14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E914E0E" w14:textId="5650A042" w:rsidR="0080370F" w:rsidRPr="00280525" w:rsidRDefault="0080370F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C361E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64FE3C" w14:textId="04FAF01F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4679F566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C82D56" w14:textId="6E20D4D2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0370F" w:rsidRPr="00280525" w14:paraId="07CADCEB" w14:textId="77777777" w:rsidTr="00C3073C">
        <w:tc>
          <w:tcPr>
            <w:tcW w:w="3690" w:type="dxa"/>
            <w:shd w:val="clear" w:color="auto" w:fill="auto"/>
          </w:tcPr>
          <w:p w14:paraId="08B3017E" w14:textId="7C917C1D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4D05E1" w14:textId="341CD8EE" w:rsidR="0080370F" w:rsidRPr="00280525" w:rsidRDefault="000269A8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3E77C8A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2A19C97" w14:textId="7453603D" w:rsidR="0080370F" w:rsidRPr="00280525" w:rsidRDefault="0080370F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11A42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5921CE" w14:textId="13477B23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269A8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262" w:type="dxa"/>
            <w:shd w:val="clear" w:color="auto" w:fill="auto"/>
          </w:tcPr>
          <w:p w14:paraId="7C72AEC7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56A80B6B" w14:textId="4D2F0962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0370F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386</w:t>
            </w:r>
          </w:p>
        </w:tc>
      </w:tr>
      <w:tr w:rsidR="0080370F" w:rsidRPr="00280525" w14:paraId="39ECF178" w14:textId="77777777" w:rsidTr="0080370F">
        <w:tc>
          <w:tcPr>
            <w:tcW w:w="3690" w:type="dxa"/>
            <w:shd w:val="clear" w:color="auto" w:fill="auto"/>
          </w:tcPr>
          <w:p w14:paraId="2E724844" w14:textId="3E333CC6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B322A" w14:textId="632A8B60" w:rsidR="0080370F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6CD070D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C9A3" w14:textId="7ACCD833" w:rsidR="0080370F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68381F3F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39418" w14:textId="4DEC9F19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26253F4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84E9E" w14:textId="679FE228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</w:tr>
      <w:tr w:rsidR="0080370F" w:rsidRPr="00280525" w14:paraId="3185A891" w14:textId="77777777" w:rsidTr="0080370F">
        <w:tc>
          <w:tcPr>
            <w:tcW w:w="3690" w:type="dxa"/>
            <w:shd w:val="clear" w:color="auto" w:fill="auto"/>
          </w:tcPr>
          <w:p w14:paraId="674A4B17" w14:textId="53F67D29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FA1C0" w14:textId="0297A4F1" w:rsidR="0080370F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2" w:type="dxa"/>
            <w:shd w:val="clear" w:color="auto" w:fill="auto"/>
          </w:tcPr>
          <w:p w14:paraId="465D07E9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54238" w14:textId="3D27AA13" w:rsidR="0080370F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36CA509C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34AAA" w14:textId="6C89445F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269A8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262" w:type="dxa"/>
            <w:shd w:val="clear" w:color="auto" w:fill="auto"/>
          </w:tcPr>
          <w:p w14:paraId="69D4150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69884" w14:textId="4BBD86FC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80370F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</w:tr>
      <w:tr w:rsidR="0080370F" w:rsidRPr="00280525" w14:paraId="3458D0A9" w14:textId="77777777" w:rsidTr="00EC7A38">
        <w:trPr>
          <w:trHeight w:val="199"/>
        </w:trPr>
        <w:tc>
          <w:tcPr>
            <w:tcW w:w="3690" w:type="dxa"/>
            <w:shd w:val="clear" w:color="auto" w:fill="auto"/>
          </w:tcPr>
          <w:p w14:paraId="20B5D143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29B72D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653043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1DF93802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E66B02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A4141A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7A40455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A471762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0370F" w:rsidRPr="00280525" w14:paraId="6E02EE5D" w14:textId="77777777" w:rsidTr="00735176">
        <w:tc>
          <w:tcPr>
            <w:tcW w:w="3690" w:type="dxa"/>
            <w:shd w:val="clear" w:color="auto" w:fill="auto"/>
          </w:tcPr>
          <w:p w14:paraId="29C449FC" w14:textId="27511419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70C21" w14:textId="0003E1BD" w:rsidR="0080370F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2" w:type="dxa"/>
            <w:shd w:val="clear" w:color="auto" w:fill="auto"/>
          </w:tcPr>
          <w:p w14:paraId="2879480C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CDCA14" w14:textId="2D4F82EA" w:rsidR="0080370F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24CE335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9359EF" w14:textId="46BC3329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F37C5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262" w:type="dxa"/>
            <w:shd w:val="clear" w:color="auto" w:fill="auto"/>
          </w:tcPr>
          <w:p w14:paraId="50EDDF72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50A1E60A" w14:textId="138947ED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80370F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</w:tr>
      <w:tr w:rsidR="00735176" w:rsidRPr="00280525" w14:paraId="613E3C13" w14:textId="77777777" w:rsidTr="00735176">
        <w:tc>
          <w:tcPr>
            <w:tcW w:w="3690" w:type="dxa"/>
            <w:shd w:val="clear" w:color="auto" w:fill="auto"/>
          </w:tcPr>
          <w:p w14:paraId="415050C3" w14:textId="77777777" w:rsidR="00735176" w:rsidRPr="00280525" w:rsidRDefault="0073517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371D36" w14:textId="77777777" w:rsidR="00735176" w:rsidRPr="00280525" w:rsidRDefault="00735176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686852" w14:textId="77777777" w:rsidR="00735176" w:rsidRPr="00280525" w:rsidRDefault="0073517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70B7A" w14:textId="77777777" w:rsidR="00735176" w:rsidRPr="00280525" w:rsidRDefault="00735176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FFFA31" w14:textId="77777777" w:rsidR="00735176" w:rsidRPr="00280525" w:rsidRDefault="0073517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62E36D1" w14:textId="77777777" w:rsidR="00735176" w:rsidRPr="00280525" w:rsidRDefault="00735176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F9C412" w14:textId="77777777" w:rsidR="00735176" w:rsidRPr="00280525" w:rsidRDefault="0073517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69E3BFB4" w14:textId="77777777" w:rsidR="00735176" w:rsidRPr="00280525" w:rsidRDefault="00735176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0370F" w:rsidRPr="00280525" w14:paraId="416B4885" w14:textId="77777777" w:rsidTr="00735176">
        <w:tc>
          <w:tcPr>
            <w:tcW w:w="3690" w:type="dxa"/>
            <w:shd w:val="clear" w:color="auto" w:fill="auto"/>
          </w:tcPr>
          <w:p w14:paraId="4C5FDEF2" w14:textId="4F97EEFF" w:rsidR="0080370F" w:rsidRPr="00280525" w:rsidRDefault="00BD193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8CA0D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276C09EC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6C57B39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1152768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57142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726DED2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3F0338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0370F" w:rsidRPr="00280525" w14:paraId="3492287C" w14:textId="77777777" w:rsidTr="000B532A">
        <w:tc>
          <w:tcPr>
            <w:tcW w:w="3690" w:type="dxa"/>
            <w:shd w:val="clear" w:color="auto" w:fill="auto"/>
          </w:tcPr>
          <w:p w14:paraId="4BC9F39A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33A42" w14:textId="5D2317B4" w:rsidR="0080370F" w:rsidRPr="00280525" w:rsidRDefault="005F37C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42EAB40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6C95B5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B82A54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CAFCF" w14:textId="4AFD712B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62" w:type="dxa"/>
            <w:shd w:val="clear" w:color="auto" w:fill="auto"/>
          </w:tcPr>
          <w:p w14:paraId="68316320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B4B50A" w14:textId="29BC9F87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</w:p>
        </w:tc>
      </w:tr>
      <w:tr w:rsidR="0080370F" w:rsidRPr="00280525" w14:paraId="39AE76A9" w14:textId="77777777" w:rsidTr="0080370F">
        <w:tc>
          <w:tcPr>
            <w:tcW w:w="3690" w:type="dxa"/>
            <w:shd w:val="clear" w:color="auto" w:fill="auto"/>
          </w:tcPr>
          <w:p w14:paraId="6627ED71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D046F" w14:textId="26514276" w:rsidR="0080370F" w:rsidRPr="00280525" w:rsidRDefault="005F37C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2FDDE1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EC7D" w14:textId="68BB7484" w:rsidR="0080370F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E003287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F4AF3" w14:textId="55697CEF" w:rsidR="0080370F" w:rsidRPr="00280525" w:rsidRDefault="0080370F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0B00F4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05EB7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0370F" w:rsidRPr="00280525" w14:paraId="7C79081E" w14:textId="77777777" w:rsidTr="0080370F">
        <w:tc>
          <w:tcPr>
            <w:tcW w:w="3690" w:type="dxa"/>
            <w:shd w:val="clear" w:color="auto" w:fill="auto"/>
          </w:tcPr>
          <w:p w14:paraId="750B05B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6180A" w14:textId="166F7C31" w:rsidR="0080370F" w:rsidRPr="00280525" w:rsidRDefault="005F37C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350F14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024C4" w14:textId="7B7B5A5E" w:rsidR="0080370F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ADF5D6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E147A" w14:textId="199C64D4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62" w:type="dxa"/>
            <w:shd w:val="clear" w:color="auto" w:fill="auto"/>
          </w:tcPr>
          <w:p w14:paraId="253455AD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7A104" w14:textId="03FAA98F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142</w:t>
            </w:r>
          </w:p>
        </w:tc>
      </w:tr>
      <w:tr w:rsidR="0080370F" w:rsidRPr="00280525" w14:paraId="35FE5FA4" w14:textId="77777777" w:rsidTr="0080370F">
        <w:tc>
          <w:tcPr>
            <w:tcW w:w="3690" w:type="dxa"/>
            <w:shd w:val="clear" w:color="auto" w:fill="auto"/>
          </w:tcPr>
          <w:p w14:paraId="313BDD99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B0F718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043C9F" w14:textId="77777777" w:rsidR="0080370F" w:rsidRPr="00280525" w:rsidRDefault="0080370F" w:rsidP="00280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965EA1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9092D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A1DE02" w14:textId="77777777" w:rsidR="0080370F" w:rsidRPr="00280525" w:rsidRDefault="0080370F" w:rsidP="002805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9CEEAAF" w14:textId="77777777" w:rsidR="0080370F" w:rsidRPr="00280525" w:rsidRDefault="0080370F" w:rsidP="00280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420E346F" w14:textId="77777777" w:rsidR="0080370F" w:rsidRPr="00280525" w:rsidRDefault="0080370F" w:rsidP="002805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80370F" w:rsidRPr="00280525" w14:paraId="100292F7" w14:textId="77777777" w:rsidTr="000B532A">
        <w:tc>
          <w:tcPr>
            <w:tcW w:w="3690" w:type="dxa"/>
            <w:shd w:val="clear" w:color="auto" w:fill="auto"/>
          </w:tcPr>
          <w:p w14:paraId="6EDAAA4B" w14:textId="36DB6ACD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C3F602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C180D1" w14:textId="77777777" w:rsidR="0080370F" w:rsidRPr="00280525" w:rsidRDefault="0080370F" w:rsidP="0028052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F77C6D0" w14:textId="77777777" w:rsidR="0080370F" w:rsidRPr="00280525" w:rsidRDefault="0080370F" w:rsidP="00280525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130130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21705F" w14:textId="77777777" w:rsidR="0080370F" w:rsidRPr="00280525" w:rsidRDefault="0080370F" w:rsidP="00280525">
            <w:pPr>
              <w:pStyle w:val="acctfourfigures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E0AF7F" w14:textId="77777777" w:rsidR="0080370F" w:rsidRPr="00280525" w:rsidRDefault="0080370F" w:rsidP="0028052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8B983D0" w14:textId="77777777" w:rsidR="0080370F" w:rsidRPr="00280525" w:rsidRDefault="0080370F" w:rsidP="00280525">
            <w:pPr>
              <w:pStyle w:val="acctfourfigures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80370F" w:rsidRPr="00280525" w14:paraId="51A4451C" w14:textId="77777777" w:rsidTr="000B532A">
        <w:tc>
          <w:tcPr>
            <w:tcW w:w="3690" w:type="dxa"/>
            <w:shd w:val="clear" w:color="auto" w:fill="auto"/>
          </w:tcPr>
          <w:p w14:paraId="06B10F32" w14:textId="7B5AF1A5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0A4CA" w14:textId="63630753" w:rsidR="0080370F" w:rsidRPr="00280525" w:rsidRDefault="0080370F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DEB8FE" w14:textId="77777777" w:rsidR="0080370F" w:rsidRPr="00280525" w:rsidRDefault="0080370F" w:rsidP="0028052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D6BB96B" w14:textId="199ABBB2" w:rsidR="0080370F" w:rsidRPr="00280525" w:rsidRDefault="0080370F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53335" w14:textId="77777777" w:rsidR="0080370F" w:rsidRPr="00280525" w:rsidRDefault="0080370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7A637A" w14:textId="42D54283" w:rsidR="0080370F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0370F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262" w:type="dxa"/>
            <w:shd w:val="clear" w:color="auto" w:fill="auto"/>
          </w:tcPr>
          <w:p w14:paraId="04471664" w14:textId="77777777" w:rsidR="0080370F" w:rsidRPr="00280525" w:rsidRDefault="0080370F" w:rsidP="0028052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632B05A" w14:textId="72C0FE56" w:rsidR="0080370F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80370F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</w:tr>
    </w:tbl>
    <w:p w14:paraId="0840E9AC" w14:textId="4DFA7A05" w:rsidR="00E30DBE" w:rsidRPr="00280525" w:rsidRDefault="00E30D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DBFBA3D" w14:textId="1F16CC13" w:rsidR="006863BD" w:rsidRPr="00280525" w:rsidRDefault="00DC216F" w:rsidP="0028052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28052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B0741" w:rsidRPr="00280525">
        <w:rPr>
          <w:rFonts w:ascii="Angsana New" w:hAnsi="Angsana New" w:hint="cs"/>
          <w:sz w:val="28"/>
          <w:szCs w:val="28"/>
        </w:rPr>
        <w:t>3</w:t>
      </w:r>
      <w:r w:rsidR="000B0741" w:rsidRPr="00280525">
        <w:rPr>
          <w:rFonts w:ascii="Angsana New" w:hAnsi="Angsana New"/>
          <w:sz w:val="28"/>
          <w:szCs w:val="28"/>
        </w:rPr>
        <w:t>0</w:t>
      </w:r>
      <w:r w:rsidR="008F4E47" w:rsidRPr="00280525">
        <w:rPr>
          <w:rFonts w:ascii="Angsana New" w:hAnsi="Angsana New"/>
          <w:sz w:val="28"/>
          <w:szCs w:val="28"/>
        </w:rPr>
        <w:t xml:space="preserve"> </w:t>
      </w:r>
      <w:r w:rsidR="008F4E47" w:rsidRPr="00280525">
        <w:rPr>
          <w:rFonts w:ascii="Angsana New" w:hAnsi="Angsana New" w:hint="cs"/>
          <w:sz w:val="28"/>
          <w:szCs w:val="28"/>
          <w:cs/>
        </w:rPr>
        <w:t>มิถุนายน</w:t>
      </w:r>
      <w:r w:rsidR="00DC39AB" w:rsidRPr="00280525">
        <w:rPr>
          <w:rFonts w:ascii="Angsana New" w:hAnsi="Angsana New"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="00DD06A5"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14:paraId="0F585F60" w14:textId="77777777" w:rsidR="00197C91" w:rsidRPr="00280525" w:rsidRDefault="00197C91" w:rsidP="0028052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62"/>
        <w:gridCol w:w="1178"/>
        <w:gridCol w:w="270"/>
        <w:gridCol w:w="1170"/>
        <w:gridCol w:w="262"/>
        <w:gridCol w:w="1178"/>
      </w:tblGrid>
      <w:tr w:rsidR="00197C91" w:rsidRPr="00280525" w14:paraId="70D9A6B9" w14:textId="77777777" w:rsidTr="005F75EF">
        <w:trPr>
          <w:trHeight w:val="384"/>
          <w:tblHeader/>
        </w:trPr>
        <w:tc>
          <w:tcPr>
            <w:tcW w:w="3690" w:type="dxa"/>
            <w:shd w:val="clear" w:color="auto" w:fill="auto"/>
          </w:tcPr>
          <w:p w14:paraId="4C4F959B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42B29D6" w14:textId="77777777" w:rsidR="00197C91" w:rsidRPr="00280525" w:rsidRDefault="00197C91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6F0B802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BCFE037" w14:textId="77777777" w:rsidR="00197C91" w:rsidRPr="00280525" w:rsidRDefault="00197C91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280525" w14:paraId="4677BAF3" w14:textId="77777777" w:rsidTr="005F75EF">
        <w:trPr>
          <w:trHeight w:val="396"/>
          <w:tblHeader/>
        </w:trPr>
        <w:tc>
          <w:tcPr>
            <w:tcW w:w="3690" w:type="dxa"/>
            <w:shd w:val="clear" w:color="auto" w:fill="auto"/>
          </w:tcPr>
          <w:p w14:paraId="68DDF413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E97A42" w14:textId="052565D2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8F4E47" w:rsidRPr="0028052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8F4E47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09040B66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B35FE39" w14:textId="07F86EBA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280525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280525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166DD6C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956DE" w14:textId="3ACE6F72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8F4E47" w:rsidRPr="0028052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8F4E47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12966C4D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FC57DCC" w14:textId="4D33355E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280525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280525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280525" w14:paraId="0FFDEEAC" w14:textId="77777777" w:rsidTr="005F75EF">
        <w:trPr>
          <w:trHeight w:val="396"/>
          <w:tblHeader/>
        </w:trPr>
        <w:tc>
          <w:tcPr>
            <w:tcW w:w="3690" w:type="dxa"/>
            <w:shd w:val="clear" w:color="auto" w:fill="auto"/>
          </w:tcPr>
          <w:p w14:paraId="7A4BCCD2" w14:textId="1B91CB1E" w:rsidR="00197C91" w:rsidRPr="00280525" w:rsidRDefault="00197C91" w:rsidP="002805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FD9E9B" w14:textId="318C9195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4BA8623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2B8C0C9" w14:textId="0ABC48AB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4C8B137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436EC8" w14:textId="514CD802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FFDECC3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B70C337" w14:textId="1E51D035" w:rsidR="00197C9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197C91" w:rsidRPr="00280525" w14:paraId="3134554C" w14:textId="77777777" w:rsidTr="005F75EF">
        <w:trPr>
          <w:trHeight w:val="384"/>
          <w:tblHeader/>
        </w:trPr>
        <w:tc>
          <w:tcPr>
            <w:tcW w:w="3690" w:type="dxa"/>
            <w:shd w:val="clear" w:color="auto" w:fill="auto"/>
          </w:tcPr>
          <w:p w14:paraId="1BBA0039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49A745FA" w14:textId="77777777" w:rsidR="00197C91" w:rsidRPr="00280525" w:rsidRDefault="00197C91" w:rsidP="00280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7C91" w:rsidRPr="00280525" w14:paraId="3BFD384D" w14:textId="77777777" w:rsidTr="005F75EF">
        <w:trPr>
          <w:trHeight w:val="396"/>
        </w:trPr>
        <w:tc>
          <w:tcPr>
            <w:tcW w:w="3690" w:type="dxa"/>
            <w:shd w:val="clear" w:color="auto" w:fill="auto"/>
          </w:tcPr>
          <w:p w14:paraId="3FB91768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3BF9B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29A7A73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5838C8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875AE8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B71F45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5375B42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7B4BE82" w14:textId="77777777" w:rsidR="00197C91" w:rsidRPr="00280525" w:rsidRDefault="00197C9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00551" w:rsidRPr="00280525" w14:paraId="6313078A" w14:textId="77777777" w:rsidTr="005F75EF">
        <w:trPr>
          <w:trHeight w:val="372"/>
        </w:trPr>
        <w:tc>
          <w:tcPr>
            <w:tcW w:w="3690" w:type="dxa"/>
            <w:shd w:val="clear" w:color="auto" w:fill="auto"/>
          </w:tcPr>
          <w:p w14:paraId="7C65A8D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BACF4" w14:textId="10B12D88" w:rsidR="00A00551" w:rsidRPr="00280525" w:rsidRDefault="00B9119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F6ECEC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EC033D" w14:textId="77777777" w:rsidR="00A00551" w:rsidRPr="00280525" w:rsidRDefault="00A00551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4E50B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13C571" w14:textId="769563D2" w:rsidR="00A00551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308A4FD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52622D4" w14:textId="4024334A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</w:p>
        </w:tc>
      </w:tr>
      <w:tr w:rsidR="00A00551" w:rsidRPr="00280525" w14:paraId="53AD4A98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6C1521E1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1B266" w14:textId="782C717A" w:rsidR="00A00551" w:rsidRPr="00280525" w:rsidRDefault="00B9119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EE597B1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95AB0" w14:textId="15EDDC13" w:rsidR="00A00551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118E662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B0C47" w14:textId="10A88839" w:rsidR="00A00551" w:rsidRPr="00280525" w:rsidRDefault="00B9119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22CEFF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2F6BBFE4" w14:textId="77777777" w:rsidR="00A00551" w:rsidRPr="00280525" w:rsidRDefault="00A00551" w:rsidP="0028052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00551" w:rsidRPr="00280525" w14:paraId="2746D66C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3A139A79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EFAC" w14:textId="5C0A4290" w:rsidR="00A00551" w:rsidRPr="00280525" w:rsidRDefault="00B91195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C598D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4354F" w14:textId="37C4FB3F" w:rsidR="00A00551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B0E15A8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18E8C" w14:textId="524316F1" w:rsidR="00A00551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57A65365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22DA2EEC" w14:textId="233A69A2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</w:t>
            </w:r>
          </w:p>
        </w:tc>
      </w:tr>
      <w:tr w:rsidR="00A00551" w:rsidRPr="00280525" w14:paraId="525F1EC1" w14:textId="77777777" w:rsidTr="005F75EF">
        <w:trPr>
          <w:trHeight w:val="336"/>
        </w:trPr>
        <w:tc>
          <w:tcPr>
            <w:tcW w:w="3690" w:type="dxa"/>
            <w:shd w:val="clear" w:color="auto" w:fill="auto"/>
          </w:tcPr>
          <w:p w14:paraId="639CBA09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CC15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D36E8D1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E73B0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F91801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1ABBF3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0A92E19" w14:textId="77777777" w:rsidR="00A00551" w:rsidRPr="00280525" w:rsidRDefault="00A00551" w:rsidP="00280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655A403C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00551" w:rsidRPr="00280525" w14:paraId="7CCDCB55" w14:textId="77777777" w:rsidTr="005F75EF">
        <w:trPr>
          <w:trHeight w:val="396"/>
        </w:trPr>
        <w:tc>
          <w:tcPr>
            <w:tcW w:w="3690" w:type="dxa"/>
            <w:shd w:val="clear" w:color="auto" w:fill="auto"/>
          </w:tcPr>
          <w:p w14:paraId="262BAD9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FBE77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52ACD0D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6091BE7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803EE4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F97FB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EA5E6AD" w14:textId="77777777" w:rsidR="00A00551" w:rsidRPr="00280525" w:rsidRDefault="00A00551" w:rsidP="00280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8F4818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00551" w:rsidRPr="00280525" w14:paraId="3F7BE6AA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7DFE7D94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272480CA" w14:textId="2E1AB60E" w:rsidR="00A00551" w:rsidRPr="00280525" w:rsidRDefault="00A31913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6DA01F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EA49DD5" w14:textId="1A294201" w:rsidR="00A00551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479C50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4A226" w14:textId="21A41086" w:rsidR="00A00551" w:rsidRPr="00280525" w:rsidRDefault="00A31913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0D53A9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04F5BA7" w14:textId="14A2B6FD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A00551" w:rsidRPr="00280525" w14:paraId="1A9D370E" w14:textId="77777777" w:rsidTr="005F75EF">
        <w:trPr>
          <w:trHeight w:val="372"/>
        </w:trPr>
        <w:tc>
          <w:tcPr>
            <w:tcW w:w="3690" w:type="dxa"/>
            <w:shd w:val="clear" w:color="auto" w:fill="auto"/>
          </w:tcPr>
          <w:p w14:paraId="0F4CEF2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7FC4D9" w14:textId="7669C4BF" w:rsidR="00A00551" w:rsidRPr="00280525" w:rsidRDefault="00457D9B" w:rsidP="002805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1AF8136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CE04B" w14:textId="77777777" w:rsidR="00A00551" w:rsidRPr="00280525" w:rsidRDefault="00A00551" w:rsidP="0028052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55166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8079B7" w14:textId="166F12FE" w:rsidR="00A00551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31913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262" w:type="dxa"/>
            <w:shd w:val="clear" w:color="auto" w:fill="auto"/>
          </w:tcPr>
          <w:p w14:paraId="47CA3C25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472290A" w14:textId="5F1FF05F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</w:p>
        </w:tc>
      </w:tr>
      <w:tr w:rsidR="00A00551" w:rsidRPr="00280525" w14:paraId="2A3CEAE6" w14:textId="77777777" w:rsidTr="005F75EF">
        <w:trPr>
          <w:trHeight w:val="396"/>
        </w:trPr>
        <w:tc>
          <w:tcPr>
            <w:tcW w:w="3690" w:type="dxa"/>
            <w:shd w:val="clear" w:color="auto" w:fill="auto"/>
          </w:tcPr>
          <w:p w14:paraId="1C55E66F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675FBB4" w14:textId="487D8EFC" w:rsidR="00A00551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262" w:type="dxa"/>
            <w:shd w:val="clear" w:color="auto" w:fill="auto"/>
          </w:tcPr>
          <w:p w14:paraId="1745F7E4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243B4F3" w14:textId="4EE8ABD0" w:rsidR="00A00551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2A81C74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C722D8" w14:textId="0FB57FD1" w:rsidR="00A00551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62" w:type="dxa"/>
            <w:shd w:val="clear" w:color="auto" w:fill="auto"/>
          </w:tcPr>
          <w:p w14:paraId="2590A4D1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90FB26E" w14:textId="16CB7839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</w:p>
        </w:tc>
      </w:tr>
      <w:tr w:rsidR="00A00551" w:rsidRPr="00280525" w14:paraId="63F5A9D4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7E0C3139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95656" w14:textId="0FFC6188" w:rsidR="00A00551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62" w:type="dxa"/>
            <w:shd w:val="clear" w:color="auto" w:fill="auto"/>
          </w:tcPr>
          <w:p w14:paraId="2B01FA2F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7A7DB" w14:textId="611C6368" w:rsidR="00A00551" w:rsidRPr="00280525" w:rsidRDefault="000B0741" w:rsidP="002805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231F3AAD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AC895" w14:textId="418BD5E3" w:rsidR="00A00551" w:rsidRPr="00280525" w:rsidRDefault="000B0741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A31913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262" w:type="dxa"/>
            <w:shd w:val="clear" w:color="auto" w:fill="auto"/>
          </w:tcPr>
          <w:p w14:paraId="1E8DA56B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FB092" w14:textId="21D89B48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</w:tr>
      <w:tr w:rsidR="00A00551" w:rsidRPr="00280525" w14:paraId="048F0542" w14:textId="77777777" w:rsidTr="005F75EF">
        <w:trPr>
          <w:trHeight w:val="324"/>
        </w:trPr>
        <w:tc>
          <w:tcPr>
            <w:tcW w:w="3690" w:type="dxa"/>
            <w:shd w:val="clear" w:color="auto" w:fill="auto"/>
          </w:tcPr>
          <w:p w14:paraId="62810D38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0A11" w14:textId="77777777" w:rsidR="00A00551" w:rsidRPr="00280525" w:rsidRDefault="00A00551" w:rsidP="002805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CBFF727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903A" w14:textId="77777777" w:rsidR="00A00551" w:rsidRPr="00280525" w:rsidRDefault="00A00551" w:rsidP="002805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9EBAB1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E5ED" w14:textId="77777777" w:rsidR="00A00551" w:rsidRPr="00280525" w:rsidRDefault="00A00551" w:rsidP="002805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BD95D5" w14:textId="77777777" w:rsidR="00A00551" w:rsidRPr="00280525" w:rsidRDefault="00A00551" w:rsidP="002805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9D2F6" w14:textId="77777777" w:rsidR="00A00551" w:rsidRPr="00280525" w:rsidRDefault="00A00551" w:rsidP="0028052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00551" w:rsidRPr="00280525" w14:paraId="3D5AC390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7DC958F0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65F696" w14:textId="12B08989" w:rsidR="00A00551" w:rsidRPr="00280525" w:rsidRDefault="000B0741" w:rsidP="002805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62" w:type="dxa"/>
            <w:shd w:val="clear" w:color="auto" w:fill="auto"/>
          </w:tcPr>
          <w:p w14:paraId="52B194A9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A0EBC5" w14:textId="54240550" w:rsidR="00A00551" w:rsidRPr="00280525" w:rsidRDefault="000B0741" w:rsidP="002805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158185EA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B0EF8" w14:textId="10436C4F" w:rsidR="00A00551" w:rsidRPr="00280525" w:rsidRDefault="00A31913" w:rsidP="002805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0B074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62" w:type="dxa"/>
            <w:shd w:val="clear" w:color="auto" w:fill="auto"/>
          </w:tcPr>
          <w:p w14:paraId="4E79FE79" w14:textId="77777777" w:rsidR="00A00551" w:rsidRPr="00280525" w:rsidRDefault="00A0055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2436E5" w14:textId="06697ABD" w:rsidR="00A00551" w:rsidRPr="00280525" w:rsidRDefault="000B074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260</w:t>
            </w:r>
          </w:p>
        </w:tc>
      </w:tr>
      <w:tr w:rsidR="005F75EF" w:rsidRPr="00280525" w14:paraId="70CB413F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38950881" w14:textId="77777777" w:rsidR="005F75EF" w:rsidRPr="00280525" w:rsidRDefault="005F75E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74198D" w14:textId="77777777" w:rsidR="005F75EF" w:rsidRPr="00280525" w:rsidRDefault="005F75EF" w:rsidP="00280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9050426" w14:textId="77777777" w:rsidR="005F75EF" w:rsidRPr="00280525" w:rsidRDefault="005F75E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7CFC0C" w14:textId="77777777" w:rsidR="005F75EF" w:rsidRPr="00280525" w:rsidRDefault="005F75EF" w:rsidP="002805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DE34D3" w14:textId="77777777" w:rsidR="005F75EF" w:rsidRPr="00280525" w:rsidRDefault="005F75E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9D3BAD" w14:textId="77777777" w:rsidR="005F75EF" w:rsidRPr="00280525" w:rsidRDefault="005F75EF" w:rsidP="002805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071818" w14:textId="77777777" w:rsidR="005F75EF" w:rsidRPr="00280525" w:rsidRDefault="005F75EF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405B2" w14:textId="77777777" w:rsidR="005F75EF" w:rsidRPr="00280525" w:rsidRDefault="005F75EF" w:rsidP="002805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01F05" w:rsidRPr="00280525" w14:paraId="669AF001" w14:textId="77777777" w:rsidTr="005F75EF">
        <w:trPr>
          <w:trHeight w:val="384"/>
        </w:trPr>
        <w:tc>
          <w:tcPr>
            <w:tcW w:w="3690" w:type="dxa"/>
            <w:shd w:val="clear" w:color="auto" w:fill="auto"/>
          </w:tcPr>
          <w:p w14:paraId="7F26E785" w14:textId="77777777" w:rsidR="00201F05" w:rsidRPr="00280525" w:rsidRDefault="00201F05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8CD15B" w14:textId="77777777" w:rsidR="00201F05" w:rsidRPr="00280525" w:rsidRDefault="00201F05" w:rsidP="00280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F48433C" w14:textId="77777777" w:rsidR="00201F05" w:rsidRPr="00280525" w:rsidRDefault="00201F05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24830F5" w14:textId="77777777" w:rsidR="00201F05" w:rsidRPr="00280525" w:rsidRDefault="00201F05" w:rsidP="002805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8B10E1" w14:textId="77777777" w:rsidR="00201F05" w:rsidRPr="00280525" w:rsidRDefault="00201F05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35478" w14:textId="77777777" w:rsidR="00201F05" w:rsidRPr="00280525" w:rsidRDefault="00201F05" w:rsidP="002805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9C3312" w14:textId="77777777" w:rsidR="00201F05" w:rsidRPr="00280525" w:rsidRDefault="00201F05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3600B37" w14:textId="77777777" w:rsidR="00201F05" w:rsidRPr="00280525" w:rsidRDefault="00201F05" w:rsidP="002805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91A69AE" w14:textId="463360F4" w:rsidR="00046B08" w:rsidRPr="00280525" w:rsidRDefault="00046B08" w:rsidP="0028052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lastRenderedPageBreak/>
        <w:t>ลูกหนี้การค้า</w:t>
      </w:r>
      <w:r w:rsidR="008E62C8" w:rsidRPr="00280525">
        <w:rPr>
          <w:rFonts w:ascii="Angsana New" w:hAnsi="Angsana New" w:hint="cs"/>
          <w:sz w:val="28"/>
          <w:szCs w:val="28"/>
          <w:cs/>
        </w:rPr>
        <w:t>และ</w:t>
      </w:r>
      <w:r w:rsidRPr="00280525">
        <w:rPr>
          <w:rFonts w:ascii="Angsana New" w:hAnsi="Angsana New" w:hint="cs"/>
          <w:sz w:val="28"/>
          <w:szCs w:val="28"/>
          <w:cs/>
        </w:rPr>
        <w:t>ลูกหนี้อื่น</w:t>
      </w:r>
      <w:r w:rsidR="0069380E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69380E" w:rsidRPr="0028052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81D27" w:rsidRPr="00280525">
        <w:rPr>
          <w:rFonts w:ascii="Angsana New" w:hAnsi="Angsana New" w:hint="cs"/>
          <w:sz w:val="28"/>
          <w:szCs w:val="28"/>
          <w:cs/>
          <w:lang w:val="en-US"/>
        </w:rPr>
        <w:t>สินทรัพย์ที่เกิดจากสัญญา</w:t>
      </w:r>
    </w:p>
    <w:p w14:paraId="7990DC06" w14:textId="4555D947" w:rsidR="00046B08" w:rsidRPr="00280525" w:rsidRDefault="00046B08" w:rsidP="00280525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4"/>
        <w:gridCol w:w="1166"/>
        <w:gridCol w:w="180"/>
        <w:gridCol w:w="1170"/>
      </w:tblGrid>
      <w:tr w:rsidR="00046B08" w:rsidRPr="00280525" w14:paraId="1BDA4387" w14:textId="77777777" w:rsidTr="00071000">
        <w:trPr>
          <w:cantSplit/>
        </w:trPr>
        <w:tc>
          <w:tcPr>
            <w:tcW w:w="3870" w:type="dxa"/>
            <w:vAlign w:val="bottom"/>
            <w:hideMark/>
          </w:tcPr>
          <w:p w14:paraId="73F9857C" w14:textId="77777777" w:rsidR="00046B08" w:rsidRPr="00280525" w:rsidRDefault="00046B08" w:rsidP="002805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682E5CD" w14:textId="77777777" w:rsidR="00046B08" w:rsidRPr="00280525" w:rsidRDefault="00046B08" w:rsidP="002805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8052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26B6B7C6" w14:textId="77777777" w:rsidR="00046B08" w:rsidRPr="00280525" w:rsidRDefault="00046B08" w:rsidP="002805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4AB4F9A6" w14:textId="77777777" w:rsidR="00046B08" w:rsidRPr="00280525" w:rsidRDefault="00046B08" w:rsidP="002805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46B08" w:rsidRPr="00280525" w14:paraId="40CA3926" w14:textId="77777777" w:rsidTr="00071000">
        <w:trPr>
          <w:cantSplit/>
        </w:trPr>
        <w:tc>
          <w:tcPr>
            <w:tcW w:w="3870" w:type="dxa"/>
            <w:vAlign w:val="bottom"/>
          </w:tcPr>
          <w:p w14:paraId="1F5D4CF0" w14:textId="77777777" w:rsidR="00046B08" w:rsidRPr="00280525" w:rsidRDefault="00046B08" w:rsidP="002805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5D642F" w14:textId="53388158" w:rsidR="00046B08" w:rsidRPr="00280525" w:rsidRDefault="000B0741" w:rsidP="002805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046B08" w:rsidRPr="0028052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6ED94679" w14:textId="6E06A14B" w:rsidR="00046B08" w:rsidRPr="00280525" w:rsidRDefault="000B0741" w:rsidP="002805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8052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0718346" w14:textId="77777777" w:rsidR="00046B08" w:rsidRPr="00280525" w:rsidRDefault="00046B08" w:rsidP="0028052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5DCE3" w14:textId="71429402" w:rsidR="00046B08" w:rsidRPr="00280525" w:rsidRDefault="000B0741" w:rsidP="0028052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80525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31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  <w:cs/>
              </w:rPr>
              <w:t>ธันวาคม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" w:type="dxa"/>
          </w:tcPr>
          <w:p w14:paraId="6AB7BCBD" w14:textId="77777777" w:rsidR="00046B08" w:rsidRPr="00280525" w:rsidRDefault="00046B08" w:rsidP="002805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9201898" w14:textId="2547EC66" w:rsidR="00046B08" w:rsidRPr="00280525" w:rsidRDefault="000B0741" w:rsidP="002805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046B08" w:rsidRPr="0028052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4EE71BE8" w14:textId="693BE7C1" w:rsidR="00046B08" w:rsidRPr="00280525" w:rsidRDefault="000B0741" w:rsidP="0028052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3266A6D" w14:textId="77777777" w:rsidR="00046B08" w:rsidRPr="00280525" w:rsidRDefault="00046B08" w:rsidP="002805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CD9497" w14:textId="62964B20" w:rsidR="00046B08" w:rsidRPr="00280525" w:rsidRDefault="000B0741" w:rsidP="0028052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80525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31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  <w:cs/>
              </w:rPr>
              <w:t>ธันวาคม</w:t>
            </w:r>
            <w:r w:rsidR="00046B08" w:rsidRPr="00280525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046B08" w:rsidRPr="00280525" w14:paraId="2BC25613" w14:textId="77777777" w:rsidTr="00071000">
        <w:trPr>
          <w:cantSplit/>
        </w:trPr>
        <w:tc>
          <w:tcPr>
            <w:tcW w:w="3870" w:type="dxa"/>
            <w:vAlign w:val="bottom"/>
            <w:hideMark/>
          </w:tcPr>
          <w:p w14:paraId="28FF4DE8" w14:textId="77777777" w:rsidR="00046B08" w:rsidRPr="00280525" w:rsidRDefault="00046B08" w:rsidP="002805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55C94B8" w14:textId="77777777" w:rsidR="00046B08" w:rsidRPr="00280525" w:rsidRDefault="00046B08" w:rsidP="002805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8052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28052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46B08" w:rsidRPr="00280525" w14:paraId="28FE3C33" w14:textId="77777777" w:rsidTr="00071000">
        <w:trPr>
          <w:cantSplit/>
        </w:trPr>
        <w:tc>
          <w:tcPr>
            <w:tcW w:w="3870" w:type="dxa"/>
          </w:tcPr>
          <w:p w14:paraId="596CDAB6" w14:textId="77777777" w:rsidR="00046B08" w:rsidRPr="00280525" w:rsidRDefault="00046B08" w:rsidP="0028052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400F60B8" w14:textId="77777777" w:rsidR="00046B08" w:rsidRPr="00280525" w:rsidRDefault="00046B08" w:rsidP="002805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46B08" w:rsidRPr="00280525" w14:paraId="0222607A" w14:textId="77777777" w:rsidTr="00071000">
        <w:trPr>
          <w:cantSplit/>
        </w:trPr>
        <w:tc>
          <w:tcPr>
            <w:tcW w:w="3870" w:type="dxa"/>
            <w:hideMark/>
          </w:tcPr>
          <w:p w14:paraId="1B39B4B7" w14:textId="7F4B61A2" w:rsidR="00046B08" w:rsidRPr="00280525" w:rsidRDefault="00151181" w:rsidP="00280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D68CA7" w14:textId="15859608" w:rsidR="00046B0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F13A63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180" w:type="dxa"/>
          </w:tcPr>
          <w:p w14:paraId="34DE90AD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61048E" w14:textId="39DA3EDA" w:rsidR="00046B0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="00046B08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184" w:type="dxa"/>
          </w:tcPr>
          <w:p w14:paraId="79F88EE7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4F8F3385" w14:textId="70D85F28" w:rsidR="00046B0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005B333A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180" w:type="dxa"/>
            <w:shd w:val="clear" w:color="auto" w:fill="auto"/>
          </w:tcPr>
          <w:p w14:paraId="43B85C0B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AFECF6" w14:textId="0B08C359" w:rsidR="00046B0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="00046B08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</w:tr>
      <w:tr w:rsidR="008E62C8" w:rsidRPr="00280525" w14:paraId="6C6DE4EA" w14:textId="77777777" w:rsidTr="00071000">
        <w:trPr>
          <w:cantSplit/>
          <w:trHeight w:val="71"/>
        </w:trPr>
        <w:tc>
          <w:tcPr>
            <w:tcW w:w="3870" w:type="dxa"/>
            <w:hideMark/>
          </w:tcPr>
          <w:p w14:paraId="3EB6B9D3" w14:textId="5F53A1EC" w:rsidR="008E62C8" w:rsidRPr="00280525" w:rsidRDefault="008E62C8" w:rsidP="00280525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3A7F3" w14:textId="72BD751D" w:rsidR="008E62C8" w:rsidRPr="00280525" w:rsidRDefault="008E62C8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4ED604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52EE5" w14:textId="4A6AA436" w:rsidR="008E62C8" w:rsidRPr="00280525" w:rsidRDefault="008E62C8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3794F70F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6DBA1" w14:textId="23EA4550" w:rsidR="008E62C8" w:rsidRPr="00280525" w:rsidRDefault="008E62C8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49FE2" w14:textId="77777777" w:rsidR="008E62C8" w:rsidRPr="00280525" w:rsidRDefault="008E62C8" w:rsidP="002805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D666643" w14:textId="05408CE3" w:rsidR="008E62C8" w:rsidRPr="00280525" w:rsidRDefault="008E62C8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46B08" w:rsidRPr="00280525" w14:paraId="302A31EA" w14:textId="77777777" w:rsidTr="00071000">
        <w:trPr>
          <w:cantSplit/>
        </w:trPr>
        <w:tc>
          <w:tcPr>
            <w:tcW w:w="3870" w:type="dxa"/>
            <w:hideMark/>
          </w:tcPr>
          <w:p w14:paraId="4EF3D746" w14:textId="77777777" w:rsidR="00046B08" w:rsidRPr="00280525" w:rsidRDefault="00046B0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6726A" w14:textId="01C284A9" w:rsidR="00046B0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  <w:r w:rsidR="00342FC5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366</w:t>
            </w:r>
          </w:p>
        </w:tc>
        <w:tc>
          <w:tcPr>
            <w:tcW w:w="180" w:type="dxa"/>
          </w:tcPr>
          <w:p w14:paraId="55B0527B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909D4" w14:textId="44601CB7" w:rsidR="00046B0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</w:t>
            </w:r>
            <w:r w:rsidR="00046B0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185</w:t>
            </w:r>
          </w:p>
        </w:tc>
        <w:tc>
          <w:tcPr>
            <w:tcW w:w="184" w:type="dxa"/>
          </w:tcPr>
          <w:p w14:paraId="3ADAFF5B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30AC4" w14:textId="58A7CC8F" w:rsidR="00046B0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</w:t>
            </w:r>
            <w:r w:rsidR="00820813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853</w:t>
            </w:r>
          </w:p>
        </w:tc>
        <w:tc>
          <w:tcPr>
            <w:tcW w:w="180" w:type="dxa"/>
            <w:shd w:val="clear" w:color="auto" w:fill="auto"/>
          </w:tcPr>
          <w:p w14:paraId="0440F0B3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4A5EC14B" w14:textId="41610D14" w:rsidR="00046B0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386</w:t>
            </w:r>
            <w:r w:rsidR="00046B0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046B08" w:rsidRPr="00280525" w14:paraId="6CD2C162" w14:textId="77777777" w:rsidTr="00071000">
        <w:trPr>
          <w:cantSplit/>
        </w:trPr>
        <w:tc>
          <w:tcPr>
            <w:tcW w:w="3870" w:type="dxa"/>
          </w:tcPr>
          <w:p w14:paraId="373EBA04" w14:textId="77777777" w:rsidR="00046B08" w:rsidRPr="00280525" w:rsidRDefault="00046B0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C72F7BA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1969753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3835A0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C6E193D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16CAF209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B3F194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</w:tcPr>
          <w:p w14:paraId="4C4777FB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46B08" w:rsidRPr="00280525" w14:paraId="2BD16ADF" w14:textId="77777777" w:rsidTr="00071000">
        <w:trPr>
          <w:cantSplit/>
        </w:trPr>
        <w:tc>
          <w:tcPr>
            <w:tcW w:w="3870" w:type="dxa"/>
            <w:hideMark/>
          </w:tcPr>
          <w:p w14:paraId="1FD7F732" w14:textId="77777777" w:rsidR="00046B08" w:rsidRPr="00280525" w:rsidRDefault="00046B08" w:rsidP="00280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3B330AD6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338D22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A1F94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35A3C85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D0864C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BCCC22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FE282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6B08" w:rsidRPr="00280525" w14:paraId="775DA497" w14:textId="77777777" w:rsidTr="00071000">
        <w:trPr>
          <w:cantSplit/>
        </w:trPr>
        <w:tc>
          <w:tcPr>
            <w:tcW w:w="3870" w:type="dxa"/>
            <w:hideMark/>
          </w:tcPr>
          <w:p w14:paraId="1BFDB818" w14:textId="272A6F88" w:rsidR="00046B08" w:rsidRPr="00280525" w:rsidRDefault="00151181" w:rsidP="00280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6F8C2457" w14:textId="7681E23F" w:rsidR="00046B0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342FC5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  <w:tc>
          <w:tcPr>
            <w:tcW w:w="180" w:type="dxa"/>
          </w:tcPr>
          <w:p w14:paraId="6E5B2393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0B5EA" w14:textId="64F1F29E" w:rsidR="00046B0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046B08" w:rsidRPr="002805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184" w:type="dxa"/>
          </w:tcPr>
          <w:p w14:paraId="33FFA10F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0D28820" w14:textId="7EC6EA1E" w:rsidR="00046B08" w:rsidRPr="00280525" w:rsidRDefault="00B2284C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7BD1EFF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5B01B8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46B08" w:rsidRPr="00280525" w14:paraId="194EE2B3" w14:textId="77777777" w:rsidTr="00071000">
        <w:trPr>
          <w:cantSplit/>
        </w:trPr>
        <w:tc>
          <w:tcPr>
            <w:tcW w:w="3870" w:type="dxa"/>
          </w:tcPr>
          <w:p w14:paraId="76C85A78" w14:textId="4EEB1C4D" w:rsidR="00046B08" w:rsidRPr="00280525" w:rsidRDefault="00046B08" w:rsidP="00280525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8E62C8"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159F4" w14:textId="3CD8AD7F" w:rsidR="0092570A" w:rsidRPr="00280525" w:rsidRDefault="00A45A2F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D4E159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54AA08" w14:textId="561C544E" w:rsidR="00046B08" w:rsidRPr="00280525" w:rsidRDefault="00046B08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610BACA7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C17AF96" w14:textId="74D5938D" w:rsidR="00046B08" w:rsidRPr="00280525" w:rsidRDefault="00B2284C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3B7F112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2FB566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46B08" w:rsidRPr="00280525" w14:paraId="2970082A" w14:textId="77777777" w:rsidTr="00071000">
        <w:trPr>
          <w:cantSplit/>
        </w:trPr>
        <w:tc>
          <w:tcPr>
            <w:tcW w:w="3870" w:type="dxa"/>
          </w:tcPr>
          <w:p w14:paraId="025B9BF0" w14:textId="77777777" w:rsidR="00046B08" w:rsidRPr="00280525" w:rsidRDefault="00046B08" w:rsidP="00280525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79EE6D" w14:textId="49BBA605" w:rsidR="00046B0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BF44AD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058</w:t>
            </w:r>
          </w:p>
        </w:tc>
        <w:tc>
          <w:tcPr>
            <w:tcW w:w="180" w:type="dxa"/>
          </w:tcPr>
          <w:p w14:paraId="53BC93D4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8020C2" w14:textId="7B772300" w:rsidR="00046B0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046B0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84" w:type="dxa"/>
          </w:tcPr>
          <w:p w14:paraId="427565CD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CCF5393" w14:textId="045812A5" w:rsidR="00046B08" w:rsidRPr="00280525" w:rsidRDefault="00B2284C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C5E9AC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A238F6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46B08" w:rsidRPr="00280525" w14:paraId="3B9C820C" w14:textId="77777777" w:rsidTr="00071000">
        <w:trPr>
          <w:cantSplit/>
        </w:trPr>
        <w:tc>
          <w:tcPr>
            <w:tcW w:w="3870" w:type="dxa"/>
            <w:hideMark/>
          </w:tcPr>
          <w:p w14:paraId="49F60215" w14:textId="77777777" w:rsidR="00046B08" w:rsidRPr="00280525" w:rsidRDefault="00046B0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DBABCC3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E87C92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4FFF76F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3AC423AF" w14:textId="77777777" w:rsidR="00046B08" w:rsidRPr="00280525" w:rsidRDefault="00046B0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1199B98F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1705347" w14:textId="77777777" w:rsidR="00046B08" w:rsidRPr="00280525" w:rsidRDefault="00046B0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37AAB3" w14:textId="77777777" w:rsidR="00046B08" w:rsidRPr="00280525" w:rsidRDefault="00046B08" w:rsidP="00280525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E62C8" w:rsidRPr="00280525" w14:paraId="1F925737" w14:textId="77777777" w:rsidTr="00071000">
        <w:trPr>
          <w:cantSplit/>
        </w:trPr>
        <w:tc>
          <w:tcPr>
            <w:tcW w:w="3870" w:type="dxa"/>
          </w:tcPr>
          <w:p w14:paraId="63A7D802" w14:textId="651EE523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16A0E4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270E57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5DEC55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34052B9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5B22E84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AF5759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B6B032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E62C8" w:rsidRPr="00280525" w14:paraId="0E0B3675" w14:textId="77777777" w:rsidTr="00071000">
        <w:trPr>
          <w:cantSplit/>
        </w:trPr>
        <w:tc>
          <w:tcPr>
            <w:tcW w:w="3870" w:type="dxa"/>
          </w:tcPr>
          <w:p w14:paraId="21B30245" w14:textId="6F04BAB7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6ACB35" w14:textId="3B9EAA7B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E62C8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80" w:type="dxa"/>
          </w:tcPr>
          <w:p w14:paraId="7B02AEA8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F34D5B" w14:textId="4A217C10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00EB6C50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2A6DAC7" w14:textId="612720AA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8E62C8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180" w:type="dxa"/>
          </w:tcPr>
          <w:p w14:paraId="3623FA75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4C2A9B" w14:textId="6D495D55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E62C8" w:rsidRPr="00280525" w14:paraId="7B510E80" w14:textId="77777777" w:rsidTr="00071000">
        <w:trPr>
          <w:cantSplit/>
        </w:trPr>
        <w:tc>
          <w:tcPr>
            <w:tcW w:w="3870" w:type="dxa"/>
          </w:tcPr>
          <w:p w14:paraId="6E88950B" w14:textId="2B208365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8CAAC01" w14:textId="272DF8A6" w:rsidR="008E62C8" w:rsidRPr="00280525" w:rsidRDefault="008E62C8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2355025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50749B" w14:textId="003D653D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53963DFE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5D51164" w14:textId="3F5992F2" w:rsidR="008E62C8" w:rsidRPr="00280525" w:rsidRDefault="008E62C8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08F42F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48C7428" w14:textId="0F142345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E62C8" w:rsidRPr="00280525" w14:paraId="7C035F3E" w14:textId="77777777" w:rsidTr="00071000">
        <w:trPr>
          <w:cantSplit/>
        </w:trPr>
        <w:tc>
          <w:tcPr>
            <w:tcW w:w="3870" w:type="dxa"/>
          </w:tcPr>
          <w:p w14:paraId="398CD34E" w14:textId="183463CA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32556" w14:textId="5EE17B0D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E62C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180" w:type="dxa"/>
          </w:tcPr>
          <w:p w14:paraId="2A0C3174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2077B" w14:textId="253627F4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0475D972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3A323" w14:textId="1036A244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8E62C8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</w:tcPr>
          <w:p w14:paraId="4A363C72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9CD3D" w14:textId="1F3C56A7" w:rsidR="008E62C8" w:rsidRPr="00280525" w:rsidRDefault="008E62C8" w:rsidP="0028052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E62C8" w:rsidRPr="00280525" w14:paraId="38009EBF" w14:textId="77777777" w:rsidTr="00071000">
        <w:trPr>
          <w:cantSplit/>
        </w:trPr>
        <w:tc>
          <w:tcPr>
            <w:tcW w:w="3870" w:type="dxa"/>
          </w:tcPr>
          <w:p w14:paraId="72CDD0F4" w14:textId="77777777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CD60BB6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8C34B0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FCE092D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E42B087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F7B1931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08220E1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B34146F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E62C8" w:rsidRPr="00280525" w14:paraId="32B2DE5C" w14:textId="77777777" w:rsidTr="00071000">
        <w:trPr>
          <w:cantSplit/>
        </w:trPr>
        <w:tc>
          <w:tcPr>
            <w:tcW w:w="3870" w:type="dxa"/>
          </w:tcPr>
          <w:p w14:paraId="4710FDE1" w14:textId="67F2D9D9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1E86A77" w14:textId="62BEFA24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  <w:r w:rsidR="008E62C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659</w:t>
            </w:r>
          </w:p>
        </w:tc>
        <w:tc>
          <w:tcPr>
            <w:tcW w:w="180" w:type="dxa"/>
          </w:tcPr>
          <w:p w14:paraId="7C494D3D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32520A9" w14:textId="01BDDEBC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166</w:t>
            </w:r>
            <w:r w:rsidR="008E62C8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238</w:t>
            </w:r>
          </w:p>
        </w:tc>
        <w:tc>
          <w:tcPr>
            <w:tcW w:w="184" w:type="dxa"/>
          </w:tcPr>
          <w:p w14:paraId="6262C4D7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22656F5" w14:textId="332CB1AC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</w:t>
            </w:r>
            <w:r w:rsidR="008E62C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  <w:tc>
          <w:tcPr>
            <w:tcW w:w="180" w:type="dxa"/>
          </w:tcPr>
          <w:p w14:paraId="13E2A93B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9830710" w14:textId="6EDF03BF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127</w:t>
            </w:r>
            <w:r w:rsidR="008E62C8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079</w:t>
            </w:r>
          </w:p>
        </w:tc>
      </w:tr>
      <w:tr w:rsidR="008E62C8" w:rsidRPr="00280525" w14:paraId="30799C02" w14:textId="77777777" w:rsidTr="00071000">
        <w:trPr>
          <w:cantSplit/>
        </w:trPr>
        <w:tc>
          <w:tcPr>
            <w:tcW w:w="3870" w:type="dxa"/>
          </w:tcPr>
          <w:p w14:paraId="2711F5ED" w14:textId="77777777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71444B5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F9CDC1F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FB58195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1138EF53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041ED7C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C409FF1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4497A0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E62C8" w:rsidRPr="00280525" w14:paraId="2F0E3C86" w14:textId="77777777" w:rsidTr="00071000">
        <w:trPr>
          <w:cantSplit/>
        </w:trPr>
        <w:tc>
          <w:tcPr>
            <w:tcW w:w="3870" w:type="dxa"/>
          </w:tcPr>
          <w:p w14:paraId="529A8234" w14:textId="07F26B6B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C81D957" w14:textId="12BA183C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724</w:t>
            </w:r>
            <w:r w:rsidR="006C217B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</w:p>
        </w:tc>
        <w:tc>
          <w:tcPr>
            <w:tcW w:w="180" w:type="dxa"/>
          </w:tcPr>
          <w:p w14:paraId="6C7B86EA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9F3B492" w14:textId="0618D587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740</w:t>
            </w:r>
            <w:r w:rsidR="006C217B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4" w:type="dxa"/>
          </w:tcPr>
          <w:p w14:paraId="75631EBA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769EAFAA" w14:textId="33EC3313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  <w:r w:rsidR="006C217B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876</w:t>
            </w:r>
          </w:p>
        </w:tc>
        <w:tc>
          <w:tcPr>
            <w:tcW w:w="180" w:type="dxa"/>
          </w:tcPr>
          <w:p w14:paraId="40C614C1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A16FDAB" w14:textId="76B78774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513</w:t>
            </w:r>
            <w:r w:rsidR="006C217B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386</w:t>
            </w:r>
          </w:p>
        </w:tc>
      </w:tr>
      <w:tr w:rsidR="008E62C8" w:rsidRPr="00280525" w14:paraId="519A4DD8" w14:textId="77777777" w:rsidTr="00071000">
        <w:trPr>
          <w:cantSplit/>
        </w:trPr>
        <w:tc>
          <w:tcPr>
            <w:tcW w:w="3870" w:type="dxa"/>
          </w:tcPr>
          <w:p w14:paraId="5E522CDA" w14:textId="77777777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8F92DF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C022929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F1F3EC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22275909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A8F7FDD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293A12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A596E3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E62C8" w:rsidRPr="00280525" w14:paraId="22042586" w14:textId="77777777" w:rsidTr="00071000">
        <w:trPr>
          <w:cantSplit/>
        </w:trPr>
        <w:tc>
          <w:tcPr>
            <w:tcW w:w="3870" w:type="dxa"/>
          </w:tcPr>
          <w:p w14:paraId="7CC5785C" w14:textId="16BFCC38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A74BAC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0ECED7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21E146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0CC2C18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3C4839E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9F147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AA296E" w14:textId="77777777" w:rsidR="008E62C8" w:rsidRPr="00280525" w:rsidRDefault="008E62C8" w:rsidP="0028052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E62C8" w:rsidRPr="00280525" w14:paraId="7B9AF165" w14:textId="77777777" w:rsidTr="00071000">
        <w:trPr>
          <w:cantSplit/>
        </w:trPr>
        <w:tc>
          <w:tcPr>
            <w:tcW w:w="3870" w:type="dxa"/>
          </w:tcPr>
          <w:p w14:paraId="35ACEFD6" w14:textId="7C673C95" w:rsidR="008E62C8" w:rsidRPr="00280525" w:rsidRDefault="00151181" w:rsidP="00280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79C2B4" w14:textId="29E5762C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8E62C8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482F44B0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6AF0D9" w14:textId="0D8825AA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8E62C8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84" w:type="dxa"/>
          </w:tcPr>
          <w:p w14:paraId="19A697AA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7151EA4" w14:textId="1E1E8D48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8E62C8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748</w:t>
            </w:r>
          </w:p>
        </w:tc>
        <w:tc>
          <w:tcPr>
            <w:tcW w:w="180" w:type="dxa"/>
          </w:tcPr>
          <w:p w14:paraId="704530CC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6DFD4B" w14:textId="4AD2C538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8E62C8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725</w:t>
            </w:r>
          </w:p>
        </w:tc>
      </w:tr>
      <w:tr w:rsidR="008E62C8" w:rsidRPr="00280525" w14:paraId="1F14FE1B" w14:textId="77777777" w:rsidTr="00071000">
        <w:trPr>
          <w:cantSplit/>
        </w:trPr>
        <w:tc>
          <w:tcPr>
            <w:tcW w:w="3870" w:type="dxa"/>
          </w:tcPr>
          <w:p w14:paraId="278DEDBD" w14:textId="7C00A35F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AE639E4" w14:textId="3D1C4833" w:rsidR="008E62C8" w:rsidRPr="00280525" w:rsidRDefault="008E62C8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D478538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BCE8151" w14:textId="57372C2D" w:rsidR="008E62C8" w:rsidRPr="00280525" w:rsidRDefault="008E62C8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3C4407AC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18E72615" w14:textId="7C924586" w:rsidR="008E62C8" w:rsidRPr="00280525" w:rsidRDefault="008E62C8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ACA9E0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8FDE3B2" w14:textId="6CC5340A" w:rsidR="008E62C8" w:rsidRPr="00280525" w:rsidRDefault="008E62C8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/>
              </w:rPr>
              <w:t>507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E62C8" w:rsidRPr="00280525" w14:paraId="5A8B5CC9" w14:textId="77777777" w:rsidTr="00071000">
        <w:trPr>
          <w:cantSplit/>
        </w:trPr>
        <w:tc>
          <w:tcPr>
            <w:tcW w:w="3870" w:type="dxa"/>
          </w:tcPr>
          <w:p w14:paraId="1502D5A1" w14:textId="556E75D7" w:rsidR="008E62C8" w:rsidRPr="00280525" w:rsidRDefault="008E62C8" w:rsidP="002805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A2EBF" w14:textId="299AF6BA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8E62C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6F702422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728E2" w14:textId="1B7CA44F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8E62C8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652</w:t>
            </w:r>
          </w:p>
        </w:tc>
        <w:tc>
          <w:tcPr>
            <w:tcW w:w="184" w:type="dxa"/>
          </w:tcPr>
          <w:p w14:paraId="45583BBF" w14:textId="77777777" w:rsidR="008E62C8" w:rsidRPr="00280525" w:rsidRDefault="008E62C8" w:rsidP="002805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8D977" w14:textId="5CFAE97F" w:rsidR="008E62C8" w:rsidRPr="00280525" w:rsidRDefault="000B0741" w:rsidP="002805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8E62C8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748</w:t>
            </w:r>
          </w:p>
        </w:tc>
        <w:tc>
          <w:tcPr>
            <w:tcW w:w="180" w:type="dxa"/>
          </w:tcPr>
          <w:p w14:paraId="39BB8438" w14:textId="77777777" w:rsidR="008E62C8" w:rsidRPr="00280525" w:rsidRDefault="008E62C8" w:rsidP="002805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C37F3" w14:textId="47B7308B" w:rsidR="008E62C8" w:rsidRPr="00280525" w:rsidRDefault="000B0741" w:rsidP="0028052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8E62C8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218</w:t>
            </w:r>
          </w:p>
        </w:tc>
      </w:tr>
    </w:tbl>
    <w:p w14:paraId="6A095469" w14:textId="77777777" w:rsidR="00151181" w:rsidRPr="00280525" w:rsidRDefault="00151181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4F7E8D9A" w14:textId="0FBA9B62" w:rsidR="003D59B8" w:rsidRPr="00280525" w:rsidRDefault="00046B08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hint="cs"/>
          <w:sz w:val="28"/>
          <w:szCs w:val="28"/>
          <w:cs/>
          <w:lang w:eastAsia="x-none"/>
        </w:rPr>
        <w:t>โดย</w:t>
      </w:r>
      <w:r w:rsidRPr="00280525">
        <w:rPr>
          <w:rFonts w:ascii="Angsana New" w:hAnsi="Angsana New" w:hint="cs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280525">
        <w:rPr>
          <w:rFonts w:ascii="Angsana New" w:hAnsi="Angsana New" w:hint="cs"/>
          <w:sz w:val="28"/>
          <w:szCs w:val="28"/>
          <w:cs/>
        </w:rPr>
        <w:t>มีระยะเวลาตั้งแต่</w:t>
      </w:r>
      <w:r w:rsidRPr="00280525">
        <w:rPr>
          <w:rFonts w:ascii="Angsana New" w:hAnsi="Angsana New" w:hint="cs"/>
          <w:sz w:val="28"/>
          <w:szCs w:val="28"/>
        </w:rPr>
        <w:t xml:space="preserve"> </w:t>
      </w:r>
      <w:r w:rsidR="000B0741" w:rsidRPr="00280525">
        <w:rPr>
          <w:rFonts w:ascii="Angsana New" w:hAnsi="Angsana New" w:hint="cs"/>
          <w:sz w:val="28"/>
          <w:szCs w:val="28"/>
        </w:rPr>
        <w:t>30</w:t>
      </w:r>
      <w:r w:rsidRPr="00280525">
        <w:rPr>
          <w:rFonts w:ascii="Angsana New" w:hAnsi="Angsana New" w:hint="cs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วัน</w:t>
      </w:r>
      <w:r w:rsidRPr="00280525">
        <w:rPr>
          <w:rFonts w:ascii="Angsana New" w:hAnsi="Angsana New" w:hint="cs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ถึง</w:t>
      </w:r>
      <w:r w:rsidRPr="00280525">
        <w:rPr>
          <w:rFonts w:ascii="Angsana New" w:hAnsi="Angsana New" w:hint="cs"/>
          <w:sz w:val="28"/>
          <w:szCs w:val="28"/>
        </w:rPr>
        <w:t xml:space="preserve"> </w:t>
      </w:r>
      <w:r w:rsidR="000B0741" w:rsidRPr="00280525">
        <w:rPr>
          <w:rFonts w:ascii="Angsana New" w:hAnsi="Angsana New" w:hint="cs"/>
          <w:sz w:val="28"/>
          <w:szCs w:val="28"/>
        </w:rPr>
        <w:t>90</w:t>
      </w:r>
      <w:r w:rsidRPr="00280525">
        <w:rPr>
          <w:rFonts w:ascii="Angsana New" w:hAnsi="Angsana New" w:hint="cs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วัน</w:t>
      </w:r>
    </w:p>
    <w:p w14:paraId="57F61DE5" w14:textId="17E5BFA6" w:rsidR="008A23CE" w:rsidRPr="00280525" w:rsidRDefault="008A23C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</w:rPr>
      </w:pPr>
    </w:p>
    <w:p w14:paraId="252B23B2" w14:textId="77777777" w:rsidR="00151181" w:rsidRPr="00280525" w:rsidRDefault="00151181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280525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63F5F488" w14:textId="1C0FCCA9" w:rsidR="008A23CE" w:rsidRPr="00280525" w:rsidRDefault="00EE5040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80525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2371233C" w14:textId="70C9DF90" w:rsidR="00EE5040" w:rsidRPr="00280525" w:rsidRDefault="00EE5040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</w:rPr>
      </w:pPr>
    </w:p>
    <w:p w14:paraId="0B929BF0" w14:textId="4F800A52" w:rsidR="00EE5040" w:rsidRPr="00280525" w:rsidRDefault="00EE5040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ลูกหนี้</w:t>
      </w:r>
      <w:r w:rsidR="00FA48E2" w:rsidRPr="00280525">
        <w:rPr>
          <w:rFonts w:ascii="Angsana New" w:hAnsi="Angsana New" w:hint="cs"/>
          <w:sz w:val="28"/>
          <w:szCs w:val="28"/>
          <w:cs/>
        </w:rPr>
        <w:t xml:space="preserve">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="00F52EFB" w:rsidRPr="00280525">
        <w:rPr>
          <w:rFonts w:ascii="Angsana New" w:hAnsi="Angsana New"/>
          <w:sz w:val="28"/>
          <w:szCs w:val="28"/>
        </w:rPr>
        <w:br/>
      </w:r>
      <w:r w:rsidR="00FA48E2" w:rsidRPr="00280525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="00FA48E2" w:rsidRPr="00280525">
        <w:rPr>
          <w:rFonts w:ascii="Angsana New" w:hAnsi="Angsana New"/>
          <w:sz w:val="28"/>
          <w:szCs w:val="28"/>
        </w:rPr>
        <w:t xml:space="preserve"> </w:t>
      </w:r>
      <w:r w:rsidR="00FA48E2" w:rsidRPr="00280525">
        <w:rPr>
          <w:rFonts w:ascii="Angsana New" w:hAnsi="Angsana New" w:hint="cs"/>
          <w:sz w:val="28"/>
          <w:szCs w:val="28"/>
          <w:cs/>
        </w:rPr>
        <w:t>ศาลล้มละลายกลางได้มีคำสั่งเห็นชอบด้วยแผน</w:t>
      </w:r>
      <w:r w:rsidR="00BD15C4" w:rsidRPr="00280525">
        <w:rPr>
          <w:rFonts w:ascii="Angsana New" w:hAnsi="Angsana New" w:hint="cs"/>
          <w:sz w:val="28"/>
          <w:szCs w:val="28"/>
          <w:cs/>
        </w:rPr>
        <w:t>ฟื้นฟูกิจการ โดยลูกหนี้ดังกล่าวตกลงจะชำระหนี้</w:t>
      </w:r>
      <w:r w:rsidR="005A6707" w:rsidRPr="00280525">
        <w:rPr>
          <w:rFonts w:ascii="Angsana New" w:hAnsi="Angsana New" w:hint="cs"/>
          <w:sz w:val="28"/>
          <w:szCs w:val="28"/>
          <w:cs/>
        </w:rPr>
        <w:t xml:space="preserve">ตามแผนฟื้นฟูกิจการ โดยชำระหนี้ร้อยละ </w:t>
      </w:r>
      <w:r w:rsidR="000B0741" w:rsidRPr="00280525">
        <w:rPr>
          <w:rFonts w:ascii="Angsana New" w:hAnsi="Angsana New"/>
          <w:sz w:val="28"/>
          <w:szCs w:val="28"/>
        </w:rPr>
        <w:t>100</w:t>
      </w:r>
      <w:r w:rsidR="005A6707" w:rsidRPr="00280525">
        <w:rPr>
          <w:rFonts w:ascii="Angsana New" w:hAnsi="Angsana New"/>
          <w:sz w:val="28"/>
          <w:szCs w:val="28"/>
        </w:rPr>
        <w:t xml:space="preserve"> </w:t>
      </w:r>
      <w:r w:rsidR="005A6707" w:rsidRPr="00280525">
        <w:rPr>
          <w:rFonts w:ascii="Angsana New" w:hAnsi="Angsana New" w:hint="cs"/>
          <w:sz w:val="28"/>
          <w:szCs w:val="28"/>
          <w:cs/>
        </w:rPr>
        <w:t>ของภา</w:t>
      </w:r>
      <w:r w:rsidR="005A6707" w:rsidRPr="00B33A0A">
        <w:rPr>
          <w:rFonts w:ascii="Angsana New" w:hAnsi="Angsana New" w:hint="cs"/>
          <w:sz w:val="28"/>
          <w:szCs w:val="28"/>
          <w:cs/>
        </w:rPr>
        <w:t>ระหนี้</w:t>
      </w:r>
      <w:r w:rsidR="00B33A0A" w:rsidRPr="00B33A0A">
        <w:rPr>
          <w:rFonts w:ascii="Angsana New" w:hAnsi="Angsana New" w:hint="cs"/>
          <w:sz w:val="28"/>
          <w:szCs w:val="28"/>
          <w:cs/>
        </w:rPr>
        <w:t>ที่มีต่อกลุ่มบริษัท</w:t>
      </w:r>
      <w:r w:rsidR="00B33A0A" w:rsidRPr="00B33A0A">
        <w:rPr>
          <w:rFonts w:ascii="Angsana New" w:hAnsi="Angsana New"/>
          <w:sz w:val="28"/>
          <w:szCs w:val="28"/>
        </w:rPr>
        <w:t xml:space="preserve"> </w:t>
      </w:r>
      <w:r w:rsidR="00B2414C" w:rsidRPr="00B33A0A">
        <w:rPr>
          <w:rFonts w:ascii="Angsana New" w:hAnsi="Angsana New" w:hint="cs"/>
          <w:sz w:val="28"/>
          <w:szCs w:val="28"/>
          <w:cs/>
        </w:rPr>
        <w:t>ทั้</w:t>
      </w:r>
      <w:r w:rsidR="00B2414C" w:rsidRPr="00280525">
        <w:rPr>
          <w:rFonts w:ascii="Angsana New" w:hAnsi="Angsana New" w:hint="cs"/>
          <w:sz w:val="28"/>
          <w:szCs w:val="28"/>
          <w:cs/>
        </w:rPr>
        <w:t>งนี้กลุ่มบริษัทจะได้รับ</w:t>
      </w:r>
      <w:r w:rsidR="00854CCE" w:rsidRPr="00280525">
        <w:rPr>
          <w:rFonts w:ascii="Angsana New" w:hAnsi="Angsana New" w:hint="cs"/>
          <w:sz w:val="28"/>
          <w:szCs w:val="28"/>
          <w:cs/>
        </w:rPr>
        <w:t>ชำระ</w:t>
      </w:r>
      <w:r w:rsidR="00B41664" w:rsidRPr="00280525">
        <w:rPr>
          <w:rFonts w:ascii="Angsana New" w:hAnsi="Angsana New" w:hint="cs"/>
          <w:sz w:val="28"/>
          <w:szCs w:val="28"/>
          <w:cs/>
        </w:rPr>
        <w:t>เป็นรายครึ่งปี ตั้งแต่วันที่</w:t>
      </w:r>
      <w:r w:rsidR="00854CCE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1</w:t>
      </w:r>
      <w:r w:rsidR="00F52EFB" w:rsidRPr="00280525">
        <w:rPr>
          <w:rFonts w:ascii="Angsana New" w:hAnsi="Angsana New"/>
          <w:sz w:val="28"/>
          <w:szCs w:val="28"/>
        </w:rPr>
        <w:t xml:space="preserve"> </w:t>
      </w:r>
      <w:r w:rsidR="00B41664" w:rsidRPr="0028052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0B0741" w:rsidRPr="00280525">
        <w:rPr>
          <w:rFonts w:ascii="Angsana New" w:hAnsi="Angsana New"/>
          <w:sz w:val="28"/>
          <w:szCs w:val="28"/>
        </w:rPr>
        <w:t>2567</w:t>
      </w:r>
      <w:r w:rsidR="00D975AA" w:rsidRPr="00280525">
        <w:rPr>
          <w:rFonts w:ascii="Angsana New" w:hAnsi="Angsana New"/>
          <w:sz w:val="28"/>
          <w:szCs w:val="28"/>
        </w:rPr>
        <w:t xml:space="preserve"> </w:t>
      </w:r>
      <w:r w:rsidR="00B41664" w:rsidRPr="00280525">
        <w:rPr>
          <w:rFonts w:ascii="Angsana New" w:hAnsi="Angsana New" w:hint="cs"/>
          <w:sz w:val="28"/>
          <w:szCs w:val="28"/>
          <w:cs/>
        </w:rPr>
        <w:t xml:space="preserve">ถึง </w:t>
      </w:r>
      <w:r w:rsidR="000B0741" w:rsidRPr="00280525">
        <w:rPr>
          <w:rFonts w:ascii="Angsana New" w:hAnsi="Angsana New"/>
          <w:sz w:val="28"/>
          <w:szCs w:val="28"/>
        </w:rPr>
        <w:t>31</w:t>
      </w:r>
      <w:r w:rsidR="00B41664" w:rsidRPr="00280525">
        <w:rPr>
          <w:rFonts w:ascii="Angsana New" w:hAnsi="Angsana New"/>
          <w:sz w:val="28"/>
          <w:szCs w:val="28"/>
        </w:rPr>
        <w:t xml:space="preserve"> </w:t>
      </w:r>
      <w:r w:rsidR="00B41664" w:rsidRPr="0028052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B0741" w:rsidRPr="00280525">
        <w:rPr>
          <w:rFonts w:ascii="Angsana New" w:hAnsi="Angsana New"/>
          <w:sz w:val="28"/>
          <w:szCs w:val="28"/>
        </w:rPr>
        <w:t>2570</w:t>
      </w:r>
    </w:p>
    <w:p w14:paraId="6EAE1CF6" w14:textId="289A00F4" w:rsidR="00F52EFB" w:rsidRPr="00280525" w:rsidRDefault="00F52EFB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4"/>
          <w:szCs w:val="24"/>
        </w:rPr>
      </w:pPr>
    </w:p>
    <w:p w14:paraId="37236696" w14:textId="1AAAB0E8" w:rsidR="00F52EFB" w:rsidRPr="00280525" w:rsidRDefault="00170AC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กลุ่มบริษัทได้ประเมินผลกระทบที่อาจเกิ</w:t>
      </w:r>
      <w:r w:rsidR="00854CCE" w:rsidRPr="00280525">
        <w:rPr>
          <w:rFonts w:ascii="Angsana New" w:hAnsi="Angsana New" w:hint="cs"/>
          <w:sz w:val="28"/>
          <w:szCs w:val="28"/>
          <w:cs/>
        </w:rPr>
        <w:t>ด</w:t>
      </w:r>
      <w:r w:rsidRPr="00280525">
        <w:rPr>
          <w:rFonts w:ascii="Angsana New" w:hAnsi="Angsana New" w:hint="cs"/>
          <w:sz w:val="28"/>
          <w:szCs w:val="28"/>
          <w:cs/>
        </w:rPr>
        <w:t>ขึ้นต่อผลขาดทุนด้านเครดิต</w:t>
      </w:r>
      <w:r w:rsidR="008033C7" w:rsidRPr="00280525">
        <w:rPr>
          <w:rFonts w:ascii="Angsana New" w:hAnsi="Angsana New" w:hint="cs"/>
          <w:sz w:val="28"/>
          <w:szCs w:val="28"/>
          <w:cs/>
        </w:rPr>
        <w:t>ท</w:t>
      </w:r>
      <w:r w:rsidR="00854CCE" w:rsidRPr="00280525">
        <w:rPr>
          <w:rFonts w:ascii="Angsana New" w:hAnsi="Angsana New" w:hint="cs"/>
          <w:sz w:val="28"/>
          <w:szCs w:val="28"/>
          <w:cs/>
        </w:rPr>
        <w:t>ี่คา</w:t>
      </w:r>
      <w:r w:rsidR="008033C7" w:rsidRPr="00280525">
        <w:rPr>
          <w:rFonts w:ascii="Angsana New" w:hAnsi="Angsana New" w:hint="cs"/>
          <w:sz w:val="28"/>
          <w:szCs w:val="28"/>
          <w:cs/>
        </w:rPr>
        <w:t>ดว่าจะเกิดขึ้น ซึ่งพบว่าไม่มีผลกระทบอย่างมีสาระสำคัญต่อค่าเผื่อผลขาดทุน</w:t>
      </w:r>
      <w:r w:rsidR="009E4061" w:rsidRPr="00280525">
        <w:rPr>
          <w:rFonts w:ascii="Angsana New" w:hAnsi="Angsana New" w:hint="cs"/>
          <w:sz w:val="28"/>
          <w:szCs w:val="28"/>
          <w:cs/>
        </w:rPr>
        <w:t xml:space="preserve">ด้านเครดิตที่คาดว่าจะเกิดขึ้นที่ตั้งไว้แล้ว ณ </w:t>
      </w:r>
      <w:r w:rsidR="000B0741" w:rsidRPr="00280525">
        <w:rPr>
          <w:rFonts w:ascii="Angsana New" w:hAnsi="Angsana New"/>
          <w:sz w:val="28"/>
          <w:szCs w:val="28"/>
        </w:rPr>
        <w:t>31</w:t>
      </w:r>
      <w:r w:rsidR="009E4061" w:rsidRPr="00280525">
        <w:rPr>
          <w:rFonts w:ascii="Angsana New" w:hAnsi="Angsana New"/>
          <w:sz w:val="28"/>
          <w:szCs w:val="28"/>
        </w:rPr>
        <w:t xml:space="preserve"> </w:t>
      </w:r>
      <w:r w:rsidR="009E4061" w:rsidRPr="0028052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B0741" w:rsidRPr="00280525">
        <w:rPr>
          <w:rFonts w:ascii="Angsana New" w:hAnsi="Angsana New"/>
          <w:sz w:val="28"/>
          <w:szCs w:val="28"/>
        </w:rPr>
        <w:t>2563</w:t>
      </w:r>
    </w:p>
    <w:p w14:paraId="34D96693" w14:textId="1340DE3C" w:rsidR="00B64729" w:rsidRPr="00280525" w:rsidRDefault="00B6472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</w:p>
    <w:p w14:paraId="6FB25A84" w14:textId="2A14EBFB" w:rsidR="0000465C" w:rsidRPr="00280525" w:rsidRDefault="008F4E47" w:rsidP="0028052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cs/>
        </w:rPr>
      </w:pPr>
      <w:r w:rsidRPr="00280525">
        <w:rPr>
          <w:rFonts w:ascii="Angsana New" w:hAnsi="Angsana New" w:hint="cs"/>
          <w:sz w:val="28"/>
          <w:szCs w:val="28"/>
          <w:cs/>
        </w:rPr>
        <w:t>เงินลงทุนในบริษัทย่อย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และบริษัทร่วม</w:t>
      </w:r>
    </w:p>
    <w:p w14:paraId="28477177" w14:textId="61E4A3BB" w:rsidR="0000465C" w:rsidRPr="00280525" w:rsidRDefault="0000465C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B20B0B" w:rsidRPr="00280525" w14:paraId="69485FCB" w14:textId="77777777" w:rsidTr="001677E6">
        <w:trPr>
          <w:trHeight w:val="68"/>
        </w:trPr>
        <w:tc>
          <w:tcPr>
            <w:tcW w:w="4500" w:type="dxa"/>
            <w:shd w:val="clear" w:color="auto" w:fill="auto"/>
          </w:tcPr>
          <w:p w14:paraId="0309D05D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20941406" w14:textId="08655D0E" w:rsidR="00B20B0B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8052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B0741" w:rsidRPr="00280525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Pr="0028052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8052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B0741" w:rsidRPr="00280525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6BD0FA47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1E564D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824BE0D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65E1A003" w14:textId="6775AAC2" w:rsidR="00B20B0B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C47D57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9DECD44" w14:textId="77777777" w:rsidR="00934D59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</w:t>
            </w:r>
          </w:p>
          <w:p w14:paraId="5C093BCF" w14:textId="108C8534" w:rsidR="00B20B0B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0B0B" w:rsidRPr="00280525" w14:paraId="0A137D18" w14:textId="77777777" w:rsidTr="001677E6">
        <w:trPr>
          <w:trHeight w:val="68"/>
        </w:trPr>
        <w:tc>
          <w:tcPr>
            <w:tcW w:w="4500" w:type="dxa"/>
            <w:shd w:val="clear" w:color="auto" w:fill="auto"/>
          </w:tcPr>
          <w:p w14:paraId="188FE8A8" w14:textId="77777777" w:rsidR="00B20B0B" w:rsidRPr="00280525" w:rsidRDefault="00B20B0B" w:rsidP="00280525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DD3CD0" w14:textId="77777777" w:rsidR="00B20B0B" w:rsidRPr="00280525" w:rsidRDefault="00B20B0B" w:rsidP="00280525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72D1DA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04E96D51" w14:textId="77777777" w:rsidR="00B20B0B" w:rsidRPr="00280525" w:rsidRDefault="00B20B0B" w:rsidP="00280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0B0B" w:rsidRPr="00280525" w14:paraId="3A5786E6" w14:textId="77777777" w:rsidTr="001677E6">
        <w:tc>
          <w:tcPr>
            <w:tcW w:w="4500" w:type="dxa"/>
            <w:shd w:val="clear" w:color="auto" w:fill="auto"/>
          </w:tcPr>
          <w:p w14:paraId="28B2ABD5" w14:textId="4FE6B83F" w:rsidR="00B20B0B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6976C100" w14:textId="77777777" w:rsidR="00B20B0B" w:rsidRPr="00280525" w:rsidRDefault="00B20B0B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D706CD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2CAC3B" w14:textId="1C04334B" w:rsidR="00B20B0B" w:rsidRPr="00280525" w:rsidRDefault="00B20B0B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D83164" w14:textId="77777777" w:rsidR="00B20B0B" w:rsidRPr="00280525" w:rsidRDefault="00B20B0B" w:rsidP="002805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7EBC0FD" w14:textId="387C84EC" w:rsidR="00B20B0B" w:rsidRPr="00280525" w:rsidRDefault="00B20B0B" w:rsidP="002805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33E9D" w:rsidRPr="00280525" w14:paraId="5DC06200" w14:textId="77777777" w:rsidTr="001677E6">
        <w:tc>
          <w:tcPr>
            <w:tcW w:w="4500" w:type="dxa"/>
            <w:shd w:val="clear" w:color="auto" w:fill="auto"/>
          </w:tcPr>
          <w:p w14:paraId="5D94509A" w14:textId="6ED5915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DE50761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58C922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72926B2" w14:textId="2BD9E53B" w:rsidR="00533E9D" w:rsidRPr="00280525" w:rsidRDefault="00C468E5" w:rsidP="0028052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BE528F" w14:textId="77777777" w:rsidR="00533E9D" w:rsidRPr="00280525" w:rsidRDefault="00533E9D" w:rsidP="0028052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071EDE5" w14:textId="53B397CF" w:rsidR="00533E9D" w:rsidRPr="00280525" w:rsidRDefault="000B0741" w:rsidP="0028052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C468E5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832</w:t>
            </w:r>
          </w:p>
        </w:tc>
      </w:tr>
      <w:tr w:rsidR="00B20B0B" w:rsidRPr="00280525" w14:paraId="039F04D2" w14:textId="77777777" w:rsidTr="001677E6">
        <w:tc>
          <w:tcPr>
            <w:tcW w:w="4500" w:type="dxa"/>
            <w:shd w:val="clear" w:color="auto" w:fill="auto"/>
          </w:tcPr>
          <w:p w14:paraId="4ADEE8FD" w14:textId="124AD975" w:rsidR="00B20B0B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649D1E08" w14:textId="77777777" w:rsidR="00B20B0B" w:rsidRPr="00280525" w:rsidRDefault="00B20B0B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95F6DD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62C73F2" w14:textId="336C67ED" w:rsidR="00B20B0B" w:rsidRPr="00280525" w:rsidRDefault="00CE2708" w:rsidP="0028052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8E7E6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D954C5B" w14:textId="76F08825" w:rsidR="00B20B0B" w:rsidRPr="00280525" w:rsidRDefault="000B0741" w:rsidP="0028052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468E5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</w:p>
        </w:tc>
      </w:tr>
      <w:tr w:rsidR="00B20B0B" w:rsidRPr="00280525" w14:paraId="064A121D" w14:textId="77777777" w:rsidTr="001677E6">
        <w:tc>
          <w:tcPr>
            <w:tcW w:w="4500" w:type="dxa"/>
            <w:shd w:val="clear" w:color="auto" w:fill="auto"/>
          </w:tcPr>
          <w:p w14:paraId="23CEE0AD" w14:textId="527B2452" w:rsidR="00B20B0B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28E19CC" w14:textId="77777777" w:rsidR="00B20B0B" w:rsidRPr="00280525" w:rsidRDefault="00B20B0B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095DB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001B7DE" w14:textId="1102CC83" w:rsidR="00B20B0B" w:rsidRPr="00280525" w:rsidRDefault="00CE2708" w:rsidP="0028052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79A29" w14:textId="77777777" w:rsidR="00B20B0B" w:rsidRPr="00280525" w:rsidRDefault="00B20B0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1E200EA" w14:textId="1C2DE3D1" w:rsidR="00B20B0B" w:rsidRPr="00280525" w:rsidRDefault="00C468E5" w:rsidP="0028052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33E9D" w:rsidRPr="00280525" w14:paraId="731685EB" w14:textId="77777777" w:rsidTr="001677E6">
        <w:tc>
          <w:tcPr>
            <w:tcW w:w="4500" w:type="dxa"/>
            <w:shd w:val="clear" w:color="auto" w:fill="auto"/>
          </w:tcPr>
          <w:p w14:paraId="2D5736EC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E2BDC0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962333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8D13B10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D39EFD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A87495F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33E9D" w:rsidRPr="00280525" w14:paraId="2ED014EE" w14:textId="77777777" w:rsidTr="001677E6">
        <w:tc>
          <w:tcPr>
            <w:tcW w:w="4500" w:type="dxa"/>
            <w:shd w:val="clear" w:color="auto" w:fill="auto"/>
          </w:tcPr>
          <w:p w14:paraId="02F4FC50" w14:textId="08C42BD8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B80466F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ABABC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37AA7C9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83B158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376950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33E9D" w:rsidRPr="00280525" w14:paraId="4DB07311" w14:textId="77777777" w:rsidTr="001677E6">
        <w:tc>
          <w:tcPr>
            <w:tcW w:w="4500" w:type="dxa"/>
            <w:shd w:val="clear" w:color="auto" w:fill="auto"/>
          </w:tcPr>
          <w:p w14:paraId="4C568D13" w14:textId="16669DBD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780A8A" w:rsidRPr="0028052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2F6EEED1" w14:textId="77777777" w:rsidR="00533E9D" w:rsidRPr="00280525" w:rsidRDefault="00533E9D" w:rsidP="002805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CC8464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9FFE092" w14:textId="6558B4D5" w:rsidR="00533E9D" w:rsidRPr="00280525" w:rsidRDefault="000B0741" w:rsidP="0028052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28571EA0" w14:textId="77777777" w:rsidR="00533E9D" w:rsidRPr="00280525" w:rsidRDefault="00533E9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13EB4F2" w14:textId="7C9E69D0" w:rsidR="00533E9D" w:rsidRPr="00280525" w:rsidRDefault="000B0741" w:rsidP="0028052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</w:tr>
    </w:tbl>
    <w:p w14:paraId="24ABBBEE" w14:textId="73759E70" w:rsidR="001E602A" w:rsidRPr="00280525" w:rsidRDefault="00780A8A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280525">
        <w:rPr>
          <w:rFonts w:ascii="Angsana New" w:eastAsia="MS Mincho" w:hAnsi="Angsana New"/>
          <w:sz w:val="28"/>
          <w:szCs w:val="28"/>
          <w:cs/>
        </w:rPr>
        <w:tab/>
      </w:r>
      <w:r w:rsidR="001E602A" w:rsidRPr="00280525">
        <w:rPr>
          <w:rFonts w:ascii="Angsana New" w:eastAsia="MS Mincho" w:hAnsi="Angsana New"/>
          <w:sz w:val="28"/>
          <w:szCs w:val="28"/>
        </w:rPr>
        <w:br w:type="page"/>
      </w:r>
    </w:p>
    <w:p w14:paraId="09901C10" w14:textId="29C574D0" w:rsidR="00172489" w:rsidRPr="00280525" w:rsidRDefault="000B0741" w:rsidP="00280525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280525">
        <w:rPr>
          <w:rFonts w:ascii="Angsana New" w:eastAsia="MS Mincho" w:hAnsi="Angsana New"/>
          <w:sz w:val="28"/>
          <w:szCs w:val="28"/>
          <w:lang w:val="en-US"/>
        </w:rPr>
        <w:lastRenderedPageBreak/>
        <w:t>5</w:t>
      </w:r>
      <w:r w:rsidR="00172489" w:rsidRPr="00280525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172489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หนี้สินที่มีภาระดอกเบี้ย</w:t>
      </w:r>
    </w:p>
    <w:p w14:paraId="78913ED7" w14:textId="77777777" w:rsidR="0010263C" w:rsidRPr="00280525" w:rsidRDefault="0010263C" w:rsidP="00280525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244"/>
        <w:gridCol w:w="938"/>
        <w:gridCol w:w="236"/>
        <w:gridCol w:w="993"/>
        <w:gridCol w:w="236"/>
        <w:gridCol w:w="875"/>
        <w:gridCol w:w="245"/>
        <w:gridCol w:w="925"/>
        <w:gridCol w:w="236"/>
        <w:gridCol w:w="934"/>
        <w:gridCol w:w="236"/>
        <w:gridCol w:w="838"/>
        <w:gridCol w:w="6"/>
      </w:tblGrid>
      <w:tr w:rsidR="004B514A" w:rsidRPr="00280525" w14:paraId="06092C41" w14:textId="77777777" w:rsidTr="00DE7026">
        <w:trPr>
          <w:gridAfter w:val="1"/>
          <w:wAfter w:w="6" w:type="dxa"/>
          <w:tblHeader/>
        </w:trPr>
        <w:tc>
          <w:tcPr>
            <w:tcW w:w="2238" w:type="dxa"/>
          </w:tcPr>
          <w:p w14:paraId="7724C4AC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89A0361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692" w:type="dxa"/>
            <w:gridSpan w:val="11"/>
          </w:tcPr>
          <w:p w14:paraId="278074AF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280525" w14:paraId="5EBDBAA8" w14:textId="77777777" w:rsidTr="00DE7026">
        <w:trPr>
          <w:gridAfter w:val="1"/>
          <w:wAfter w:w="6" w:type="dxa"/>
          <w:tblHeader/>
        </w:trPr>
        <w:tc>
          <w:tcPr>
            <w:tcW w:w="2238" w:type="dxa"/>
          </w:tcPr>
          <w:p w14:paraId="28F36273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C14AF65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8" w:type="dxa"/>
            <w:gridSpan w:val="5"/>
          </w:tcPr>
          <w:p w14:paraId="60997275" w14:textId="59AAF485" w:rsidR="004B514A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15D11" w:rsidRPr="002805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5D11" w:rsidRPr="0028052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4B514A"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5" w:type="dxa"/>
          </w:tcPr>
          <w:p w14:paraId="79C8D841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9" w:type="dxa"/>
            <w:gridSpan w:val="5"/>
          </w:tcPr>
          <w:p w14:paraId="291D2914" w14:textId="7F30F35E" w:rsidR="004B514A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514A" w:rsidRPr="002805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514A"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B514A" w:rsidRPr="00280525" w14:paraId="712EBA01" w14:textId="77777777" w:rsidTr="00DE7026">
        <w:trPr>
          <w:tblHeader/>
        </w:trPr>
        <w:tc>
          <w:tcPr>
            <w:tcW w:w="2238" w:type="dxa"/>
          </w:tcPr>
          <w:p w14:paraId="2FAEA96E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AA6B81A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8" w:type="dxa"/>
            <w:vAlign w:val="bottom"/>
          </w:tcPr>
          <w:p w14:paraId="48F1A0CD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8B2ACC4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9AC24D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11D01C7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10DA083C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5" w:type="dxa"/>
            <w:vAlign w:val="center"/>
          </w:tcPr>
          <w:p w14:paraId="177AB094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58D4DBE1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90436D4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1B85907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83C3EAF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A3D6A96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280525" w14:paraId="036F7B9E" w14:textId="77777777" w:rsidTr="00DE7026">
        <w:trPr>
          <w:gridAfter w:val="1"/>
          <w:wAfter w:w="6" w:type="dxa"/>
          <w:tblHeader/>
        </w:trPr>
        <w:tc>
          <w:tcPr>
            <w:tcW w:w="2238" w:type="dxa"/>
          </w:tcPr>
          <w:p w14:paraId="28A2BD70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64A3BF2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92" w:type="dxa"/>
            <w:gridSpan w:val="11"/>
            <w:vAlign w:val="bottom"/>
          </w:tcPr>
          <w:p w14:paraId="68EA669D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4803" w:rsidRPr="00280525" w14:paraId="0B9A4596" w14:textId="77777777" w:rsidTr="00DE7026">
        <w:tc>
          <w:tcPr>
            <w:tcW w:w="2238" w:type="dxa"/>
          </w:tcPr>
          <w:p w14:paraId="66E6030F" w14:textId="77777777" w:rsidR="00024803" w:rsidRPr="00280525" w:rsidRDefault="00024803" w:rsidP="00280525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4" w:type="dxa"/>
          </w:tcPr>
          <w:p w14:paraId="21104C2A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0946A873" w14:textId="6366ECDE" w:rsidR="00024803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CE2708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36" w:type="dxa"/>
            <w:vAlign w:val="bottom"/>
          </w:tcPr>
          <w:p w14:paraId="76B8F84D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E92E74B" w14:textId="77777777" w:rsidR="00672D40" w:rsidRPr="00280525" w:rsidRDefault="00672D40" w:rsidP="002805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11A887A" w14:textId="34BFEFBB" w:rsidR="00CE2708" w:rsidRPr="00280525" w:rsidRDefault="00CE2708" w:rsidP="002805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27660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2DB43AB6" w14:textId="711D4B09" w:rsidR="00024803" w:rsidRPr="00280525" w:rsidRDefault="000B0741" w:rsidP="002805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CE2708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754</w:t>
            </w:r>
          </w:p>
        </w:tc>
        <w:tc>
          <w:tcPr>
            <w:tcW w:w="245" w:type="dxa"/>
            <w:vAlign w:val="bottom"/>
          </w:tcPr>
          <w:p w14:paraId="763D18ED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0F240DF" w14:textId="121398D1" w:rsidR="00024803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024803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08AF7FC2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FC4F9A9" w14:textId="77777777" w:rsidR="00024803" w:rsidRPr="00280525" w:rsidRDefault="00024803" w:rsidP="00280525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AAAD79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8CDD611" w14:textId="26E9D5A3" w:rsidR="00024803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024803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50173B" w:rsidRPr="00280525" w14:paraId="64063091" w14:textId="77777777" w:rsidTr="00DE7026">
        <w:tc>
          <w:tcPr>
            <w:tcW w:w="2238" w:type="dxa"/>
          </w:tcPr>
          <w:p w14:paraId="386C4543" w14:textId="77777777" w:rsidR="0050173B" w:rsidRPr="00280525" w:rsidRDefault="0050173B" w:rsidP="00280525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4" w:type="dxa"/>
          </w:tcPr>
          <w:p w14:paraId="2CA9F6E7" w14:textId="77777777" w:rsidR="0050173B" w:rsidRPr="00280525" w:rsidRDefault="0050173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0F71D469" w14:textId="00466A1A" w:rsidR="0050173B" w:rsidRPr="00280525" w:rsidRDefault="00CE2708" w:rsidP="0028052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EE877B" w14:textId="77777777" w:rsidR="0050173B" w:rsidRPr="00280525" w:rsidRDefault="0050173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6A6000" w14:textId="77777777" w:rsidR="00CE2708" w:rsidRPr="00280525" w:rsidRDefault="00CE2708" w:rsidP="002805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5D02A2B" w14:textId="052FEB81" w:rsidR="0050173B" w:rsidRPr="00280525" w:rsidRDefault="00CE2708" w:rsidP="002805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EE54BE" w14:textId="77777777" w:rsidR="0050173B" w:rsidRPr="00280525" w:rsidRDefault="0050173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5B35BB70" w14:textId="2D252602" w:rsidR="0050173B" w:rsidRPr="00280525" w:rsidRDefault="00CE2708" w:rsidP="00280525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37649D4B" w14:textId="77777777" w:rsidR="0050173B" w:rsidRPr="00280525" w:rsidRDefault="0050173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9F3056A" w14:textId="77777777" w:rsidR="0050173B" w:rsidRPr="00280525" w:rsidRDefault="0050173B" w:rsidP="0028052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236BB4" w14:textId="77777777" w:rsidR="0050173B" w:rsidRPr="00280525" w:rsidRDefault="0050173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E7BB12" w14:textId="762AED4A" w:rsidR="0050173B" w:rsidRPr="00280525" w:rsidRDefault="000B0741" w:rsidP="002805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36" w:type="dxa"/>
            <w:vAlign w:val="bottom"/>
          </w:tcPr>
          <w:p w14:paraId="7D0083EB" w14:textId="77777777" w:rsidR="0050173B" w:rsidRPr="00280525" w:rsidRDefault="0050173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7D1BB2B" w14:textId="5057FFA4" w:rsidR="0050173B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620</w:t>
            </w:r>
          </w:p>
        </w:tc>
      </w:tr>
      <w:tr w:rsidR="00934D59" w:rsidRPr="00280525" w14:paraId="7C5E8D5D" w14:textId="77777777" w:rsidTr="00DE7026">
        <w:tc>
          <w:tcPr>
            <w:tcW w:w="2238" w:type="dxa"/>
          </w:tcPr>
          <w:p w14:paraId="5C82239C" w14:textId="77777777" w:rsidR="00934D59" w:rsidRPr="00280525" w:rsidRDefault="00934D59" w:rsidP="0028052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44" w:type="dxa"/>
          </w:tcPr>
          <w:p w14:paraId="079CF7F5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BE13524" w14:textId="75588708" w:rsidR="00934D59" w:rsidRPr="00280525" w:rsidRDefault="00934D59" w:rsidP="0028052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C07653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883C98" w14:textId="696EDEA8" w:rsidR="00934D59" w:rsidRPr="00280525" w:rsidRDefault="000B0741" w:rsidP="002805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="00934D59" w:rsidRPr="0028052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02</w:t>
            </w:r>
            <w:r w:rsidR="00EF3C87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70898987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676DF8FA" w14:textId="40931D52" w:rsidR="00934D59" w:rsidRPr="00280525" w:rsidRDefault="000B0741" w:rsidP="002805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  <w:r w:rsidR="00EF3C87" w:rsidRPr="0028052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5" w:type="dxa"/>
            <w:vAlign w:val="bottom"/>
          </w:tcPr>
          <w:p w14:paraId="00F56F42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62B9E1AF" w14:textId="64BF4028" w:rsidR="00934D59" w:rsidRPr="00280525" w:rsidRDefault="00934D59" w:rsidP="0028052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13E4F3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642EC35" w14:textId="17AAAD24" w:rsidR="00934D59" w:rsidRPr="00280525" w:rsidRDefault="000B0741" w:rsidP="002805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36" w:type="dxa"/>
            <w:vAlign w:val="bottom"/>
          </w:tcPr>
          <w:p w14:paraId="306C945B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0843E80" w14:textId="6BA608B8" w:rsidR="00934D59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</w:p>
        </w:tc>
      </w:tr>
      <w:tr w:rsidR="00934D59" w:rsidRPr="00280525" w14:paraId="03E9DE51" w14:textId="77777777" w:rsidTr="00DE7026">
        <w:tc>
          <w:tcPr>
            <w:tcW w:w="2238" w:type="dxa"/>
          </w:tcPr>
          <w:p w14:paraId="526212F5" w14:textId="77777777" w:rsidR="00934D59" w:rsidRPr="00280525" w:rsidRDefault="00934D59" w:rsidP="00280525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44" w:type="dxa"/>
          </w:tcPr>
          <w:p w14:paraId="177E29AE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1C888" w14:textId="721E976A" w:rsidR="00934D59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36" w:type="dxa"/>
            <w:vAlign w:val="bottom"/>
          </w:tcPr>
          <w:p w14:paraId="6B46FED1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A89F8" w14:textId="66D6937E" w:rsidR="00934D59" w:rsidRPr="00280525" w:rsidRDefault="000B0741" w:rsidP="002805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</w:t>
            </w:r>
            <w:r w:rsidR="00EF3C87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327BB441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EEE30" w14:textId="76054321" w:rsidR="00934D59" w:rsidRPr="00280525" w:rsidRDefault="000B0741" w:rsidP="002805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165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EF3C87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245" w:type="dxa"/>
            <w:vAlign w:val="bottom"/>
          </w:tcPr>
          <w:p w14:paraId="0DC499B5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9684E" w14:textId="2032C5A9" w:rsidR="00934D59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D3350F9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65C17" w14:textId="3F7E04E6" w:rsidR="00934D59" w:rsidRPr="00280525" w:rsidRDefault="000B0741" w:rsidP="002805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36" w:type="dxa"/>
            <w:vAlign w:val="bottom"/>
          </w:tcPr>
          <w:p w14:paraId="52F7AD1B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AFB" w14:textId="6426216E" w:rsidR="00934D59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261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</w:tr>
    </w:tbl>
    <w:p w14:paraId="0FFDADEF" w14:textId="6B554C7C" w:rsidR="00F15D11" w:rsidRPr="00280525" w:rsidRDefault="00F15D11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</w:p>
    <w:tbl>
      <w:tblPr>
        <w:tblStyle w:val="TableGrid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49"/>
        <w:gridCol w:w="950"/>
        <w:gridCol w:w="236"/>
        <w:gridCol w:w="996"/>
        <w:gridCol w:w="237"/>
        <w:gridCol w:w="876"/>
        <w:gridCol w:w="236"/>
        <w:gridCol w:w="989"/>
        <w:gridCol w:w="236"/>
        <w:gridCol w:w="887"/>
        <w:gridCol w:w="236"/>
        <w:gridCol w:w="843"/>
      </w:tblGrid>
      <w:tr w:rsidR="004B514A" w:rsidRPr="00280525" w14:paraId="4241EDA0" w14:textId="77777777" w:rsidTr="00DE7026">
        <w:trPr>
          <w:tblHeader/>
        </w:trPr>
        <w:tc>
          <w:tcPr>
            <w:tcW w:w="2221" w:type="dxa"/>
          </w:tcPr>
          <w:p w14:paraId="4530F75F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28EDE51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22" w:type="dxa"/>
            <w:gridSpan w:val="11"/>
          </w:tcPr>
          <w:p w14:paraId="3DF384FF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280525" w14:paraId="73C97F4A" w14:textId="77777777" w:rsidTr="00DE7026">
        <w:trPr>
          <w:tblHeader/>
        </w:trPr>
        <w:tc>
          <w:tcPr>
            <w:tcW w:w="2221" w:type="dxa"/>
          </w:tcPr>
          <w:p w14:paraId="7645EC70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38C724E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5" w:type="dxa"/>
            <w:gridSpan w:val="5"/>
          </w:tcPr>
          <w:p w14:paraId="6E0A10A5" w14:textId="374B2DCF" w:rsidR="004B514A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15D11" w:rsidRPr="002805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5D11" w:rsidRPr="0028052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F15D11" w:rsidRPr="002805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32D82F4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1" w:type="dxa"/>
            <w:gridSpan w:val="5"/>
          </w:tcPr>
          <w:p w14:paraId="54058B9A" w14:textId="78C25B89" w:rsidR="004B514A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514A" w:rsidRPr="00280525" w14:paraId="49AFA855" w14:textId="77777777" w:rsidTr="00DE7026">
        <w:trPr>
          <w:tblHeader/>
        </w:trPr>
        <w:tc>
          <w:tcPr>
            <w:tcW w:w="2221" w:type="dxa"/>
          </w:tcPr>
          <w:p w14:paraId="14252CC0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13286C2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0" w:type="dxa"/>
            <w:vAlign w:val="bottom"/>
          </w:tcPr>
          <w:p w14:paraId="3A68A57B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BA133D4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24E252E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1AF53566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0E3BCF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9193F0D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894C12C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DC37A98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F42E93F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4FAC911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14:paraId="740046F9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280525" w14:paraId="4C3691EA" w14:textId="77777777" w:rsidTr="00DE7026">
        <w:trPr>
          <w:tblHeader/>
        </w:trPr>
        <w:tc>
          <w:tcPr>
            <w:tcW w:w="2221" w:type="dxa"/>
          </w:tcPr>
          <w:p w14:paraId="72D991AD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FB6A105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22" w:type="dxa"/>
            <w:gridSpan w:val="11"/>
            <w:vAlign w:val="bottom"/>
          </w:tcPr>
          <w:p w14:paraId="3C4C0A5E" w14:textId="77777777" w:rsidR="004B514A" w:rsidRPr="00280525" w:rsidRDefault="004B514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4803" w:rsidRPr="00280525" w14:paraId="30584609" w14:textId="77777777" w:rsidTr="00DE7026">
        <w:tc>
          <w:tcPr>
            <w:tcW w:w="2221" w:type="dxa"/>
          </w:tcPr>
          <w:p w14:paraId="648888B6" w14:textId="77777777" w:rsidR="00024803" w:rsidRPr="00280525" w:rsidRDefault="00024803" w:rsidP="00280525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9" w:type="dxa"/>
          </w:tcPr>
          <w:p w14:paraId="64F18BA0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1866D57" w14:textId="3C007A04" w:rsidR="00024803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780A8A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36" w:type="dxa"/>
            <w:vAlign w:val="bottom"/>
          </w:tcPr>
          <w:p w14:paraId="3D1D71E1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0ADC2A85" w14:textId="77777777" w:rsidR="00672D40" w:rsidRPr="00280525" w:rsidRDefault="00672D40" w:rsidP="002805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DA6A553" w14:textId="3B57DBB3" w:rsidR="00780A8A" w:rsidRPr="00280525" w:rsidRDefault="00780A8A" w:rsidP="002805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D2119CC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9E78D3D" w14:textId="6B50767A" w:rsidR="00024803" w:rsidRPr="00280525" w:rsidRDefault="000B0741" w:rsidP="002805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780A8A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754</w:t>
            </w:r>
          </w:p>
        </w:tc>
        <w:tc>
          <w:tcPr>
            <w:tcW w:w="236" w:type="dxa"/>
            <w:vAlign w:val="bottom"/>
          </w:tcPr>
          <w:p w14:paraId="332226D1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037E89B" w14:textId="219D8030" w:rsidR="00024803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024803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3BE3637E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D6CA2CE" w14:textId="77777777" w:rsidR="00024803" w:rsidRPr="00280525" w:rsidRDefault="00024803" w:rsidP="0028052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AE7DFE" w14:textId="77777777" w:rsidR="00024803" w:rsidRPr="00280525" w:rsidRDefault="00024803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14:paraId="20246C37" w14:textId="2CCC4F9F" w:rsidR="00024803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024803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34D59" w:rsidRPr="00280525" w14:paraId="773C79B6" w14:textId="77777777" w:rsidTr="00DE7026">
        <w:tc>
          <w:tcPr>
            <w:tcW w:w="2221" w:type="dxa"/>
          </w:tcPr>
          <w:p w14:paraId="458388C2" w14:textId="77777777" w:rsidR="00934D59" w:rsidRPr="00280525" w:rsidRDefault="00934D59" w:rsidP="00280525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49" w:type="dxa"/>
          </w:tcPr>
          <w:p w14:paraId="62224ADF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589F4964" w14:textId="67C11051" w:rsidR="00934D59" w:rsidRPr="00280525" w:rsidRDefault="00934D59" w:rsidP="0028052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CF6F3F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EBAFA2" w14:textId="18A178EB" w:rsidR="00934D59" w:rsidRPr="00280525" w:rsidRDefault="000B0741" w:rsidP="0028052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237" w:type="dxa"/>
            <w:vAlign w:val="bottom"/>
          </w:tcPr>
          <w:p w14:paraId="15BDBB7C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ACE5186" w14:textId="309603A1" w:rsidR="00934D59" w:rsidRPr="00280525" w:rsidRDefault="000B0741" w:rsidP="002805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236" w:type="dxa"/>
            <w:vAlign w:val="bottom"/>
          </w:tcPr>
          <w:p w14:paraId="481A547A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5279B25" w14:textId="50680BE6" w:rsidR="00934D59" w:rsidRPr="00280525" w:rsidRDefault="00934D59" w:rsidP="00280525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77B794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ACA7A23" w14:textId="3CE34486" w:rsidR="00934D59" w:rsidRPr="00280525" w:rsidRDefault="000B0741" w:rsidP="00280525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36" w:type="dxa"/>
            <w:vAlign w:val="bottom"/>
          </w:tcPr>
          <w:p w14:paraId="54BC7498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14:paraId="5CD1C9ED" w14:textId="57592F0E" w:rsidR="00934D59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934D59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099</w:t>
            </w:r>
          </w:p>
        </w:tc>
      </w:tr>
      <w:tr w:rsidR="00934D59" w:rsidRPr="00280525" w14:paraId="3127CDBB" w14:textId="77777777" w:rsidTr="00DE7026">
        <w:tc>
          <w:tcPr>
            <w:tcW w:w="2221" w:type="dxa"/>
          </w:tcPr>
          <w:p w14:paraId="66163B8B" w14:textId="77777777" w:rsidR="00934D59" w:rsidRPr="00280525" w:rsidRDefault="00934D59" w:rsidP="00280525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49" w:type="dxa"/>
          </w:tcPr>
          <w:p w14:paraId="7DF72A38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BA7AC" w14:textId="48936CD0" w:rsidR="00934D59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36" w:type="dxa"/>
            <w:vAlign w:val="bottom"/>
          </w:tcPr>
          <w:p w14:paraId="55FC38BD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819A0E6" w14:textId="26A1D6FE" w:rsidR="00934D59" w:rsidRPr="00280525" w:rsidRDefault="000B0741" w:rsidP="0028052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37" w:type="dxa"/>
            <w:vAlign w:val="bottom"/>
          </w:tcPr>
          <w:p w14:paraId="1A3E6329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ED9EF" w14:textId="695C7DB3" w:rsidR="00934D59" w:rsidRPr="00280525" w:rsidRDefault="000B0741" w:rsidP="002805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137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236" w:type="dxa"/>
            <w:vAlign w:val="bottom"/>
          </w:tcPr>
          <w:p w14:paraId="45AB8EF3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7D40C" w14:textId="68ED81EB" w:rsidR="00934D59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18AEAD0C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1734A" w14:textId="65D83577" w:rsidR="00934D59" w:rsidRPr="00280525" w:rsidRDefault="000B0741" w:rsidP="00280525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36" w:type="dxa"/>
            <w:vAlign w:val="bottom"/>
          </w:tcPr>
          <w:p w14:paraId="04208DC4" w14:textId="77777777" w:rsidR="00934D59" w:rsidRPr="00280525" w:rsidRDefault="00934D5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B4E4D" w14:textId="7BAC6781" w:rsidR="00934D59" w:rsidRPr="00280525" w:rsidRDefault="000B0741" w:rsidP="0028052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229</w:t>
            </w:r>
            <w:r w:rsidR="00934D59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099</w:t>
            </w:r>
          </w:p>
        </w:tc>
      </w:tr>
    </w:tbl>
    <w:p w14:paraId="5F0C45E4" w14:textId="53606394" w:rsidR="004B514A" w:rsidRPr="00280525" w:rsidRDefault="004B514A" w:rsidP="00280525">
      <w:pPr>
        <w:rPr>
          <w:rFonts w:ascii="Angsana New" w:hAnsi="Angsana New"/>
          <w:sz w:val="24"/>
          <w:szCs w:val="24"/>
          <w:lang w:val="x-none" w:eastAsia="x-none"/>
        </w:rPr>
      </w:pPr>
    </w:p>
    <w:p w14:paraId="1DA3C62E" w14:textId="17630287" w:rsidR="00D41477" w:rsidRPr="00280525" w:rsidRDefault="00D41477" w:rsidP="0028052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ณ วันที่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30</w:t>
      </w:r>
      <w:r w:rsidR="00F15D11"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F15D11" w:rsidRPr="00280525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2564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280525">
        <w:rPr>
          <w:rFonts w:ascii="Angsana New" w:hAnsi="Angsana New"/>
          <w:sz w:val="28"/>
          <w:szCs w:val="28"/>
          <w:rtl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bidi="th-TH"/>
        </w:rPr>
        <w:t>โดยมีอัตราดอกเบี้ยคงที่ต่อปี</w:t>
      </w:r>
      <w:r w:rsidRPr="00280525">
        <w:rPr>
          <w:rFonts w:ascii="Angsana New" w:hAnsi="Angsana New"/>
          <w:sz w:val="28"/>
          <w:szCs w:val="28"/>
          <w:rtl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bidi="th-TH"/>
        </w:rPr>
        <w:t>และอัตราดอกเบี้ย</w:t>
      </w:r>
      <w:r w:rsidRPr="00280525">
        <w:rPr>
          <w:rFonts w:ascii="Angsana New" w:hAnsi="Angsana New"/>
          <w:sz w:val="28"/>
          <w:szCs w:val="28"/>
          <w:cs/>
          <w:lang w:bidi="th-TH"/>
        </w:rPr>
        <w:br/>
      </w:r>
      <w:r w:rsidRPr="00280525">
        <w:rPr>
          <w:rFonts w:ascii="Angsana New" w:hAnsi="Angsana New" w:hint="cs"/>
          <w:sz w:val="28"/>
          <w:szCs w:val="28"/>
          <w:cs/>
          <w:lang w:bidi="th-TH"/>
        </w:rPr>
        <w:t xml:space="preserve">ร้อยละ 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MMR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ต่อปี </w:t>
      </w:r>
      <w:r w:rsidRPr="00280525">
        <w:rPr>
          <w:rFonts w:ascii="Angsana New" w:hAnsi="Angsana New" w:hint="cs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14:paraId="2EF688BD" w14:textId="77777777" w:rsidR="00D41477" w:rsidRPr="00280525" w:rsidRDefault="00D41477" w:rsidP="00280525">
      <w:pPr>
        <w:ind w:left="540"/>
        <w:rPr>
          <w:rFonts w:ascii="Angsana New" w:hAnsi="Angsana New"/>
          <w:sz w:val="24"/>
          <w:szCs w:val="24"/>
          <w:lang w:bidi="ar-SA"/>
        </w:rPr>
      </w:pPr>
    </w:p>
    <w:p w14:paraId="42E883B7" w14:textId="0DDB85D4" w:rsidR="00D41477" w:rsidRPr="00280525" w:rsidRDefault="00D41477" w:rsidP="00280525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28052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B0741" w:rsidRPr="00280525">
        <w:rPr>
          <w:rFonts w:ascii="Angsana New" w:hAnsi="Angsana New"/>
          <w:sz w:val="28"/>
          <w:szCs w:val="28"/>
        </w:rPr>
        <w:t>30</w:t>
      </w:r>
      <w:r w:rsidR="00F15D11" w:rsidRPr="00280525">
        <w:rPr>
          <w:rFonts w:ascii="Angsana New" w:hAnsi="Angsana New"/>
          <w:sz w:val="28"/>
          <w:szCs w:val="28"/>
        </w:rPr>
        <w:t xml:space="preserve"> </w:t>
      </w:r>
      <w:r w:rsidR="00F15D11" w:rsidRPr="00280525">
        <w:rPr>
          <w:rFonts w:ascii="Angsana New" w:hAnsi="Angsana New" w:hint="cs"/>
          <w:sz w:val="28"/>
          <w:szCs w:val="28"/>
          <w:cs/>
        </w:rPr>
        <w:t>มิถุนายน</w:t>
      </w:r>
      <w:r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บริษัทมีเงินกู้ยืมระยะสั้นจากสถาบันการเงินเป็นทรัสต์รีซีทจำนวนเงิ</w:t>
      </w:r>
      <w:r w:rsidR="00F15D11" w:rsidRPr="00280525">
        <w:rPr>
          <w:rFonts w:ascii="Angsana New" w:hAnsi="Angsana New" w:hint="cs"/>
          <w:sz w:val="28"/>
          <w:szCs w:val="28"/>
          <w:cs/>
        </w:rPr>
        <w:t>น</w:t>
      </w:r>
      <w:r w:rsidR="00F15D11" w:rsidRPr="00280525">
        <w:rPr>
          <w:rFonts w:ascii="Angsana New" w:hAnsi="Angsana New"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96</w:t>
      </w:r>
      <w:r w:rsidR="00E4537C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75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 xml:space="preserve">ล้านบาทเพื่อชำระเงินค่าสินค้า โดยมีอัตราดอกเบี้ยร้อยละ </w:t>
      </w:r>
      <w:r w:rsidR="000B0741" w:rsidRPr="00280525">
        <w:rPr>
          <w:rFonts w:ascii="Angsana New" w:hAnsi="Angsana New"/>
          <w:sz w:val="28"/>
          <w:szCs w:val="28"/>
        </w:rPr>
        <w:t>1</w:t>
      </w:r>
      <w:r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05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ต่อปี และมีกำหนดชำระคืนในเดือน</w:t>
      </w:r>
      <w:r w:rsidR="00E4537C" w:rsidRPr="00280525">
        <w:rPr>
          <w:rFonts w:ascii="Angsana New" w:hAnsi="Angsana New" w:hint="cs"/>
          <w:sz w:val="28"/>
          <w:szCs w:val="28"/>
          <w:cs/>
        </w:rPr>
        <w:t>กันยายน</w:t>
      </w:r>
      <w:r w:rsidR="00C73F6D" w:rsidRPr="00280525">
        <w:rPr>
          <w:rFonts w:ascii="Angsana New" w:hAnsi="Angsana New" w:hint="cs"/>
          <w:sz w:val="28"/>
          <w:szCs w:val="28"/>
          <w:cs/>
        </w:rPr>
        <w:t xml:space="preserve"> </w:t>
      </w:r>
      <w:r w:rsidR="00C73F6D" w:rsidRPr="00280525">
        <w:rPr>
          <w:rFonts w:ascii="Angsana New" w:hAnsi="Angsana New"/>
          <w:sz w:val="28"/>
          <w:szCs w:val="28"/>
        </w:rPr>
        <w:t>2564</w:t>
      </w:r>
    </w:p>
    <w:p w14:paraId="6D11E123" w14:textId="77777777" w:rsidR="00D41477" w:rsidRPr="00280525" w:rsidRDefault="00D41477" w:rsidP="00280525">
      <w:pPr>
        <w:ind w:left="540"/>
        <w:rPr>
          <w:rFonts w:ascii="Angsana New" w:hAnsi="Angsana New"/>
          <w:sz w:val="24"/>
          <w:szCs w:val="24"/>
          <w:lang w:bidi="ar-SA"/>
        </w:rPr>
      </w:pPr>
    </w:p>
    <w:p w14:paraId="61F6FDDD" w14:textId="7CCD1C96" w:rsidR="00D41477" w:rsidRPr="00280525" w:rsidRDefault="00D41477" w:rsidP="0028052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ณ วันที่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31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2563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</w:t>
      </w:r>
      <w:r w:rsidRPr="00280525">
        <w:rPr>
          <w:rFonts w:ascii="Angsana New" w:hAnsi="Angsana New"/>
          <w:sz w:val="28"/>
          <w:szCs w:val="28"/>
          <w:lang w:val="en-US" w:bidi="th-TH"/>
        </w:rPr>
        <w:t>.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00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>ต่อปี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และมี ระยะเวลาผ่อนชำระคืนตั้งแต่เดือนมกราคม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2564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จนถึงเดือนมิถุนายน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2565</w:t>
      </w:r>
      <w:r w:rsidRPr="00280525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  <w:lang w:val="en-US" w:bidi="th-TH"/>
        </w:rPr>
        <w:t xml:space="preserve">ทั้งนี้ กลุ่มบริษัทได้ชำระเงินกู้ยืมระยะยาวแล้วทั้งจำนวนในปี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2564</w:t>
      </w:r>
    </w:p>
    <w:p w14:paraId="03F5FC88" w14:textId="77777777" w:rsidR="00F15D11" w:rsidRPr="00280525" w:rsidRDefault="00F15D11" w:rsidP="00280525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600"/>
        <w:gridCol w:w="450"/>
        <w:gridCol w:w="1080"/>
        <w:gridCol w:w="269"/>
        <w:gridCol w:w="1063"/>
        <w:gridCol w:w="270"/>
        <w:gridCol w:w="1076"/>
        <w:gridCol w:w="270"/>
        <w:gridCol w:w="1078"/>
      </w:tblGrid>
      <w:tr w:rsidR="004B514A" w:rsidRPr="00280525" w14:paraId="437FB6CD" w14:textId="77777777" w:rsidTr="001677E6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74E21630" w14:textId="77777777" w:rsidR="00F143A3" w:rsidRPr="00280525" w:rsidRDefault="00F143A3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07A31E4" w14:textId="77777777" w:rsidR="00004F5F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0AD8B473" w14:textId="77777777" w:rsidR="00A73BC3" w:rsidRPr="00280525" w:rsidRDefault="00A73BC3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ไม่รวมหนี้สินตามสัญญาเช่า</w:t>
            </w:r>
          </w:p>
        </w:tc>
        <w:tc>
          <w:tcPr>
            <w:tcW w:w="450" w:type="dxa"/>
          </w:tcPr>
          <w:p w14:paraId="368F513B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332C19C7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5BCDD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14:paraId="318B2E65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68D" w:rsidRPr="00280525" w14:paraId="3C4A4556" w14:textId="77777777" w:rsidTr="001677E6">
        <w:trPr>
          <w:tblHeader/>
        </w:trPr>
        <w:tc>
          <w:tcPr>
            <w:tcW w:w="3600" w:type="dxa"/>
            <w:vMerge/>
          </w:tcPr>
          <w:p w14:paraId="1594B5B6" w14:textId="77777777" w:rsidR="003B168D" w:rsidRPr="00280525" w:rsidRDefault="003B168D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14:paraId="050BB56D" w14:textId="77777777" w:rsidR="003B168D" w:rsidRPr="00280525" w:rsidRDefault="003B168D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3BD3D1" w14:textId="0ABE0254" w:rsidR="003B168D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30</w:t>
            </w:r>
            <w:r w:rsidR="00F15D11"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5D11" w:rsidRPr="0028052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B39BBC2" w14:textId="77777777" w:rsidR="003B168D" w:rsidRPr="00280525" w:rsidRDefault="003B168D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20E50295" w14:textId="67AE66C8" w:rsidR="003B168D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31</w:t>
            </w:r>
            <w:r w:rsidR="003B168D"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168D" w:rsidRPr="0028052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CA0C069" w14:textId="77777777" w:rsidR="003B168D" w:rsidRPr="00280525" w:rsidRDefault="003B168D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0E022B0E" w14:textId="1ADC39DE" w:rsidR="003B168D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30</w:t>
            </w:r>
            <w:r w:rsidR="00F15D11"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5D11" w:rsidRPr="0028052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3A6054" w14:textId="77777777" w:rsidR="003B168D" w:rsidRPr="00280525" w:rsidRDefault="003B168D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E8E1862" w14:textId="0430382B" w:rsidR="003B168D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31</w:t>
            </w:r>
            <w:r w:rsidR="003B168D"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168D" w:rsidRPr="0028052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514A" w:rsidRPr="00280525" w14:paraId="1093F225" w14:textId="77777777" w:rsidTr="001677E6">
        <w:trPr>
          <w:tblHeader/>
        </w:trPr>
        <w:tc>
          <w:tcPr>
            <w:tcW w:w="3600" w:type="dxa"/>
          </w:tcPr>
          <w:p w14:paraId="0852D700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14:paraId="6D0EDDE9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7"/>
          </w:tcPr>
          <w:p w14:paraId="6E641559" w14:textId="77777777" w:rsidR="004B514A" w:rsidRPr="00280525" w:rsidRDefault="004B514A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4803" w:rsidRPr="00280525" w14:paraId="591BB0E6" w14:textId="77777777" w:rsidTr="001677E6">
        <w:tc>
          <w:tcPr>
            <w:tcW w:w="3600" w:type="dxa"/>
          </w:tcPr>
          <w:p w14:paraId="163EC622" w14:textId="77777777" w:rsidR="00024803" w:rsidRPr="00280525" w:rsidRDefault="00024803" w:rsidP="003114E7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450" w:type="dxa"/>
          </w:tcPr>
          <w:p w14:paraId="0143B15D" w14:textId="77777777" w:rsidR="00024803" w:rsidRPr="00280525" w:rsidRDefault="00024803" w:rsidP="003114E7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F7FA4E" w14:textId="062C2D47" w:rsidR="00024803" w:rsidRPr="00280525" w:rsidRDefault="000B0741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A01A66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69" w:type="dxa"/>
          </w:tcPr>
          <w:p w14:paraId="704A3AAE" w14:textId="77777777" w:rsidR="00024803" w:rsidRPr="00280525" w:rsidRDefault="00024803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6ABA2154" w14:textId="737A9C78" w:rsidR="00024803" w:rsidRPr="00280525" w:rsidRDefault="000B0741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024803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019D7C58" w14:textId="77777777" w:rsidR="00024803" w:rsidRPr="00280525" w:rsidRDefault="00024803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11B7F3DE" w14:textId="3D7A159C" w:rsidR="00024803" w:rsidRPr="00280525" w:rsidRDefault="000B0741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A01A66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59135275" w14:textId="77777777" w:rsidR="00024803" w:rsidRPr="00280525" w:rsidRDefault="00024803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554F2A6E" w14:textId="1EC6A0D5" w:rsidR="00024803" w:rsidRPr="00280525" w:rsidRDefault="000B0741" w:rsidP="00311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024803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</w:tr>
    </w:tbl>
    <w:p w14:paraId="759FEF96" w14:textId="77777777" w:rsidR="00632358" w:rsidRPr="00280525" w:rsidRDefault="00632358" w:rsidP="003114E7">
      <w:pPr>
        <w:spacing w:line="370" w:lineRule="exac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B7350C" w14:textId="09A28F19" w:rsidR="004B514A" w:rsidRPr="00280525" w:rsidRDefault="004B514A" w:rsidP="003114E7">
      <w:pPr>
        <w:tabs>
          <w:tab w:val="clear" w:pos="680"/>
          <w:tab w:val="left" w:pos="630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280525">
        <w:rPr>
          <w:rFonts w:ascii="Angsana New" w:hAnsi="Angsana New"/>
          <w:sz w:val="28"/>
          <w:szCs w:val="28"/>
          <w:cs/>
        </w:rPr>
        <w:t>ณ วันที่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30</w:t>
      </w:r>
      <w:r w:rsidR="00F15D11" w:rsidRPr="00280525">
        <w:rPr>
          <w:rFonts w:ascii="Angsana New" w:hAnsi="Angsana New"/>
          <w:sz w:val="28"/>
          <w:szCs w:val="28"/>
        </w:rPr>
        <w:t xml:space="preserve"> </w:t>
      </w:r>
      <w:r w:rsidR="00F15D11" w:rsidRPr="00280525">
        <w:rPr>
          <w:rFonts w:ascii="Angsana New" w:hAnsi="Angsana New" w:hint="cs"/>
          <w:sz w:val="28"/>
          <w:szCs w:val="28"/>
          <w:cs/>
        </w:rPr>
        <w:t>มิถุนายน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687</w:t>
      </w:r>
      <w:r w:rsidR="00E4537C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49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/>
          <w:sz w:val="28"/>
          <w:szCs w:val="28"/>
          <w:cs/>
        </w:rPr>
        <w:t>ล้านบาท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/>
          <w:sz w:val="28"/>
          <w:szCs w:val="28"/>
          <w:cs/>
        </w:rPr>
        <w:t>และ</w:t>
      </w:r>
      <w:r w:rsidRPr="00280525">
        <w:rPr>
          <w:rFonts w:ascii="Angsana New" w:hAnsi="Angsana New"/>
          <w:sz w:val="28"/>
          <w:szCs w:val="28"/>
          <w:rtl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586</w:t>
      </w:r>
      <w:r w:rsidR="00E4537C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36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/>
          <w:sz w:val="28"/>
          <w:szCs w:val="28"/>
          <w:cs/>
        </w:rPr>
        <w:t>ล้านบาท</w:t>
      </w:r>
      <w:r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280525">
        <w:rPr>
          <w:rFonts w:ascii="Angsana New" w:hAnsi="Angsana New"/>
          <w:i/>
          <w:iCs/>
          <w:sz w:val="28"/>
          <w:szCs w:val="28"/>
        </w:rPr>
        <w:t>(</w:t>
      </w:r>
      <w:r w:rsidR="000B0741" w:rsidRPr="00280525">
        <w:rPr>
          <w:rFonts w:ascii="Angsana New" w:hAnsi="Angsana New"/>
          <w:i/>
          <w:iCs/>
          <w:sz w:val="28"/>
          <w:szCs w:val="28"/>
        </w:rPr>
        <w:t>31</w:t>
      </w:r>
      <w:r w:rsidR="00955912" w:rsidRPr="00280525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280525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0B0741" w:rsidRPr="00280525">
        <w:rPr>
          <w:rFonts w:ascii="Angsana New" w:hAnsi="Angsana New"/>
          <w:i/>
          <w:iCs/>
          <w:sz w:val="28"/>
          <w:szCs w:val="28"/>
        </w:rPr>
        <w:t>2563</w:t>
      </w:r>
      <w:r w:rsidRPr="00280525">
        <w:rPr>
          <w:rFonts w:ascii="Angsana New" w:hAnsi="Angsana New"/>
          <w:i/>
          <w:iCs/>
          <w:sz w:val="28"/>
          <w:szCs w:val="28"/>
        </w:rPr>
        <w:t xml:space="preserve">: </w:t>
      </w:r>
      <w:r w:rsidR="000B0741" w:rsidRPr="00280525">
        <w:rPr>
          <w:rFonts w:ascii="Angsana New" w:hAnsi="Angsana New"/>
          <w:i/>
          <w:iCs/>
          <w:sz w:val="28"/>
          <w:szCs w:val="28"/>
        </w:rPr>
        <w:t>594</w:t>
      </w:r>
      <w:r w:rsidR="000540FD" w:rsidRPr="00280525">
        <w:rPr>
          <w:rFonts w:ascii="Angsana New" w:hAnsi="Angsana New"/>
          <w:i/>
          <w:iCs/>
          <w:sz w:val="28"/>
          <w:szCs w:val="28"/>
        </w:rPr>
        <w:t>.</w:t>
      </w:r>
      <w:r w:rsidR="000B0741" w:rsidRPr="00280525">
        <w:rPr>
          <w:rFonts w:ascii="Angsana New" w:hAnsi="Angsana New"/>
          <w:i/>
          <w:iCs/>
          <w:sz w:val="28"/>
          <w:szCs w:val="28"/>
        </w:rPr>
        <w:t>86</w:t>
      </w:r>
      <w:r w:rsidRPr="00280525">
        <w:rPr>
          <w:rFonts w:ascii="Angsana New" w:hAnsi="Angsana New"/>
          <w:i/>
          <w:iCs/>
          <w:sz w:val="28"/>
          <w:szCs w:val="28"/>
        </w:rPr>
        <w:t xml:space="preserve"> </w:t>
      </w:r>
      <w:r w:rsidRPr="00280525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280525">
        <w:rPr>
          <w:rFonts w:ascii="Angsana New" w:hAnsi="Angsana New"/>
          <w:i/>
          <w:iCs/>
          <w:sz w:val="28"/>
          <w:szCs w:val="28"/>
        </w:rPr>
        <w:t xml:space="preserve"> </w:t>
      </w:r>
      <w:r w:rsidRPr="00280525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280525">
        <w:rPr>
          <w:rFonts w:ascii="Angsana New" w:hAnsi="Angsana New"/>
          <w:i/>
          <w:iCs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i/>
          <w:iCs/>
          <w:sz w:val="28"/>
          <w:szCs w:val="28"/>
        </w:rPr>
        <w:t>493</w:t>
      </w:r>
      <w:r w:rsidR="000540FD" w:rsidRPr="00280525">
        <w:rPr>
          <w:rFonts w:ascii="Angsana New" w:hAnsi="Angsana New"/>
          <w:i/>
          <w:iCs/>
          <w:sz w:val="28"/>
          <w:szCs w:val="28"/>
        </w:rPr>
        <w:t>.</w:t>
      </w:r>
      <w:r w:rsidR="000B0741" w:rsidRPr="00280525">
        <w:rPr>
          <w:rFonts w:ascii="Angsana New" w:hAnsi="Angsana New"/>
          <w:i/>
          <w:iCs/>
          <w:sz w:val="28"/>
          <w:szCs w:val="28"/>
        </w:rPr>
        <w:t>11</w:t>
      </w:r>
      <w:r w:rsidRPr="00280525">
        <w:rPr>
          <w:rFonts w:ascii="Angsana New" w:hAnsi="Angsana New"/>
          <w:i/>
          <w:iCs/>
          <w:sz w:val="28"/>
          <w:szCs w:val="28"/>
        </w:rPr>
        <w:t xml:space="preserve"> </w:t>
      </w:r>
      <w:r w:rsidRPr="00280525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280525">
        <w:rPr>
          <w:rFonts w:ascii="Angsana New" w:hAnsi="Angsana New"/>
          <w:i/>
          <w:iCs/>
          <w:sz w:val="28"/>
          <w:szCs w:val="28"/>
        </w:rPr>
        <w:t>)</w:t>
      </w:r>
    </w:p>
    <w:p w14:paraId="5CE2AC01" w14:textId="28F95B13" w:rsidR="00796407" w:rsidRPr="00280525" w:rsidRDefault="00796407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28"/>
          <w:szCs w:val="28"/>
          <w:cs/>
          <w:lang w:val="th-TH" w:eastAsia="x-none"/>
        </w:rPr>
      </w:pPr>
    </w:p>
    <w:p w14:paraId="0BC5658A" w14:textId="0E52DCD6" w:rsidR="004A702C" w:rsidRPr="00280525" w:rsidRDefault="000B0741" w:rsidP="003114E7">
      <w:pPr>
        <w:pStyle w:val="Heading6"/>
        <w:spacing w:line="370" w:lineRule="exact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lang w:val="en-US"/>
        </w:rPr>
        <w:t>6</w:t>
      </w:r>
      <w:r w:rsidR="004A702C" w:rsidRPr="00280525">
        <w:rPr>
          <w:rFonts w:ascii="Angsana New" w:hAnsi="Angsana New" w:hint="cs"/>
          <w:sz w:val="28"/>
          <w:szCs w:val="28"/>
          <w:cs/>
          <w:lang w:val="th-TH"/>
        </w:rPr>
        <w:tab/>
        <w:t>ทุนเรือนหุ้น</w:t>
      </w:r>
    </w:p>
    <w:p w14:paraId="2ED503A0" w14:textId="77777777" w:rsidR="004A702C" w:rsidRPr="00280525" w:rsidRDefault="004A702C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rPr>
          <w:rFonts w:ascii="Angsana New" w:hAnsi="Angsana New"/>
          <w:sz w:val="24"/>
          <w:szCs w:val="24"/>
        </w:rPr>
      </w:pPr>
    </w:p>
    <w:tbl>
      <w:tblPr>
        <w:tblW w:w="91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074"/>
        <w:gridCol w:w="989"/>
        <w:gridCol w:w="270"/>
        <w:gridCol w:w="1004"/>
        <w:gridCol w:w="270"/>
        <w:gridCol w:w="990"/>
        <w:gridCol w:w="236"/>
        <w:gridCol w:w="934"/>
        <w:gridCol w:w="262"/>
        <w:gridCol w:w="1088"/>
      </w:tblGrid>
      <w:tr w:rsidR="007113B9" w:rsidRPr="00280525" w14:paraId="5ACAFFEE" w14:textId="77777777" w:rsidTr="001677E6">
        <w:trPr>
          <w:cantSplit/>
        </w:trPr>
        <w:tc>
          <w:tcPr>
            <w:tcW w:w="3074" w:type="dxa"/>
          </w:tcPr>
          <w:p w14:paraId="5D200607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30941907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3C90FD41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gridSpan w:val="3"/>
          </w:tcPr>
          <w:p w14:paraId="21508D0B" w14:textId="2D56D6EF" w:rsidR="007113B9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A3F9E16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65A08995" w14:textId="118A3279" w:rsidR="007113B9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  <w:r w:rsidR="00796407" w:rsidRPr="002805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7113B9" w:rsidRPr="00280525" w14:paraId="5427778F" w14:textId="77777777" w:rsidTr="001677E6">
        <w:trPr>
          <w:cantSplit/>
        </w:trPr>
        <w:tc>
          <w:tcPr>
            <w:tcW w:w="3074" w:type="dxa"/>
          </w:tcPr>
          <w:p w14:paraId="38C92F65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92BF8AE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46EFED86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7D77FE00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7F583B69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EC1D42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5B2B5F64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9F76741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62" w:type="dxa"/>
          </w:tcPr>
          <w:p w14:paraId="1340FFFC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FA91215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7113B9" w:rsidRPr="00280525" w14:paraId="1F01E276" w14:textId="77777777" w:rsidTr="001677E6">
        <w:trPr>
          <w:cantSplit/>
        </w:trPr>
        <w:tc>
          <w:tcPr>
            <w:tcW w:w="3074" w:type="dxa"/>
          </w:tcPr>
          <w:p w14:paraId="0922912E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E28383A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3801CA7C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4" w:type="dxa"/>
            <w:gridSpan w:val="7"/>
          </w:tcPr>
          <w:p w14:paraId="37C1C07A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(พันหุ้น / พันบาท)</w:t>
            </w:r>
          </w:p>
        </w:tc>
      </w:tr>
      <w:tr w:rsidR="007113B9" w:rsidRPr="00280525" w14:paraId="1B2BC970" w14:textId="77777777" w:rsidTr="001677E6">
        <w:trPr>
          <w:cantSplit/>
        </w:trPr>
        <w:tc>
          <w:tcPr>
            <w:tcW w:w="3074" w:type="dxa"/>
          </w:tcPr>
          <w:p w14:paraId="2659900D" w14:textId="5C6022A3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89" w:type="dxa"/>
          </w:tcPr>
          <w:p w14:paraId="54F80BA0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2EF36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EFFCEA5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A77C97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636F04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A6D534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A4E032E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7DDCED00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1F7D0B6B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13B9" w:rsidRPr="00280525" w14:paraId="469CDCFD" w14:textId="77777777" w:rsidTr="001677E6">
        <w:trPr>
          <w:cantSplit/>
        </w:trPr>
        <w:tc>
          <w:tcPr>
            <w:tcW w:w="3074" w:type="dxa"/>
          </w:tcPr>
          <w:p w14:paraId="79DB7EB0" w14:textId="5049D280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B0741" w:rsidRPr="0028052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805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89" w:type="dxa"/>
          </w:tcPr>
          <w:p w14:paraId="74981E32" w14:textId="148C5A96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CB5289" w14:textId="77777777" w:rsidR="007113B9" w:rsidRPr="00280525" w:rsidRDefault="007113B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52A1AAD" w14:textId="64A47794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4E2E93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15D7B11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4727D3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6CF8BD1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6333934F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4CA73B5A" w14:textId="77777777" w:rsidR="007113B9" w:rsidRPr="00280525" w:rsidRDefault="007113B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7696" w:rsidRPr="00280525" w14:paraId="13979259" w14:textId="77777777" w:rsidTr="001677E6">
        <w:trPr>
          <w:cantSplit/>
        </w:trPr>
        <w:tc>
          <w:tcPr>
            <w:tcW w:w="3074" w:type="dxa"/>
          </w:tcPr>
          <w:p w14:paraId="0AD6A1F7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67104237" w14:textId="17DA7A7F" w:rsidR="006E7696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0</w:t>
            </w:r>
            <w:r w:rsidR="006E7696" w:rsidRPr="00280525">
              <w:rPr>
                <w:rFonts w:ascii="Angsana New" w:hAnsi="Angsana New"/>
                <w:sz w:val="28"/>
                <w:szCs w:val="28"/>
              </w:rPr>
              <w:t>.</w:t>
            </w:r>
            <w:r w:rsidRPr="0028052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5C92EBD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213050B" w14:textId="7085097F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6E7696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EB53E8D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2D92F8" w14:textId="37F4F29D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6E7696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16C15BB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2A8A4E0C" w14:textId="7A03A298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6E7696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16E0F529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4F29D9DB" w14:textId="3022F640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6E7696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6E7696" w:rsidRPr="00280525" w14:paraId="2F8FBE61" w14:textId="77777777" w:rsidTr="001677E6">
        <w:trPr>
          <w:cantSplit/>
        </w:trPr>
        <w:tc>
          <w:tcPr>
            <w:tcW w:w="3074" w:type="dxa"/>
          </w:tcPr>
          <w:p w14:paraId="38D60BCB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89" w:type="dxa"/>
          </w:tcPr>
          <w:p w14:paraId="068F2BB6" w14:textId="67E40701" w:rsidR="006E7696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0</w:t>
            </w:r>
            <w:r w:rsidR="00105FD9" w:rsidRPr="00280525">
              <w:rPr>
                <w:rFonts w:ascii="Angsana New" w:hAnsi="Angsana New"/>
                <w:sz w:val="28"/>
                <w:szCs w:val="28"/>
              </w:rPr>
              <w:t>.</w:t>
            </w:r>
            <w:r w:rsidRPr="0028052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3D8CAB1A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88CD0F2" w14:textId="51C03A92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EE047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2D38BF36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50C58A6" w14:textId="1DE89B03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05FD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75B1D6EE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428F67C4" w14:textId="09C534C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468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128C950F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363F2589" w14:textId="6D8661F9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E7696" w:rsidRPr="00280525" w14:paraId="3584D43C" w14:textId="77777777" w:rsidTr="001677E6">
        <w:trPr>
          <w:cantSplit/>
        </w:trPr>
        <w:tc>
          <w:tcPr>
            <w:tcW w:w="3074" w:type="dxa"/>
          </w:tcPr>
          <w:p w14:paraId="38875F43" w14:textId="0FDA9324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B0741" w:rsidRPr="00280525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0B0741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="000B0741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3C5E66E1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9DA1E7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658DE6E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59EEAF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26AFC8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3236F7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</w:tcBorders>
          </w:tcPr>
          <w:p w14:paraId="1B737B1F" w14:textId="562B6CE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3847227D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C02E12A" w14:textId="01C74EEC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7696" w:rsidRPr="00280525" w14:paraId="24A97545" w14:textId="77777777" w:rsidTr="001677E6">
        <w:trPr>
          <w:cantSplit/>
        </w:trPr>
        <w:tc>
          <w:tcPr>
            <w:tcW w:w="3074" w:type="dxa"/>
          </w:tcPr>
          <w:p w14:paraId="43CEE2AE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72DB01BA" w14:textId="15096AB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3893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262D50EC" w14:textId="7EA08B7C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</w:t>
            </w:r>
            <w:r w:rsidR="00105FD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33862854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C5FA01" w14:textId="3E101106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</w:t>
            </w:r>
            <w:r w:rsidR="00105FD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1214C9E3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291D4EB" w14:textId="26FBC435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6E7696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6FA211D6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93301C" w14:textId="3D1608C0" w:rsidR="006E7696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888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150</w:t>
            </w:r>
            <w:r w:rsidR="006E7696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6E7696" w:rsidRPr="00280525" w14:paraId="76B3FB80" w14:textId="77777777" w:rsidTr="001677E6">
        <w:trPr>
          <w:cantSplit/>
        </w:trPr>
        <w:tc>
          <w:tcPr>
            <w:tcW w:w="3074" w:type="dxa"/>
          </w:tcPr>
          <w:p w14:paraId="14049C67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989" w:type="dxa"/>
          </w:tcPr>
          <w:p w14:paraId="0FF0E813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03CD69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4EC0AF0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6C7233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6606A4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2197B93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66A68081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</w:tcPr>
          <w:p w14:paraId="1C9CD2D2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75082BA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E7696" w:rsidRPr="00280525" w14:paraId="5A6B37CA" w14:textId="77777777" w:rsidTr="001677E6">
        <w:trPr>
          <w:cantSplit/>
        </w:trPr>
        <w:tc>
          <w:tcPr>
            <w:tcW w:w="3074" w:type="dxa"/>
          </w:tcPr>
          <w:p w14:paraId="71C446D9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หุ้นที่ออกและชำระแล้ว </w:t>
            </w:r>
          </w:p>
        </w:tc>
        <w:tc>
          <w:tcPr>
            <w:tcW w:w="989" w:type="dxa"/>
          </w:tcPr>
          <w:p w14:paraId="11DEDBA9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9D9A5E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1237D5ED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16AD68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8072D20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5ADCE5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46D93DD8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17265C97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35BACD85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7696" w:rsidRPr="00280525" w14:paraId="385EC179" w14:textId="77777777" w:rsidTr="001677E6">
        <w:trPr>
          <w:cantSplit/>
        </w:trPr>
        <w:tc>
          <w:tcPr>
            <w:tcW w:w="3074" w:type="dxa"/>
          </w:tcPr>
          <w:p w14:paraId="5E481D5E" w14:textId="40DB7DB9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B0741" w:rsidRPr="0028052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805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89" w:type="dxa"/>
          </w:tcPr>
          <w:p w14:paraId="0F9B88F3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19809" w14:textId="77777777" w:rsidR="006E7696" w:rsidRPr="00280525" w:rsidRDefault="006E7696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5926F3B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C1FBBA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5E311D8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306E4D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40449DA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13920DC9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65278679" w14:textId="77777777" w:rsidR="006E7696" w:rsidRPr="00280525" w:rsidRDefault="006E7696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5FD9" w:rsidRPr="00280525" w14:paraId="3592E23F" w14:textId="77777777" w:rsidTr="001677E6">
        <w:trPr>
          <w:cantSplit/>
        </w:trPr>
        <w:tc>
          <w:tcPr>
            <w:tcW w:w="3074" w:type="dxa"/>
          </w:tcPr>
          <w:p w14:paraId="26311FEB" w14:textId="77777777" w:rsidR="00105FD9" w:rsidRPr="00280525" w:rsidRDefault="00105FD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45A22F7F" w14:textId="59C87540" w:rsidR="00105FD9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0</w:t>
            </w:r>
            <w:r w:rsidR="00105FD9" w:rsidRPr="00280525">
              <w:rPr>
                <w:rFonts w:ascii="Angsana New" w:hAnsi="Angsana New"/>
                <w:sz w:val="28"/>
                <w:szCs w:val="28"/>
              </w:rPr>
              <w:t>.</w:t>
            </w:r>
            <w:r w:rsidRPr="0028052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A04ECA8" w14:textId="77777777" w:rsidR="00105FD9" w:rsidRPr="00280525" w:rsidRDefault="00105FD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9F7DAD9" w14:textId="3F210D64" w:rsidR="00105FD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105FD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4938D60" w14:textId="77777777" w:rsidR="00105FD9" w:rsidRPr="00280525" w:rsidRDefault="00105FD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BA36DD9" w14:textId="0F68E688" w:rsidR="00105FD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105FD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7B9ECBB" w14:textId="77777777" w:rsidR="00105FD9" w:rsidRPr="00280525" w:rsidRDefault="00105FD9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12BBA60A" w14:textId="406EF712" w:rsidR="00105FD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105FD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43DD9AE2" w14:textId="77777777" w:rsidR="00105FD9" w:rsidRPr="00280525" w:rsidRDefault="00105FD9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278BB45C" w14:textId="02F119D0" w:rsidR="00105FD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105FD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EE0479" w:rsidRPr="00280525" w14:paraId="0C433D14" w14:textId="77777777" w:rsidTr="001677E6">
        <w:trPr>
          <w:cantSplit/>
        </w:trPr>
        <w:tc>
          <w:tcPr>
            <w:tcW w:w="3074" w:type="dxa"/>
          </w:tcPr>
          <w:p w14:paraId="5EFE66E6" w14:textId="77777777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89" w:type="dxa"/>
          </w:tcPr>
          <w:p w14:paraId="60BE617D" w14:textId="74A020DF" w:rsidR="00EE0479" w:rsidRPr="00280525" w:rsidRDefault="000B0741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0</w:t>
            </w:r>
            <w:r w:rsidR="00EE0479" w:rsidRPr="00280525">
              <w:rPr>
                <w:rFonts w:ascii="Angsana New" w:hAnsi="Angsana New"/>
                <w:sz w:val="28"/>
                <w:szCs w:val="28"/>
              </w:rPr>
              <w:t>.</w:t>
            </w:r>
            <w:r w:rsidRPr="0028052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02AEF3BF" w14:textId="77777777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CC9991E" w14:textId="4D904A9D" w:rsidR="00EE047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EE047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2D03C641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4D9787C" w14:textId="1FA06DD3" w:rsidR="00EE047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E0479" w:rsidRPr="002805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25EFDF37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7E52F89C" w14:textId="799EC19C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468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501886FF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57FFD2B5" w14:textId="5A767FBF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E0479" w:rsidRPr="00280525" w14:paraId="5E66A0C5" w14:textId="77777777" w:rsidTr="001677E6">
        <w:trPr>
          <w:cantSplit/>
        </w:trPr>
        <w:tc>
          <w:tcPr>
            <w:tcW w:w="3074" w:type="dxa"/>
          </w:tcPr>
          <w:p w14:paraId="0A8ADB25" w14:textId="7CC9E986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B0741" w:rsidRPr="00280525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0B0741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="000B0741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0C05DABC" w14:textId="77777777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A50BED" w14:textId="77777777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71C774B0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D46BDE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3AD4B9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FFBC70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3ECD8A5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6040287A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85DB7F3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0479" w:rsidRPr="00280525" w14:paraId="44E6E731" w14:textId="77777777" w:rsidTr="001677E6">
        <w:trPr>
          <w:cantSplit/>
        </w:trPr>
        <w:tc>
          <w:tcPr>
            <w:tcW w:w="3074" w:type="dxa"/>
          </w:tcPr>
          <w:p w14:paraId="223287F3" w14:textId="77777777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07963BB7" w14:textId="24816226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D8511" w14:textId="77777777" w:rsidR="00EE0479" w:rsidRPr="00280525" w:rsidRDefault="00EE0479" w:rsidP="0031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4F66AFBF" w14:textId="025D485C" w:rsidR="00EE047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7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</w:t>
            </w:r>
            <w:r w:rsidR="00EE047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317112AC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E6139E" w14:textId="3F2FCF26" w:rsidR="00EE047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</w:t>
            </w:r>
            <w:r w:rsidR="00EE047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6A8B8B02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660BA2D" w14:textId="41773D8E" w:rsidR="00EE047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37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EE047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47D2F9C8" w14:textId="77777777" w:rsidR="00EE0479" w:rsidRPr="00280525" w:rsidRDefault="00EE0479" w:rsidP="003114E7">
            <w:pPr>
              <w:pStyle w:val="30"/>
              <w:tabs>
                <w:tab w:val="clear" w:pos="360"/>
                <w:tab w:val="clear" w:pos="720"/>
                <w:tab w:val="decimal" w:pos="888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03C558A8" w14:textId="0B2E2E20" w:rsidR="00EE0479" w:rsidRPr="00280525" w:rsidRDefault="000B0741" w:rsidP="003114E7">
            <w:pPr>
              <w:pStyle w:val="30"/>
              <w:tabs>
                <w:tab w:val="clear" w:pos="360"/>
                <w:tab w:val="clear" w:pos="720"/>
                <w:tab w:val="decimal" w:pos="888"/>
              </w:tabs>
              <w:spacing w:line="370" w:lineRule="exac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150</w:t>
            </w:r>
            <w:r w:rsidR="00EE0479"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6E3E632D" w14:textId="368EF1EA" w:rsidR="00A21534" w:rsidRPr="00280525" w:rsidRDefault="00A21534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DD9C04A" w14:textId="4B148BA7" w:rsidR="00185FF6" w:rsidRPr="00280525" w:rsidRDefault="00185FF6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8052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การเสนอขายหุ้นให้แก่บุคคลในวงจำกัด</w:t>
      </w:r>
      <w:r w:rsidRPr="00280525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(</w:t>
      </w:r>
      <w:r w:rsidRPr="00280525">
        <w:rPr>
          <w:rFonts w:ascii="Angsana New" w:hAnsi="Angsana New"/>
          <w:b/>
          <w:bCs/>
          <w:i/>
          <w:iCs/>
          <w:sz w:val="28"/>
          <w:szCs w:val="28"/>
        </w:rPr>
        <w:t>Private Placement)</w:t>
      </w:r>
      <w:r w:rsidRPr="00280525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</w:p>
    <w:p w14:paraId="65B2B6A4" w14:textId="77777777" w:rsidR="00185FF6" w:rsidRPr="00280525" w:rsidRDefault="00185FF6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hanging="557"/>
        <w:jc w:val="thaiDistribute"/>
        <w:rPr>
          <w:rFonts w:ascii="Angsana New" w:hAnsi="Angsana New"/>
          <w:sz w:val="24"/>
          <w:szCs w:val="24"/>
        </w:rPr>
      </w:pPr>
    </w:p>
    <w:p w14:paraId="141590AA" w14:textId="23D5CC4D" w:rsidR="00185FF6" w:rsidRPr="00280525" w:rsidRDefault="00185FF6" w:rsidP="003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29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เมษายน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ผู้ถือหุ้นได้อนุมัติการเพิ่มทุนจดทะเบียนของบริษัทจำนวน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3</w:t>
      </w:r>
      <w:r w:rsidR="00664AC1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502</w:t>
      </w:r>
      <w:r w:rsidR="00664AC1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600</w:t>
      </w:r>
      <w:r w:rsidR="00664AC1"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บาท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150</w:t>
      </w:r>
      <w:r w:rsidR="00DE759F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000</w:t>
      </w:r>
      <w:r w:rsidR="00DE759F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000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บาท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เป็นทุนจดทะเบียนจำนวน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153</w:t>
      </w:r>
      <w:r w:rsidR="00DE759F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502</w:t>
      </w:r>
      <w:r w:rsidR="00DE759F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600</w:t>
      </w:r>
      <w:r w:rsidR="00DE759F" w:rsidRPr="00280525">
        <w:rPr>
          <w:rFonts w:ascii="Angsana New" w:hAnsi="Angsana New"/>
          <w:sz w:val="28"/>
          <w:szCs w:val="28"/>
        </w:rPr>
        <w:t xml:space="preserve"> </w:t>
      </w:r>
      <w:r w:rsidR="00DE759F" w:rsidRPr="00280525">
        <w:rPr>
          <w:rFonts w:ascii="Angsana New" w:hAnsi="Angsana New" w:hint="cs"/>
          <w:sz w:val="28"/>
          <w:szCs w:val="28"/>
          <w:cs/>
        </w:rPr>
        <w:t>บ</w:t>
      </w:r>
      <w:r w:rsidRPr="00280525">
        <w:rPr>
          <w:rFonts w:ascii="Angsana New" w:hAnsi="Angsana New" w:hint="cs"/>
          <w:sz w:val="28"/>
          <w:szCs w:val="28"/>
          <w:cs/>
        </w:rPr>
        <w:t>าท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โดยการออกหุ้นสามัญเพิ่มทุนของบริษัทจำนวน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7</w:t>
      </w:r>
      <w:r w:rsidR="00B9456D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005</w:t>
      </w:r>
      <w:r w:rsidR="00B9456D" w:rsidRPr="00280525">
        <w:rPr>
          <w:rFonts w:ascii="Angsana New" w:hAnsi="Angsana New"/>
          <w:sz w:val="28"/>
          <w:szCs w:val="28"/>
        </w:rPr>
        <w:t>,</w:t>
      </w:r>
      <w:r w:rsidR="000B0741" w:rsidRPr="00280525">
        <w:rPr>
          <w:rFonts w:ascii="Angsana New" w:hAnsi="Angsana New"/>
          <w:sz w:val="28"/>
          <w:szCs w:val="28"/>
        </w:rPr>
        <w:t>200</w:t>
      </w:r>
      <w:r w:rsidR="00B9456D" w:rsidRPr="00280525">
        <w:rPr>
          <w:rFonts w:ascii="Angsana New" w:hAnsi="Angsana New"/>
          <w:sz w:val="28"/>
          <w:szCs w:val="28"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หุ้น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0</w:t>
      </w:r>
      <w:r w:rsidR="00B9456D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50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บาท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เพื่อเสนอขายให้แก่บุคคลในวงจำกัด</w:t>
      </w:r>
      <w:r w:rsidRPr="00280525">
        <w:rPr>
          <w:rFonts w:ascii="Angsana New" w:hAnsi="Angsana New"/>
          <w:sz w:val="28"/>
          <w:szCs w:val="28"/>
          <w:cs/>
        </w:rPr>
        <w:t xml:space="preserve"> (</w:t>
      </w:r>
      <w:r w:rsidRPr="00280525">
        <w:rPr>
          <w:rFonts w:ascii="Angsana New" w:hAnsi="Angsana New"/>
          <w:sz w:val="28"/>
          <w:szCs w:val="28"/>
        </w:rPr>
        <w:t xml:space="preserve">Private Placement) </w:t>
      </w:r>
      <w:r w:rsidRPr="00280525">
        <w:rPr>
          <w:rFonts w:ascii="Angsana New" w:hAnsi="Angsana New" w:hint="cs"/>
          <w:sz w:val="28"/>
          <w:szCs w:val="28"/>
          <w:cs/>
        </w:rPr>
        <w:t>ซึ่งเป็นการดำเนินการชำระค่าหุ้นงวดสุดท้ายตามเงื่อนไขข้อตกลงการซื้อหุ้นของบริษัท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ไอ</w:t>
      </w:r>
      <w:r w:rsidRPr="00280525">
        <w:rPr>
          <w:rFonts w:ascii="Angsana New" w:hAnsi="Angsana New"/>
          <w:sz w:val="28"/>
          <w:szCs w:val="28"/>
          <w:cs/>
        </w:rPr>
        <w:t>-</w:t>
      </w:r>
      <w:r w:rsidRPr="00280525">
        <w:rPr>
          <w:rFonts w:ascii="Angsana New" w:hAnsi="Angsana New" w:hint="cs"/>
          <w:sz w:val="28"/>
          <w:szCs w:val="28"/>
          <w:cs/>
        </w:rPr>
        <w:t>ซีเคียว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จำกัด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ตามที่ได้รับอนุมัติจากที่ประชุมวิสามัญผู้ถือหุ้น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ครั้งที่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1</w:t>
      </w:r>
      <w:r w:rsidR="00B9456D" w:rsidRPr="00280525">
        <w:rPr>
          <w:rFonts w:ascii="Angsana New" w:hAnsi="Angsana New"/>
          <w:sz w:val="28"/>
          <w:szCs w:val="28"/>
        </w:rPr>
        <w:t>/</w:t>
      </w:r>
      <w:r w:rsidR="000B0741" w:rsidRPr="00280525">
        <w:rPr>
          <w:rFonts w:ascii="Angsana New" w:hAnsi="Angsana New"/>
          <w:sz w:val="28"/>
          <w:szCs w:val="28"/>
        </w:rPr>
        <w:t>2561</w:t>
      </w:r>
    </w:p>
    <w:p w14:paraId="2BDE11E2" w14:textId="6FA5E9B0" w:rsidR="00185FF6" w:rsidRPr="00280525" w:rsidRDefault="00185FF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/>
          <w:sz w:val="28"/>
          <w:szCs w:val="28"/>
          <w:cs/>
        </w:rPr>
        <w:lastRenderedPageBreak/>
        <w:t xml:space="preserve">ในเดือนพฤษภาคม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Pr="00280525">
        <w:rPr>
          <w:rFonts w:ascii="Angsana New" w:hAnsi="Angsana New"/>
          <w:sz w:val="28"/>
          <w:szCs w:val="28"/>
          <w:cs/>
        </w:rPr>
        <w:t xml:space="preserve"> บริษัทได้เสนอขายหุ้นที่ออกใหม่</w:t>
      </w:r>
      <w:r w:rsidR="67F9B44F" w:rsidRPr="00280525">
        <w:rPr>
          <w:rFonts w:ascii="Angsana New" w:hAnsi="Angsana New"/>
          <w:sz w:val="28"/>
          <w:szCs w:val="28"/>
          <w:cs/>
        </w:rPr>
        <w:t xml:space="preserve">จำนวน </w:t>
      </w:r>
      <w:r w:rsidR="000420FB" w:rsidRPr="00280525">
        <w:rPr>
          <w:rFonts w:ascii="Angsana New" w:hAnsi="Angsana New"/>
          <w:sz w:val="28"/>
          <w:szCs w:val="28"/>
        </w:rPr>
        <w:t xml:space="preserve">7,005,200 </w:t>
      </w:r>
      <w:r w:rsidR="000420FB" w:rsidRPr="00280525">
        <w:rPr>
          <w:rFonts w:ascii="Angsana New" w:hAnsi="Angsana New" w:hint="cs"/>
          <w:sz w:val="28"/>
          <w:szCs w:val="28"/>
          <w:cs/>
        </w:rPr>
        <w:t>หุ้น</w:t>
      </w:r>
      <w:r w:rsidR="67F9B44F" w:rsidRPr="00280525">
        <w:rPr>
          <w:rFonts w:ascii="Angsana New" w:hAnsi="Angsana New"/>
          <w:sz w:val="28"/>
          <w:szCs w:val="28"/>
          <w:cs/>
        </w:rPr>
        <w:t xml:space="preserve">ดังกล่าว ในราคาหุ้นละ </w:t>
      </w:r>
      <w:r w:rsidR="000B0741" w:rsidRPr="00280525">
        <w:rPr>
          <w:rFonts w:ascii="Angsana New" w:hAnsi="Angsana New"/>
          <w:sz w:val="28"/>
          <w:szCs w:val="28"/>
        </w:rPr>
        <w:t>5</w:t>
      </w:r>
      <w:r w:rsidR="67F9B44F" w:rsidRPr="00280525">
        <w:rPr>
          <w:rFonts w:ascii="Angsana New" w:hAnsi="Angsana New"/>
          <w:sz w:val="28"/>
          <w:szCs w:val="28"/>
          <w:cs/>
        </w:rPr>
        <w:t>.</w:t>
      </w:r>
      <w:r w:rsidR="000B0741" w:rsidRPr="00280525">
        <w:rPr>
          <w:rFonts w:ascii="Angsana New" w:hAnsi="Angsana New"/>
          <w:sz w:val="28"/>
          <w:szCs w:val="28"/>
        </w:rPr>
        <w:t>71</w:t>
      </w:r>
      <w:r w:rsidR="67F9B44F" w:rsidRPr="00280525">
        <w:rPr>
          <w:rFonts w:ascii="Angsana New" w:hAnsi="Angsana New"/>
          <w:sz w:val="28"/>
          <w:szCs w:val="28"/>
          <w:cs/>
        </w:rPr>
        <w:t xml:space="preserve"> บาท</w:t>
      </w:r>
      <w:r w:rsidRPr="00280525">
        <w:rPr>
          <w:rFonts w:ascii="Angsana New" w:hAnsi="Angsana New"/>
          <w:sz w:val="28"/>
          <w:szCs w:val="28"/>
          <w:cs/>
        </w:rPr>
        <w:t xml:space="preserve"> (ทุน </w:t>
      </w:r>
      <w:r w:rsidR="000B0741" w:rsidRPr="00280525">
        <w:rPr>
          <w:rFonts w:ascii="Angsana New" w:hAnsi="Angsana New"/>
          <w:sz w:val="28"/>
          <w:szCs w:val="28"/>
        </w:rPr>
        <w:t>0</w:t>
      </w:r>
      <w:r w:rsidR="00B9456D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50</w:t>
      </w:r>
      <w:r w:rsidRPr="00280525">
        <w:rPr>
          <w:rFonts w:ascii="Angsana New" w:hAnsi="Angsana New"/>
          <w:sz w:val="28"/>
          <w:szCs w:val="28"/>
          <w:cs/>
        </w:rPr>
        <w:t xml:space="preserve"> บาท และส่วนเกินมูลค่าหุ้น </w:t>
      </w:r>
      <w:r w:rsidR="000B0741" w:rsidRPr="00280525">
        <w:rPr>
          <w:rFonts w:ascii="Angsana New" w:hAnsi="Angsana New"/>
          <w:sz w:val="28"/>
          <w:szCs w:val="28"/>
        </w:rPr>
        <w:t>5</w:t>
      </w:r>
      <w:r w:rsidR="00B9456D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21</w:t>
      </w:r>
      <w:r w:rsidRPr="00280525">
        <w:rPr>
          <w:rFonts w:ascii="Angsana New" w:hAnsi="Angsana New"/>
          <w:sz w:val="28"/>
          <w:szCs w:val="28"/>
          <w:cs/>
        </w:rPr>
        <w:t xml:space="preserve"> บาท) รวมเป็นจำนวนเงิน </w:t>
      </w:r>
      <w:r w:rsidR="000B0741" w:rsidRPr="00280525">
        <w:rPr>
          <w:rFonts w:ascii="Angsana New" w:hAnsi="Angsana New"/>
          <w:sz w:val="28"/>
          <w:szCs w:val="28"/>
        </w:rPr>
        <w:t>40</w:t>
      </w:r>
      <w:r w:rsidRPr="00280525">
        <w:rPr>
          <w:rFonts w:ascii="Angsana New" w:hAnsi="Angsana New"/>
          <w:sz w:val="28"/>
          <w:szCs w:val="28"/>
          <w:cs/>
        </w:rPr>
        <w:t xml:space="preserve"> ล้านบาท แบ่งออกเป็นทุนชำระแล้ว </w:t>
      </w:r>
      <w:r w:rsidR="000B0741" w:rsidRPr="00280525">
        <w:rPr>
          <w:rFonts w:ascii="Angsana New" w:hAnsi="Angsana New"/>
          <w:sz w:val="28"/>
          <w:szCs w:val="28"/>
        </w:rPr>
        <w:t>3</w:t>
      </w:r>
      <w:r w:rsidR="00614A93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50</w:t>
      </w:r>
      <w:r w:rsidRPr="00280525">
        <w:rPr>
          <w:rFonts w:ascii="Angsana New" w:hAnsi="Angsana New"/>
          <w:sz w:val="28"/>
          <w:szCs w:val="28"/>
          <w:cs/>
        </w:rPr>
        <w:t xml:space="preserve"> ล้านบาท และส่วนเกินมูลค่าหุ้น </w:t>
      </w:r>
      <w:r w:rsidR="000B0741" w:rsidRPr="00280525">
        <w:rPr>
          <w:rFonts w:ascii="Angsana New" w:hAnsi="Angsana New"/>
          <w:sz w:val="28"/>
          <w:szCs w:val="28"/>
        </w:rPr>
        <w:t>36</w:t>
      </w:r>
      <w:r w:rsidR="00614A93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50</w:t>
      </w:r>
      <w:r w:rsidRPr="00280525">
        <w:rPr>
          <w:rFonts w:ascii="Angsana New" w:hAnsi="Angsana New"/>
          <w:sz w:val="28"/>
          <w:szCs w:val="28"/>
          <w:cs/>
        </w:rPr>
        <w:t xml:space="preserve"> ล้านบาท บริษัทได้</w:t>
      </w:r>
      <w:r w:rsidR="58E88E4F" w:rsidRPr="00280525">
        <w:rPr>
          <w:rFonts w:ascii="Angsana New" w:hAnsi="Angsana New"/>
          <w:sz w:val="28"/>
          <w:szCs w:val="28"/>
          <w:cs/>
        </w:rPr>
        <w:t xml:space="preserve">ออกหุ้นและเรียกชำระค่าหุ้นเมื่อวันที่ </w:t>
      </w:r>
      <w:r w:rsidR="000B0741" w:rsidRPr="00280525">
        <w:rPr>
          <w:rFonts w:ascii="Angsana New" w:hAnsi="Angsana New"/>
          <w:sz w:val="28"/>
          <w:szCs w:val="28"/>
        </w:rPr>
        <w:t>18</w:t>
      </w:r>
      <w:r w:rsidR="58E88E4F" w:rsidRPr="0028052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="58E88E4F" w:rsidRPr="00280525">
        <w:rPr>
          <w:rFonts w:ascii="Angsana New" w:hAnsi="Angsana New"/>
          <w:sz w:val="28"/>
          <w:szCs w:val="28"/>
          <w:cs/>
        </w:rPr>
        <w:t xml:space="preserve"> และ</w:t>
      </w:r>
      <w:r w:rsidRPr="00280525">
        <w:rPr>
          <w:rFonts w:ascii="Angsana New" w:hAnsi="Angsana New"/>
          <w:sz w:val="28"/>
          <w:szCs w:val="28"/>
          <w:cs/>
        </w:rPr>
        <w:t xml:space="preserve">จดทะเบียนการเพิ่มทุนที่ชำระแล้วกับกระทรวงพาณิชย์เมื่อวันที่ </w:t>
      </w:r>
      <w:r w:rsidR="000B0741" w:rsidRPr="00280525">
        <w:rPr>
          <w:rFonts w:ascii="Angsana New" w:hAnsi="Angsana New"/>
          <w:sz w:val="28"/>
          <w:szCs w:val="28"/>
        </w:rPr>
        <w:t>20</w:t>
      </w:r>
      <w:r w:rsidRPr="0028052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</w:p>
    <w:p w14:paraId="0483EACE" w14:textId="77777777" w:rsidR="00185FF6" w:rsidRPr="00280525" w:rsidRDefault="00185FF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/>
          <w:sz w:val="24"/>
          <w:szCs w:val="24"/>
        </w:rPr>
      </w:pPr>
    </w:p>
    <w:p w14:paraId="53D39C1A" w14:textId="30893F04" w:rsidR="00185FF6" w:rsidRPr="00280525" w:rsidRDefault="00B051EC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ค่า</w:t>
      </w:r>
      <w:r w:rsidR="00185FF6" w:rsidRPr="00280525">
        <w:rPr>
          <w:rFonts w:ascii="Angsana New" w:hAnsi="Angsana New" w:hint="cs"/>
          <w:sz w:val="28"/>
          <w:szCs w:val="28"/>
          <w:cs/>
        </w:rPr>
        <w:t>ใช้จ่ายที่เกี่ยวข้องโดยตรงกับการเสนอขายหุ้นให้แก่บุคคลในวงจำกัด</w:t>
      </w:r>
      <w:r w:rsidR="00185FF6" w:rsidRPr="00280525">
        <w:rPr>
          <w:rFonts w:ascii="Angsana New" w:hAnsi="Angsana New"/>
          <w:sz w:val="28"/>
          <w:szCs w:val="28"/>
          <w:cs/>
        </w:rPr>
        <w:t xml:space="preserve"> (</w:t>
      </w:r>
      <w:r w:rsidR="00185FF6" w:rsidRPr="00280525">
        <w:rPr>
          <w:rFonts w:ascii="Angsana New" w:hAnsi="Angsana New"/>
          <w:sz w:val="28"/>
          <w:szCs w:val="28"/>
        </w:rPr>
        <w:t xml:space="preserve">Private Placement) </w:t>
      </w:r>
      <w:r w:rsidR="00B268F4" w:rsidRPr="00280525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0B0741" w:rsidRPr="00280525">
        <w:rPr>
          <w:rFonts w:ascii="Angsana New" w:hAnsi="Angsana New"/>
          <w:sz w:val="28"/>
          <w:szCs w:val="28"/>
        </w:rPr>
        <w:t>0</w:t>
      </w:r>
      <w:r w:rsidR="00614A93" w:rsidRPr="00280525">
        <w:rPr>
          <w:rFonts w:ascii="Angsana New" w:hAnsi="Angsana New"/>
          <w:sz w:val="28"/>
          <w:szCs w:val="28"/>
        </w:rPr>
        <w:t>.</w:t>
      </w:r>
      <w:r w:rsidR="000B0741" w:rsidRPr="00280525">
        <w:rPr>
          <w:rFonts w:ascii="Angsana New" w:hAnsi="Angsana New"/>
          <w:sz w:val="28"/>
          <w:szCs w:val="28"/>
        </w:rPr>
        <w:t>60</w:t>
      </w:r>
      <w:r w:rsidR="00185FF6" w:rsidRPr="00280525">
        <w:rPr>
          <w:rFonts w:ascii="Angsana New" w:hAnsi="Angsana New"/>
          <w:sz w:val="28"/>
          <w:szCs w:val="28"/>
          <w:cs/>
        </w:rPr>
        <w:t xml:space="preserve"> </w:t>
      </w:r>
      <w:r w:rsidR="00185FF6" w:rsidRPr="00280525">
        <w:rPr>
          <w:rFonts w:ascii="Angsana New" w:hAnsi="Angsana New" w:hint="cs"/>
          <w:sz w:val="28"/>
          <w:szCs w:val="28"/>
          <w:cs/>
        </w:rPr>
        <w:t>ล้านบาท</w:t>
      </w:r>
      <w:r w:rsidR="00185FF6" w:rsidRPr="00280525">
        <w:rPr>
          <w:rFonts w:ascii="Angsana New" w:hAnsi="Angsana New"/>
          <w:sz w:val="28"/>
          <w:szCs w:val="28"/>
          <w:cs/>
        </w:rPr>
        <w:t xml:space="preserve"> </w:t>
      </w:r>
      <w:r w:rsidR="00185FF6" w:rsidRPr="00280525">
        <w:rPr>
          <w:rFonts w:ascii="Angsana New" w:hAnsi="Angsana New" w:hint="cs"/>
          <w:sz w:val="28"/>
          <w:szCs w:val="28"/>
          <w:cs/>
        </w:rPr>
        <w:t>แสดงหักจากส่วนเกินมูลค่าหุ้นที่ได้รับจากการเสนอหุ้นให้แก่บุคคลในวงจำกัด</w:t>
      </w:r>
      <w:r w:rsidR="00185FF6" w:rsidRPr="00280525">
        <w:rPr>
          <w:rFonts w:ascii="Angsana New" w:hAnsi="Angsana New"/>
          <w:sz w:val="28"/>
          <w:szCs w:val="28"/>
          <w:cs/>
        </w:rPr>
        <w:t xml:space="preserve"> (</w:t>
      </w:r>
      <w:r w:rsidR="00185FF6" w:rsidRPr="00280525">
        <w:rPr>
          <w:rFonts w:ascii="Angsana New" w:hAnsi="Angsana New"/>
          <w:sz w:val="28"/>
          <w:szCs w:val="28"/>
        </w:rPr>
        <w:t>Private Placement)</w:t>
      </w:r>
    </w:p>
    <w:p w14:paraId="1A1E3654" w14:textId="77777777" w:rsidR="00185FF6" w:rsidRPr="00280525" w:rsidRDefault="00185FF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/>
          <w:sz w:val="24"/>
          <w:szCs w:val="24"/>
        </w:rPr>
      </w:pPr>
    </w:p>
    <w:p w14:paraId="1416F242" w14:textId="77777777" w:rsidR="00185FF6" w:rsidRPr="00280525" w:rsidRDefault="00185FF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8052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020F1F58" w14:textId="77777777" w:rsidR="00185FF6" w:rsidRPr="00280525" w:rsidRDefault="00185FF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jc w:val="thaiDistribute"/>
        <w:rPr>
          <w:rFonts w:ascii="Angsana New" w:hAnsi="Angsana New"/>
          <w:sz w:val="24"/>
          <w:szCs w:val="24"/>
        </w:rPr>
      </w:pPr>
    </w:p>
    <w:p w14:paraId="02227A27" w14:textId="677C18CC" w:rsidR="00BA6F35" w:rsidRPr="00280525" w:rsidRDefault="00185FF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280525">
        <w:rPr>
          <w:rFonts w:ascii="Angsana New" w:hAnsi="Angsana New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พ</w:t>
      </w:r>
      <w:r w:rsidRPr="00280525">
        <w:rPr>
          <w:rFonts w:ascii="Angsana New" w:hAnsi="Angsana New"/>
          <w:sz w:val="28"/>
          <w:szCs w:val="28"/>
          <w:cs/>
        </w:rPr>
        <w:t>.</w:t>
      </w:r>
      <w:r w:rsidRPr="00280525">
        <w:rPr>
          <w:rFonts w:ascii="Angsana New" w:hAnsi="Angsana New" w:hint="cs"/>
          <w:sz w:val="28"/>
          <w:szCs w:val="28"/>
          <w:cs/>
        </w:rPr>
        <w:t>ศ</w:t>
      </w:r>
      <w:r w:rsidRPr="00280525">
        <w:rPr>
          <w:rFonts w:ascii="Angsana New" w:hAnsi="Angsana New"/>
          <w:sz w:val="28"/>
          <w:szCs w:val="28"/>
          <w:cs/>
        </w:rPr>
        <w:t xml:space="preserve">. </w:t>
      </w:r>
      <w:r w:rsidR="000B0741" w:rsidRPr="00280525">
        <w:rPr>
          <w:rFonts w:ascii="Angsana New" w:hAnsi="Angsana New"/>
          <w:sz w:val="28"/>
          <w:szCs w:val="28"/>
        </w:rPr>
        <w:t>2535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มาตรา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</w:rPr>
        <w:t>51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Pr="00280525">
        <w:rPr>
          <w:rFonts w:ascii="Angsana New" w:hAnsi="Angsana New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280525">
        <w:rPr>
          <w:rFonts w:ascii="Angsana New" w:hAnsi="Angsana New"/>
          <w:sz w:val="28"/>
          <w:szCs w:val="28"/>
          <w:cs/>
        </w:rPr>
        <w:t xml:space="preserve"> (“</w:t>
      </w:r>
      <w:r w:rsidRPr="00280525">
        <w:rPr>
          <w:rFonts w:ascii="Angsana New" w:hAnsi="Angsana New" w:hint="cs"/>
          <w:sz w:val="28"/>
          <w:szCs w:val="28"/>
          <w:cs/>
        </w:rPr>
        <w:t>ส่วนเกินมูลค่าหุ้น</w:t>
      </w:r>
      <w:r w:rsidRPr="00280525">
        <w:rPr>
          <w:rFonts w:ascii="Angsana New" w:hAnsi="Angsana New" w:hint="eastAsia"/>
          <w:sz w:val="28"/>
          <w:szCs w:val="28"/>
          <w:cs/>
        </w:rPr>
        <w:t>”</w:t>
      </w:r>
      <w:r w:rsidRPr="00280525">
        <w:rPr>
          <w:rFonts w:ascii="Angsana New" w:hAnsi="Angsana New"/>
          <w:sz w:val="28"/>
          <w:szCs w:val="28"/>
          <w:cs/>
        </w:rPr>
        <w:t xml:space="preserve">) </w:t>
      </w:r>
      <w:r w:rsidRPr="00280525">
        <w:rPr>
          <w:rFonts w:ascii="Angsana New" w:hAnsi="Angsana New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59824AC9" w14:textId="77777777" w:rsidR="00BA6F35" w:rsidRPr="00280525" w:rsidRDefault="00BA6F35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8"/>
          <w:szCs w:val="28"/>
          <w:lang w:eastAsia="x-none"/>
        </w:rPr>
      </w:pPr>
    </w:p>
    <w:p w14:paraId="0A980FA4" w14:textId="2C750465" w:rsidR="009A45B0" w:rsidRPr="00280525" w:rsidRDefault="000B0741" w:rsidP="00280525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280525">
        <w:rPr>
          <w:rFonts w:ascii="Angsana New" w:hAnsi="Angsana New"/>
          <w:sz w:val="28"/>
          <w:szCs w:val="28"/>
          <w:lang w:val="en-US"/>
        </w:rPr>
        <w:t>7</w:t>
      </w:r>
      <w:r w:rsidR="00CB3B4E" w:rsidRPr="00280525">
        <w:rPr>
          <w:rFonts w:ascii="Angsana New" w:hAnsi="Angsana New" w:hint="cs"/>
          <w:sz w:val="28"/>
          <w:szCs w:val="28"/>
          <w:cs/>
          <w:lang w:val="th-TH"/>
        </w:rPr>
        <w:tab/>
      </w:r>
      <w:r w:rsidR="009A45B0" w:rsidRPr="00280525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280525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280525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069CBBB5" w14:textId="77777777" w:rsidR="009A45B0" w:rsidRPr="00280525" w:rsidRDefault="009A45B0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275E562" w14:textId="77777777" w:rsidR="00184A00" w:rsidRPr="00280525" w:rsidRDefault="00184A00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280525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FEDDE42" w14:textId="77777777" w:rsidR="00184A00" w:rsidRPr="00280525" w:rsidRDefault="00184A00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537454FB" w14:textId="3E0D6747" w:rsidR="00184A00" w:rsidRPr="00280525" w:rsidRDefault="00184A00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280525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30ECF435" w14:textId="1E787EF3" w:rsidR="00184A00" w:rsidRPr="00280525" w:rsidRDefault="00184A00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0B0741" w:rsidRPr="00280525">
        <w:rPr>
          <w:rFonts w:ascii="Angsana New" w:eastAsia="Cordia New" w:hAnsi="Angsana New" w:hint="cs"/>
          <w:color w:val="000000"/>
          <w:sz w:val="28"/>
          <w:szCs w:val="28"/>
        </w:rPr>
        <w:t>1</w:t>
      </w: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ขายสินค้า</w:t>
      </w:r>
    </w:p>
    <w:p w14:paraId="0D6152A0" w14:textId="3B740DAB" w:rsidR="00184A00" w:rsidRPr="00280525" w:rsidRDefault="00184A00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0B0741" w:rsidRPr="00280525">
        <w:rPr>
          <w:rFonts w:ascii="Angsana New" w:eastAsia="Cordia New" w:hAnsi="Angsana New" w:hint="cs"/>
          <w:color w:val="000000"/>
          <w:sz w:val="28"/>
          <w:szCs w:val="28"/>
        </w:rPr>
        <w:t>2</w:t>
      </w:r>
      <w:r w:rsidRPr="00280525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บริการ</w:t>
      </w:r>
    </w:p>
    <w:p w14:paraId="6E3D1D61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15491A" w:rsidRPr="00280525" w14:paraId="63AB3E98" w14:textId="77777777" w:rsidTr="0015491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7B7FD56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22A813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5491A" w:rsidRPr="00280525" w14:paraId="08C4EBAD" w14:textId="77777777" w:rsidTr="0015491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3B8D288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159B98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2F907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DC5FAF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F390E5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E75C1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15491A" w:rsidRPr="00280525" w14:paraId="3B995BBF" w14:textId="77777777" w:rsidTr="0015491A">
        <w:trPr>
          <w:tblHeader/>
        </w:trPr>
        <w:tc>
          <w:tcPr>
            <w:tcW w:w="2430" w:type="dxa"/>
            <w:shd w:val="clear" w:color="auto" w:fill="auto"/>
          </w:tcPr>
          <w:p w14:paraId="0591EEF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A8A410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ED1FE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ECC40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128C00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5B4F3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FBC5A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DB7AF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9AFB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A6288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F018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AF44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5491A" w:rsidRPr="00280525" w14:paraId="79A74C91" w14:textId="77777777" w:rsidTr="0015491A">
        <w:trPr>
          <w:tblHeader/>
        </w:trPr>
        <w:tc>
          <w:tcPr>
            <w:tcW w:w="2430" w:type="dxa"/>
            <w:shd w:val="clear" w:color="auto" w:fill="auto"/>
          </w:tcPr>
          <w:p w14:paraId="05618B1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28052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14:paraId="0A2125D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4B50C4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0A41C7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2E3D41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94B992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3EFBC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4DEB3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B467D3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A3EA32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0054EB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6AA2DA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15491A" w:rsidRPr="00280525" w14:paraId="3961B726" w14:textId="77777777" w:rsidTr="0015491A">
        <w:trPr>
          <w:tblHeader/>
        </w:trPr>
        <w:tc>
          <w:tcPr>
            <w:tcW w:w="2430" w:type="dxa"/>
            <w:shd w:val="clear" w:color="auto" w:fill="auto"/>
          </w:tcPr>
          <w:p w14:paraId="2231474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5788E26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91A" w:rsidRPr="00280525" w14:paraId="370D1A36" w14:textId="77777777" w:rsidTr="0015491A">
        <w:tc>
          <w:tcPr>
            <w:tcW w:w="2430" w:type="dxa"/>
            <w:shd w:val="clear" w:color="auto" w:fill="auto"/>
          </w:tcPr>
          <w:p w14:paraId="74BBF5B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CE16D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4F1A23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AA76F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A3FD0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2E36E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FD1B7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2FB5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4062E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1E801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50C8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F9CB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6B998CF1" w14:textId="77777777" w:rsidTr="0015491A">
        <w:tc>
          <w:tcPr>
            <w:tcW w:w="2430" w:type="dxa"/>
            <w:shd w:val="clear" w:color="auto" w:fill="auto"/>
            <w:vAlign w:val="bottom"/>
          </w:tcPr>
          <w:p w14:paraId="0CB366C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79CB7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308037ED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E5DC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14:paraId="7091987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92743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  <w:shd w:val="clear" w:color="auto" w:fill="auto"/>
          </w:tcPr>
          <w:p w14:paraId="3980D59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8FE95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</w:tcPr>
          <w:p w14:paraId="11F85BE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EA2220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981,313</w:t>
            </w:r>
          </w:p>
        </w:tc>
        <w:tc>
          <w:tcPr>
            <w:tcW w:w="270" w:type="dxa"/>
          </w:tcPr>
          <w:p w14:paraId="542C1FD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CE121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1,277,174</w:t>
            </w:r>
          </w:p>
        </w:tc>
      </w:tr>
      <w:tr w:rsidR="0015491A" w:rsidRPr="00280525" w14:paraId="3D338814" w14:textId="77777777" w:rsidTr="0015491A">
        <w:tc>
          <w:tcPr>
            <w:tcW w:w="2430" w:type="dxa"/>
            <w:shd w:val="clear" w:color="auto" w:fill="auto"/>
          </w:tcPr>
          <w:p w14:paraId="7CC0F26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207F8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C97912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67A4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FD243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62736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F2C73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D209D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D023B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F62C1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076D8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5021D8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1394F9A4" w14:textId="77777777" w:rsidTr="0015491A">
        <w:tc>
          <w:tcPr>
            <w:tcW w:w="2430" w:type="dxa"/>
            <w:shd w:val="clear" w:color="auto" w:fill="auto"/>
          </w:tcPr>
          <w:p w14:paraId="7CF83E6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7EFF2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0EB628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6F119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01DD3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9146C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54FD1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D0E3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96ADF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DBF9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CBE74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74B6C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5E28EF5A" w14:textId="77777777" w:rsidTr="0015491A">
        <w:tc>
          <w:tcPr>
            <w:tcW w:w="2430" w:type="dxa"/>
            <w:shd w:val="clear" w:color="auto" w:fill="auto"/>
          </w:tcPr>
          <w:p w14:paraId="5539BA0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A29A40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045ED1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9B6626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E9C12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A4477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57817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DAFA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179CB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E2E6A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B86A6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D7501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6F365662" w14:textId="77777777" w:rsidTr="0015491A">
        <w:tc>
          <w:tcPr>
            <w:tcW w:w="2430" w:type="dxa"/>
            <w:shd w:val="clear" w:color="auto" w:fill="auto"/>
          </w:tcPr>
          <w:p w14:paraId="63733DD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183B6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AB66CF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93FA3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8F3538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9D8D87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F5D08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ECAA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C228A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9FB99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A06F1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D1870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3F9E44BF" w14:textId="77777777" w:rsidTr="0015491A">
        <w:tc>
          <w:tcPr>
            <w:tcW w:w="2430" w:type="dxa"/>
            <w:shd w:val="clear" w:color="auto" w:fill="auto"/>
          </w:tcPr>
          <w:p w14:paraId="129CDFF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8019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719397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37AEE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3D530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A6B9C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314A9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07CAD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FD833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A0424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1B817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41E29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3E3E0CDF" w14:textId="77777777" w:rsidTr="0015491A">
        <w:tc>
          <w:tcPr>
            <w:tcW w:w="2430" w:type="dxa"/>
            <w:shd w:val="clear" w:color="auto" w:fill="auto"/>
            <w:vAlign w:val="bottom"/>
          </w:tcPr>
          <w:p w14:paraId="35C02C5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715D4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014EABA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7DAB4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21789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1D48D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7F910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ECAE1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DF605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7F5B4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DE31E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2E173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0EDC5C0D" w14:textId="77777777" w:rsidTr="0015491A">
        <w:tc>
          <w:tcPr>
            <w:tcW w:w="2430" w:type="dxa"/>
            <w:shd w:val="clear" w:color="auto" w:fill="auto"/>
          </w:tcPr>
          <w:p w14:paraId="6D80AA2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0C0CD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55514A1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0548D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C75C2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27496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37598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2152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A1C70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5DB6F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4187B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FF2FD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772D1916" w14:textId="77777777" w:rsidTr="0015491A">
        <w:tc>
          <w:tcPr>
            <w:tcW w:w="2430" w:type="dxa"/>
            <w:shd w:val="clear" w:color="auto" w:fill="auto"/>
          </w:tcPr>
          <w:p w14:paraId="36C410A0" w14:textId="77777777" w:rsidR="0015491A" w:rsidRPr="00280525" w:rsidRDefault="0015491A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EA2E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551,358</w:t>
            </w:r>
          </w:p>
        </w:tc>
        <w:tc>
          <w:tcPr>
            <w:tcW w:w="262" w:type="dxa"/>
            <w:shd w:val="clear" w:color="auto" w:fill="auto"/>
          </w:tcPr>
          <w:p w14:paraId="1E7CCE37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FFDA5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555,995</w:t>
            </w:r>
          </w:p>
        </w:tc>
        <w:tc>
          <w:tcPr>
            <w:tcW w:w="262" w:type="dxa"/>
            <w:shd w:val="clear" w:color="auto" w:fill="auto"/>
          </w:tcPr>
          <w:p w14:paraId="5668049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84C52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294,587</w:t>
            </w:r>
          </w:p>
        </w:tc>
        <w:tc>
          <w:tcPr>
            <w:tcW w:w="270" w:type="dxa"/>
            <w:shd w:val="clear" w:color="auto" w:fill="auto"/>
          </w:tcPr>
          <w:p w14:paraId="538D7BF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DA393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279,497</w:t>
            </w:r>
          </w:p>
        </w:tc>
        <w:tc>
          <w:tcPr>
            <w:tcW w:w="270" w:type="dxa"/>
          </w:tcPr>
          <w:p w14:paraId="4FD164B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12B9B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845,945</w:t>
            </w:r>
          </w:p>
        </w:tc>
        <w:tc>
          <w:tcPr>
            <w:tcW w:w="270" w:type="dxa"/>
          </w:tcPr>
          <w:p w14:paraId="7C6C9D5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DDF5D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835,492</w:t>
            </w:r>
          </w:p>
        </w:tc>
      </w:tr>
      <w:tr w:rsidR="0015491A" w:rsidRPr="00280525" w14:paraId="5ED9D09D" w14:textId="77777777" w:rsidTr="0015491A">
        <w:tc>
          <w:tcPr>
            <w:tcW w:w="2430" w:type="dxa"/>
            <w:shd w:val="clear" w:color="auto" w:fill="auto"/>
          </w:tcPr>
          <w:p w14:paraId="1828550F" w14:textId="77777777" w:rsidR="0015491A" w:rsidRPr="00280525" w:rsidRDefault="0015491A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53E1D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35,016</w:t>
            </w:r>
          </w:p>
        </w:tc>
        <w:tc>
          <w:tcPr>
            <w:tcW w:w="262" w:type="dxa"/>
            <w:shd w:val="clear" w:color="auto" w:fill="auto"/>
          </w:tcPr>
          <w:p w14:paraId="530CA4B7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17DA9F" w14:textId="663CFAD8" w:rsidR="0015491A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85,365</w:t>
            </w:r>
          </w:p>
        </w:tc>
        <w:tc>
          <w:tcPr>
            <w:tcW w:w="262" w:type="dxa"/>
            <w:shd w:val="clear" w:color="auto" w:fill="auto"/>
          </w:tcPr>
          <w:p w14:paraId="592ACCF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0528D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10,889</w:t>
            </w:r>
          </w:p>
        </w:tc>
        <w:tc>
          <w:tcPr>
            <w:tcW w:w="270" w:type="dxa"/>
            <w:shd w:val="clear" w:color="auto" w:fill="auto"/>
          </w:tcPr>
          <w:p w14:paraId="12FBD00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67E71E" w14:textId="43D8DFD2" w:rsidR="0015491A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13,890</w:t>
            </w:r>
          </w:p>
        </w:tc>
        <w:tc>
          <w:tcPr>
            <w:tcW w:w="270" w:type="dxa"/>
          </w:tcPr>
          <w:p w14:paraId="6A1A568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76FAE0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45,905</w:t>
            </w:r>
          </w:p>
        </w:tc>
        <w:tc>
          <w:tcPr>
            <w:tcW w:w="270" w:type="dxa"/>
          </w:tcPr>
          <w:p w14:paraId="628317D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35D92F" w14:textId="32CD791A" w:rsidR="0015491A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99,255</w:t>
            </w:r>
          </w:p>
        </w:tc>
      </w:tr>
      <w:tr w:rsidR="00B26088" w:rsidRPr="00280525" w14:paraId="23A9704D" w14:textId="77777777" w:rsidTr="0015491A">
        <w:tc>
          <w:tcPr>
            <w:tcW w:w="2430" w:type="dxa"/>
            <w:shd w:val="clear" w:color="auto" w:fill="auto"/>
          </w:tcPr>
          <w:p w14:paraId="6525107E" w14:textId="77777777" w:rsidR="00B26088" w:rsidRPr="00280525" w:rsidRDefault="00B26088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F69C7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68,955</w:t>
            </w:r>
          </w:p>
        </w:tc>
        <w:tc>
          <w:tcPr>
            <w:tcW w:w="262" w:type="dxa"/>
            <w:shd w:val="clear" w:color="auto" w:fill="auto"/>
          </w:tcPr>
          <w:p w14:paraId="64DD9A9B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81258B" w14:textId="2132B2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329,535</w:t>
            </w:r>
          </w:p>
        </w:tc>
        <w:tc>
          <w:tcPr>
            <w:tcW w:w="262" w:type="dxa"/>
            <w:shd w:val="clear" w:color="auto" w:fill="auto"/>
          </w:tcPr>
          <w:p w14:paraId="098A1B4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45BEE7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8,870</w:t>
            </w:r>
          </w:p>
        </w:tc>
        <w:tc>
          <w:tcPr>
            <w:tcW w:w="270" w:type="dxa"/>
            <w:shd w:val="clear" w:color="auto" w:fill="auto"/>
          </w:tcPr>
          <w:p w14:paraId="18B94F4E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41D55" w14:textId="2D161D1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4,585</w:t>
            </w:r>
          </w:p>
        </w:tc>
        <w:tc>
          <w:tcPr>
            <w:tcW w:w="270" w:type="dxa"/>
          </w:tcPr>
          <w:p w14:paraId="3C860FF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2002A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77,825</w:t>
            </w:r>
          </w:p>
        </w:tc>
        <w:tc>
          <w:tcPr>
            <w:tcW w:w="270" w:type="dxa"/>
          </w:tcPr>
          <w:p w14:paraId="2D136F4E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A1CFB0" w14:textId="7817CC59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334,120</w:t>
            </w:r>
          </w:p>
        </w:tc>
      </w:tr>
      <w:tr w:rsidR="00B26088" w:rsidRPr="00280525" w14:paraId="2F7914A9" w14:textId="77777777" w:rsidTr="0015491A">
        <w:tc>
          <w:tcPr>
            <w:tcW w:w="2430" w:type="dxa"/>
            <w:shd w:val="clear" w:color="auto" w:fill="auto"/>
          </w:tcPr>
          <w:p w14:paraId="3645F9E3" w14:textId="77777777" w:rsidR="00B26088" w:rsidRPr="00280525" w:rsidRDefault="00B26088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050F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5,083</w:t>
            </w:r>
          </w:p>
        </w:tc>
        <w:tc>
          <w:tcPr>
            <w:tcW w:w="262" w:type="dxa"/>
            <w:shd w:val="clear" w:color="auto" w:fill="auto"/>
          </w:tcPr>
          <w:p w14:paraId="7C7F8D03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1B88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1,874</w:t>
            </w:r>
          </w:p>
        </w:tc>
        <w:tc>
          <w:tcPr>
            <w:tcW w:w="262" w:type="dxa"/>
            <w:shd w:val="clear" w:color="auto" w:fill="auto"/>
          </w:tcPr>
          <w:p w14:paraId="0E2015FE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85EA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270" w:type="dxa"/>
            <w:shd w:val="clear" w:color="auto" w:fill="auto"/>
          </w:tcPr>
          <w:p w14:paraId="765515E5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5E68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6,433</w:t>
            </w:r>
          </w:p>
        </w:tc>
        <w:tc>
          <w:tcPr>
            <w:tcW w:w="270" w:type="dxa"/>
          </w:tcPr>
          <w:p w14:paraId="63DAB2D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CF452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11,638</w:t>
            </w:r>
          </w:p>
        </w:tc>
        <w:tc>
          <w:tcPr>
            <w:tcW w:w="270" w:type="dxa"/>
          </w:tcPr>
          <w:p w14:paraId="0405C96E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0D3A0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8,307</w:t>
            </w:r>
          </w:p>
        </w:tc>
      </w:tr>
      <w:tr w:rsidR="00B26088" w:rsidRPr="00280525" w14:paraId="2C3C1A21" w14:textId="77777777" w:rsidTr="0015491A">
        <w:tc>
          <w:tcPr>
            <w:tcW w:w="2430" w:type="dxa"/>
            <w:shd w:val="clear" w:color="auto" w:fill="auto"/>
            <w:vAlign w:val="bottom"/>
          </w:tcPr>
          <w:p w14:paraId="531A6EA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520D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1D9AB0B4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9AAE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14:paraId="209D4A2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F6B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  <w:shd w:val="clear" w:color="auto" w:fill="auto"/>
          </w:tcPr>
          <w:p w14:paraId="10D351D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803F2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</w:tcPr>
          <w:p w14:paraId="66BC1608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616C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981,313</w:t>
            </w:r>
          </w:p>
        </w:tc>
        <w:tc>
          <w:tcPr>
            <w:tcW w:w="270" w:type="dxa"/>
          </w:tcPr>
          <w:p w14:paraId="76C5DE3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B983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1,277,174</w:t>
            </w:r>
          </w:p>
        </w:tc>
      </w:tr>
      <w:tr w:rsidR="00B26088" w:rsidRPr="00280525" w14:paraId="1657DF76" w14:textId="77777777" w:rsidTr="0015491A">
        <w:tc>
          <w:tcPr>
            <w:tcW w:w="2430" w:type="dxa"/>
            <w:shd w:val="clear" w:color="auto" w:fill="auto"/>
          </w:tcPr>
          <w:p w14:paraId="18C31FC9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7138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4A5BE2B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6F6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828B9E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F4A9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09BDE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71DD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4D06931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605D89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DF1175A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19B59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26088" w:rsidRPr="00280525" w14:paraId="312EEC2A" w14:textId="77777777" w:rsidTr="0015491A">
        <w:tc>
          <w:tcPr>
            <w:tcW w:w="2430" w:type="dxa"/>
            <w:shd w:val="clear" w:color="auto" w:fill="auto"/>
            <w:vAlign w:val="bottom"/>
          </w:tcPr>
          <w:p w14:paraId="44246C89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4464A63A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49CC7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3609C8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2236F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A37E9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3B5C9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5CC80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1A773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31E5D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4BDEC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AF029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032F00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205EF29A" w14:textId="77777777" w:rsidTr="0015491A">
        <w:tc>
          <w:tcPr>
            <w:tcW w:w="2430" w:type="dxa"/>
            <w:shd w:val="clear" w:color="auto" w:fill="auto"/>
            <w:vAlign w:val="bottom"/>
          </w:tcPr>
          <w:p w14:paraId="7026E6F0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7683A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0A601FA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A698E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44C1E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CF17DA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2DFBD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E0B7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6A7160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8C630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C05784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EA3779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42E7D7B7" w14:textId="77777777" w:rsidTr="0015491A">
        <w:tc>
          <w:tcPr>
            <w:tcW w:w="2430" w:type="dxa"/>
            <w:shd w:val="clear" w:color="auto" w:fill="auto"/>
            <w:vAlign w:val="bottom"/>
          </w:tcPr>
          <w:p w14:paraId="758DC905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65C52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6A49E24D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7BA274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14:paraId="351406F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5D29B8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1663D0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0018F3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C9FBD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CE5D1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70" w:type="dxa"/>
          </w:tcPr>
          <w:p w14:paraId="73D5FEDD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9F575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</w:tr>
      <w:tr w:rsidR="00B26088" w:rsidRPr="00280525" w14:paraId="6A1B4DA0" w14:textId="77777777" w:rsidTr="0015491A">
        <w:tc>
          <w:tcPr>
            <w:tcW w:w="2430" w:type="dxa"/>
            <w:shd w:val="clear" w:color="auto" w:fill="auto"/>
            <w:vAlign w:val="bottom"/>
          </w:tcPr>
          <w:p w14:paraId="534B593A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AAE66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56D411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125C4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6BE4C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350C0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1B189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A837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E136D4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01465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F57ECE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0E8BF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11F88165" w14:textId="77777777" w:rsidTr="0015491A">
        <w:tc>
          <w:tcPr>
            <w:tcW w:w="2430" w:type="dxa"/>
            <w:shd w:val="clear" w:color="auto" w:fill="auto"/>
            <w:vAlign w:val="bottom"/>
          </w:tcPr>
          <w:p w14:paraId="347DF25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C750D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763D40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618899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63D27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8E83F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6A4971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0474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0C00E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8AA282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894F35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B0995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5BFD3B67" w14:textId="77777777" w:rsidTr="0015491A">
        <w:tc>
          <w:tcPr>
            <w:tcW w:w="2430" w:type="dxa"/>
            <w:shd w:val="clear" w:color="auto" w:fill="auto"/>
            <w:vAlign w:val="bottom"/>
          </w:tcPr>
          <w:p w14:paraId="0588B5C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2F144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3DEAEF5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EAC8B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22FAE8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007BB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97BE5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E617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9E7CE9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2AA639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37BFA9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C0800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35A3C0ED" w14:textId="77777777" w:rsidTr="0015491A">
        <w:tc>
          <w:tcPr>
            <w:tcW w:w="2430" w:type="dxa"/>
            <w:shd w:val="clear" w:color="auto" w:fill="auto"/>
            <w:vAlign w:val="bottom"/>
          </w:tcPr>
          <w:p w14:paraId="1CDCBF9A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AF40F9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5C7BFA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0D18C3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17BBCE4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30A5EA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30,522</w:t>
            </w:r>
          </w:p>
        </w:tc>
        <w:tc>
          <w:tcPr>
            <w:tcW w:w="270" w:type="dxa"/>
            <w:shd w:val="clear" w:color="auto" w:fill="auto"/>
          </w:tcPr>
          <w:p w14:paraId="1FDF099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07BB0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31,288</w:t>
            </w:r>
          </w:p>
        </w:tc>
        <w:tc>
          <w:tcPr>
            <w:tcW w:w="270" w:type="dxa"/>
          </w:tcPr>
          <w:p w14:paraId="3E15FCD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92494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30,522</w:t>
            </w:r>
          </w:p>
        </w:tc>
        <w:tc>
          <w:tcPr>
            <w:tcW w:w="270" w:type="dxa"/>
          </w:tcPr>
          <w:p w14:paraId="431316D1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5F35E7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31,288</w:t>
            </w:r>
          </w:p>
        </w:tc>
      </w:tr>
      <w:tr w:rsidR="00B26088" w:rsidRPr="00280525" w14:paraId="483731BF" w14:textId="77777777" w:rsidTr="0015491A">
        <w:tc>
          <w:tcPr>
            <w:tcW w:w="2430" w:type="dxa"/>
            <w:shd w:val="clear" w:color="auto" w:fill="auto"/>
            <w:vAlign w:val="bottom"/>
          </w:tcPr>
          <w:p w14:paraId="662D0E0D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80ED4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1B8D7E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0FE64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02F568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8D840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0ED417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B3E3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BE7ED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16285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17ABE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2AFCF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49E5FEB0" w14:textId="77777777" w:rsidTr="0015491A">
        <w:tc>
          <w:tcPr>
            <w:tcW w:w="2430" w:type="dxa"/>
            <w:shd w:val="clear" w:color="auto" w:fill="auto"/>
            <w:vAlign w:val="bottom"/>
          </w:tcPr>
          <w:p w14:paraId="087C583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0D1B5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889C82C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11B66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14E29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4A3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290,379</w:t>
            </w:r>
          </w:p>
        </w:tc>
        <w:tc>
          <w:tcPr>
            <w:tcW w:w="270" w:type="dxa"/>
            <w:shd w:val="clear" w:color="auto" w:fill="auto"/>
          </w:tcPr>
          <w:p w14:paraId="109B28F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FF3B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273,117</w:t>
            </w:r>
          </w:p>
        </w:tc>
        <w:tc>
          <w:tcPr>
            <w:tcW w:w="270" w:type="dxa"/>
          </w:tcPr>
          <w:p w14:paraId="66B54E61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C11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290,379</w:t>
            </w:r>
          </w:p>
        </w:tc>
        <w:tc>
          <w:tcPr>
            <w:tcW w:w="270" w:type="dxa"/>
          </w:tcPr>
          <w:p w14:paraId="36D8981A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4FE3E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273,117</w:t>
            </w:r>
          </w:p>
        </w:tc>
      </w:tr>
      <w:tr w:rsidR="00B26088" w:rsidRPr="00280525" w14:paraId="4B741B2B" w14:textId="77777777" w:rsidTr="0015491A">
        <w:tc>
          <w:tcPr>
            <w:tcW w:w="2430" w:type="dxa"/>
            <w:shd w:val="clear" w:color="auto" w:fill="auto"/>
            <w:vAlign w:val="bottom"/>
          </w:tcPr>
          <w:p w14:paraId="1768788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3F383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4D01ABBA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5CED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14:paraId="497C165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30A50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  <w:shd w:val="clear" w:color="auto" w:fill="auto"/>
          </w:tcPr>
          <w:p w14:paraId="305F63B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08C30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</w:tcPr>
          <w:p w14:paraId="1C8EF631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66B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981,313</w:t>
            </w:r>
          </w:p>
        </w:tc>
        <w:tc>
          <w:tcPr>
            <w:tcW w:w="270" w:type="dxa"/>
          </w:tcPr>
          <w:p w14:paraId="6C7CDEDC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9057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1,277,174</w:t>
            </w:r>
          </w:p>
        </w:tc>
      </w:tr>
      <w:tr w:rsidR="00B26088" w:rsidRPr="00280525" w14:paraId="2428B365" w14:textId="77777777" w:rsidTr="0015491A">
        <w:tc>
          <w:tcPr>
            <w:tcW w:w="2430" w:type="dxa"/>
            <w:shd w:val="clear" w:color="auto" w:fill="auto"/>
            <w:vAlign w:val="bottom"/>
          </w:tcPr>
          <w:p w14:paraId="404317FD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FC16C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03CB22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94993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C69FD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F7C7C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77869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234C6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636F9B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16A35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8533D7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A22CD3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26088" w:rsidRPr="00280525" w14:paraId="693ED274" w14:textId="77777777" w:rsidTr="0015491A">
        <w:tc>
          <w:tcPr>
            <w:tcW w:w="2430" w:type="dxa"/>
            <w:shd w:val="clear" w:color="auto" w:fill="auto"/>
          </w:tcPr>
          <w:p w14:paraId="4876E48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293F9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7A7BED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F0D950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8CD9DF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31E6A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6A209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0C96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EB1CA8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B72143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83E51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F7ECA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6088" w:rsidRPr="00280525" w14:paraId="666551C6" w14:textId="77777777" w:rsidTr="0015491A">
        <w:tc>
          <w:tcPr>
            <w:tcW w:w="2430" w:type="dxa"/>
            <w:shd w:val="clear" w:color="auto" w:fill="auto"/>
            <w:vAlign w:val="bottom"/>
          </w:tcPr>
          <w:p w14:paraId="2A1C9BC9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913A39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2C736C22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3081C81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14:paraId="493A7DFE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006026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211,157</w:t>
            </w:r>
          </w:p>
        </w:tc>
        <w:tc>
          <w:tcPr>
            <w:tcW w:w="270" w:type="dxa"/>
            <w:shd w:val="clear" w:color="auto" w:fill="auto"/>
          </w:tcPr>
          <w:p w14:paraId="7D757AB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1309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184,568</w:t>
            </w:r>
          </w:p>
        </w:tc>
        <w:tc>
          <w:tcPr>
            <w:tcW w:w="270" w:type="dxa"/>
          </w:tcPr>
          <w:p w14:paraId="25E3068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7E1674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871,569</w:t>
            </w:r>
          </w:p>
        </w:tc>
        <w:tc>
          <w:tcPr>
            <w:tcW w:w="270" w:type="dxa"/>
          </w:tcPr>
          <w:p w14:paraId="2D301677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DAA12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1,157,337</w:t>
            </w:r>
          </w:p>
        </w:tc>
      </w:tr>
      <w:tr w:rsidR="00B26088" w:rsidRPr="00280525" w14:paraId="4F687957" w14:textId="77777777" w:rsidTr="0015491A">
        <w:tc>
          <w:tcPr>
            <w:tcW w:w="2430" w:type="dxa"/>
            <w:shd w:val="clear" w:color="auto" w:fill="auto"/>
            <w:vAlign w:val="bottom"/>
          </w:tcPr>
          <w:p w14:paraId="57FEF564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8DCB6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D814B9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D88C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43367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C871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109,744</w:t>
            </w:r>
          </w:p>
        </w:tc>
        <w:tc>
          <w:tcPr>
            <w:tcW w:w="270" w:type="dxa"/>
            <w:shd w:val="clear" w:color="auto" w:fill="auto"/>
          </w:tcPr>
          <w:p w14:paraId="592812E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986D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119,837</w:t>
            </w:r>
          </w:p>
        </w:tc>
        <w:tc>
          <w:tcPr>
            <w:tcW w:w="270" w:type="dxa"/>
          </w:tcPr>
          <w:p w14:paraId="7868153D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03CBA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109,744</w:t>
            </w:r>
          </w:p>
        </w:tc>
        <w:tc>
          <w:tcPr>
            <w:tcW w:w="270" w:type="dxa"/>
          </w:tcPr>
          <w:p w14:paraId="48A8C7A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00CA9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119,837</w:t>
            </w:r>
          </w:p>
        </w:tc>
      </w:tr>
      <w:tr w:rsidR="00B26088" w:rsidRPr="00280525" w14:paraId="454E09B9" w14:textId="77777777" w:rsidTr="0015491A">
        <w:tc>
          <w:tcPr>
            <w:tcW w:w="2430" w:type="dxa"/>
            <w:shd w:val="clear" w:color="auto" w:fill="auto"/>
          </w:tcPr>
          <w:p w14:paraId="7603D5D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EC39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79132E48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36E99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14:paraId="0316D9E6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1F8D7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  <w:shd w:val="clear" w:color="auto" w:fill="auto"/>
          </w:tcPr>
          <w:p w14:paraId="2CA410F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DCA8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</w:tcPr>
          <w:p w14:paraId="2D19E097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C63D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981,313</w:t>
            </w:r>
          </w:p>
        </w:tc>
        <w:tc>
          <w:tcPr>
            <w:tcW w:w="270" w:type="dxa"/>
          </w:tcPr>
          <w:p w14:paraId="5BC6F3A4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DC07A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1,277,174</w:t>
            </w:r>
          </w:p>
        </w:tc>
      </w:tr>
      <w:tr w:rsidR="00B26088" w:rsidRPr="00280525" w14:paraId="548C9A0E" w14:textId="77777777" w:rsidTr="0015491A">
        <w:tc>
          <w:tcPr>
            <w:tcW w:w="2430" w:type="dxa"/>
            <w:shd w:val="clear" w:color="auto" w:fill="auto"/>
          </w:tcPr>
          <w:p w14:paraId="5DD7CC5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7AA35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D9835B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0F433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F546EF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F02CA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AA932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9A447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F00BB7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FE46B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FECCA00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E602E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26088" w:rsidRPr="00280525" w14:paraId="7FC34B8E" w14:textId="77777777" w:rsidTr="0015491A">
        <w:tc>
          <w:tcPr>
            <w:tcW w:w="2430" w:type="dxa"/>
            <w:shd w:val="clear" w:color="auto" w:fill="auto"/>
            <w:vAlign w:val="bottom"/>
          </w:tcPr>
          <w:p w14:paraId="30FEE0A8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FD5124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91,205</w:t>
            </w:r>
          </w:p>
        </w:tc>
        <w:tc>
          <w:tcPr>
            <w:tcW w:w="262" w:type="dxa"/>
            <w:shd w:val="clear" w:color="auto" w:fill="auto"/>
          </w:tcPr>
          <w:p w14:paraId="5D1EB030" w14:textId="77777777" w:rsidR="00B26088" w:rsidRPr="00280525" w:rsidRDefault="00B26088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5A00AB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104,160</w:t>
            </w:r>
          </w:p>
        </w:tc>
        <w:tc>
          <w:tcPr>
            <w:tcW w:w="262" w:type="dxa"/>
            <w:shd w:val="clear" w:color="auto" w:fill="auto"/>
          </w:tcPr>
          <w:p w14:paraId="00D89B28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50AE7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112,147</w:t>
            </w:r>
          </w:p>
        </w:tc>
        <w:tc>
          <w:tcPr>
            <w:tcW w:w="270" w:type="dxa"/>
            <w:shd w:val="clear" w:color="auto" w:fill="auto"/>
          </w:tcPr>
          <w:p w14:paraId="723FEA53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0D7684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117,119</w:t>
            </w:r>
          </w:p>
        </w:tc>
        <w:tc>
          <w:tcPr>
            <w:tcW w:w="270" w:type="dxa"/>
          </w:tcPr>
          <w:p w14:paraId="348867AB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FDCA0F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203,352</w:t>
            </w:r>
          </w:p>
        </w:tc>
        <w:tc>
          <w:tcPr>
            <w:tcW w:w="270" w:type="dxa"/>
          </w:tcPr>
          <w:p w14:paraId="763D9177" w14:textId="77777777" w:rsidR="00B26088" w:rsidRPr="00280525" w:rsidRDefault="00B2608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02715A" w14:textId="77777777" w:rsidR="00B26088" w:rsidRPr="00280525" w:rsidRDefault="00B26088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221,279</w:t>
            </w:r>
          </w:p>
        </w:tc>
      </w:tr>
    </w:tbl>
    <w:p w14:paraId="0DD9E701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490200F3" w14:textId="0A5D58AA" w:rsidR="00B87CB3" w:rsidRPr="00280525" w:rsidRDefault="00B87CB3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668384" w14:textId="77777777" w:rsidR="0039409B" w:rsidRPr="00280525" w:rsidRDefault="0039409B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</w:pPr>
      <w:r w:rsidRPr="00280525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15491A" w:rsidRPr="00280525" w14:paraId="1340E519" w14:textId="77777777" w:rsidTr="0015491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7FE41A6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6CD71B5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5491A" w:rsidRPr="00280525" w14:paraId="10C95EEF" w14:textId="77777777" w:rsidTr="0015491A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3BA1B9B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65F505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99FAC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B36E16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37264A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68CC0B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28052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15491A" w:rsidRPr="00280525" w14:paraId="299F398B" w14:textId="77777777" w:rsidTr="0015491A">
        <w:trPr>
          <w:tblHeader/>
        </w:trPr>
        <w:tc>
          <w:tcPr>
            <w:tcW w:w="2430" w:type="dxa"/>
            <w:shd w:val="clear" w:color="auto" w:fill="auto"/>
          </w:tcPr>
          <w:p w14:paraId="184BAA7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9D6DD6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2F7F01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CC3578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D01014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9BB02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C299F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98AC7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CF2A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95A49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D8305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1C33A4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5491A" w:rsidRPr="00280525" w14:paraId="4A6C221E" w14:textId="77777777" w:rsidTr="0015491A">
        <w:trPr>
          <w:tblHeader/>
        </w:trPr>
        <w:tc>
          <w:tcPr>
            <w:tcW w:w="2430" w:type="dxa"/>
            <w:shd w:val="clear" w:color="auto" w:fill="auto"/>
          </w:tcPr>
          <w:p w14:paraId="5C6F401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14:paraId="32FBA8B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B83A0C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3BC1CF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2B09AA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C28FD5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B8BA6D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8C040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182974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F2041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494A26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527296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15491A" w:rsidRPr="00280525" w14:paraId="7088F20A" w14:textId="77777777" w:rsidTr="0015491A">
        <w:trPr>
          <w:tblHeader/>
        </w:trPr>
        <w:tc>
          <w:tcPr>
            <w:tcW w:w="2430" w:type="dxa"/>
            <w:shd w:val="clear" w:color="auto" w:fill="auto"/>
          </w:tcPr>
          <w:p w14:paraId="3165C09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79A966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91A" w:rsidRPr="00280525" w14:paraId="53C9568A" w14:textId="77777777" w:rsidTr="0015491A">
        <w:tc>
          <w:tcPr>
            <w:tcW w:w="2430" w:type="dxa"/>
            <w:shd w:val="clear" w:color="auto" w:fill="auto"/>
          </w:tcPr>
          <w:p w14:paraId="50BA56C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A0E95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24738B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71532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9070E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478D6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8999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F7E79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7BF06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399B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ED78B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3DFAB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1AF51862" w14:textId="77777777" w:rsidTr="0015491A">
        <w:tc>
          <w:tcPr>
            <w:tcW w:w="2430" w:type="dxa"/>
            <w:shd w:val="clear" w:color="auto" w:fill="auto"/>
            <w:vAlign w:val="bottom"/>
          </w:tcPr>
          <w:p w14:paraId="6E09CE3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38E4E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66B25259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0E17C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14:paraId="51B2A89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9D83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  <w:shd w:val="clear" w:color="auto" w:fill="auto"/>
          </w:tcPr>
          <w:p w14:paraId="04E93E8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18F6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</w:tcPr>
          <w:p w14:paraId="53B61BC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54B38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662,291</w:t>
            </w:r>
          </w:p>
        </w:tc>
        <w:tc>
          <w:tcPr>
            <w:tcW w:w="270" w:type="dxa"/>
          </w:tcPr>
          <w:p w14:paraId="28792EA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FF448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687,791</w:t>
            </w:r>
          </w:p>
        </w:tc>
      </w:tr>
      <w:tr w:rsidR="0015491A" w:rsidRPr="00280525" w14:paraId="2CDED8C5" w14:textId="77777777" w:rsidTr="0015491A">
        <w:tc>
          <w:tcPr>
            <w:tcW w:w="2430" w:type="dxa"/>
            <w:shd w:val="clear" w:color="auto" w:fill="auto"/>
          </w:tcPr>
          <w:p w14:paraId="47B52E8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C7FE5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F741F26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BD7B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EF31F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5CAA3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FA155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12320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A170F7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1B8190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A5C7A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E88FB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20708EB7" w14:textId="77777777" w:rsidTr="0015491A">
        <w:tc>
          <w:tcPr>
            <w:tcW w:w="2430" w:type="dxa"/>
            <w:shd w:val="clear" w:color="auto" w:fill="auto"/>
            <w:vAlign w:val="bottom"/>
          </w:tcPr>
          <w:p w14:paraId="7C2EBD41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1F4F9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3D19C3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1239B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3DD0B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7CDA2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C972D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875A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D7758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C52D7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6DEB2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E2DE2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7744142A" w14:textId="77777777" w:rsidTr="0015491A">
        <w:tc>
          <w:tcPr>
            <w:tcW w:w="2430" w:type="dxa"/>
            <w:shd w:val="clear" w:color="auto" w:fill="auto"/>
          </w:tcPr>
          <w:p w14:paraId="191FC1D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5D551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970FDB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4801A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73326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60EE7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A871E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259A7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A34C8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C931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63B95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CA0C3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66F75925" w14:textId="77777777" w:rsidTr="0015491A">
        <w:tc>
          <w:tcPr>
            <w:tcW w:w="2430" w:type="dxa"/>
            <w:shd w:val="clear" w:color="auto" w:fill="auto"/>
          </w:tcPr>
          <w:p w14:paraId="09C67C35" w14:textId="77777777" w:rsidR="0015491A" w:rsidRPr="00280525" w:rsidRDefault="0015491A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97B4E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511,989</w:t>
            </w:r>
          </w:p>
        </w:tc>
        <w:tc>
          <w:tcPr>
            <w:tcW w:w="262" w:type="dxa"/>
            <w:shd w:val="clear" w:color="auto" w:fill="auto"/>
          </w:tcPr>
          <w:p w14:paraId="3D04C05D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54889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462,297</w:t>
            </w:r>
          </w:p>
        </w:tc>
        <w:tc>
          <w:tcPr>
            <w:tcW w:w="262" w:type="dxa"/>
            <w:shd w:val="clear" w:color="auto" w:fill="auto"/>
          </w:tcPr>
          <w:p w14:paraId="1808529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55F10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141,185</w:t>
            </w:r>
          </w:p>
        </w:tc>
        <w:tc>
          <w:tcPr>
            <w:tcW w:w="270" w:type="dxa"/>
            <w:shd w:val="clear" w:color="auto" w:fill="auto"/>
          </w:tcPr>
          <w:p w14:paraId="060C88E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C432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128,946</w:t>
            </w:r>
          </w:p>
        </w:tc>
        <w:tc>
          <w:tcPr>
            <w:tcW w:w="270" w:type="dxa"/>
          </w:tcPr>
          <w:p w14:paraId="67D9357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E3F6B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653,174</w:t>
            </w:r>
          </w:p>
        </w:tc>
        <w:tc>
          <w:tcPr>
            <w:tcW w:w="270" w:type="dxa"/>
          </w:tcPr>
          <w:p w14:paraId="4E7C629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DFC0E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591,243</w:t>
            </w:r>
          </w:p>
        </w:tc>
      </w:tr>
      <w:tr w:rsidR="0015491A" w:rsidRPr="00280525" w14:paraId="45775B53" w14:textId="77777777" w:rsidTr="0015491A">
        <w:tc>
          <w:tcPr>
            <w:tcW w:w="2430" w:type="dxa"/>
            <w:shd w:val="clear" w:color="auto" w:fill="auto"/>
          </w:tcPr>
          <w:p w14:paraId="3A23BF60" w14:textId="77777777" w:rsidR="0015491A" w:rsidRPr="00280525" w:rsidRDefault="0015491A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1A50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262" w:type="dxa"/>
            <w:shd w:val="clear" w:color="auto" w:fill="auto"/>
          </w:tcPr>
          <w:p w14:paraId="0AD517F9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056CC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54,223</w:t>
            </w:r>
          </w:p>
        </w:tc>
        <w:tc>
          <w:tcPr>
            <w:tcW w:w="262" w:type="dxa"/>
            <w:shd w:val="clear" w:color="auto" w:fill="auto"/>
          </w:tcPr>
          <w:p w14:paraId="672B909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560F4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270" w:type="dxa"/>
            <w:shd w:val="clear" w:color="auto" w:fill="auto"/>
          </w:tcPr>
          <w:p w14:paraId="3995C3C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849C1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13,727</w:t>
            </w:r>
          </w:p>
        </w:tc>
        <w:tc>
          <w:tcPr>
            <w:tcW w:w="270" w:type="dxa"/>
          </w:tcPr>
          <w:p w14:paraId="1764B5F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A55A2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2,275</w:t>
            </w:r>
          </w:p>
        </w:tc>
        <w:tc>
          <w:tcPr>
            <w:tcW w:w="270" w:type="dxa"/>
          </w:tcPr>
          <w:p w14:paraId="1B80AEC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BE315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67,950</w:t>
            </w:r>
          </w:p>
        </w:tc>
      </w:tr>
      <w:tr w:rsidR="0015491A" w:rsidRPr="00280525" w14:paraId="11534BAD" w14:textId="77777777" w:rsidTr="0015491A">
        <w:tc>
          <w:tcPr>
            <w:tcW w:w="2430" w:type="dxa"/>
            <w:shd w:val="clear" w:color="auto" w:fill="auto"/>
          </w:tcPr>
          <w:p w14:paraId="0EF76A01" w14:textId="77777777" w:rsidR="0015491A" w:rsidRPr="00280525" w:rsidRDefault="0015491A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A5C9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5,036</w:t>
            </w:r>
          </w:p>
        </w:tc>
        <w:tc>
          <w:tcPr>
            <w:tcW w:w="262" w:type="dxa"/>
            <w:shd w:val="clear" w:color="auto" w:fill="auto"/>
          </w:tcPr>
          <w:p w14:paraId="56AED77C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8D869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24,709</w:t>
            </w:r>
          </w:p>
        </w:tc>
        <w:tc>
          <w:tcPr>
            <w:tcW w:w="262" w:type="dxa"/>
            <w:shd w:val="clear" w:color="auto" w:fill="auto"/>
          </w:tcPr>
          <w:p w14:paraId="2C7120D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0533E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1,806</w:t>
            </w:r>
          </w:p>
        </w:tc>
        <w:tc>
          <w:tcPr>
            <w:tcW w:w="270" w:type="dxa"/>
            <w:shd w:val="clear" w:color="auto" w:fill="auto"/>
          </w:tcPr>
          <w:p w14:paraId="61A57C1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9731C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3,870</w:t>
            </w:r>
          </w:p>
        </w:tc>
        <w:tc>
          <w:tcPr>
            <w:tcW w:w="270" w:type="dxa"/>
          </w:tcPr>
          <w:p w14:paraId="575DD04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0BE89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6,842</w:t>
            </w:r>
          </w:p>
        </w:tc>
        <w:tc>
          <w:tcPr>
            <w:tcW w:w="270" w:type="dxa"/>
          </w:tcPr>
          <w:p w14:paraId="74E7D16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59851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28,579</w:t>
            </w:r>
          </w:p>
        </w:tc>
      </w:tr>
      <w:tr w:rsidR="0015491A" w:rsidRPr="00280525" w14:paraId="6F497C5E" w14:textId="77777777" w:rsidTr="0015491A">
        <w:tc>
          <w:tcPr>
            <w:tcW w:w="2430" w:type="dxa"/>
            <w:shd w:val="clear" w:color="auto" w:fill="auto"/>
          </w:tcPr>
          <w:p w14:paraId="438AE59E" w14:textId="77777777" w:rsidR="0015491A" w:rsidRPr="00280525" w:rsidRDefault="0015491A" w:rsidP="0028052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7B9F6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C5EADB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FC14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14:paraId="2D35B17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9CFB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left" w:pos="444"/>
                <w:tab w:val="decimal" w:pos="5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4545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3D9D4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left" w:pos="444"/>
                <w:tab w:val="decimal" w:pos="5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28868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BD2A07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2319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35995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15491A" w:rsidRPr="00280525" w14:paraId="33EF1A40" w14:textId="77777777" w:rsidTr="0015491A">
        <w:tc>
          <w:tcPr>
            <w:tcW w:w="2430" w:type="dxa"/>
            <w:shd w:val="clear" w:color="auto" w:fill="auto"/>
            <w:vAlign w:val="bottom"/>
          </w:tcPr>
          <w:p w14:paraId="71351E7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E2F2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6FC4552B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4369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14:paraId="6EAE8B3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02A8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  <w:shd w:val="clear" w:color="auto" w:fill="auto"/>
          </w:tcPr>
          <w:p w14:paraId="220B693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007F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</w:tcPr>
          <w:p w14:paraId="09CF912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FBAD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662,291</w:t>
            </w:r>
          </w:p>
        </w:tc>
        <w:tc>
          <w:tcPr>
            <w:tcW w:w="270" w:type="dxa"/>
          </w:tcPr>
          <w:p w14:paraId="3FAF9CC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591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687,791</w:t>
            </w:r>
          </w:p>
        </w:tc>
      </w:tr>
      <w:tr w:rsidR="0015491A" w:rsidRPr="00280525" w14:paraId="3A0C06D9" w14:textId="77777777" w:rsidTr="0015491A">
        <w:tc>
          <w:tcPr>
            <w:tcW w:w="2430" w:type="dxa"/>
            <w:shd w:val="clear" w:color="auto" w:fill="auto"/>
            <w:vAlign w:val="bottom"/>
          </w:tcPr>
          <w:p w14:paraId="76CED5C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B120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203466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86DF0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2715A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76F9D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5B9A3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37825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9078C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767270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11199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0E923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733A0F69" w14:textId="77777777" w:rsidTr="0015491A">
        <w:tc>
          <w:tcPr>
            <w:tcW w:w="2430" w:type="dxa"/>
            <w:shd w:val="clear" w:color="auto" w:fill="auto"/>
            <w:vAlign w:val="bottom"/>
          </w:tcPr>
          <w:p w14:paraId="7A6F758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20FC3C1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9B2BC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EB6C2C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A1CFF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B50E5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F46CD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0014E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2F910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DAA31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AF670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10177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60F23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716F894F" w14:textId="77777777" w:rsidTr="0015491A">
        <w:tc>
          <w:tcPr>
            <w:tcW w:w="2430" w:type="dxa"/>
            <w:shd w:val="clear" w:color="auto" w:fill="auto"/>
            <w:vAlign w:val="bottom"/>
          </w:tcPr>
          <w:p w14:paraId="156E15A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41475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5B8E41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6D3AC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7535C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9D817D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D82F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15ED15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35370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8D509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8FE6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5926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3766A0F9" w14:textId="77777777" w:rsidTr="0015491A">
        <w:tc>
          <w:tcPr>
            <w:tcW w:w="2430" w:type="dxa"/>
            <w:shd w:val="clear" w:color="auto" w:fill="auto"/>
            <w:vAlign w:val="bottom"/>
          </w:tcPr>
          <w:p w14:paraId="5EF3857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55454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454ED2F0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F127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14:paraId="0374FBF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F2C8D6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F839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39485A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9532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17CA5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70" w:type="dxa"/>
          </w:tcPr>
          <w:p w14:paraId="74B98CB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5956E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</w:tr>
      <w:tr w:rsidR="0015491A" w:rsidRPr="00280525" w14:paraId="4CF4512C" w14:textId="77777777" w:rsidTr="0015491A">
        <w:tc>
          <w:tcPr>
            <w:tcW w:w="2430" w:type="dxa"/>
            <w:shd w:val="clear" w:color="auto" w:fill="auto"/>
            <w:vAlign w:val="bottom"/>
          </w:tcPr>
          <w:p w14:paraId="773A42E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24841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EC0B72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A7FEAE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62AB1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4AFDD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F891B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FC1D2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F7806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0555A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B36232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CB0E6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18FE418B" w14:textId="77777777" w:rsidTr="0015491A">
        <w:tc>
          <w:tcPr>
            <w:tcW w:w="2430" w:type="dxa"/>
            <w:shd w:val="clear" w:color="auto" w:fill="auto"/>
            <w:vAlign w:val="bottom"/>
          </w:tcPr>
          <w:p w14:paraId="53DAD0F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8052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F4E41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0B9C1C4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B7836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4F7AC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5B88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  <w:shd w:val="clear" w:color="auto" w:fill="auto"/>
          </w:tcPr>
          <w:p w14:paraId="1524C82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FEB3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</w:tcPr>
          <w:p w14:paraId="468F95C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71528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</w:tcPr>
          <w:p w14:paraId="4F78B69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2017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146,543</w:t>
            </w:r>
          </w:p>
        </w:tc>
      </w:tr>
      <w:tr w:rsidR="0015491A" w:rsidRPr="00280525" w14:paraId="2E7B31C1" w14:textId="77777777" w:rsidTr="0015491A">
        <w:tc>
          <w:tcPr>
            <w:tcW w:w="2430" w:type="dxa"/>
            <w:shd w:val="clear" w:color="auto" w:fill="auto"/>
            <w:vAlign w:val="bottom"/>
          </w:tcPr>
          <w:p w14:paraId="6D251DC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4428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0CA9B407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C28B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14:paraId="0163BD5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394E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  <w:shd w:val="clear" w:color="auto" w:fill="auto"/>
          </w:tcPr>
          <w:p w14:paraId="0954947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0C57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</w:tcPr>
          <w:p w14:paraId="40353CF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2FB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662,291</w:t>
            </w:r>
          </w:p>
        </w:tc>
        <w:tc>
          <w:tcPr>
            <w:tcW w:w="270" w:type="dxa"/>
          </w:tcPr>
          <w:p w14:paraId="4BE429F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BE84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687,791</w:t>
            </w:r>
          </w:p>
        </w:tc>
      </w:tr>
      <w:tr w:rsidR="0015491A" w:rsidRPr="00280525" w14:paraId="42AB31DF" w14:textId="77777777" w:rsidTr="0015491A">
        <w:tc>
          <w:tcPr>
            <w:tcW w:w="2430" w:type="dxa"/>
            <w:shd w:val="clear" w:color="auto" w:fill="auto"/>
            <w:vAlign w:val="bottom"/>
          </w:tcPr>
          <w:p w14:paraId="47308EE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E7334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A7BC5B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1CF6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AF05F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8513F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5B19B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F70D9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D0A24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EDA05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2DAFD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2C0348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362D8530" w14:textId="77777777" w:rsidTr="0015491A">
        <w:tc>
          <w:tcPr>
            <w:tcW w:w="2430" w:type="dxa"/>
            <w:shd w:val="clear" w:color="auto" w:fill="auto"/>
          </w:tcPr>
          <w:p w14:paraId="3CA51F4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AD32B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7F8D79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62F92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FD2EB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F6678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EF0E6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081CC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458B5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002CC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C1A3F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BCB30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491A" w:rsidRPr="00280525" w14:paraId="425E7C8E" w14:textId="77777777" w:rsidTr="0015491A">
        <w:tc>
          <w:tcPr>
            <w:tcW w:w="2430" w:type="dxa"/>
            <w:shd w:val="clear" w:color="auto" w:fill="auto"/>
            <w:vAlign w:val="bottom"/>
          </w:tcPr>
          <w:p w14:paraId="0B5B544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BC4F4D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583B2951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ACFB4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14:paraId="3731312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5388FB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95,580</w:t>
            </w:r>
          </w:p>
        </w:tc>
        <w:tc>
          <w:tcPr>
            <w:tcW w:w="270" w:type="dxa"/>
            <w:shd w:val="clear" w:color="auto" w:fill="auto"/>
          </w:tcPr>
          <w:p w14:paraId="15EF6AA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B619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80,190</w:t>
            </w:r>
          </w:p>
        </w:tc>
        <w:tc>
          <w:tcPr>
            <w:tcW w:w="270" w:type="dxa"/>
          </w:tcPr>
          <w:p w14:paraId="273C687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7FE84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613,370</w:t>
            </w:r>
          </w:p>
        </w:tc>
        <w:tc>
          <w:tcPr>
            <w:tcW w:w="270" w:type="dxa"/>
          </w:tcPr>
          <w:p w14:paraId="6CFDF5B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C7F06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621,438</w:t>
            </w:r>
          </w:p>
        </w:tc>
      </w:tr>
      <w:tr w:rsidR="0015491A" w:rsidRPr="00280525" w14:paraId="020598EF" w14:textId="77777777" w:rsidTr="0015491A">
        <w:tc>
          <w:tcPr>
            <w:tcW w:w="2430" w:type="dxa"/>
            <w:shd w:val="clear" w:color="auto" w:fill="auto"/>
            <w:vAlign w:val="bottom"/>
          </w:tcPr>
          <w:p w14:paraId="3DDD24F5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AEE2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44F2D1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3DFD0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E4E2EF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D86A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48,921</w:t>
            </w:r>
          </w:p>
        </w:tc>
        <w:tc>
          <w:tcPr>
            <w:tcW w:w="270" w:type="dxa"/>
            <w:shd w:val="clear" w:color="auto" w:fill="auto"/>
          </w:tcPr>
          <w:p w14:paraId="0CD2F62E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B09D2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66,353</w:t>
            </w:r>
          </w:p>
        </w:tc>
        <w:tc>
          <w:tcPr>
            <w:tcW w:w="270" w:type="dxa"/>
          </w:tcPr>
          <w:p w14:paraId="37F47F3A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C1A7E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48,921</w:t>
            </w:r>
          </w:p>
        </w:tc>
        <w:tc>
          <w:tcPr>
            <w:tcW w:w="270" w:type="dxa"/>
          </w:tcPr>
          <w:p w14:paraId="55539FA9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210691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66,353</w:t>
            </w:r>
          </w:p>
        </w:tc>
      </w:tr>
      <w:tr w:rsidR="0015491A" w:rsidRPr="00280525" w14:paraId="3EF31F29" w14:textId="77777777" w:rsidTr="0015491A">
        <w:tc>
          <w:tcPr>
            <w:tcW w:w="2430" w:type="dxa"/>
            <w:shd w:val="clear" w:color="auto" w:fill="auto"/>
          </w:tcPr>
          <w:p w14:paraId="2BC8BB6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293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3C9B5EA5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8AC6F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14:paraId="79FFE89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9DFA9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  <w:shd w:val="clear" w:color="auto" w:fill="auto"/>
          </w:tcPr>
          <w:p w14:paraId="69564044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C63C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</w:tcPr>
          <w:p w14:paraId="03BD3C9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A182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662,291</w:t>
            </w:r>
          </w:p>
        </w:tc>
        <w:tc>
          <w:tcPr>
            <w:tcW w:w="270" w:type="dxa"/>
          </w:tcPr>
          <w:p w14:paraId="1D0DDCA6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69A88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687,791</w:t>
            </w:r>
          </w:p>
        </w:tc>
      </w:tr>
      <w:tr w:rsidR="0015491A" w:rsidRPr="00280525" w14:paraId="20D433AF" w14:textId="77777777" w:rsidTr="0015491A">
        <w:tc>
          <w:tcPr>
            <w:tcW w:w="2430" w:type="dxa"/>
            <w:shd w:val="clear" w:color="auto" w:fill="auto"/>
          </w:tcPr>
          <w:p w14:paraId="0FFF33E0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5D2E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286FB5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26EC3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E6FF9E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3865C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65708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59F0E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43AB0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064986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3F62CF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BE83D4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5491A" w:rsidRPr="00280525" w14:paraId="193EC609" w14:textId="77777777" w:rsidTr="0015491A">
        <w:tc>
          <w:tcPr>
            <w:tcW w:w="2430" w:type="dxa"/>
            <w:shd w:val="clear" w:color="auto" w:fill="auto"/>
            <w:vAlign w:val="bottom"/>
          </w:tcPr>
          <w:p w14:paraId="07CF87FC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28052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A085F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69,614</w:t>
            </w:r>
          </w:p>
        </w:tc>
        <w:tc>
          <w:tcPr>
            <w:tcW w:w="262" w:type="dxa"/>
            <w:shd w:val="clear" w:color="auto" w:fill="auto"/>
          </w:tcPr>
          <w:p w14:paraId="0C414B00" w14:textId="77777777" w:rsidR="0015491A" w:rsidRPr="00280525" w:rsidRDefault="0015491A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6FDCA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55,952</w:t>
            </w:r>
          </w:p>
        </w:tc>
        <w:tc>
          <w:tcPr>
            <w:tcW w:w="262" w:type="dxa"/>
            <w:shd w:val="clear" w:color="auto" w:fill="auto"/>
          </w:tcPr>
          <w:p w14:paraId="1BA31077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BB7627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20,136</w:t>
            </w:r>
          </w:p>
        </w:tc>
        <w:tc>
          <w:tcPr>
            <w:tcW w:w="270" w:type="dxa"/>
            <w:shd w:val="clear" w:color="auto" w:fill="auto"/>
          </w:tcPr>
          <w:p w14:paraId="07B0969B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E6305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24,213</w:t>
            </w:r>
          </w:p>
        </w:tc>
        <w:tc>
          <w:tcPr>
            <w:tcW w:w="270" w:type="dxa"/>
          </w:tcPr>
          <w:p w14:paraId="1D797ED3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032D7B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89,750</w:t>
            </w:r>
          </w:p>
        </w:tc>
        <w:tc>
          <w:tcPr>
            <w:tcW w:w="270" w:type="dxa"/>
          </w:tcPr>
          <w:p w14:paraId="69F4B6CD" w14:textId="77777777" w:rsidR="0015491A" w:rsidRPr="00280525" w:rsidRDefault="0015491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15BE9F" w14:textId="77777777" w:rsidR="0015491A" w:rsidRPr="00280525" w:rsidRDefault="0015491A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80,165</w:t>
            </w:r>
          </w:p>
        </w:tc>
      </w:tr>
    </w:tbl>
    <w:p w14:paraId="47FA369D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627985C1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7504A8F5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061524F8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745127AB" w14:textId="0453DF5E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280525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  <w:t xml:space="preserve">30 </w:t>
      </w: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286A8A68" w14:textId="17E0608A" w:rsidR="008B553E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</w:pPr>
      <w:r w:rsidRPr="00280525">
        <w:rPr>
          <w:rFonts w:ascii="Angsana New" w:hAnsi="Angsana New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39E2D6F" wp14:editId="6F937C67">
            <wp:simplePos x="0" y="0"/>
            <wp:positionH relativeFrom="column">
              <wp:posOffset>342900</wp:posOffset>
            </wp:positionH>
            <wp:positionV relativeFrom="paragraph">
              <wp:posOffset>176530</wp:posOffset>
            </wp:positionV>
            <wp:extent cx="6142459" cy="24841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48" b="20022"/>
                    <a:stretch/>
                  </pic:blipFill>
                  <pic:spPr bwMode="auto">
                    <a:xfrm>
                      <a:off x="0" y="0"/>
                      <a:ext cx="6142459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09B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ข้อมูลตามส่วนงานดำเนินงาน</w:t>
      </w:r>
      <w:r w:rsidR="008B553E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8B553E" w:rsidRPr="00280525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  <w:t xml:space="preserve">- </w:t>
      </w:r>
      <w:r w:rsidR="008B553E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รายได้จากลูกค้าภายนอก</w:t>
      </w:r>
    </w:p>
    <w:p w14:paraId="3210F792" w14:textId="437919D2" w:rsidR="001F49B1" w:rsidRPr="00280525" w:rsidRDefault="0039409B" w:rsidP="00280525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left="360" w:firstLine="360"/>
        <w:jc w:val="thaiDistribute"/>
        <w:rPr>
          <w:rFonts w:ascii="Angsana New" w:hAnsi="Angsana New"/>
          <w:sz w:val="24"/>
          <w:szCs w:val="24"/>
          <w:cs/>
        </w:rPr>
      </w:pP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5C106115" w14:textId="760E0B86" w:rsidR="009240C0" w:rsidRPr="00280525" w:rsidRDefault="009240C0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5D07253" w14:textId="78E21009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2CA9285C" w14:textId="795C956B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30323ED6" w14:textId="09DB5556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5519839D" w14:textId="7DB7D440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411F2127" w14:textId="77777777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70938E1B" w14:textId="7698DBAE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3CC5A9B3" w14:textId="3696C15D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4ADC0902" w14:textId="6A0AA24B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2050FD79" w14:textId="557247BF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12"/>
          <w:szCs w:val="12"/>
        </w:rPr>
      </w:pPr>
    </w:p>
    <w:p w14:paraId="4812DEEF" w14:textId="7C129630" w:rsidR="008B553E" w:rsidRPr="00280525" w:rsidRDefault="0039409B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การจำแนกรายได้ส่วนงาน</w:t>
      </w:r>
      <w:r w:rsidR="008B553E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ตาม</w:t>
      </w: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ภูมิศาสตร์หลัก</w:t>
      </w:r>
      <w:r w:rsidR="0015491A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รวมส่วนงานที่รายงาน</w:t>
      </w:r>
    </w:p>
    <w:p w14:paraId="2CD83348" w14:textId="708B5669" w:rsidR="009240C0" w:rsidRPr="00280525" w:rsidRDefault="002E133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280525">
        <w:rPr>
          <w:rFonts w:ascii="Angsana New" w:hAnsi="Angsana New"/>
          <w:b/>
          <w:bCs/>
          <w:i/>
          <w:iCs/>
          <w:noProof/>
          <w:sz w:val="28"/>
          <w:szCs w:val="28"/>
        </w:rPr>
        <w:drawing>
          <wp:inline distT="0" distB="0" distL="0" distR="0" wp14:anchorId="79A41397" wp14:editId="7F5AAE04">
            <wp:extent cx="6267450" cy="2505598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8" r="10022" b="18937"/>
                    <a:stretch/>
                  </pic:blipFill>
                  <pic:spPr bwMode="auto">
                    <a:xfrm>
                      <a:off x="0" y="0"/>
                      <a:ext cx="6330863" cy="253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EE7219" w14:textId="7D9BC1E4" w:rsidR="008B553E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280525">
        <w:rPr>
          <w:rFonts w:ascii="Angsana New" w:hAnsi="Angsana New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7127742" wp14:editId="0054CC03">
            <wp:simplePos x="0" y="0"/>
            <wp:positionH relativeFrom="column">
              <wp:posOffset>213360</wp:posOffset>
            </wp:positionH>
            <wp:positionV relativeFrom="paragraph">
              <wp:posOffset>202565</wp:posOffset>
            </wp:positionV>
            <wp:extent cx="6484620" cy="249574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08" b="19082"/>
                    <a:stretch/>
                  </pic:blipFill>
                  <pic:spPr bwMode="auto">
                    <a:xfrm>
                      <a:off x="0" y="0"/>
                      <a:ext cx="6484620" cy="249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553E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การจำแนกรายได้ส่วนงานตามประเภทของสินค้าและบริการหลัก</w:t>
      </w: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รวมส่วนงานที่รายงาน</w:t>
      </w:r>
    </w:p>
    <w:p w14:paraId="68578422" w14:textId="60667F1D" w:rsidR="008B553E" w:rsidRPr="00280525" w:rsidRDefault="008B553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E8A1AD" w14:textId="42366AD6" w:rsidR="006B50DB" w:rsidRPr="00280525" w:rsidRDefault="006B50DB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4"/>
          <w:szCs w:val="24"/>
        </w:rPr>
      </w:pPr>
    </w:p>
    <w:p w14:paraId="4CB2836C" w14:textId="477659C2" w:rsidR="0015491A" w:rsidRPr="00280525" w:rsidRDefault="0015491A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</w:pPr>
      <w:r w:rsidRPr="00280525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BC95E75" w14:textId="1CCC18F6" w:rsidR="0015491A" w:rsidRPr="00280525" w:rsidRDefault="0015491A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280525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  <w:t xml:space="preserve">30 </w:t>
      </w:r>
      <w:r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322600E7" w14:textId="5CE64878" w:rsidR="006B50DB" w:rsidRPr="00280525" w:rsidRDefault="00B6360F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280525">
        <w:rPr>
          <w:rFonts w:ascii="Angsana New" w:hAnsi="Angsana New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460AE8D" wp14:editId="23CB4E28">
            <wp:simplePos x="0" y="0"/>
            <wp:positionH relativeFrom="column">
              <wp:posOffset>213360</wp:posOffset>
            </wp:positionH>
            <wp:positionV relativeFrom="paragraph">
              <wp:posOffset>153670</wp:posOffset>
            </wp:positionV>
            <wp:extent cx="6134100" cy="2416952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91" b="19345"/>
                    <a:stretch/>
                  </pic:blipFill>
                  <pic:spPr bwMode="auto">
                    <a:xfrm>
                      <a:off x="0" y="0"/>
                      <a:ext cx="6138042" cy="241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50DB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การจำแนกรายได้ส่วนงานตามจังหวะเวลาในการรับรู้รายได้</w:t>
      </w:r>
      <w:r w:rsidR="0015491A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>รวมส่วนงานที่รายงาน</w:t>
      </w:r>
      <w:r w:rsidR="006B50DB" w:rsidRPr="00280525">
        <w:rPr>
          <w:rFonts w:ascii="Angsana New" w:eastAsia="Cordi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55F543A0" w14:textId="308AF343" w:rsidR="006B50DB" w:rsidRPr="00280525" w:rsidRDefault="006B50DB" w:rsidP="002805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</w:p>
    <w:p w14:paraId="4BF807F3" w14:textId="25D53C98" w:rsidR="006B50DB" w:rsidRPr="00280525" w:rsidRDefault="006B50DB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08258AE" w14:textId="2390CD4D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520BE65" w14:textId="5434E93E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CE4C8BB" w14:textId="3FF55798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22E3BC2" w14:textId="02B75DA4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F902017" w14:textId="672BDF15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91A1979" w14:textId="194FFF91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D0C1187" w14:textId="43093631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370E0F3" w14:textId="2C729A61" w:rsidR="007047BE" w:rsidRPr="00F54E7D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BEFD79A" w14:textId="77777777" w:rsidR="00F14CC6" w:rsidRPr="00280525" w:rsidRDefault="00F14CC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8052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การกระทบยอดกำไรหรือขาดทุนของส่วนงานที่รายงาน</w:t>
      </w:r>
    </w:p>
    <w:p w14:paraId="7B2F06AF" w14:textId="77777777" w:rsidR="00B24F46" w:rsidRPr="00280525" w:rsidRDefault="00B24F46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B24F46" w:rsidRPr="00280525" w14:paraId="0F62021D" w14:textId="77777777" w:rsidTr="00DE7026">
        <w:tc>
          <w:tcPr>
            <w:tcW w:w="4500" w:type="dxa"/>
            <w:shd w:val="clear" w:color="auto" w:fill="auto"/>
          </w:tcPr>
          <w:p w14:paraId="56205C50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28242E7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4A4D6997" w14:textId="77777777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16D89F3F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24F46" w:rsidRPr="00280525" w14:paraId="7F8EAACE" w14:textId="77777777" w:rsidTr="00DE7026">
        <w:tc>
          <w:tcPr>
            <w:tcW w:w="4500" w:type="dxa"/>
            <w:shd w:val="clear" w:color="auto" w:fill="auto"/>
          </w:tcPr>
          <w:p w14:paraId="3DF7DE4A" w14:textId="6C35282F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C4BF1"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B0741"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BC4BF1" w:rsidRPr="0028052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BC4BF1" w:rsidRPr="0028052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691788DC" w14:textId="7F64203C" w:rsidR="00B24F4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6EA40CE" w14:textId="77777777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3C4F35B" w14:textId="07D5ADEC" w:rsidR="00B24F4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55" w:type="dxa"/>
            <w:shd w:val="clear" w:color="auto" w:fill="auto"/>
          </w:tcPr>
          <w:p w14:paraId="55B8BFB3" w14:textId="77777777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F2778" w14:textId="18978AE7" w:rsidR="00B24F4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3BA0096" w14:textId="77777777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61B533BC" w14:textId="2B03EF44" w:rsidR="00B24F4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B24F46" w:rsidRPr="00280525" w14:paraId="44242552" w14:textId="77777777" w:rsidTr="00DE7026">
        <w:tc>
          <w:tcPr>
            <w:tcW w:w="4500" w:type="dxa"/>
            <w:shd w:val="clear" w:color="auto" w:fill="auto"/>
          </w:tcPr>
          <w:p w14:paraId="1F3B962D" w14:textId="77777777" w:rsidR="00B24F46" w:rsidRPr="00280525" w:rsidRDefault="00B24F46" w:rsidP="00280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BFD0135" w14:textId="77777777" w:rsidR="00B24F46" w:rsidRPr="00280525" w:rsidRDefault="00B24F46" w:rsidP="00280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F46" w:rsidRPr="00280525" w14:paraId="283DDDB6" w14:textId="77777777" w:rsidTr="00DE7026">
        <w:tc>
          <w:tcPr>
            <w:tcW w:w="4500" w:type="dxa"/>
            <w:shd w:val="clear" w:color="auto" w:fill="auto"/>
          </w:tcPr>
          <w:p w14:paraId="39B8972D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98C71C3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F52C92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7BB91B7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61D1E78E" w14:textId="77777777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CAD16C4" w14:textId="77777777" w:rsidR="00B24F46" w:rsidRPr="00280525" w:rsidRDefault="00B24F46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4F316D" w14:textId="77777777" w:rsidR="00B24F46" w:rsidRPr="00280525" w:rsidRDefault="00B24F4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427DC5F" w14:textId="77777777" w:rsidR="00B24F46" w:rsidRPr="00280525" w:rsidRDefault="00B24F46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4BF1" w:rsidRPr="00280525" w14:paraId="1B9104E3" w14:textId="77777777" w:rsidTr="00DE7026">
        <w:tc>
          <w:tcPr>
            <w:tcW w:w="4500" w:type="dxa"/>
            <w:shd w:val="clear" w:color="auto" w:fill="auto"/>
          </w:tcPr>
          <w:p w14:paraId="686F679B" w14:textId="77777777" w:rsidR="00BC4BF1" w:rsidRPr="00280525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2805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14E69302" w14:textId="4049C14F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203</w:t>
            </w:r>
            <w:r w:rsidR="00A41ED6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262" w:type="dxa"/>
            <w:shd w:val="clear" w:color="auto" w:fill="auto"/>
          </w:tcPr>
          <w:p w14:paraId="6CA26434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EB0CBD" w14:textId="1DB6C0E2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="00BC4BF1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55" w:type="dxa"/>
            <w:shd w:val="clear" w:color="auto" w:fill="auto"/>
          </w:tcPr>
          <w:p w14:paraId="50546D3A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1EF173F" w14:textId="66F293DD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="001779EC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C5BA92C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375DC4B" w14:textId="35D43242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BC4BF1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</w:p>
        </w:tc>
      </w:tr>
      <w:tr w:rsidR="00BC4BF1" w:rsidRPr="00280525" w14:paraId="72CF11E6" w14:textId="77777777" w:rsidTr="00DE7026">
        <w:tc>
          <w:tcPr>
            <w:tcW w:w="4500" w:type="dxa"/>
            <w:shd w:val="clear" w:color="auto" w:fill="auto"/>
          </w:tcPr>
          <w:p w14:paraId="25753190" w14:textId="77777777" w:rsidR="00BC4BF1" w:rsidRPr="00280525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14:paraId="1BFB2487" w14:textId="77777777" w:rsidR="00BC4BF1" w:rsidRPr="00280525" w:rsidRDefault="00BC4BF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B4FFE6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6C9DE84" w14:textId="77777777" w:rsidR="00BC4BF1" w:rsidRPr="00280525" w:rsidRDefault="00BC4BF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96A3E20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DE3919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416E5D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433D069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4BF1" w:rsidRPr="00280525" w14:paraId="02B08AE8" w14:textId="77777777" w:rsidTr="00DE7026">
        <w:tc>
          <w:tcPr>
            <w:tcW w:w="4500" w:type="dxa"/>
            <w:shd w:val="clear" w:color="auto" w:fill="auto"/>
          </w:tcPr>
          <w:p w14:paraId="0CEEA8E2" w14:textId="77777777" w:rsidR="00BC4BF1" w:rsidRPr="00280525" w:rsidRDefault="00BC4BF1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AD19130" w14:textId="0E2FE106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40983AD5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262" w:type="dxa"/>
            <w:shd w:val="clear" w:color="auto" w:fill="auto"/>
          </w:tcPr>
          <w:p w14:paraId="14BBA2ED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661252" w14:textId="68BA149A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C4BF1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255" w:type="dxa"/>
            <w:shd w:val="clear" w:color="auto" w:fill="auto"/>
          </w:tcPr>
          <w:p w14:paraId="4FD9C4C8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5F0332" w14:textId="312AC591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1779EC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80A8D81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7E3368D" w14:textId="580F2678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C4BF1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BC4BF1" w:rsidRPr="00280525" w14:paraId="6899FAC1" w14:textId="77777777" w:rsidTr="00DE7026">
        <w:tc>
          <w:tcPr>
            <w:tcW w:w="4500" w:type="dxa"/>
            <w:shd w:val="clear" w:color="auto" w:fill="auto"/>
          </w:tcPr>
          <w:p w14:paraId="49CD84ED" w14:textId="77777777" w:rsidR="00BC4BF1" w:rsidRPr="00280525" w:rsidRDefault="00BC4BF1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6C715D1A" w14:textId="68E3FA04" w:rsidR="00BC4BF1" w:rsidRPr="00280525" w:rsidRDefault="00A41ED6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40D9998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CA2C78" w14:textId="1FB7EA40" w:rsidR="00BC4BF1" w:rsidRPr="00280525" w:rsidRDefault="00BC4BF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6F18BFAC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37E1FA6" w14:textId="07B0DE60" w:rsidR="00BC4BF1" w:rsidRPr="00280525" w:rsidRDefault="001779EC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975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90E804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A21AA96" w14:textId="10277EAC" w:rsidR="00BC4BF1" w:rsidRPr="00280525" w:rsidRDefault="00BC4BF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BF1" w:rsidRPr="00280525" w14:paraId="41B64AF1" w14:textId="77777777" w:rsidTr="00DE7026">
        <w:tc>
          <w:tcPr>
            <w:tcW w:w="4500" w:type="dxa"/>
            <w:shd w:val="clear" w:color="auto" w:fill="auto"/>
          </w:tcPr>
          <w:p w14:paraId="7635BC24" w14:textId="77777777" w:rsidR="00BC4BF1" w:rsidRPr="00280525" w:rsidRDefault="00BC4BF1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67F9EDA" w14:textId="36E2F26C" w:rsidR="00BC4BF1" w:rsidRPr="00280525" w:rsidRDefault="7C0B9C9B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  <w:r w:rsidR="40983AD5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072</w:t>
            </w:r>
            <w:r w:rsidR="40983AD5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8FDC8B7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0A052C" w14:textId="3B9D6D1A" w:rsidR="00BC4BF1" w:rsidRPr="00280525" w:rsidRDefault="00BC4BF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A754A03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A55DFD" w14:textId="5E99CBD9" w:rsidR="00BC4BF1" w:rsidRPr="00280525" w:rsidRDefault="001779EC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208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1360FD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97CBEF2" w14:textId="769DF3A4" w:rsidR="00BC4BF1" w:rsidRPr="00280525" w:rsidRDefault="00BC4BF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BF1" w:rsidRPr="00280525" w14:paraId="2F1ACA05" w14:textId="77777777" w:rsidTr="00DE7026">
        <w:tc>
          <w:tcPr>
            <w:tcW w:w="4500" w:type="dxa"/>
            <w:shd w:val="clear" w:color="auto" w:fill="auto"/>
          </w:tcPr>
          <w:p w14:paraId="0965D14D" w14:textId="77777777" w:rsidR="00BC4BF1" w:rsidRPr="00280525" w:rsidRDefault="00BC4BF1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21B30F8" w14:textId="13E05B51" w:rsidR="00BC4BF1" w:rsidRPr="00280525" w:rsidRDefault="00A41ED6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734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8326434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3AC4A8" w14:textId="495D7D6A" w:rsidR="00BC4BF1" w:rsidRPr="00280525" w:rsidRDefault="00BC4BF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997297D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71F6CAF" w14:textId="155ECFCE" w:rsidR="00BC4BF1" w:rsidRPr="00280525" w:rsidRDefault="001779EC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997255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8C3EAFE" w14:textId="7CE4A4C6" w:rsidR="00BC4BF1" w:rsidRPr="00280525" w:rsidRDefault="00BC4BF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77E6" w:rsidRPr="00280525" w14:paraId="2082CD12" w14:textId="77777777" w:rsidTr="00DE7026">
        <w:tc>
          <w:tcPr>
            <w:tcW w:w="4500" w:type="dxa"/>
            <w:shd w:val="clear" w:color="auto" w:fill="auto"/>
          </w:tcPr>
          <w:p w14:paraId="78E51AA1" w14:textId="2A7D2CFC" w:rsidR="001677E6" w:rsidRPr="00280525" w:rsidRDefault="00E97398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1677E6" w:rsidRPr="00280525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1677E6"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77E6" w:rsidRPr="00280525">
              <w:rPr>
                <w:rFonts w:ascii="Angsana New" w:hAnsi="Angsana New" w:hint="cs"/>
                <w:sz w:val="28"/>
                <w:szCs w:val="28"/>
                <w:cs/>
              </w:rPr>
              <w:t>ซึ่งเป็นไปตาม</w:t>
            </w:r>
            <w:r w:rsidR="001677E6"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77E6" w:rsidRPr="00280525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083B80F0" w14:textId="0961AB67" w:rsidR="001677E6" w:rsidRPr="00280525" w:rsidRDefault="001677E6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DCE20C5" w14:textId="77777777" w:rsidR="001677E6" w:rsidRPr="00280525" w:rsidRDefault="001677E6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CC1E81" w14:textId="07AD6A5C" w:rsidR="001677E6" w:rsidRPr="00280525" w:rsidRDefault="001677E6" w:rsidP="0028052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CBAF4F0" w14:textId="77777777" w:rsidR="001677E6" w:rsidRPr="00280525" w:rsidRDefault="001677E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5345E5" w14:textId="0044D222" w:rsidR="001677E6" w:rsidRPr="00280525" w:rsidRDefault="001677E6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D5090" w14:textId="77777777" w:rsidR="001677E6" w:rsidRPr="00280525" w:rsidRDefault="001677E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7F86D38" w14:textId="55350CAB" w:rsidR="001677E6" w:rsidRPr="00280525" w:rsidRDefault="001677E6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741"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280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BF1" w:rsidRPr="00280525" w14:paraId="35FC541C" w14:textId="77777777" w:rsidTr="00DE7026">
        <w:tc>
          <w:tcPr>
            <w:tcW w:w="4500" w:type="dxa"/>
            <w:shd w:val="clear" w:color="auto" w:fill="auto"/>
          </w:tcPr>
          <w:p w14:paraId="65828A65" w14:textId="4F3F0B5D" w:rsidR="00BC4BF1" w:rsidRPr="00280525" w:rsidRDefault="00BC4BF1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1779EC" w:rsidRPr="0028052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5C043276" w14:textId="319AE642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62" w:type="dxa"/>
            <w:shd w:val="clear" w:color="auto" w:fill="auto"/>
          </w:tcPr>
          <w:p w14:paraId="2810B6AE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3CF493" w14:textId="12BF0A5E" w:rsidR="00BC4BF1" w:rsidRPr="00280525" w:rsidRDefault="00BC4BF1" w:rsidP="0028052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17F6A31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019BBE2" w14:textId="394B8C39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16499E07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1402C9D" w14:textId="472313EB" w:rsidR="00BC4BF1" w:rsidRPr="00280525" w:rsidRDefault="00BC4BF1" w:rsidP="0028052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BF1" w:rsidRPr="00280525" w14:paraId="6731AD6E" w14:textId="77777777" w:rsidTr="00DE7026">
        <w:tc>
          <w:tcPr>
            <w:tcW w:w="4500" w:type="dxa"/>
            <w:shd w:val="clear" w:color="auto" w:fill="auto"/>
          </w:tcPr>
          <w:p w14:paraId="31C5010D" w14:textId="77777777" w:rsidR="00BC4BF1" w:rsidRPr="00280525" w:rsidRDefault="00BC4BF1" w:rsidP="00280525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2464" w14:textId="072C90EC" w:rsidR="00BC4BF1" w:rsidRPr="00280525" w:rsidRDefault="00A41ED6" w:rsidP="0028052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6EF3E8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F48E" w14:textId="2FB8A095" w:rsidR="00BC4BF1" w:rsidRPr="00280525" w:rsidRDefault="00BC4BF1" w:rsidP="0028052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9A5CD4A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C18AB1" w14:textId="08D6D5C1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1779EC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53F276F9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B2406" w14:textId="1631E370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BC4BF1" w:rsidRPr="002805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</w:tr>
      <w:tr w:rsidR="00BC4BF1" w:rsidRPr="00280525" w14:paraId="3749FA97" w14:textId="77777777" w:rsidTr="00DE7026">
        <w:tc>
          <w:tcPr>
            <w:tcW w:w="4500" w:type="dxa"/>
            <w:shd w:val="clear" w:color="auto" w:fill="auto"/>
          </w:tcPr>
          <w:p w14:paraId="77D73817" w14:textId="77777777" w:rsidR="00BC4BF1" w:rsidRPr="00280525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FB01C" w14:textId="752F95B3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</w:t>
            </w:r>
            <w:r w:rsidR="00A41ED6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62" w:type="dxa"/>
            <w:shd w:val="clear" w:color="auto" w:fill="auto"/>
          </w:tcPr>
          <w:p w14:paraId="2163EF6D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4E67E" w14:textId="313941CD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</w:t>
            </w:r>
            <w:r w:rsidR="00BC4BF1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534</w:t>
            </w:r>
          </w:p>
        </w:tc>
        <w:tc>
          <w:tcPr>
            <w:tcW w:w="255" w:type="dxa"/>
            <w:shd w:val="clear" w:color="auto" w:fill="auto"/>
          </w:tcPr>
          <w:p w14:paraId="156B249A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7DD98" w14:textId="21AF5481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</w:t>
            </w:r>
            <w:r w:rsidR="001779EC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0DACEC29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C8F80" w14:textId="2C3D2909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  <w:r w:rsidR="00BC4BF1" w:rsidRPr="00280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</w:p>
        </w:tc>
      </w:tr>
      <w:tr w:rsidR="00BC4BF1" w:rsidRPr="00447BCD" w14:paraId="7990EB7B" w14:textId="77777777" w:rsidTr="00DE7026">
        <w:tc>
          <w:tcPr>
            <w:tcW w:w="4500" w:type="dxa"/>
            <w:shd w:val="clear" w:color="auto" w:fill="auto"/>
          </w:tcPr>
          <w:p w14:paraId="2C1F4B92" w14:textId="77777777" w:rsidR="00BC4BF1" w:rsidRPr="00F54E7D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7A2FC47" w14:textId="77777777" w:rsidR="00BC4BF1" w:rsidRPr="00F54E7D" w:rsidRDefault="00BC4BF1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2B4FA45" w14:textId="77777777" w:rsidR="00BC4BF1" w:rsidRPr="00F54E7D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03F2180A" w14:textId="77777777" w:rsidR="00BC4BF1" w:rsidRPr="00F54E7D" w:rsidRDefault="00BC4BF1" w:rsidP="002805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C4BF1" w:rsidRPr="00280525" w14:paraId="3F086CA6" w14:textId="77777777" w:rsidTr="00DE7026">
        <w:tc>
          <w:tcPr>
            <w:tcW w:w="4500" w:type="dxa"/>
            <w:shd w:val="clear" w:color="auto" w:fill="auto"/>
          </w:tcPr>
          <w:p w14:paraId="47A6C232" w14:textId="77777777" w:rsidR="00BC4BF1" w:rsidRPr="00280525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74E362" w14:textId="44C087CE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BC4BF1" w:rsidRPr="0028052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BC4BF1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16442409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27234B" w14:textId="4F10D6D0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BC4BF1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5" w:type="dxa"/>
            <w:shd w:val="clear" w:color="auto" w:fill="auto"/>
          </w:tcPr>
          <w:p w14:paraId="2B81CCAA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D95561F" w14:textId="2F6A13F4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</w:t>
            </w:r>
            <w:r w:rsidRPr="00280525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BC4BF1" w:rsidRPr="0028052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BC4BF1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515BE39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E2F7E2D" w14:textId="06898B1B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BC4BF1" w:rsidRPr="0028052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C4BF1" w:rsidRPr="00280525" w14:paraId="55E5F9DE" w14:textId="77777777" w:rsidTr="00DE7026">
        <w:tc>
          <w:tcPr>
            <w:tcW w:w="4500" w:type="dxa"/>
            <w:shd w:val="clear" w:color="auto" w:fill="auto"/>
          </w:tcPr>
          <w:p w14:paraId="413CF026" w14:textId="77777777" w:rsidR="00BC4BF1" w:rsidRPr="00280525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D5C575" w14:textId="0BC952BC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90509AB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150E21A" w14:textId="1CB88B96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55" w:type="dxa"/>
            <w:shd w:val="clear" w:color="auto" w:fill="auto"/>
          </w:tcPr>
          <w:p w14:paraId="26FED863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9C018BF" w14:textId="2F680090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9821580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E7FBF99" w14:textId="0F85CE67" w:rsidR="00BC4BF1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BC4BF1" w:rsidRPr="00280525" w14:paraId="02A96C65" w14:textId="77777777" w:rsidTr="00DE7026">
        <w:tc>
          <w:tcPr>
            <w:tcW w:w="4500" w:type="dxa"/>
            <w:shd w:val="clear" w:color="auto" w:fill="auto"/>
          </w:tcPr>
          <w:p w14:paraId="72AF96B5" w14:textId="77777777" w:rsidR="00BC4BF1" w:rsidRPr="00280525" w:rsidRDefault="00BC4BF1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5358E85" w14:textId="77777777" w:rsidR="00BC4BF1" w:rsidRPr="00280525" w:rsidRDefault="00BC4BF1" w:rsidP="00280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052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C4BF1" w:rsidRPr="00280525" w14:paraId="56C1903B" w14:textId="77777777" w:rsidTr="00DE7026">
        <w:tc>
          <w:tcPr>
            <w:tcW w:w="4500" w:type="dxa"/>
            <w:shd w:val="clear" w:color="auto" w:fill="auto"/>
          </w:tcPr>
          <w:p w14:paraId="38B01DA2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6D9982" w14:textId="59E9147C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A2A96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349</w:t>
            </w:r>
            <w:r w:rsidR="006A2A96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62" w:type="dxa"/>
            <w:shd w:val="clear" w:color="auto" w:fill="auto"/>
          </w:tcPr>
          <w:p w14:paraId="22A6EFE9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94E95C2" w14:textId="3AF41AA2" w:rsidR="00BC4BF1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C4BF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</w:t>
            </w:r>
            <w:r w:rsidR="00BC4BF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55" w:type="dxa"/>
            <w:shd w:val="clear" w:color="auto" w:fill="auto"/>
          </w:tcPr>
          <w:p w14:paraId="56D424B1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39085D3" w14:textId="4B372220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82EA7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110</w:t>
            </w:r>
            <w:r w:rsidR="00682EA7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A6ABC3A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14:paraId="6BC3EF55" w14:textId="2E7AB4A3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C4BF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208</w:t>
            </w:r>
            <w:r w:rsidR="00BC4BF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355</w:t>
            </w:r>
          </w:p>
        </w:tc>
      </w:tr>
      <w:tr w:rsidR="00BC4BF1" w:rsidRPr="00280525" w14:paraId="5677A49E" w14:textId="77777777" w:rsidTr="00DE7026">
        <w:tc>
          <w:tcPr>
            <w:tcW w:w="4500" w:type="dxa"/>
            <w:shd w:val="clear" w:color="auto" w:fill="auto"/>
          </w:tcPr>
          <w:p w14:paraId="5AC7071E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068E204" w14:textId="60D23018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781</w:t>
            </w:r>
            <w:r w:rsidR="00682EA7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62" w:type="dxa"/>
            <w:shd w:val="clear" w:color="auto" w:fill="auto"/>
          </w:tcPr>
          <w:p w14:paraId="72B37E4E" w14:textId="77777777" w:rsidR="00BC4BF1" w:rsidRPr="00280525" w:rsidRDefault="00BC4BF1" w:rsidP="002805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B0161C8" w14:textId="604CECD6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956</w:t>
            </w:r>
            <w:r w:rsidR="00BC4BF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55" w:type="dxa"/>
            <w:shd w:val="clear" w:color="auto" w:fill="auto"/>
          </w:tcPr>
          <w:p w14:paraId="2F1121C7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F49AD54" w14:textId="4373E1BB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579</w:t>
            </w:r>
            <w:r w:rsidR="00682EA7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088B47C9" w14:textId="77777777" w:rsidR="00BC4BF1" w:rsidRPr="00280525" w:rsidRDefault="00BC4B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14:paraId="624D9C72" w14:textId="255FB22D" w:rsidR="00BC4BF1" w:rsidRPr="00280525" w:rsidRDefault="000B0741" w:rsidP="0028052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757</w:t>
            </w:r>
            <w:r w:rsidR="00BC4BF1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</w:tr>
    </w:tbl>
    <w:p w14:paraId="7A3D243D" w14:textId="64F228F0" w:rsidR="00F2469E" w:rsidRPr="00280525" w:rsidRDefault="000B0741" w:rsidP="00280525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280525">
        <w:rPr>
          <w:rFonts w:ascii="Angsana New" w:eastAsia="MS Mincho" w:hAnsi="Angsana New"/>
          <w:sz w:val="28"/>
          <w:szCs w:val="28"/>
          <w:lang w:val="en-US"/>
        </w:rPr>
        <w:lastRenderedPageBreak/>
        <w:t>8</w:t>
      </w:r>
      <w:r w:rsidR="008B3281" w:rsidRPr="00280525">
        <w:rPr>
          <w:rFonts w:ascii="Angsana New" w:eastAsia="MS Mincho" w:hAnsi="Angsana New" w:hint="cs"/>
          <w:sz w:val="28"/>
          <w:szCs w:val="28"/>
          <w:lang w:val="en-US"/>
        </w:rPr>
        <w:t xml:space="preserve"> </w:t>
      </w:r>
      <w:r w:rsidR="00D631D2" w:rsidRPr="00280525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2469E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14:paraId="16A43538" w14:textId="77777777" w:rsidR="00F2469E" w:rsidRPr="00280525" w:rsidRDefault="00F2469E" w:rsidP="00280525">
      <w:pPr>
        <w:pStyle w:val="block"/>
        <w:spacing w:after="0" w:line="240" w:lineRule="atLeast"/>
        <w:ind w:left="540" w:right="-45"/>
        <w:jc w:val="thaiDistribute"/>
        <w:rPr>
          <w:rFonts w:ascii="Angsana New" w:eastAsia="MS Mincho" w:hAnsi="Angsana New"/>
          <w:sz w:val="24"/>
          <w:szCs w:val="22"/>
          <w:lang w:val="en-US"/>
        </w:rPr>
      </w:pPr>
    </w:p>
    <w:p w14:paraId="349A5EF7" w14:textId="6B5313D1" w:rsidR="008808DC" w:rsidRPr="00280525" w:rsidRDefault="00F2469E" w:rsidP="00280525">
      <w:pPr>
        <w:spacing w:line="240" w:lineRule="auto"/>
        <w:ind w:left="540" w:right="-90"/>
        <w:jc w:val="thaiDistribute"/>
        <w:rPr>
          <w:rFonts w:ascii="Angsana New" w:hAnsi="Angsana New"/>
          <w:spacing w:val="-2"/>
          <w:sz w:val="28"/>
          <w:szCs w:val="28"/>
        </w:rPr>
      </w:pPr>
      <w:r w:rsidRPr="00280525">
        <w:rPr>
          <w:rFonts w:ascii="Angsana New" w:hAnsi="Angsana New" w:hint="cs"/>
          <w:spacing w:val="-2"/>
          <w:sz w:val="28"/>
          <w:szCs w:val="28"/>
          <w:cs/>
        </w:rPr>
        <w:t>อัตราภาษีเงินได้ที่แท้จริงรวมของกลุ่มบริษัท</w:t>
      </w:r>
      <w:r w:rsidR="00496469" w:rsidRPr="00280525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Pr="00280525">
        <w:rPr>
          <w:rFonts w:ascii="Angsana New" w:hAnsi="Angsana New" w:hint="cs"/>
          <w:spacing w:val="-2"/>
          <w:sz w:val="28"/>
          <w:szCs w:val="28"/>
          <w:cs/>
        </w:rPr>
        <w:t>ในการดำเนินงานต่อเนื่อง</w:t>
      </w:r>
      <w:r w:rsidR="00713FCE" w:rsidRPr="00280525">
        <w:rPr>
          <w:rFonts w:ascii="Angsana New" w:hAnsi="Angsana New" w:hint="cs"/>
          <w:spacing w:val="-2"/>
          <w:sz w:val="28"/>
          <w:szCs w:val="28"/>
          <w:cs/>
        </w:rPr>
        <w:t>เป็นระยะเวลาหกเดือน</w:t>
      </w:r>
      <w:r w:rsidRPr="00280525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="00713FCE" w:rsidRPr="00280525">
        <w:rPr>
          <w:rFonts w:ascii="Angsana New" w:hAnsi="Angsana New"/>
          <w:spacing w:val="-2"/>
          <w:sz w:val="28"/>
          <w:szCs w:val="28"/>
        </w:rPr>
        <w:br/>
      </w:r>
      <w:r w:rsidR="000B0741" w:rsidRPr="00280525">
        <w:rPr>
          <w:rFonts w:ascii="Angsana New" w:hAnsi="Angsana New" w:hint="cs"/>
          <w:spacing w:val="-2"/>
          <w:sz w:val="28"/>
          <w:szCs w:val="28"/>
        </w:rPr>
        <w:t>3</w:t>
      </w:r>
      <w:r w:rsidR="000B0741" w:rsidRPr="00280525">
        <w:rPr>
          <w:rFonts w:ascii="Angsana New" w:hAnsi="Angsana New"/>
          <w:spacing w:val="-2"/>
          <w:sz w:val="28"/>
          <w:szCs w:val="28"/>
        </w:rPr>
        <w:t>0</w:t>
      </w:r>
      <w:r w:rsidR="00221B72" w:rsidRPr="00280525">
        <w:rPr>
          <w:rFonts w:ascii="Angsana New" w:hAnsi="Angsana New"/>
          <w:spacing w:val="-2"/>
          <w:sz w:val="28"/>
          <w:szCs w:val="28"/>
        </w:rPr>
        <w:t xml:space="preserve"> </w:t>
      </w:r>
      <w:r w:rsidR="00221B72" w:rsidRPr="00280525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BD4DA7" w:rsidRPr="0028052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 w:hint="cs"/>
          <w:spacing w:val="-2"/>
          <w:sz w:val="28"/>
          <w:szCs w:val="28"/>
        </w:rPr>
        <w:t>256</w:t>
      </w:r>
      <w:r w:rsidR="000B0741" w:rsidRPr="00280525">
        <w:rPr>
          <w:rFonts w:ascii="Angsana New" w:hAnsi="Angsana New"/>
          <w:spacing w:val="-2"/>
          <w:sz w:val="28"/>
          <w:szCs w:val="28"/>
        </w:rPr>
        <w:t>4</w:t>
      </w:r>
      <w:r w:rsidRPr="00280525">
        <w:rPr>
          <w:rFonts w:ascii="Angsana New" w:hAnsi="Angsana New" w:hint="cs"/>
          <w:spacing w:val="-2"/>
          <w:sz w:val="28"/>
          <w:szCs w:val="28"/>
          <w:cs/>
        </w:rPr>
        <w:t xml:space="preserve"> คือร้อยละ</w:t>
      </w:r>
      <w:r w:rsidR="00C1702C" w:rsidRPr="00280525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spacing w:val="-2"/>
          <w:sz w:val="28"/>
          <w:szCs w:val="28"/>
        </w:rPr>
        <w:t>17</w:t>
      </w:r>
      <w:r w:rsidR="00F1024B" w:rsidRPr="00280525">
        <w:rPr>
          <w:rFonts w:ascii="Angsana New" w:hAnsi="Angsana New"/>
          <w:spacing w:val="-2"/>
          <w:sz w:val="28"/>
          <w:szCs w:val="28"/>
        </w:rPr>
        <w:t>.</w:t>
      </w:r>
      <w:r w:rsidR="000B0741" w:rsidRPr="00280525">
        <w:rPr>
          <w:rFonts w:ascii="Angsana New" w:hAnsi="Angsana New"/>
          <w:spacing w:val="-2"/>
          <w:sz w:val="28"/>
          <w:szCs w:val="28"/>
        </w:rPr>
        <w:t>22</w:t>
      </w:r>
      <w:r w:rsidR="00A7594B" w:rsidRPr="00280525">
        <w:rPr>
          <w:rFonts w:ascii="Angsana New" w:hAnsi="Angsana New"/>
          <w:spacing w:val="-2"/>
          <w:sz w:val="28"/>
          <w:szCs w:val="28"/>
        </w:rPr>
        <w:t xml:space="preserve"> </w:t>
      </w:r>
      <w:r w:rsidR="003A0528" w:rsidRPr="00280525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8A38BD" w:rsidRPr="00280525">
        <w:rPr>
          <w:rFonts w:ascii="Angsana New" w:hAnsi="Angsana New" w:hint="cs"/>
          <w:spacing w:val="-2"/>
          <w:sz w:val="28"/>
          <w:szCs w:val="28"/>
          <w:cs/>
        </w:rPr>
        <w:t xml:space="preserve">ร้อยละ </w:t>
      </w:r>
      <w:r w:rsidR="000B0741" w:rsidRPr="00280525">
        <w:rPr>
          <w:rFonts w:ascii="Angsana New" w:hAnsi="Angsana New"/>
          <w:spacing w:val="-2"/>
          <w:sz w:val="28"/>
          <w:szCs w:val="28"/>
        </w:rPr>
        <w:t>13</w:t>
      </w:r>
      <w:r w:rsidR="008A38BD" w:rsidRPr="00280525">
        <w:rPr>
          <w:rFonts w:ascii="Angsana New" w:hAnsi="Angsana New"/>
          <w:spacing w:val="-2"/>
          <w:sz w:val="28"/>
          <w:szCs w:val="28"/>
        </w:rPr>
        <w:t>.</w:t>
      </w:r>
      <w:r w:rsidR="000B0741" w:rsidRPr="00280525">
        <w:rPr>
          <w:rFonts w:ascii="Angsana New" w:hAnsi="Angsana New"/>
          <w:spacing w:val="-2"/>
          <w:sz w:val="28"/>
          <w:szCs w:val="28"/>
        </w:rPr>
        <w:t>04</w:t>
      </w:r>
      <w:r w:rsidR="00FE12AB" w:rsidRPr="00280525">
        <w:rPr>
          <w:rFonts w:ascii="Angsana New" w:hAnsi="Angsana New"/>
          <w:spacing w:val="-2"/>
          <w:sz w:val="28"/>
          <w:szCs w:val="28"/>
        </w:rPr>
        <w:t xml:space="preserve"> </w:t>
      </w:r>
      <w:r w:rsidR="00FE12AB" w:rsidRPr="00280525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0B0741" w:rsidRPr="00280525">
        <w:rPr>
          <w:rFonts w:ascii="Angsana New" w:hAnsi="Angsana New"/>
          <w:i/>
          <w:iCs/>
          <w:spacing w:val="-2"/>
          <w:sz w:val="28"/>
          <w:szCs w:val="28"/>
        </w:rPr>
        <w:t>2563</w:t>
      </w:r>
      <w:r w:rsidR="00FE12AB" w:rsidRPr="00280525">
        <w:rPr>
          <w:rFonts w:ascii="Angsana New" w:hAnsi="Angsana New"/>
          <w:i/>
          <w:iCs/>
          <w:spacing w:val="-2"/>
          <w:sz w:val="28"/>
          <w:szCs w:val="28"/>
        </w:rPr>
        <w:t xml:space="preserve">: </w:t>
      </w:r>
      <w:r w:rsidR="00FE12AB" w:rsidRPr="00280525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ร้อยละ </w:t>
      </w:r>
      <w:r w:rsidR="000B0741" w:rsidRPr="00280525">
        <w:rPr>
          <w:rFonts w:ascii="Angsana New" w:hAnsi="Angsana New"/>
          <w:i/>
          <w:iCs/>
          <w:spacing w:val="-2"/>
          <w:sz w:val="28"/>
          <w:szCs w:val="28"/>
        </w:rPr>
        <w:t>15</w:t>
      </w:r>
      <w:r w:rsidR="00FE12AB" w:rsidRPr="00280525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0B0741" w:rsidRPr="00280525">
        <w:rPr>
          <w:rFonts w:ascii="Angsana New" w:hAnsi="Angsana New"/>
          <w:i/>
          <w:iCs/>
          <w:spacing w:val="-2"/>
          <w:sz w:val="28"/>
          <w:szCs w:val="28"/>
        </w:rPr>
        <w:t>50</w:t>
      </w:r>
      <w:r w:rsidR="00FE12AB" w:rsidRPr="00280525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FE12AB" w:rsidRPr="00280525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และร้อยละ </w:t>
      </w:r>
      <w:r w:rsidR="000B0741" w:rsidRPr="00280525">
        <w:rPr>
          <w:rFonts w:ascii="Angsana New" w:hAnsi="Angsana New"/>
          <w:i/>
          <w:iCs/>
          <w:spacing w:val="-2"/>
          <w:sz w:val="28"/>
          <w:szCs w:val="28"/>
        </w:rPr>
        <w:t>9</w:t>
      </w:r>
      <w:r w:rsidR="00D73E10" w:rsidRPr="00280525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0B0741" w:rsidRPr="00280525">
        <w:rPr>
          <w:rFonts w:ascii="Angsana New" w:hAnsi="Angsana New"/>
          <w:i/>
          <w:iCs/>
          <w:spacing w:val="-2"/>
          <w:sz w:val="28"/>
          <w:szCs w:val="28"/>
        </w:rPr>
        <w:t>82</w:t>
      </w:r>
      <w:r w:rsidR="00D73E10" w:rsidRPr="00280525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D73E10" w:rsidRPr="00280525">
        <w:rPr>
          <w:rFonts w:ascii="Angsana New" w:hAnsi="Angsana New" w:hint="cs"/>
          <w:i/>
          <w:iCs/>
          <w:spacing w:val="-2"/>
          <w:sz w:val="28"/>
          <w:szCs w:val="28"/>
          <w:cs/>
        </w:rPr>
        <w:t>ตามลำดับ</w:t>
      </w:r>
      <w:r w:rsidR="00D73E10" w:rsidRPr="00280525">
        <w:rPr>
          <w:rFonts w:ascii="Angsana New" w:hAnsi="Angsana New"/>
          <w:i/>
          <w:iCs/>
          <w:spacing w:val="-2"/>
          <w:sz w:val="28"/>
          <w:szCs w:val="28"/>
        </w:rPr>
        <w:t>)</w:t>
      </w:r>
      <w:r w:rsidR="00D73E10" w:rsidRPr="00280525">
        <w:rPr>
          <w:rFonts w:ascii="Angsana New" w:hAnsi="Angsana New"/>
          <w:spacing w:val="-2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</w:t>
      </w:r>
      <w:r w:rsidR="001B1992" w:rsidRPr="00280525">
        <w:rPr>
          <w:rFonts w:ascii="Angsana New" w:hAnsi="Angsana New" w:hint="cs"/>
          <w:spacing w:val="-2"/>
          <w:sz w:val="28"/>
          <w:szCs w:val="28"/>
          <w:cs/>
        </w:rPr>
        <w:t xml:space="preserve">ส่วนแบ่งกำไรจากเงินลงทุนในบริษัทย่อย </w:t>
      </w:r>
      <w:r w:rsidRPr="00280525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2139F75C" w14:textId="77777777" w:rsidR="00046EE7" w:rsidRPr="00280525" w:rsidRDefault="00046EE7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7DCF961C" w14:textId="51933B99" w:rsidR="00DE7026" w:rsidRPr="00280525" w:rsidRDefault="000B0741" w:rsidP="00280525">
      <w:pPr>
        <w:pStyle w:val="Heading6"/>
        <w:tabs>
          <w:tab w:val="left" w:pos="540"/>
          <w:tab w:val="left" w:pos="630"/>
        </w:tabs>
        <w:ind w:left="720" w:right="-45" w:hanging="72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280525">
        <w:rPr>
          <w:rFonts w:ascii="Angsana New" w:eastAsia="MS Mincho" w:hAnsi="Angsana New"/>
          <w:sz w:val="28"/>
          <w:szCs w:val="28"/>
          <w:lang w:val="en-US"/>
        </w:rPr>
        <w:t>9</w:t>
      </w:r>
      <w:r w:rsidR="00DE7026" w:rsidRPr="00280525">
        <w:rPr>
          <w:rFonts w:ascii="Angsana New" w:eastAsia="MS Mincho" w:hAnsi="Angsana New"/>
          <w:sz w:val="28"/>
          <w:szCs w:val="28"/>
          <w:lang w:val="en-US"/>
        </w:rPr>
        <w:tab/>
      </w:r>
      <w:r w:rsidR="00DE7026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กำไรต่อ</w:t>
      </w:r>
      <w:r w:rsidR="00DE7026" w:rsidRPr="0028052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หุ้นขั้นพื้นฐาน</w:t>
      </w:r>
    </w:p>
    <w:p w14:paraId="6A5D7AB7" w14:textId="351CD533" w:rsidR="00DE7026" w:rsidRPr="00280525" w:rsidRDefault="00DE7026" w:rsidP="00280525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21892AE4" w14:textId="4297AE23" w:rsidR="00020B5E" w:rsidRPr="00280525" w:rsidRDefault="007C6548" w:rsidP="0028052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</w:t>
      </w:r>
      <w:r w:rsidRPr="00280525">
        <w:rPr>
          <w:rFonts w:asciiTheme="majorBidi" w:hAnsiTheme="majorBidi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Pr="00280525">
        <w:rPr>
          <w:rFonts w:asciiTheme="majorBidi" w:hAnsiTheme="majorBidi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 w:hint="cs"/>
          <w:bCs/>
          <w:sz w:val="28"/>
          <w:szCs w:val="28"/>
        </w:rPr>
        <w:t>3</w:t>
      </w:r>
      <w:r w:rsidR="000B0741" w:rsidRPr="00280525">
        <w:rPr>
          <w:rFonts w:ascii="Angsana New" w:hAnsi="Angsana New"/>
          <w:bCs/>
          <w:sz w:val="28"/>
          <w:szCs w:val="28"/>
        </w:rPr>
        <w:t>0</w:t>
      </w:r>
      <w:r w:rsidRPr="00280525">
        <w:rPr>
          <w:rFonts w:ascii="Angsana New" w:hAnsi="Angsana New"/>
          <w:bCs/>
          <w:sz w:val="28"/>
          <w:szCs w:val="28"/>
        </w:rPr>
        <w:t xml:space="preserve"> </w:t>
      </w:r>
      <w:r w:rsidRPr="00280525">
        <w:rPr>
          <w:rFonts w:ascii="Angsana New" w:hAnsi="Angsana New" w:hint="cs"/>
          <w:b/>
          <w:sz w:val="28"/>
          <w:szCs w:val="28"/>
          <w:cs/>
        </w:rPr>
        <w:t>มิถุนายน</w:t>
      </w:r>
      <w:r w:rsidRPr="00280525">
        <w:rPr>
          <w:rFonts w:ascii="Angsana New" w:hAnsi="Angsana New"/>
          <w:b/>
          <w:sz w:val="28"/>
          <w:szCs w:val="28"/>
        </w:rPr>
        <w:t xml:space="preserve"> </w:t>
      </w:r>
      <w:r w:rsidR="000B0741" w:rsidRPr="00280525">
        <w:rPr>
          <w:rFonts w:ascii="Angsana New" w:hAnsi="Angsana New"/>
          <w:bCs/>
          <w:sz w:val="28"/>
          <w:szCs w:val="28"/>
        </w:rPr>
        <w:t>2564</w:t>
      </w:r>
      <w:r w:rsidRPr="00280525">
        <w:rPr>
          <w:rFonts w:asciiTheme="majorBidi" w:hAnsiTheme="majorBidi"/>
          <w:sz w:val="28"/>
          <w:szCs w:val="28"/>
          <w:cs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</w:rPr>
        <w:t>และ</w:t>
      </w:r>
      <w:r w:rsidRPr="00280525">
        <w:rPr>
          <w:rFonts w:asciiTheme="majorBidi" w:hAnsiTheme="majorBidi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bCs/>
          <w:sz w:val="28"/>
          <w:szCs w:val="28"/>
        </w:rPr>
        <w:t>2563</w:t>
      </w:r>
      <w:r w:rsidRPr="00280525">
        <w:rPr>
          <w:rFonts w:asciiTheme="majorBidi" w:hAnsiTheme="majorBidi"/>
          <w:sz w:val="28"/>
          <w:szCs w:val="28"/>
          <w:cs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คำนวณจากกำไรสำหรับ</w:t>
      </w:r>
      <w:r w:rsidRPr="00280525">
        <w:rPr>
          <w:rFonts w:asciiTheme="majorBidi" w:hAnsiTheme="majorBidi" w:hint="cs"/>
          <w:sz w:val="28"/>
          <w:szCs w:val="28"/>
          <w:cs/>
        </w:rPr>
        <w:t>งวด</w:t>
      </w:r>
      <w:r w:rsidRPr="00280525">
        <w:rPr>
          <w:rFonts w:asciiTheme="majorBidi" w:hAnsiTheme="majorBidi" w:cstheme="majorBidi"/>
          <w:sz w:val="28"/>
          <w:szCs w:val="28"/>
          <w:cs/>
        </w:rPr>
        <w:t>ที่เป็นส่วนของผู้ถือหุ้นสามัญของบริษัทและ</w:t>
      </w:r>
      <w:r w:rsidRPr="00280525">
        <w:rPr>
          <w:rFonts w:ascii="Angsana New" w:hAnsi="Angsana New"/>
          <w:sz w:val="28"/>
          <w:szCs w:val="28"/>
          <w:cs/>
        </w:rPr>
        <w:t>จำนวนหุ้นสามัญที่ออกจำหน่ายแล้วระหว่าง</w:t>
      </w:r>
      <w:r w:rsidR="00020B5E" w:rsidRPr="00280525">
        <w:rPr>
          <w:rFonts w:asciiTheme="majorBidi" w:hAnsiTheme="majorBidi" w:hint="cs"/>
          <w:sz w:val="28"/>
          <w:szCs w:val="28"/>
          <w:cs/>
        </w:rPr>
        <w:t>งวด</w:t>
      </w:r>
      <w:r w:rsidRPr="00280525">
        <w:rPr>
          <w:rFonts w:ascii="Angsana New" w:hAnsi="Angsana New"/>
          <w:sz w:val="28"/>
          <w:szCs w:val="28"/>
          <w:cs/>
        </w:rPr>
        <w:t>โดยแสดงการคำนวณดังนี้</w:t>
      </w:r>
      <w:r w:rsidRPr="00280525">
        <w:rPr>
          <w:rFonts w:ascii="Angsana New" w:hAnsi="Angsana New"/>
          <w:sz w:val="28"/>
          <w:szCs w:val="28"/>
        </w:rPr>
        <w:t xml:space="preserve"> </w:t>
      </w:r>
    </w:p>
    <w:p w14:paraId="605F4FA4" w14:textId="713CD4DD" w:rsidR="00020B5E" w:rsidRPr="00280525" w:rsidRDefault="00020B5E" w:rsidP="0028052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42"/>
        <w:gridCol w:w="307"/>
        <w:gridCol w:w="1041"/>
        <w:gridCol w:w="274"/>
        <w:gridCol w:w="18"/>
        <w:gridCol w:w="988"/>
        <w:gridCol w:w="291"/>
        <w:gridCol w:w="1059"/>
        <w:gridCol w:w="291"/>
        <w:gridCol w:w="1005"/>
      </w:tblGrid>
      <w:tr w:rsidR="00E97398" w:rsidRPr="00280525" w14:paraId="0A838576" w14:textId="77777777" w:rsidTr="00E97398">
        <w:tc>
          <w:tcPr>
            <w:tcW w:w="3960" w:type="dxa"/>
            <w:shd w:val="clear" w:color="auto" w:fill="auto"/>
          </w:tcPr>
          <w:p w14:paraId="7C9D5E5A" w14:textId="457B02D2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auto"/>
          </w:tcPr>
          <w:p w14:paraId="3C39A7C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1" w:type="dxa"/>
            <w:gridSpan w:val="4"/>
            <w:shd w:val="clear" w:color="auto" w:fill="auto"/>
          </w:tcPr>
          <w:p w14:paraId="0AE5FAD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33D4245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6C83774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398" w:rsidRPr="00280525" w14:paraId="340933BF" w14:textId="77777777" w:rsidTr="00E97398">
        <w:tc>
          <w:tcPr>
            <w:tcW w:w="3960" w:type="dxa"/>
            <w:shd w:val="clear" w:color="auto" w:fill="auto"/>
          </w:tcPr>
          <w:p w14:paraId="72A3A8DA" w14:textId="35D7DB3B" w:rsidR="00020B5E" w:rsidRPr="00280525" w:rsidRDefault="00E97398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="00020B5E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020B5E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20B5E"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09" w:type="dxa"/>
            <w:shd w:val="clear" w:color="auto" w:fill="auto"/>
          </w:tcPr>
          <w:p w14:paraId="0B919AC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BEA6C6C" w14:textId="3953726B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4" w:type="dxa"/>
            <w:shd w:val="clear" w:color="auto" w:fill="auto"/>
          </w:tcPr>
          <w:p w14:paraId="1B4E5FA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28B92DD1" w14:textId="6A119197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1" w:type="dxa"/>
            <w:shd w:val="clear" w:color="auto" w:fill="auto"/>
          </w:tcPr>
          <w:p w14:paraId="631F66B7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6B478BC" w14:textId="2AED3E9A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1" w:type="dxa"/>
            <w:shd w:val="clear" w:color="auto" w:fill="auto"/>
          </w:tcPr>
          <w:p w14:paraId="1488A09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886521E" w14:textId="69DC12E7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20B5E" w:rsidRPr="00280525" w14:paraId="1782AEC3" w14:textId="77777777" w:rsidTr="00E97398">
        <w:tc>
          <w:tcPr>
            <w:tcW w:w="3960" w:type="dxa"/>
            <w:shd w:val="clear" w:color="auto" w:fill="auto"/>
          </w:tcPr>
          <w:p w14:paraId="601300F9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dxa"/>
            <w:shd w:val="clear" w:color="auto" w:fill="auto"/>
          </w:tcPr>
          <w:p w14:paraId="5419417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2" w:type="dxa"/>
            <w:gridSpan w:val="8"/>
            <w:shd w:val="clear" w:color="auto" w:fill="auto"/>
          </w:tcPr>
          <w:p w14:paraId="67F0AF51" w14:textId="12B0F3FB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="0000034C" w:rsidRPr="0028052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/</w:t>
            </w:r>
            <w:r w:rsidR="0000034C" w:rsidRPr="0028052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97398" w:rsidRPr="00280525" w14:paraId="12CC0311" w14:textId="77777777" w:rsidTr="00E97398">
        <w:tc>
          <w:tcPr>
            <w:tcW w:w="3960" w:type="dxa"/>
            <w:shd w:val="clear" w:color="auto" w:fill="auto"/>
          </w:tcPr>
          <w:p w14:paraId="0B773DBE" w14:textId="2D9CF27D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9" w:type="dxa"/>
            <w:shd w:val="clear" w:color="auto" w:fill="auto"/>
          </w:tcPr>
          <w:p w14:paraId="78885FC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2CEAF7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6E2DD978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FFCB2B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C6247CA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168FAB4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6366C1E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82A88B8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398" w:rsidRPr="00280525" w14:paraId="7EE7735D" w14:textId="77777777" w:rsidTr="00E97398">
        <w:tc>
          <w:tcPr>
            <w:tcW w:w="3960" w:type="dxa"/>
            <w:shd w:val="clear" w:color="auto" w:fill="auto"/>
          </w:tcPr>
          <w:p w14:paraId="379E5F58" w14:textId="19483512" w:rsidR="00020B5E" w:rsidRPr="00280525" w:rsidRDefault="00E97398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309" w:type="dxa"/>
            <w:shd w:val="clear" w:color="auto" w:fill="auto"/>
          </w:tcPr>
          <w:p w14:paraId="51BC875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48A0DC50" w14:textId="0C3E8E5B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74" w:type="dxa"/>
            <w:shd w:val="clear" w:color="auto" w:fill="auto"/>
          </w:tcPr>
          <w:p w14:paraId="5E30BC62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B7D4D8" w14:textId="5643BE86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91" w:type="dxa"/>
            <w:shd w:val="clear" w:color="auto" w:fill="auto"/>
          </w:tcPr>
          <w:p w14:paraId="3D6D22C2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1EDB4079" w14:textId="1BC8C5AB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91" w:type="dxa"/>
            <w:shd w:val="clear" w:color="auto" w:fill="auto"/>
          </w:tcPr>
          <w:p w14:paraId="5C452D2F" w14:textId="77777777" w:rsidR="00020B5E" w:rsidRPr="00280525" w:rsidRDefault="00020B5E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64E34BFF" w14:textId="2CC91B04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598</w:t>
            </w:r>
          </w:p>
        </w:tc>
      </w:tr>
      <w:tr w:rsidR="00E97398" w:rsidRPr="00280525" w14:paraId="1A3A6486" w14:textId="77777777" w:rsidTr="00E97398">
        <w:tc>
          <w:tcPr>
            <w:tcW w:w="3960" w:type="dxa"/>
            <w:shd w:val="clear" w:color="auto" w:fill="auto"/>
          </w:tcPr>
          <w:p w14:paraId="1041AF0C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" w:type="dxa"/>
            <w:shd w:val="clear" w:color="auto" w:fill="auto"/>
          </w:tcPr>
          <w:p w14:paraId="42E5275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6C2409FA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3D9FAAF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16DA16A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55D62C62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4719361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642FB9A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15F2AF43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97398" w:rsidRPr="00280525" w14:paraId="222303EB" w14:textId="77777777" w:rsidTr="00E97398">
        <w:tc>
          <w:tcPr>
            <w:tcW w:w="3960" w:type="dxa"/>
            <w:shd w:val="clear" w:color="auto" w:fill="auto"/>
          </w:tcPr>
          <w:p w14:paraId="4D2F3196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09" w:type="dxa"/>
            <w:shd w:val="clear" w:color="auto" w:fill="auto"/>
          </w:tcPr>
          <w:p w14:paraId="268E1738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341D7D03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A51A25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58CEFEE3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18152548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E43F453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100104B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121DF3EA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97398" w:rsidRPr="00280525" w14:paraId="1DA8A76F" w14:textId="77777777" w:rsidTr="00E97398">
        <w:tc>
          <w:tcPr>
            <w:tcW w:w="3960" w:type="dxa"/>
            <w:shd w:val="clear" w:color="auto" w:fill="auto"/>
          </w:tcPr>
          <w:p w14:paraId="345A12C8" w14:textId="55F90F5D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1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309" w:type="dxa"/>
            <w:shd w:val="clear" w:color="auto" w:fill="auto"/>
          </w:tcPr>
          <w:p w14:paraId="7E8F564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BEDB08B" w14:textId="666BFB0F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4" w:type="dxa"/>
            <w:shd w:val="clear" w:color="auto" w:fill="auto"/>
          </w:tcPr>
          <w:p w14:paraId="489A9AB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E2F211F" w14:textId="17F352F1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211681A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778799E" w14:textId="5CA1337A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63DEAB11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0559100" w14:textId="622CF2F5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E97398" w:rsidRPr="00280525" w14:paraId="236084A5" w14:textId="77777777" w:rsidTr="00E97398">
        <w:tc>
          <w:tcPr>
            <w:tcW w:w="3960" w:type="dxa"/>
            <w:shd w:val="clear" w:color="auto" w:fill="auto"/>
          </w:tcPr>
          <w:p w14:paraId="6A2C1FAB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ผลกระทบจากหุ้นที่ออกจำหน่าย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309" w:type="dxa"/>
            <w:shd w:val="clear" w:color="auto" w:fill="auto"/>
          </w:tcPr>
          <w:p w14:paraId="39C7D4D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23DF1C9" w14:textId="77777777" w:rsidR="00020B5E" w:rsidRPr="00280525" w:rsidRDefault="00020B5E" w:rsidP="002805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D717B24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58E0D16" w14:textId="77777777" w:rsidR="00020B5E" w:rsidRPr="00280525" w:rsidRDefault="00020B5E" w:rsidP="002805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1598EC3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6ABEBE7" w14:textId="77777777" w:rsidR="00020B5E" w:rsidRPr="00280525" w:rsidRDefault="00020B5E" w:rsidP="002805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C85CD8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42B120F" w14:textId="77777777" w:rsidR="00020B5E" w:rsidRPr="00280525" w:rsidRDefault="00020B5E" w:rsidP="002805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398" w:rsidRPr="00280525" w14:paraId="532C4EAD" w14:textId="77777777" w:rsidTr="00E97398">
        <w:tc>
          <w:tcPr>
            <w:tcW w:w="3960" w:type="dxa"/>
            <w:shd w:val="clear" w:color="auto" w:fill="auto"/>
          </w:tcPr>
          <w:p w14:paraId="48CD7473" w14:textId="6E2D527D" w:rsidR="00E97398" w:rsidRPr="00280525" w:rsidRDefault="00E97398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18</w:t>
            </w:r>
            <w:r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9" w:type="dxa"/>
            <w:shd w:val="clear" w:color="auto" w:fill="auto"/>
          </w:tcPr>
          <w:p w14:paraId="0CF936B3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4FB4191D" w14:textId="50E2E5E7" w:rsidR="00E97398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97398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  <w:tc>
          <w:tcPr>
            <w:tcW w:w="274" w:type="dxa"/>
            <w:shd w:val="clear" w:color="auto" w:fill="auto"/>
          </w:tcPr>
          <w:p w14:paraId="4B344E31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93C8" w14:textId="59DF5DAC" w:rsidR="00E97398" w:rsidRPr="00280525" w:rsidRDefault="00E97398" w:rsidP="0028052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4E3A1B4C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63622EE" w14:textId="66FB4FA3" w:rsidR="00E97398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97398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91" w:type="dxa"/>
            <w:shd w:val="clear" w:color="auto" w:fill="auto"/>
          </w:tcPr>
          <w:p w14:paraId="05E6C2A8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00C6515F" w14:textId="77777777" w:rsidR="00E97398" w:rsidRPr="00280525" w:rsidRDefault="00E97398" w:rsidP="0028052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97398" w:rsidRPr="00280525" w14:paraId="6DB104CF" w14:textId="77777777" w:rsidTr="00E97398">
        <w:tc>
          <w:tcPr>
            <w:tcW w:w="3960" w:type="dxa"/>
            <w:shd w:val="clear" w:color="auto" w:fill="auto"/>
          </w:tcPr>
          <w:p w14:paraId="65D32048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309" w:type="dxa"/>
            <w:shd w:val="clear" w:color="auto" w:fill="auto"/>
          </w:tcPr>
          <w:p w14:paraId="6F8A62D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2AFFAA07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2D2A9E31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039AD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058DAB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BCA79F1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11B4CA8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5FCA4474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7398" w:rsidRPr="00280525" w14:paraId="2658756D" w14:textId="77777777" w:rsidTr="00E97398">
        <w:tc>
          <w:tcPr>
            <w:tcW w:w="3960" w:type="dxa"/>
            <w:shd w:val="clear" w:color="auto" w:fill="auto"/>
          </w:tcPr>
          <w:p w14:paraId="3B125DE7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309" w:type="dxa"/>
            <w:shd w:val="clear" w:color="auto" w:fill="auto"/>
          </w:tcPr>
          <w:p w14:paraId="4AA9458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5ADE1BDF" w14:textId="5AE3A1EA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303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15E0183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shd w:val="clear" w:color="auto" w:fill="auto"/>
          </w:tcPr>
          <w:p w14:paraId="510D1C5E" w14:textId="2FDD5B27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7F0612B1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27081A9F" w14:textId="228B9A22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303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91" w:type="dxa"/>
            <w:shd w:val="clear" w:color="auto" w:fill="auto"/>
          </w:tcPr>
          <w:p w14:paraId="7CF20539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6BBF5623" w14:textId="7DE7BB05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E97398" w:rsidRPr="00280525" w14:paraId="0CEB603E" w14:textId="77777777" w:rsidTr="00E97398">
        <w:tc>
          <w:tcPr>
            <w:tcW w:w="3960" w:type="dxa"/>
            <w:shd w:val="clear" w:color="auto" w:fill="auto"/>
          </w:tcPr>
          <w:p w14:paraId="2A9DA20D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dxa"/>
            <w:shd w:val="clear" w:color="auto" w:fill="auto"/>
          </w:tcPr>
          <w:p w14:paraId="7C5EA33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55A759C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102D06E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shd w:val="clear" w:color="auto" w:fill="auto"/>
          </w:tcPr>
          <w:p w14:paraId="2A6FC329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1C9EC88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128075B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65315CB9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31BF249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97398" w:rsidRPr="00280525" w14:paraId="49083830" w14:textId="77777777" w:rsidTr="00E97398">
        <w:trPr>
          <w:trHeight w:val="425"/>
        </w:trPr>
        <w:tc>
          <w:tcPr>
            <w:tcW w:w="3960" w:type="dxa"/>
            <w:shd w:val="clear" w:color="auto" w:fill="auto"/>
          </w:tcPr>
          <w:p w14:paraId="3CD7E485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9" w:type="dxa"/>
            <w:shd w:val="clear" w:color="auto" w:fill="auto"/>
          </w:tcPr>
          <w:p w14:paraId="41668C6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1625D75D" w14:textId="7078AE85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44C3D33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shd w:val="clear" w:color="auto" w:fill="auto"/>
          </w:tcPr>
          <w:p w14:paraId="278BBDCD" w14:textId="381B06FC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91" w:type="dxa"/>
            <w:shd w:val="clear" w:color="auto" w:fill="auto"/>
          </w:tcPr>
          <w:p w14:paraId="36FD37D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2B5503AF" w14:textId="1287F54E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91" w:type="dxa"/>
            <w:shd w:val="clear" w:color="auto" w:fill="auto"/>
          </w:tcPr>
          <w:p w14:paraId="777B27B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4AAF7AD6" w14:textId="7941B458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</w:tr>
    </w:tbl>
    <w:p w14:paraId="45BF184C" w14:textId="4F13F8BF" w:rsidR="00020B5E" w:rsidRPr="00280525" w:rsidRDefault="00020B5E" w:rsidP="0028052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306"/>
        <w:gridCol w:w="1035"/>
        <w:gridCol w:w="291"/>
        <w:gridCol w:w="978"/>
        <w:gridCol w:w="288"/>
        <w:gridCol w:w="1087"/>
        <w:gridCol w:w="288"/>
        <w:gridCol w:w="992"/>
      </w:tblGrid>
      <w:tr w:rsidR="00020B5E" w:rsidRPr="00280525" w14:paraId="557622A6" w14:textId="77777777" w:rsidTr="007047BE">
        <w:trPr>
          <w:tblHeader/>
        </w:trPr>
        <w:tc>
          <w:tcPr>
            <w:tcW w:w="3960" w:type="dxa"/>
            <w:shd w:val="clear" w:color="auto" w:fill="auto"/>
          </w:tcPr>
          <w:p w14:paraId="1D59BC03" w14:textId="6EF48735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sz w:val="28"/>
                <w:szCs w:val="28"/>
              </w:rPr>
              <w:br w:type="page"/>
            </w:r>
            <w:r w:rsidRPr="00280525">
              <w:rPr>
                <w:sz w:val="28"/>
                <w:szCs w:val="28"/>
              </w:rPr>
              <w:br w:type="page"/>
            </w:r>
            <w:r w:rsidRPr="00280525">
              <w:rPr>
                <w:sz w:val="28"/>
                <w:szCs w:val="28"/>
              </w:rPr>
              <w:br w:type="page"/>
            </w:r>
          </w:p>
        </w:tc>
        <w:tc>
          <w:tcPr>
            <w:tcW w:w="306" w:type="dxa"/>
            <w:shd w:val="clear" w:color="auto" w:fill="auto"/>
          </w:tcPr>
          <w:p w14:paraId="168E7647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25C3FF1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580E074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shd w:val="clear" w:color="auto" w:fill="auto"/>
          </w:tcPr>
          <w:p w14:paraId="2D3B429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B5E" w:rsidRPr="00280525" w14:paraId="360C681F" w14:textId="77777777" w:rsidTr="007047BE">
        <w:trPr>
          <w:tblHeader/>
        </w:trPr>
        <w:tc>
          <w:tcPr>
            <w:tcW w:w="3960" w:type="dxa"/>
            <w:shd w:val="clear" w:color="auto" w:fill="auto"/>
          </w:tcPr>
          <w:p w14:paraId="301C0FF3" w14:textId="4B2EDC27" w:rsidR="00020B5E" w:rsidRPr="00280525" w:rsidRDefault="00E97398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06" w:type="dxa"/>
            <w:shd w:val="clear" w:color="auto" w:fill="auto"/>
          </w:tcPr>
          <w:p w14:paraId="3F9CA85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7F3850B" w14:textId="5F28C369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1" w:type="dxa"/>
            <w:shd w:val="clear" w:color="auto" w:fill="auto"/>
          </w:tcPr>
          <w:p w14:paraId="5443FCF8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4F4C873E" w14:textId="7F31EB23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" w:type="dxa"/>
            <w:shd w:val="clear" w:color="auto" w:fill="auto"/>
          </w:tcPr>
          <w:p w14:paraId="45ED247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59E0736" w14:textId="335BF60E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" w:type="dxa"/>
            <w:shd w:val="clear" w:color="auto" w:fill="auto"/>
          </w:tcPr>
          <w:p w14:paraId="0A876BC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83D6305" w14:textId="657132E7" w:rsidR="00020B5E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20B5E" w:rsidRPr="00280525" w14:paraId="75E2DD39" w14:textId="77777777" w:rsidTr="007047BE">
        <w:trPr>
          <w:tblHeader/>
        </w:trPr>
        <w:tc>
          <w:tcPr>
            <w:tcW w:w="3960" w:type="dxa"/>
            <w:shd w:val="clear" w:color="auto" w:fill="auto"/>
          </w:tcPr>
          <w:p w14:paraId="150334A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dxa"/>
            <w:shd w:val="clear" w:color="auto" w:fill="auto"/>
          </w:tcPr>
          <w:p w14:paraId="370861E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57A1D12F" w14:textId="298C9E8E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="0000034C" w:rsidRPr="0028052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/</w:t>
            </w:r>
            <w:r w:rsidR="0000034C" w:rsidRPr="0028052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97398" w:rsidRPr="00280525" w14:paraId="2482FE8B" w14:textId="77777777" w:rsidTr="00E97398">
        <w:tc>
          <w:tcPr>
            <w:tcW w:w="3960" w:type="dxa"/>
            <w:shd w:val="clear" w:color="auto" w:fill="auto"/>
          </w:tcPr>
          <w:p w14:paraId="1B4DDC27" w14:textId="5C6AA22B" w:rsidR="00E97398" w:rsidRPr="00280525" w:rsidRDefault="00E97398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6" w:type="dxa"/>
            <w:shd w:val="clear" w:color="auto" w:fill="auto"/>
          </w:tcPr>
          <w:p w14:paraId="1503952B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57E53A9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1A5C4759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129E9B6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1FF7D6CB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1F7DDE6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1D088438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AC50CA5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398" w:rsidRPr="00280525" w14:paraId="2135FA14" w14:textId="77777777" w:rsidTr="00E97398">
        <w:tc>
          <w:tcPr>
            <w:tcW w:w="3960" w:type="dxa"/>
            <w:shd w:val="clear" w:color="auto" w:fill="auto"/>
          </w:tcPr>
          <w:p w14:paraId="506BE3DA" w14:textId="381C3531" w:rsidR="00E97398" w:rsidRPr="00280525" w:rsidRDefault="00E97398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6" w:type="dxa"/>
            <w:shd w:val="clear" w:color="auto" w:fill="auto"/>
          </w:tcPr>
          <w:p w14:paraId="5610F55D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63A1E273" w14:textId="32A07CCF" w:rsidR="00E97398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E97398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291" w:type="dxa"/>
            <w:shd w:val="clear" w:color="auto" w:fill="auto"/>
          </w:tcPr>
          <w:p w14:paraId="547944AC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4B4C4DBB" w14:textId="3CBCAF45" w:rsidR="00E97398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</w:t>
            </w:r>
            <w:r w:rsidR="00E97398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288" w:type="dxa"/>
            <w:shd w:val="clear" w:color="auto" w:fill="auto"/>
          </w:tcPr>
          <w:p w14:paraId="494ED134" w14:textId="77777777" w:rsidR="00E97398" w:rsidRPr="00280525" w:rsidRDefault="00E97398" w:rsidP="0028052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6FBCA2A9" w14:textId="72D2246A" w:rsidR="00E97398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E97398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288" w:type="dxa"/>
            <w:shd w:val="clear" w:color="auto" w:fill="auto"/>
          </w:tcPr>
          <w:p w14:paraId="32B92761" w14:textId="77777777" w:rsidR="00E97398" w:rsidRPr="00280525" w:rsidRDefault="00E97398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042882FE" w14:textId="00F2820D" w:rsidR="00E97398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</w:t>
            </w:r>
            <w:r w:rsidR="00E97398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420FB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555</w:t>
            </w:r>
          </w:p>
        </w:tc>
      </w:tr>
      <w:tr w:rsidR="00020B5E" w:rsidRPr="00280525" w14:paraId="24D75507" w14:textId="77777777" w:rsidTr="00E97398">
        <w:tc>
          <w:tcPr>
            <w:tcW w:w="3960" w:type="dxa"/>
            <w:shd w:val="clear" w:color="auto" w:fill="auto"/>
          </w:tcPr>
          <w:p w14:paraId="652DE257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E703E0A" w14:textId="77777777" w:rsidR="007047BE" w:rsidRPr="00280525" w:rsidRDefault="007047B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EC7A6C3" w14:textId="2C511A71" w:rsidR="007047BE" w:rsidRPr="00280525" w:rsidRDefault="007047B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" w:type="dxa"/>
            <w:shd w:val="clear" w:color="auto" w:fill="auto"/>
          </w:tcPr>
          <w:p w14:paraId="3C5543F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2E1DD66A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49B77F5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14:paraId="1F9E1157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0E0C086E" w14:textId="77777777" w:rsidR="00020B5E" w:rsidRPr="00280525" w:rsidRDefault="00020B5E" w:rsidP="0028052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EAC24EC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2D115E1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E531849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20B5E" w:rsidRPr="00280525" w14:paraId="100BBDDC" w14:textId="77777777" w:rsidTr="00E97398">
        <w:tc>
          <w:tcPr>
            <w:tcW w:w="3960" w:type="dxa"/>
            <w:shd w:val="clear" w:color="auto" w:fill="auto"/>
          </w:tcPr>
          <w:p w14:paraId="73E5C355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จำนวนหุ้นสามัญที่ออกจำหน่ายแล้ว</w:t>
            </w:r>
          </w:p>
        </w:tc>
        <w:tc>
          <w:tcPr>
            <w:tcW w:w="306" w:type="dxa"/>
            <w:shd w:val="clear" w:color="auto" w:fill="auto"/>
          </w:tcPr>
          <w:p w14:paraId="50839342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2B51CB9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591BC59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197715C8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088B65C9" w14:textId="77777777" w:rsidR="00020B5E" w:rsidRPr="00280525" w:rsidRDefault="00020B5E" w:rsidP="0028052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6CC9879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52024C99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D415FFA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20B5E" w:rsidRPr="00280525" w14:paraId="1760595E" w14:textId="77777777" w:rsidTr="00E97398">
        <w:tc>
          <w:tcPr>
            <w:tcW w:w="3960" w:type="dxa"/>
            <w:shd w:val="clear" w:color="auto" w:fill="auto"/>
          </w:tcPr>
          <w:p w14:paraId="2D7F51B4" w14:textId="682A77C4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1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306" w:type="dxa"/>
            <w:shd w:val="clear" w:color="auto" w:fill="auto"/>
          </w:tcPr>
          <w:p w14:paraId="086E236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4503AE6" w14:textId="5216DC70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14F04A4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15EF6B0" w14:textId="52558DF7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132A96CE" w14:textId="77777777" w:rsidR="00020B5E" w:rsidRPr="00280525" w:rsidRDefault="00020B5E" w:rsidP="0028052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3E820A5" w14:textId="663E3A98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5B39428A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EBA97DA" w14:textId="42234F20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020B5E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020B5E" w:rsidRPr="00280525" w14:paraId="41D1480E" w14:textId="77777777" w:rsidTr="00E97398">
        <w:tc>
          <w:tcPr>
            <w:tcW w:w="3960" w:type="dxa"/>
            <w:shd w:val="clear" w:color="auto" w:fill="auto"/>
          </w:tcPr>
          <w:p w14:paraId="66513673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ผลกระทบจากหุ้นที่ออกจำหน่าย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306" w:type="dxa"/>
            <w:shd w:val="clear" w:color="auto" w:fill="auto"/>
          </w:tcPr>
          <w:p w14:paraId="54A2C8A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3F941BC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0C5B753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2BAC36AA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08B9EB62" w14:textId="77777777" w:rsidR="00020B5E" w:rsidRPr="00280525" w:rsidRDefault="00020B5E" w:rsidP="0028052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F87B6FC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7483DE1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1EB7AC3" w14:textId="77777777" w:rsidR="00020B5E" w:rsidRPr="00280525" w:rsidRDefault="00020B5E" w:rsidP="0028052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20B5E" w:rsidRPr="00280525" w14:paraId="6E75EDAE" w14:textId="77777777" w:rsidTr="00E97398">
        <w:tc>
          <w:tcPr>
            <w:tcW w:w="3960" w:type="dxa"/>
            <w:shd w:val="clear" w:color="auto" w:fill="auto"/>
          </w:tcPr>
          <w:p w14:paraId="14C62A4A" w14:textId="300CA666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18</w:t>
            </w:r>
            <w:r w:rsidRPr="002805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" w:type="dxa"/>
            <w:shd w:val="clear" w:color="auto" w:fill="auto"/>
          </w:tcPr>
          <w:p w14:paraId="11512444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0E8EDD6" w14:textId="6A258D43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20B5E"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91" w:type="dxa"/>
            <w:shd w:val="clear" w:color="auto" w:fill="auto"/>
          </w:tcPr>
          <w:p w14:paraId="32F9203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1A564A15" w14:textId="77777777" w:rsidR="00020B5E" w:rsidRPr="00280525" w:rsidRDefault="00020B5E" w:rsidP="0028052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B64C883" w14:textId="77777777" w:rsidR="00020B5E" w:rsidRPr="00280525" w:rsidRDefault="00020B5E" w:rsidP="00280525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46D5554" w14:textId="1C415A57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20B5E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288" w:type="dxa"/>
            <w:shd w:val="clear" w:color="auto" w:fill="auto"/>
          </w:tcPr>
          <w:p w14:paraId="516F6E9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3AF1EF4B" w14:textId="77777777" w:rsidR="00020B5E" w:rsidRPr="00280525" w:rsidRDefault="00020B5E" w:rsidP="0028052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20B5E" w:rsidRPr="00280525" w14:paraId="0A45E680" w14:textId="77777777" w:rsidTr="00E97398">
        <w:tc>
          <w:tcPr>
            <w:tcW w:w="3960" w:type="dxa"/>
            <w:shd w:val="clear" w:color="auto" w:fill="auto"/>
          </w:tcPr>
          <w:p w14:paraId="3D2C1975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306" w:type="dxa"/>
            <w:shd w:val="clear" w:color="auto" w:fill="auto"/>
          </w:tcPr>
          <w:p w14:paraId="5FD9710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3D2C781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383C7A27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0326FF4A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0A1C7A8D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1961D57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76F039D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78E87E65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0B5E" w:rsidRPr="00280525" w14:paraId="22DEA7A9" w14:textId="77777777" w:rsidTr="00E97398">
        <w:tc>
          <w:tcPr>
            <w:tcW w:w="3960" w:type="dxa"/>
            <w:shd w:val="clear" w:color="auto" w:fill="auto"/>
          </w:tcPr>
          <w:p w14:paraId="36A86F14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ind w:left="-126" w:firstLine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306" w:type="dxa"/>
            <w:shd w:val="clear" w:color="auto" w:fill="auto"/>
          </w:tcPr>
          <w:p w14:paraId="76BA1D0B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5CF91379" w14:textId="5ED0F568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91" w:type="dxa"/>
            <w:shd w:val="clear" w:color="auto" w:fill="auto"/>
          </w:tcPr>
          <w:p w14:paraId="5A6CF92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219E173F" w14:textId="23B7AFED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48EE7E77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00766603" w14:textId="2F31F1F1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88" w:type="dxa"/>
            <w:shd w:val="clear" w:color="auto" w:fill="auto"/>
          </w:tcPr>
          <w:p w14:paraId="59343F34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4699DFC" w14:textId="2700A06F" w:rsidR="00020B5E" w:rsidRPr="00280525" w:rsidRDefault="000B0741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020B5E" w:rsidRPr="00280525" w14:paraId="5DD7D87F" w14:textId="77777777" w:rsidTr="00E97398">
        <w:tc>
          <w:tcPr>
            <w:tcW w:w="3960" w:type="dxa"/>
            <w:shd w:val="clear" w:color="auto" w:fill="auto"/>
          </w:tcPr>
          <w:p w14:paraId="52D2D370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auto"/>
          </w:tcPr>
          <w:p w14:paraId="7D064FB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762E26FA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639A47D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30C40403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6ADAC44C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65A99650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35F85AE6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3C3E93F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20B5E" w:rsidRPr="00280525" w14:paraId="28C1F02E" w14:textId="77777777" w:rsidTr="00E97398">
        <w:trPr>
          <w:trHeight w:val="425"/>
        </w:trPr>
        <w:tc>
          <w:tcPr>
            <w:tcW w:w="3960" w:type="dxa"/>
            <w:shd w:val="clear" w:color="auto" w:fill="auto"/>
          </w:tcPr>
          <w:p w14:paraId="3C996C55" w14:textId="77777777" w:rsidR="00020B5E" w:rsidRPr="00280525" w:rsidRDefault="00020B5E" w:rsidP="0028052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64DDDDCE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2E931B60" w14:textId="47A9ED24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91" w:type="dxa"/>
            <w:shd w:val="clear" w:color="auto" w:fill="auto"/>
          </w:tcPr>
          <w:p w14:paraId="5C8E0F29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50E87734" w14:textId="31CA5FA6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88" w:type="dxa"/>
            <w:shd w:val="clear" w:color="auto" w:fill="auto"/>
          </w:tcPr>
          <w:p w14:paraId="0131E188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71A5D780" w14:textId="6E993215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288" w:type="dxa"/>
            <w:shd w:val="clear" w:color="auto" w:fill="auto"/>
          </w:tcPr>
          <w:p w14:paraId="02493314" w14:textId="77777777" w:rsidR="00020B5E" w:rsidRPr="00280525" w:rsidRDefault="00020B5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D3942BB" w14:textId="10EBD076" w:rsidR="00020B5E" w:rsidRPr="00280525" w:rsidRDefault="000B0741" w:rsidP="002805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020B5E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</w:p>
        </w:tc>
      </w:tr>
    </w:tbl>
    <w:p w14:paraId="53206782" w14:textId="77777777" w:rsidR="007C6548" w:rsidRPr="00280525" w:rsidRDefault="007C6548" w:rsidP="00280525">
      <w:pPr>
        <w:rPr>
          <w:sz w:val="28"/>
          <w:szCs w:val="28"/>
          <w:lang w:eastAsia="x-none"/>
        </w:rPr>
      </w:pPr>
    </w:p>
    <w:p w14:paraId="0E1CB855" w14:textId="715DBE6A" w:rsidR="00A51ED1" w:rsidRPr="00280525" w:rsidRDefault="000B0741" w:rsidP="00280525">
      <w:pPr>
        <w:pStyle w:val="Heading6"/>
        <w:tabs>
          <w:tab w:val="left" w:pos="540"/>
          <w:tab w:val="left" w:pos="63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280525">
        <w:rPr>
          <w:rFonts w:ascii="Angsana New" w:eastAsia="MS Mincho" w:hAnsi="Angsana New"/>
          <w:sz w:val="28"/>
          <w:szCs w:val="28"/>
          <w:lang w:val="en-US"/>
        </w:rPr>
        <w:t>10</w:t>
      </w:r>
      <w:r w:rsidR="00A51ED1" w:rsidRPr="00280525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A51ED1" w:rsidRPr="00280525">
        <w:rPr>
          <w:rFonts w:ascii="Angsana New" w:eastAsia="MS Mincho" w:hAnsi="Angsana New" w:hint="cs"/>
          <w:sz w:val="28"/>
          <w:szCs w:val="28"/>
          <w:cs/>
          <w:lang w:val="en-GB"/>
        </w:rPr>
        <w:t>เงินปันผล</w:t>
      </w:r>
    </w:p>
    <w:p w14:paraId="7ED84C66" w14:textId="77777777" w:rsidR="00A51ED1" w:rsidRPr="00280525" w:rsidRDefault="00A51ED1" w:rsidP="00280525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AF7D5BF" w14:textId="79498D1E" w:rsidR="00F32025" w:rsidRPr="00280525" w:rsidRDefault="00DB0FFE" w:rsidP="00280525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</w:rPr>
      </w:pPr>
      <w:r w:rsidRPr="00280525">
        <w:rPr>
          <w:rFonts w:ascii="Angsana New" w:hAnsi="Angsana New" w:hint="cs"/>
          <w:sz w:val="28"/>
          <w:szCs w:val="28"/>
          <w:cs/>
        </w:rPr>
        <w:t>รายละเอียดเงินปันผลในระหว่างปี</w:t>
      </w:r>
      <w:r w:rsidRPr="00280525">
        <w:rPr>
          <w:rFonts w:ascii="Angsana New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/>
          <w:sz w:val="28"/>
          <w:szCs w:val="28"/>
          <w:lang w:val="en-US" w:bidi="th-TH"/>
        </w:rPr>
        <w:t>2564</w:t>
      </w:r>
      <w:r w:rsidRPr="00280525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F32025" w:rsidRPr="0028052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0CFE16C" w14:textId="77777777" w:rsidR="00F32025" w:rsidRPr="00280525" w:rsidRDefault="00F32025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800"/>
        <w:gridCol w:w="270"/>
        <w:gridCol w:w="1800"/>
        <w:gridCol w:w="316"/>
        <w:gridCol w:w="944"/>
      </w:tblGrid>
      <w:tr w:rsidR="009673C7" w:rsidRPr="00280525" w14:paraId="05990C1A" w14:textId="77777777" w:rsidTr="00E42C9A">
        <w:tc>
          <w:tcPr>
            <w:tcW w:w="2430" w:type="dxa"/>
            <w:vAlign w:val="bottom"/>
          </w:tcPr>
          <w:p w14:paraId="6207A853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D16BEA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F25E233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B639179" w14:textId="5FE6C085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15D0ABB9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15886BE" w14:textId="7E11D1A5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อัตร</w:t>
            </w:r>
            <w:r w:rsidR="00E17496" w:rsidRPr="0028052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316" w:type="dxa"/>
          </w:tcPr>
          <w:p w14:paraId="3C35D2C8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</w:tcPr>
          <w:p w14:paraId="77E41F7E" w14:textId="77777777" w:rsidR="00CA366B" w:rsidRPr="00280525" w:rsidDel="00D43E7A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673C7" w:rsidRPr="00280525" w14:paraId="6B678AB5" w14:textId="77777777" w:rsidTr="00E42C9A">
        <w:tc>
          <w:tcPr>
            <w:tcW w:w="2430" w:type="dxa"/>
          </w:tcPr>
          <w:p w14:paraId="5B720780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96B355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AAB0D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731167F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38DAE2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D31D449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3BA9D999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7E0D9DB1" w14:textId="77777777" w:rsidR="00CA366B" w:rsidRPr="00280525" w:rsidRDefault="00CA366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68F1" w:rsidRPr="00280525" w14:paraId="62EA7312" w14:textId="77777777" w:rsidTr="00F368F1">
        <w:tc>
          <w:tcPr>
            <w:tcW w:w="2430" w:type="dxa"/>
          </w:tcPr>
          <w:p w14:paraId="4797FCF1" w14:textId="6575B236" w:rsidR="00F368F1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</w:tcPr>
          <w:p w14:paraId="2CCF88C9" w14:textId="16D3115C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F5BB1" w14:textId="77777777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2D5285" w14:textId="067A2466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37B27" w14:textId="77777777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F5861E9" w14:textId="356BDFEC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4CB0D9D9" w14:textId="77777777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37A22822" w14:textId="76AF12A9" w:rsidR="00F368F1" w:rsidRPr="00280525" w:rsidRDefault="00F368F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47BE" w:rsidRPr="00280525" w14:paraId="63C59587" w14:textId="77777777" w:rsidTr="00F368F1">
        <w:tc>
          <w:tcPr>
            <w:tcW w:w="2430" w:type="dxa"/>
          </w:tcPr>
          <w:p w14:paraId="196C7A26" w14:textId="097D0DA3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350" w:type="dxa"/>
          </w:tcPr>
          <w:p w14:paraId="7196C1B1" w14:textId="2106EEB8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F91A4DA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6E1B48" w14:textId="2200C9BC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8197C11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B942A9" w14:textId="1347F051" w:rsidR="007047BE" w:rsidRPr="00280525" w:rsidRDefault="007047BE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0.10</w:t>
            </w:r>
          </w:p>
        </w:tc>
        <w:tc>
          <w:tcPr>
            <w:tcW w:w="316" w:type="dxa"/>
          </w:tcPr>
          <w:p w14:paraId="623F26DB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2BC29B1E" w14:textId="49DAFDAF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7047BE" w:rsidRPr="00280525" w14:paraId="75AA4D8F" w14:textId="77777777" w:rsidTr="00F368F1">
        <w:tc>
          <w:tcPr>
            <w:tcW w:w="2430" w:type="dxa"/>
          </w:tcPr>
          <w:p w14:paraId="47D011ED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44C991A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9A326A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8D00A6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5EA89C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774D60" w14:textId="77777777" w:rsidR="007047BE" w:rsidRPr="00280525" w:rsidRDefault="007047BE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16" w:type="dxa"/>
          </w:tcPr>
          <w:p w14:paraId="30E03A83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53176E1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47BE" w:rsidRPr="00280525" w14:paraId="1B34A7F9" w14:textId="77777777" w:rsidTr="00F368F1">
        <w:tc>
          <w:tcPr>
            <w:tcW w:w="2430" w:type="dxa"/>
          </w:tcPr>
          <w:p w14:paraId="7FCC0CE3" w14:textId="5B52596F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2175594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AE502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705A30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40C2D2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7ED4E5" w14:textId="77777777" w:rsidR="007047BE" w:rsidRPr="00280525" w:rsidRDefault="007047BE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6" w:type="dxa"/>
          </w:tcPr>
          <w:p w14:paraId="52BA3087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4BE494FE" w14:textId="77777777" w:rsidR="007047BE" w:rsidRPr="00280525" w:rsidRDefault="007047BE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826" w:rsidRPr="00280525" w14:paraId="11357163" w14:textId="77777777" w:rsidTr="00F368F1">
        <w:tc>
          <w:tcPr>
            <w:tcW w:w="2430" w:type="dxa"/>
          </w:tcPr>
          <w:p w14:paraId="1173AD4A" w14:textId="68E9ED8D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DCB9965" w14:textId="281A2393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6C8834C" w14:textId="7777777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61B8A6" w14:textId="0DD38AFC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0F5A16E" w14:textId="7777777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A3ECCCF" w14:textId="07878B17" w:rsidR="00021826" w:rsidRPr="00280525" w:rsidRDefault="00021826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50.00</w:t>
            </w:r>
          </w:p>
        </w:tc>
        <w:tc>
          <w:tcPr>
            <w:tcW w:w="316" w:type="dxa"/>
          </w:tcPr>
          <w:p w14:paraId="4643DE7E" w14:textId="7777777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34BB5194" w14:textId="75EFA4E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021826" w:rsidRPr="00280525" w14:paraId="2738BD64" w14:textId="77777777" w:rsidTr="00F368F1">
        <w:tc>
          <w:tcPr>
            <w:tcW w:w="2430" w:type="dxa"/>
          </w:tcPr>
          <w:p w14:paraId="3E7F31B3" w14:textId="35BC090C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350" w:type="dxa"/>
          </w:tcPr>
          <w:p w14:paraId="30A282DC" w14:textId="6DDFA313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582FBCD" w14:textId="7777777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D02C50E" w14:textId="37800BD6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805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4EA545" w14:textId="7777777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271338" w14:textId="4652D500" w:rsidR="00021826" w:rsidRPr="00280525" w:rsidRDefault="00021826" w:rsidP="0028052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525">
              <w:rPr>
                <w:rFonts w:ascii="Angsana New" w:hAnsi="Angsana New"/>
                <w:sz w:val="28"/>
                <w:szCs w:val="28"/>
                <w:lang w:val="en-US"/>
              </w:rPr>
              <w:t>125.00</w:t>
            </w:r>
          </w:p>
        </w:tc>
        <w:tc>
          <w:tcPr>
            <w:tcW w:w="316" w:type="dxa"/>
          </w:tcPr>
          <w:p w14:paraId="58192C4D" w14:textId="77777777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58C56175" w14:textId="72C24D0B" w:rsidR="00021826" w:rsidRPr="00280525" w:rsidRDefault="0002182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</w:tr>
    </w:tbl>
    <w:p w14:paraId="32D6EFC6" w14:textId="77777777" w:rsidR="00004F5F" w:rsidRPr="00280525" w:rsidRDefault="00004F5F" w:rsidP="00280525">
      <w:pPr>
        <w:rPr>
          <w:rFonts w:asciiTheme="majorBidi" w:hAnsiTheme="majorBidi" w:cstheme="majorBidi"/>
          <w:sz w:val="28"/>
          <w:szCs w:val="28"/>
          <w:cs/>
          <w:lang w:val="en-GB" w:eastAsia="x-none"/>
        </w:rPr>
      </w:pPr>
    </w:p>
    <w:p w14:paraId="7AB95013" w14:textId="0E3C1647" w:rsidR="00B96F63" w:rsidRPr="00280525" w:rsidRDefault="000B0741" w:rsidP="00280525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280525">
        <w:rPr>
          <w:rFonts w:ascii="Angsana New" w:eastAsia="MS Mincho" w:hAnsi="Angsana New"/>
          <w:sz w:val="28"/>
          <w:szCs w:val="28"/>
          <w:lang w:val="en-US"/>
        </w:rPr>
        <w:t>11</w:t>
      </w:r>
      <w:r w:rsidR="00B96F63" w:rsidRPr="00280525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B96F63" w:rsidRPr="00280525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14:paraId="3241DE3E" w14:textId="77777777" w:rsidR="00B96F63" w:rsidRPr="00280525" w:rsidRDefault="00B96F63" w:rsidP="00280525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eastAsia="x-none"/>
        </w:rPr>
      </w:pPr>
    </w:p>
    <w:p w14:paraId="23F7B562" w14:textId="77777777" w:rsidR="00B96F63" w:rsidRPr="00280525" w:rsidRDefault="00B96F63" w:rsidP="00280525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280525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0F647AA" w14:textId="77777777" w:rsidR="00B96F63" w:rsidRPr="00280525" w:rsidRDefault="00B96F63" w:rsidP="00280525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60BE298E" w14:textId="2A06D336" w:rsidR="00E11502" w:rsidRPr="00280525" w:rsidRDefault="00A378BE" w:rsidP="00280525">
      <w:pPr>
        <w:pStyle w:val="block"/>
        <w:spacing w:after="0" w:line="240" w:lineRule="auto"/>
        <w:ind w:left="540" w:right="-7"/>
        <w:jc w:val="thaiDistribute"/>
      </w:pPr>
      <w:r w:rsidRPr="00280525">
        <w:rPr>
          <w:rFonts w:ascii="Angsana New" w:hAnsi="Angsana New" w:hint="cs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Pr="00280525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280525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75BA656" w14:textId="50C3CE15" w:rsidR="00632358" w:rsidRPr="00280525" w:rsidRDefault="00632358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33167D4C" w14:textId="77777777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280525">
        <w:rPr>
          <w:rFonts w:ascii="Angsana New" w:eastAsia="MS Mincho" w:hAnsi="Angsana New"/>
          <w:sz w:val="28"/>
          <w:szCs w:val="28"/>
        </w:rPr>
        <w:br w:type="page"/>
      </w:r>
    </w:p>
    <w:p w14:paraId="6208F7E6" w14:textId="7308C911" w:rsidR="001C2306" w:rsidRPr="00280525" w:rsidRDefault="000B0741" w:rsidP="00280525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280525">
        <w:rPr>
          <w:rFonts w:ascii="Angsana New" w:eastAsia="MS Mincho" w:hAnsi="Angsana New" w:hint="cs"/>
          <w:sz w:val="28"/>
          <w:szCs w:val="28"/>
          <w:lang w:val="en-US"/>
        </w:rPr>
        <w:lastRenderedPageBreak/>
        <w:t>1</w:t>
      </w:r>
      <w:r w:rsidRPr="00280525">
        <w:rPr>
          <w:rFonts w:ascii="Angsana New" w:eastAsia="MS Mincho" w:hAnsi="Angsana New"/>
          <w:sz w:val="28"/>
          <w:szCs w:val="28"/>
          <w:lang w:val="en-US"/>
        </w:rPr>
        <w:t>2</w:t>
      </w:r>
      <w:r w:rsidR="00CB3B4E" w:rsidRPr="00280525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020390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สัญญาเกี่ยวกับการซื้อธุรกิจ</w:t>
      </w:r>
    </w:p>
    <w:p w14:paraId="0D1B1769" w14:textId="77777777" w:rsidR="005B4D2D" w:rsidRPr="00280525" w:rsidRDefault="005B4D2D" w:rsidP="00280525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635DDD5A" w14:textId="77777777" w:rsidR="006B2E0F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280525">
        <w:rPr>
          <w:rFonts w:ascii="Angsana New" w:hAnsi="Angsana New" w:hint="cs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2301A71B" w14:textId="77777777" w:rsidR="006B2E0F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1746F62" w14:textId="35957AC5" w:rsidR="006B2E0F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IT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="00E970E5" w:rsidRPr="00280525">
        <w:rPr>
          <w:rFonts w:ascii="Angsana New" w:hAnsi="Angsana New"/>
          <w:spacing w:val="-4"/>
          <w:sz w:val="28"/>
          <w:szCs w:val="28"/>
        </w:rPr>
        <w:br/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23</w:t>
      </w:r>
      <w:r w:rsidR="00E970E5" w:rsidRPr="00280525">
        <w:rPr>
          <w:rFonts w:ascii="Angsana New" w:hAnsi="Angsana New"/>
          <w:spacing w:val="-4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2559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Business Transfer Agreement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Service Level Agreement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>บริษัท วีเอสที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>อีซีเอส (ประเทศ</w:t>
      </w:r>
      <w:r w:rsidR="00571F55" w:rsidRPr="00280525">
        <w:rPr>
          <w:rFonts w:ascii="Angsana New" w:hAnsi="Angsana New" w:hint="cs"/>
          <w:spacing w:val="-4"/>
          <w:sz w:val="28"/>
          <w:szCs w:val="28"/>
          <w:cs/>
        </w:rPr>
        <w:t>ไทย) จำกัด ได้มอบหมายให้ บริษัท</w:t>
      </w:r>
      <w:r w:rsidR="0024724B"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>วีเซิร์ฟพลัส จำกัด เป็นผู้</w:t>
      </w:r>
      <w:r w:rsidR="0024724B" w:rsidRPr="00280525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>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1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AE4562" w:rsidRPr="00280525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2559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31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2566</w:t>
      </w:r>
      <w:r w:rsidR="001313C6"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วีเซิร์ฟพลัส จำกัด ได้ชำระเจ้าหนี้ค่าซื้อธุรกิจแล้วทั้งจำนวนในปี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2562</w:t>
      </w:r>
    </w:p>
    <w:p w14:paraId="3AE1BB66" w14:textId="77777777" w:rsidR="006B2E0F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19D415" w14:textId="381DA80A" w:rsidR="00E11502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28"/>
          <w:szCs w:val="28"/>
        </w:rPr>
      </w:pP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ในเดือนสิงหาคม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2560</w:t>
      </w:r>
      <w:r w:rsidRPr="0028052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280525">
        <w:rPr>
          <w:rFonts w:ascii="Angsana New" w:hAnsi="Angsana New" w:hint="cs"/>
          <w:spacing w:val="-4"/>
          <w:sz w:val="28"/>
          <w:szCs w:val="28"/>
        </w:rPr>
        <w:t>Business Transfer Agreement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 ลงวันที่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23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 สิงหาคม </w:t>
      </w:r>
      <w:r w:rsidR="000B0741" w:rsidRPr="00280525">
        <w:rPr>
          <w:rFonts w:ascii="Angsana New" w:hAnsi="Angsana New" w:hint="cs"/>
          <w:spacing w:val="-4"/>
          <w:sz w:val="28"/>
          <w:szCs w:val="28"/>
        </w:rPr>
        <w:t>2559</w:t>
      </w:r>
      <w:r w:rsidRPr="00280525">
        <w:rPr>
          <w:rFonts w:ascii="Angsana New" w:hAnsi="Angsana New" w:hint="cs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7D2FAB11" w14:textId="77777777" w:rsidR="00386BAE" w:rsidRPr="00280525" w:rsidRDefault="00386BA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F7BA864" w14:textId="6233836B" w:rsidR="006B2E0F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280525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14:paraId="05F7C7BB" w14:textId="77777777" w:rsidR="00B12345" w:rsidRPr="00280525" w:rsidRDefault="00B12345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0DB5FFFE" w14:textId="3F0304A9" w:rsidR="006B2E0F" w:rsidRPr="00280525" w:rsidRDefault="006B2E0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280525">
        <w:rPr>
          <w:rFonts w:ascii="Angsana New" w:hAnsi="Angsana New" w:hint="cs"/>
          <w:spacing w:val="-6"/>
          <w:sz w:val="28"/>
          <w:szCs w:val="28"/>
        </w:rPr>
        <w:t xml:space="preserve">Service Level Agreement 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280525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>(ประเทศไทย) จำกัด</w:t>
      </w:r>
      <w:r w:rsidR="00993E75" w:rsidRPr="00280525">
        <w:rPr>
          <w:rFonts w:ascii="Angsana New" w:hAnsi="Angsana New"/>
          <w:spacing w:val="-6"/>
          <w:sz w:val="28"/>
          <w:szCs w:val="28"/>
        </w:rPr>
        <w:br/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>โดยให้สิทธิ</w:t>
      </w:r>
      <w:r w:rsidRPr="00280525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0B0741" w:rsidRPr="00280525">
        <w:rPr>
          <w:rFonts w:ascii="Angsana New" w:hAnsi="Angsana New" w:hint="cs"/>
          <w:spacing w:val="-6"/>
          <w:sz w:val="28"/>
          <w:szCs w:val="28"/>
        </w:rPr>
        <w:t>1</w:t>
      </w:r>
      <w:r w:rsidRPr="00280525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280525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 w:hint="cs"/>
          <w:spacing w:val="-6"/>
          <w:sz w:val="28"/>
          <w:szCs w:val="28"/>
        </w:rPr>
        <w:t>256</w:t>
      </w:r>
      <w:r w:rsidR="000B0741" w:rsidRPr="00280525">
        <w:rPr>
          <w:rFonts w:ascii="Angsana New" w:hAnsi="Angsana New"/>
          <w:spacing w:val="-6"/>
          <w:sz w:val="28"/>
          <w:szCs w:val="28"/>
        </w:rPr>
        <w:t>3</w:t>
      </w:r>
      <w:r w:rsidR="00993E75" w:rsidRPr="00280525">
        <w:rPr>
          <w:rFonts w:ascii="Angsana New" w:hAnsi="Angsana New"/>
          <w:spacing w:val="-6"/>
          <w:sz w:val="28"/>
          <w:szCs w:val="28"/>
        </w:rPr>
        <w:br/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 </w:t>
      </w:r>
      <w:r w:rsidR="000B0741" w:rsidRPr="00280525">
        <w:rPr>
          <w:rFonts w:ascii="Angsana New" w:hAnsi="Angsana New" w:hint="cs"/>
          <w:spacing w:val="-6"/>
          <w:sz w:val="28"/>
          <w:szCs w:val="28"/>
        </w:rPr>
        <w:t>31</w:t>
      </w:r>
      <w:r w:rsidRPr="00280525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280525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B0741" w:rsidRPr="00280525">
        <w:rPr>
          <w:rFonts w:ascii="Angsana New" w:hAnsi="Angsana New" w:hint="cs"/>
          <w:spacing w:val="-6"/>
          <w:sz w:val="28"/>
          <w:szCs w:val="28"/>
        </w:rPr>
        <w:t>256</w:t>
      </w:r>
      <w:r w:rsidR="000B0741" w:rsidRPr="00280525">
        <w:rPr>
          <w:rFonts w:ascii="Angsana New" w:hAnsi="Angsana New"/>
          <w:spacing w:val="-6"/>
          <w:sz w:val="28"/>
          <w:szCs w:val="28"/>
        </w:rPr>
        <w:t>5</w:t>
      </w:r>
      <w:r w:rsidR="00BE640B"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bookmarkEnd w:id="1"/>
    <w:p w14:paraId="70F71B39" w14:textId="77777777" w:rsidR="00021826" w:rsidRPr="00280525" w:rsidRDefault="00021826" w:rsidP="00280525">
      <w:pPr>
        <w:pStyle w:val="BodyText2"/>
        <w:tabs>
          <w:tab w:val="left" w:pos="990"/>
        </w:tabs>
        <w:ind w:left="540"/>
        <w:jc w:val="thaiDistribute"/>
        <w:rPr>
          <w:i/>
          <w:iCs/>
          <w:sz w:val="24"/>
          <w:szCs w:val="24"/>
        </w:rPr>
      </w:pPr>
    </w:p>
    <w:p w14:paraId="681C20C4" w14:textId="25315784" w:rsidR="001B7F00" w:rsidRPr="00280525" w:rsidRDefault="001B7F00" w:rsidP="00280525">
      <w:pPr>
        <w:pStyle w:val="BodyText2"/>
        <w:tabs>
          <w:tab w:val="left" w:pos="990"/>
        </w:tabs>
        <w:ind w:left="540"/>
        <w:jc w:val="thaiDistribute"/>
        <w:rPr>
          <w:i/>
          <w:iCs/>
          <w:sz w:val="28"/>
          <w:szCs w:val="28"/>
          <w:cs/>
          <w:lang w:val="en-US"/>
        </w:rPr>
      </w:pPr>
      <w:r w:rsidRPr="00280525">
        <w:rPr>
          <w:rFonts w:hint="cs"/>
          <w:i/>
          <w:iCs/>
          <w:sz w:val="28"/>
          <w:szCs w:val="28"/>
          <w:cs/>
        </w:rPr>
        <w:t>สัญญาการ</w:t>
      </w:r>
      <w:r w:rsidR="001D11A6" w:rsidRPr="00280525">
        <w:rPr>
          <w:rFonts w:hint="cs"/>
          <w:i/>
          <w:iCs/>
          <w:sz w:val="28"/>
          <w:szCs w:val="28"/>
          <w:cs/>
        </w:rPr>
        <w:t>ซื้อขายหุ้น</w:t>
      </w:r>
    </w:p>
    <w:p w14:paraId="1A21DDB1" w14:textId="77777777" w:rsidR="001B7F00" w:rsidRPr="00280525" w:rsidRDefault="001B7F00" w:rsidP="00280525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cs/>
        </w:rPr>
      </w:pPr>
    </w:p>
    <w:p w14:paraId="05231762" w14:textId="7D341C2D" w:rsidR="001D11A6" w:rsidRPr="00280525" w:rsidRDefault="00CE2722" w:rsidP="00280525">
      <w:pPr>
        <w:pStyle w:val="BodyText2"/>
        <w:tabs>
          <w:tab w:val="left" w:pos="990"/>
        </w:tabs>
        <w:ind w:left="540"/>
        <w:jc w:val="thaiDistribute"/>
        <w:rPr>
          <w:spacing w:val="-2"/>
          <w:sz w:val="28"/>
          <w:szCs w:val="28"/>
          <w:lang w:val="en-US"/>
        </w:rPr>
      </w:pPr>
      <w:r w:rsidRPr="00280525">
        <w:rPr>
          <w:rFonts w:hint="cs"/>
          <w:spacing w:val="-2"/>
          <w:sz w:val="28"/>
          <w:szCs w:val="28"/>
          <w:cs/>
        </w:rPr>
        <w:t xml:space="preserve">เมื่อวันที่ </w:t>
      </w:r>
      <w:r w:rsidR="000B0741" w:rsidRPr="00280525">
        <w:rPr>
          <w:rFonts w:hint="cs"/>
          <w:spacing w:val="-2"/>
          <w:sz w:val="28"/>
          <w:szCs w:val="28"/>
          <w:lang w:val="en-US"/>
        </w:rPr>
        <w:t>17</w:t>
      </w:r>
      <w:r w:rsidRPr="00280525">
        <w:rPr>
          <w:rFonts w:hint="cs"/>
          <w:spacing w:val="-2"/>
          <w:sz w:val="28"/>
          <w:szCs w:val="28"/>
          <w:cs/>
        </w:rPr>
        <w:t xml:space="preserve"> ตุลาคม</w:t>
      </w:r>
      <w:r w:rsidRPr="00280525">
        <w:rPr>
          <w:rFonts w:hint="cs"/>
          <w:spacing w:val="-2"/>
          <w:sz w:val="28"/>
          <w:szCs w:val="28"/>
          <w:lang w:val="en-US"/>
        </w:rPr>
        <w:t xml:space="preserve"> </w:t>
      </w:r>
      <w:r w:rsidR="000B0741" w:rsidRPr="00280525">
        <w:rPr>
          <w:rFonts w:hint="cs"/>
          <w:spacing w:val="-2"/>
          <w:sz w:val="28"/>
          <w:szCs w:val="28"/>
          <w:lang w:val="en-US"/>
        </w:rPr>
        <w:t>2561</w:t>
      </w:r>
      <w:r w:rsidRPr="00280525">
        <w:rPr>
          <w:rFonts w:hint="cs"/>
          <w:spacing w:val="-2"/>
          <w:sz w:val="28"/>
          <w:szCs w:val="28"/>
          <w:lang w:val="en-US"/>
        </w:rPr>
        <w:t xml:space="preserve"> </w:t>
      </w:r>
      <w:r w:rsidRPr="00280525">
        <w:rPr>
          <w:rFonts w:hint="cs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280525">
        <w:rPr>
          <w:rFonts w:hint="cs"/>
          <w:spacing w:val="-2"/>
          <w:sz w:val="28"/>
          <w:szCs w:val="28"/>
          <w:lang w:val="en-US"/>
        </w:rPr>
        <w:t xml:space="preserve"> </w:t>
      </w:r>
      <w:r w:rsidRPr="00280525">
        <w:rPr>
          <w:rFonts w:hint="cs"/>
          <w:spacing w:val="-2"/>
          <w:sz w:val="28"/>
          <w:szCs w:val="28"/>
          <w:cs/>
          <w:lang w:val="en-US"/>
        </w:rPr>
        <w:t>ไอ</w:t>
      </w:r>
      <w:r w:rsidRPr="00280525">
        <w:rPr>
          <w:rFonts w:hint="cs"/>
          <w:spacing w:val="-2"/>
          <w:sz w:val="28"/>
          <w:szCs w:val="28"/>
          <w:lang w:val="en-US"/>
        </w:rPr>
        <w:t>-</w:t>
      </w:r>
      <w:r w:rsidRPr="00280525">
        <w:rPr>
          <w:rFonts w:hint="cs"/>
          <w:spacing w:val="-2"/>
          <w:sz w:val="28"/>
          <w:szCs w:val="28"/>
          <w:cs/>
          <w:lang w:val="en-US"/>
        </w:rPr>
        <w:t>ซีเคียว</w:t>
      </w:r>
      <w:r w:rsidRPr="00280525">
        <w:rPr>
          <w:rFonts w:hint="cs"/>
          <w:spacing w:val="-2"/>
          <w:sz w:val="28"/>
          <w:szCs w:val="28"/>
          <w:cs/>
        </w:rPr>
        <w:t xml:space="preserve"> จำกัด ซึ่งเป็นผู้</w:t>
      </w:r>
      <w:r w:rsidRPr="00280525">
        <w:rPr>
          <w:rFonts w:hint="cs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280525">
        <w:rPr>
          <w:rFonts w:hint="cs"/>
          <w:spacing w:val="-2"/>
          <w:sz w:val="28"/>
          <w:szCs w:val="28"/>
          <w:lang w:val="en-US"/>
        </w:rPr>
        <w:t xml:space="preserve">(MSSP) </w:t>
      </w:r>
      <w:r w:rsidRPr="00280525">
        <w:rPr>
          <w:rFonts w:hint="cs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280525">
        <w:rPr>
          <w:rFonts w:hint="cs"/>
          <w:spacing w:val="-2"/>
          <w:sz w:val="28"/>
          <w:szCs w:val="28"/>
          <w:lang w:val="en-US"/>
        </w:rPr>
        <w:t xml:space="preserve">(SOC) </w:t>
      </w:r>
      <w:r w:rsidRPr="00280525">
        <w:rPr>
          <w:rFonts w:hint="cs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280525">
        <w:rPr>
          <w:rFonts w:hint="cs"/>
          <w:spacing w:val="-2"/>
          <w:sz w:val="28"/>
          <w:szCs w:val="28"/>
          <w:lang w:val="en-US"/>
        </w:rPr>
        <w:t xml:space="preserve"> </w:t>
      </w:r>
      <w:r w:rsidRPr="00280525">
        <w:rPr>
          <w:rFonts w:hint="cs"/>
          <w:spacing w:val="-2"/>
          <w:sz w:val="28"/>
          <w:szCs w:val="28"/>
          <w:cs/>
          <w:lang w:val="en-US"/>
        </w:rPr>
        <w:t>โดย</w:t>
      </w:r>
      <w:r w:rsidRPr="00280525">
        <w:rPr>
          <w:rFonts w:hint="cs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="000B0741" w:rsidRPr="00280525">
        <w:rPr>
          <w:rFonts w:hint="cs"/>
          <w:spacing w:val="-2"/>
          <w:sz w:val="28"/>
          <w:szCs w:val="28"/>
          <w:lang w:val="en-US"/>
        </w:rPr>
        <w:t>100</w:t>
      </w:r>
      <w:r w:rsidRPr="00280525">
        <w:rPr>
          <w:rFonts w:hint="cs"/>
          <w:spacing w:val="-2"/>
          <w:sz w:val="28"/>
          <w:szCs w:val="28"/>
          <w:cs/>
        </w:rPr>
        <w:t xml:space="preserve"> </w:t>
      </w:r>
      <w:r w:rsidRPr="00280525">
        <w:rPr>
          <w:rFonts w:hint="cs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280525">
        <w:rPr>
          <w:rFonts w:hint="cs"/>
          <w:spacing w:val="-2"/>
          <w:sz w:val="28"/>
          <w:szCs w:val="28"/>
          <w:lang w:val="en-US"/>
        </w:rPr>
        <w:t>(“</w:t>
      </w:r>
      <w:r w:rsidRPr="00280525">
        <w:rPr>
          <w:rFonts w:hint="cs"/>
          <w:spacing w:val="-2"/>
          <w:sz w:val="28"/>
          <w:szCs w:val="28"/>
          <w:cs/>
          <w:lang w:val="en-US"/>
        </w:rPr>
        <w:t>ผู้ขาย</w:t>
      </w:r>
      <w:r w:rsidRPr="00280525">
        <w:rPr>
          <w:rFonts w:hint="cs"/>
          <w:spacing w:val="-2"/>
          <w:sz w:val="28"/>
          <w:szCs w:val="28"/>
          <w:lang w:val="en-US"/>
        </w:rPr>
        <w:t>”)</w:t>
      </w:r>
    </w:p>
    <w:p w14:paraId="487E878B" w14:textId="3922B870" w:rsidR="001D11A6" w:rsidRPr="00280525" w:rsidRDefault="001D11A6" w:rsidP="00280525">
      <w:pPr>
        <w:pStyle w:val="BodyText2"/>
        <w:tabs>
          <w:tab w:val="left" w:pos="990"/>
        </w:tabs>
        <w:ind w:left="540"/>
        <w:jc w:val="thaiDistribute"/>
        <w:rPr>
          <w:spacing w:val="-2"/>
          <w:sz w:val="24"/>
          <w:szCs w:val="24"/>
          <w:lang w:val="en-US"/>
        </w:rPr>
      </w:pPr>
    </w:p>
    <w:p w14:paraId="204284A7" w14:textId="44B62212" w:rsidR="00CE2722" w:rsidRPr="00280525" w:rsidRDefault="00EC4714" w:rsidP="00280525">
      <w:pPr>
        <w:pStyle w:val="BodyText2"/>
        <w:tabs>
          <w:tab w:val="left" w:pos="990"/>
        </w:tabs>
        <w:ind w:left="540"/>
        <w:jc w:val="thaiDistribute"/>
        <w:rPr>
          <w:spacing w:val="-2"/>
          <w:sz w:val="28"/>
          <w:szCs w:val="28"/>
          <w:lang w:val="en-US"/>
        </w:rPr>
      </w:pPr>
      <w:r w:rsidRPr="00280525">
        <w:rPr>
          <w:rFonts w:hint="cs"/>
          <w:spacing w:val="-2"/>
          <w:sz w:val="28"/>
          <w:szCs w:val="28"/>
          <w:cs/>
          <w:lang w:val="en-US"/>
        </w:rPr>
        <w:t>ในระหว่าง</w:t>
      </w:r>
      <w:r w:rsidR="00D52C43" w:rsidRPr="00280525">
        <w:rPr>
          <w:rFonts w:hint="cs"/>
          <w:spacing w:val="-2"/>
          <w:sz w:val="28"/>
          <w:szCs w:val="28"/>
          <w:cs/>
          <w:lang w:val="en-US"/>
        </w:rPr>
        <w:t xml:space="preserve">ปี </w:t>
      </w:r>
      <w:r w:rsidR="000B0741" w:rsidRPr="00280525">
        <w:rPr>
          <w:spacing w:val="-2"/>
          <w:sz w:val="28"/>
          <w:szCs w:val="28"/>
          <w:lang w:val="en-US"/>
        </w:rPr>
        <w:t>2564</w:t>
      </w:r>
      <w:r w:rsidR="00D52C43" w:rsidRPr="00280525">
        <w:rPr>
          <w:spacing w:val="-2"/>
          <w:sz w:val="28"/>
          <w:szCs w:val="28"/>
          <w:lang w:val="en-US"/>
        </w:rPr>
        <w:t xml:space="preserve"> </w:t>
      </w:r>
      <w:r w:rsidR="00D52C43" w:rsidRPr="00280525">
        <w:rPr>
          <w:rFonts w:hint="cs"/>
          <w:spacing w:val="-2"/>
          <w:sz w:val="28"/>
          <w:szCs w:val="28"/>
          <w:cs/>
          <w:lang w:val="en-US"/>
        </w:rPr>
        <w:t>บริษัทได้จ่ายชำระเจ้าหนี้ค่าซื้อธุรกิจ</w:t>
      </w:r>
      <w:r w:rsidRPr="00280525">
        <w:rPr>
          <w:rFonts w:hint="cs"/>
          <w:spacing w:val="-2"/>
          <w:sz w:val="28"/>
          <w:szCs w:val="28"/>
          <w:cs/>
          <w:lang w:val="en-US"/>
        </w:rPr>
        <w:t>แล้วทั้ง</w:t>
      </w:r>
      <w:r w:rsidR="00D52C43" w:rsidRPr="00280525">
        <w:rPr>
          <w:rFonts w:hint="cs"/>
          <w:spacing w:val="-2"/>
          <w:sz w:val="28"/>
          <w:szCs w:val="28"/>
          <w:cs/>
          <w:lang w:val="en-US"/>
        </w:rPr>
        <w:t>จำนวน</w:t>
      </w:r>
    </w:p>
    <w:p w14:paraId="32E7BABC" w14:textId="77777777" w:rsidR="007F3FD8" w:rsidRPr="00280525" w:rsidRDefault="007F3FD8" w:rsidP="00280525">
      <w:pPr>
        <w:pStyle w:val="BodyText2"/>
        <w:tabs>
          <w:tab w:val="left" w:pos="990"/>
        </w:tabs>
        <w:ind w:left="540"/>
        <w:jc w:val="thaiDistribute"/>
        <w:rPr>
          <w:spacing w:val="-2"/>
          <w:sz w:val="24"/>
          <w:szCs w:val="24"/>
          <w:cs/>
          <w:lang w:val="en-US"/>
        </w:rPr>
      </w:pPr>
    </w:p>
    <w:p w14:paraId="7EF37D62" w14:textId="2F863575" w:rsidR="007F3FD8" w:rsidRPr="00280525" w:rsidRDefault="00A648BD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280525">
        <w:rPr>
          <w:rFonts w:ascii="Angsana New" w:hAnsi="Angsana New" w:hint="cs"/>
          <w:spacing w:val="-6"/>
          <w:sz w:val="28"/>
          <w:szCs w:val="28"/>
          <w:cs/>
        </w:rPr>
        <w:t>กลุ่มบริษัทมี</w:t>
      </w:r>
      <w:r w:rsidR="007F3FD8" w:rsidRPr="00280525">
        <w:rPr>
          <w:rFonts w:ascii="Angsana New" w:hAnsi="Angsana New" w:hint="cs"/>
          <w:spacing w:val="-6"/>
          <w:sz w:val="28"/>
          <w:szCs w:val="28"/>
          <w:cs/>
        </w:rPr>
        <w:t>ค่าความนิยม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0B0741" w:rsidRPr="00280525">
        <w:rPr>
          <w:rFonts w:ascii="Angsana New" w:hAnsi="Angsana New"/>
          <w:spacing w:val="-6"/>
          <w:sz w:val="28"/>
          <w:szCs w:val="28"/>
        </w:rPr>
        <w:t>210</w:t>
      </w:r>
      <w:r w:rsidRPr="00280525">
        <w:rPr>
          <w:rFonts w:ascii="Angsana New" w:hAnsi="Angsana New"/>
          <w:spacing w:val="-6"/>
          <w:sz w:val="28"/>
          <w:szCs w:val="28"/>
        </w:rPr>
        <w:t xml:space="preserve"> </w:t>
      </w:r>
      <w:r w:rsidRPr="00280525">
        <w:rPr>
          <w:rFonts w:ascii="Angsana New" w:hAnsi="Angsana New" w:hint="cs"/>
          <w:spacing w:val="-6"/>
          <w:sz w:val="28"/>
          <w:szCs w:val="28"/>
          <w:cs/>
        </w:rPr>
        <w:t>ล้านบาทที่</w:t>
      </w:r>
      <w:r w:rsidR="007F3FD8"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เกิดจากการที่บริษัทซื้อหุ้นในอัตราส่วนร้อยละ </w:t>
      </w:r>
      <w:r w:rsidR="000B0741" w:rsidRPr="00280525">
        <w:rPr>
          <w:rFonts w:ascii="Angsana New" w:hAnsi="Angsana New" w:hint="cs"/>
          <w:spacing w:val="-6"/>
          <w:sz w:val="28"/>
          <w:szCs w:val="28"/>
        </w:rPr>
        <w:t>100</w:t>
      </w:r>
      <w:r w:rsidR="007F3FD8"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 ของบริษัท ไอ</w:t>
      </w:r>
      <w:r w:rsidR="007F3FD8" w:rsidRPr="00280525">
        <w:rPr>
          <w:rFonts w:ascii="Angsana New" w:hAnsi="Angsana New" w:hint="cs"/>
          <w:spacing w:val="-6"/>
          <w:sz w:val="28"/>
          <w:szCs w:val="28"/>
        </w:rPr>
        <w:t>-</w:t>
      </w:r>
      <w:r w:rsidR="007F3FD8" w:rsidRPr="00280525">
        <w:rPr>
          <w:rFonts w:ascii="Angsana New" w:hAnsi="Angsana New" w:hint="cs"/>
          <w:spacing w:val="-6"/>
          <w:sz w:val="28"/>
          <w:szCs w:val="28"/>
          <w:cs/>
        </w:rPr>
        <w:t xml:space="preserve">ซีเคียว จำกัด </w:t>
      </w:r>
    </w:p>
    <w:p w14:paraId="43542C76" w14:textId="4BEA2304" w:rsidR="00880D0D" w:rsidRPr="00280525" w:rsidRDefault="00880D0D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5164A2C5" w14:textId="77777777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280525">
        <w:rPr>
          <w:rFonts w:ascii="Angsana New" w:eastAsia="MS Mincho" w:hAnsi="Angsana New"/>
          <w:sz w:val="28"/>
          <w:szCs w:val="28"/>
        </w:rPr>
        <w:br w:type="page"/>
      </w:r>
    </w:p>
    <w:p w14:paraId="0F3A93C5" w14:textId="04E146C5" w:rsidR="00820F68" w:rsidRPr="00280525" w:rsidRDefault="000B0741" w:rsidP="00280525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280525">
        <w:rPr>
          <w:rFonts w:ascii="Angsana New" w:eastAsia="MS Mincho" w:hAnsi="Angsana New" w:hint="cs"/>
          <w:sz w:val="28"/>
          <w:szCs w:val="28"/>
          <w:lang w:val="en-US"/>
        </w:rPr>
        <w:lastRenderedPageBreak/>
        <w:t>1</w:t>
      </w:r>
      <w:r w:rsidRPr="00280525">
        <w:rPr>
          <w:rFonts w:ascii="Angsana New" w:eastAsia="MS Mincho" w:hAnsi="Angsana New"/>
          <w:sz w:val="28"/>
          <w:szCs w:val="28"/>
          <w:lang w:val="en-US"/>
        </w:rPr>
        <w:t>3</w:t>
      </w:r>
      <w:r w:rsidR="00CB3B4E" w:rsidRPr="00280525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820F68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543AB6E" w14:textId="77777777" w:rsidR="00D8286C" w:rsidRPr="00280525" w:rsidRDefault="00D8286C" w:rsidP="00280525">
      <w:pPr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70E5" w:rsidRPr="00280525" w14:paraId="05B0ECF9" w14:textId="77777777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8403" w14:textId="066A6B80" w:rsidR="00E970E5" w:rsidRPr="00280525" w:rsidRDefault="00E970E5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7A446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A4461"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33E4" w14:textId="77777777" w:rsidR="00E970E5" w:rsidRPr="00280525" w:rsidRDefault="00E970E5" w:rsidP="00280525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E892A3" w14:textId="77777777" w:rsidR="00E970E5" w:rsidRPr="00280525" w:rsidRDefault="00E970E5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704E44C3" w14:textId="77777777" w:rsidR="00E970E5" w:rsidRPr="00280525" w:rsidRDefault="00E970E5" w:rsidP="00280525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0E5" w:rsidRPr="00280525" w14:paraId="6923F88B" w14:textId="77777777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F7FB0F2" w14:textId="77777777" w:rsidR="00E970E5" w:rsidRPr="00280525" w:rsidRDefault="00E970E5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41F5D" w14:textId="77777777" w:rsidR="00E970E5" w:rsidRPr="00280525" w:rsidRDefault="00E970E5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28052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805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9073A" w:rsidRPr="00280525" w14:paraId="3623A80C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A0C9" w14:textId="77777777" w:rsidR="0019073A" w:rsidRPr="00280525" w:rsidRDefault="0019073A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726EF80" w14:textId="77777777" w:rsidR="0019073A" w:rsidRPr="00280525" w:rsidRDefault="0019073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BEC8FA" w14:textId="77777777" w:rsidR="0019073A" w:rsidRPr="00280525" w:rsidRDefault="0019073A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13129F6" w14:textId="77777777" w:rsidR="0019073A" w:rsidRPr="00280525" w:rsidRDefault="0019073A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11A6" w:rsidRPr="00280525" w14:paraId="017F6953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4DC8" w14:textId="51D78673" w:rsidR="001D11A6" w:rsidRPr="00280525" w:rsidRDefault="001D11A6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DE4D010" w14:textId="21833F71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0EF0EB" w14:textId="77777777" w:rsidR="001D11A6" w:rsidRPr="00280525" w:rsidRDefault="001D11A6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E3D51FF" w14:textId="5677EA99" w:rsidR="001D11A6" w:rsidRPr="00280525" w:rsidRDefault="001A2DAD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11A6" w:rsidRPr="00280525" w14:paraId="732DC95C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9A7F" w14:textId="77777777" w:rsidR="001D11A6" w:rsidRPr="00280525" w:rsidRDefault="001D11A6" w:rsidP="0028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61DAE36" w14:textId="14323EAE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335</w:t>
            </w:r>
            <w:r w:rsidR="001A2DAD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B130AB" w14:textId="77777777" w:rsidR="001D11A6" w:rsidRPr="00280525" w:rsidRDefault="001D11A6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7A51544" w14:textId="745809B1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280</w:t>
            </w:r>
            <w:r w:rsidR="001A2DAD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1D11A6" w:rsidRPr="00280525" w14:paraId="7B13DD73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2D1B2" w14:textId="77777777" w:rsidR="001D11A6" w:rsidRPr="00280525" w:rsidRDefault="001D11A6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1837C7F" w14:textId="6374B902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8</w:t>
            </w:r>
            <w:r w:rsidR="001A2DAD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4BDE04" w14:textId="77777777" w:rsidR="001D11A6" w:rsidRPr="00280525" w:rsidRDefault="001D11A6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5911D0B" w14:textId="5AFF0618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  <w:tr w:rsidR="001D11A6" w:rsidRPr="00280525" w14:paraId="20DC487F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3764B" w14:textId="77777777" w:rsidR="001D11A6" w:rsidRPr="00280525" w:rsidRDefault="001D11A6" w:rsidP="0028052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7DFC48" w14:textId="048D8C28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="001A2DAD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367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441240" w14:textId="77777777" w:rsidR="001D11A6" w:rsidRPr="00280525" w:rsidRDefault="001D11A6" w:rsidP="0028052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CEEA7" w14:textId="63530B09" w:rsidR="001D11A6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  <w:r w:rsidR="001A2DAD" w:rsidRPr="00280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175</w:t>
            </w:r>
          </w:p>
        </w:tc>
      </w:tr>
    </w:tbl>
    <w:p w14:paraId="3DD60315" w14:textId="77777777" w:rsidR="00632358" w:rsidRPr="00280525" w:rsidRDefault="00632358" w:rsidP="00280525">
      <w:pPr>
        <w:tabs>
          <w:tab w:val="clear" w:pos="227"/>
          <w:tab w:val="clear" w:pos="907"/>
        </w:tabs>
        <w:spacing w:line="240" w:lineRule="auto"/>
        <w:ind w:left="900"/>
        <w:rPr>
          <w:rFonts w:ascii="Angsana New" w:eastAsia="MS Mincho" w:hAnsi="Angsana New"/>
          <w:sz w:val="28"/>
          <w:szCs w:val="28"/>
        </w:rPr>
      </w:pPr>
      <w:bookmarkStart w:id="2" w:name="_Hlk15912718"/>
    </w:p>
    <w:p w14:paraId="56411964" w14:textId="10906F69" w:rsidR="009B1177" w:rsidRPr="00280525" w:rsidRDefault="000B0741" w:rsidP="00280525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280525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Pr="00280525">
        <w:rPr>
          <w:rFonts w:ascii="Angsana New" w:eastAsia="MS Mincho" w:hAnsi="Angsana New"/>
          <w:sz w:val="28"/>
          <w:szCs w:val="28"/>
          <w:lang w:val="en-US"/>
        </w:rPr>
        <w:t>4</w:t>
      </w:r>
      <w:r w:rsidR="00CB3B4E" w:rsidRPr="00280525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3561A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หนี้สินที่อาจเกิดขึ้น</w:t>
      </w:r>
    </w:p>
    <w:p w14:paraId="1A77E639" w14:textId="77777777" w:rsidR="00F3561A" w:rsidRPr="00280525" w:rsidRDefault="00F3561A" w:rsidP="00280525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14:paraId="04C7EAD5" w14:textId="59BC4BC8" w:rsidR="00C237FC" w:rsidRPr="00280525" w:rsidRDefault="00C90333" w:rsidP="0028052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2554</w:t>
      </w:r>
      <w:r w:rsidRPr="00280525">
        <w:rPr>
          <w:rFonts w:ascii="Angsana New" w:eastAsia="MS Mincho" w:hAnsi="Angsana New" w:hint="cs"/>
          <w:sz w:val="28"/>
          <w:szCs w:val="28"/>
        </w:rPr>
        <w:t xml:space="preserve"> </w:t>
      </w:r>
      <w:r w:rsidR="00C237FC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ย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120</w:t>
      </w:r>
      <w:r w:rsidR="00440BBF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>.</w:t>
      </w:r>
      <w:r w:rsidR="000B0741" w:rsidRPr="00280525">
        <w:rPr>
          <w:rFonts w:ascii="Angsana New" w:eastAsia="MS Mincho" w:hAnsi="Angsana New" w:hint="cs"/>
          <w:sz w:val="28"/>
          <w:szCs w:val="28"/>
        </w:rPr>
        <w:t>12</w:t>
      </w:r>
      <w:r w:rsidR="00440BBF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ล้านบาท และในปี 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2555</w:t>
      </w:r>
      <w:r w:rsidR="00440BBF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14:paraId="0488A3DB" w14:textId="77777777" w:rsidR="00C237FC" w:rsidRPr="00280525" w:rsidRDefault="00C237FC" w:rsidP="00280525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14:paraId="0902BE10" w14:textId="1FB15211" w:rsidR="0031469C" w:rsidRPr="00280525" w:rsidRDefault="00C90333" w:rsidP="00280525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2556</w:t>
      </w:r>
      <w:r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="001F5AB3" w:rsidRPr="00280525">
        <w:rPr>
          <w:rFonts w:ascii="Angsana New" w:eastAsia="MS Mincho" w:hAnsi="Angsana New"/>
          <w:sz w:val="28"/>
          <w:szCs w:val="28"/>
          <w:cs/>
          <w:lang w:val="x-none"/>
        </w:rPr>
        <w:br/>
      </w:r>
      <w:r w:rsidR="00C237FC"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14:paraId="49421373" w14:textId="77777777" w:rsidR="00094C02" w:rsidRPr="00280525" w:rsidRDefault="00094C02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14:paraId="06F0FFFE" w14:textId="1968A94F" w:rsidR="00C237FC" w:rsidRPr="00280525" w:rsidRDefault="00C237FC" w:rsidP="0028052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</w:rPr>
      </w:pPr>
      <w:r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2559</w:t>
      </w:r>
      <w:r w:rsidRPr="00280525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ศาลอาญาได้มีคำพิพากษายกฟ้องโจทก์</w:t>
      </w:r>
      <w:r w:rsidRPr="00280525">
        <w:rPr>
          <w:rFonts w:ascii="Angsana New" w:eastAsia="MS Mincho" w:hAnsi="Angsana New" w:hint="cs"/>
          <w:sz w:val="28"/>
          <w:szCs w:val="28"/>
          <w:cs/>
        </w:rPr>
        <w:t>ในคดีอาญาที่บริษัทถูกฟ้อง</w:t>
      </w:r>
    </w:p>
    <w:p w14:paraId="66996540" w14:textId="77777777" w:rsidR="00D440C4" w:rsidRPr="00280525" w:rsidRDefault="00D440C4" w:rsidP="0028052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25CE2803" w14:textId="1741CB36" w:rsidR="00871D3E" w:rsidRPr="00280525" w:rsidRDefault="00871D3E" w:rsidP="00280525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280525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ณ วันที่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27</w:t>
      </w:r>
      <w:r w:rsidRPr="00280525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มกราคม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2560</w:t>
      </w:r>
      <w:r w:rsidRPr="00280525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280525">
        <w:rPr>
          <w:rFonts w:ascii="Angsana New" w:eastAsia="MS Mincho" w:hAnsi="Angsana New" w:hint="cs"/>
          <w:spacing w:val="-2"/>
          <w:sz w:val="28"/>
          <w:szCs w:val="28"/>
        </w:rPr>
        <w:t xml:space="preserve"> </w:t>
      </w:r>
      <w:r w:rsidR="00E53A5C"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และบริษัทได้ยื่นคำแก้อุทธรณ์ต่อศา</w:t>
      </w:r>
      <w:r w:rsidR="00173EC4"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>ล</w:t>
      </w:r>
      <w:r w:rsidR="00E53A5C"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>อาญาแล้วเมื่อวันที่</w:t>
      </w:r>
      <w:r w:rsidR="00E970E5" w:rsidRPr="00280525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16</w:t>
      </w:r>
      <w:r w:rsidR="00007B63"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พฤษภาคม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2560</w:t>
      </w:r>
    </w:p>
    <w:p w14:paraId="70E1B3CF" w14:textId="77777777" w:rsidR="00007B63" w:rsidRPr="00280525" w:rsidRDefault="00007B63" w:rsidP="00280525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14:paraId="1DBBF94C" w14:textId="38B40942" w:rsidR="00BC77AC" w:rsidRPr="00280525" w:rsidRDefault="00BC77AC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8"/>
          <w:szCs w:val="28"/>
        </w:rPr>
      </w:pPr>
      <w:bookmarkStart w:id="3" w:name="_Hlk24442154"/>
      <w:bookmarkEnd w:id="2"/>
      <w:r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ณ วันที่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15</w:t>
      </w:r>
      <w:r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พฤศจิกายน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2561</w:t>
      </w:r>
      <w:r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0B0741" w:rsidRPr="00280525">
        <w:rPr>
          <w:rFonts w:ascii="Angsana New" w:eastAsia="MS Mincho" w:hAnsi="Angsana New" w:hint="cs"/>
          <w:spacing w:val="-2"/>
          <w:sz w:val="28"/>
          <w:szCs w:val="28"/>
        </w:rPr>
        <w:t>10</w:t>
      </w:r>
      <w:r w:rsidR="001F5AB3"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</w:t>
      </w:r>
      <w:r w:rsidRPr="00280525">
        <w:rPr>
          <w:rFonts w:ascii="Angsana New" w:eastAsia="MS Mincho" w:hAnsi="Angsana New" w:hint="cs"/>
          <w:spacing w:val="-2"/>
          <w:sz w:val="28"/>
          <w:szCs w:val="28"/>
          <w:cs/>
        </w:rPr>
        <w:t>ไม่มีความผิด</w:t>
      </w:r>
    </w:p>
    <w:p w14:paraId="6DD409EE" w14:textId="77777777" w:rsidR="00102132" w:rsidRPr="00280525" w:rsidRDefault="00102132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4"/>
          <w:szCs w:val="24"/>
        </w:rPr>
      </w:pPr>
    </w:p>
    <w:p w14:paraId="6F57DAA0" w14:textId="7A8DF14F" w:rsidR="00BC77AC" w:rsidRPr="00280525" w:rsidRDefault="00BC77AC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280525">
        <w:rPr>
          <w:rFonts w:ascii="Angsana New" w:eastAsia="MS Mincho" w:hAnsi="Angsana New" w:hint="cs"/>
          <w:sz w:val="28"/>
          <w:szCs w:val="28"/>
          <w:cs/>
        </w:rPr>
        <w:t xml:space="preserve">ณ วันที่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26</w:t>
      </w:r>
      <w:r w:rsidRPr="00280525">
        <w:rPr>
          <w:rFonts w:ascii="Angsana New" w:eastAsia="MS Mincho" w:hAnsi="Angsana New" w:hint="cs"/>
          <w:sz w:val="28"/>
          <w:szCs w:val="28"/>
          <w:cs/>
        </w:rPr>
        <w:t xml:space="preserve"> มิถุนายน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2562</w:t>
      </w:r>
      <w:r w:rsidRPr="00280525">
        <w:rPr>
          <w:rFonts w:ascii="Angsana New" w:eastAsia="MS Mincho" w:hAnsi="Angsana New" w:hint="cs"/>
          <w:sz w:val="28"/>
          <w:szCs w:val="28"/>
          <w:cs/>
        </w:rPr>
        <w:t xml:space="preserve"> คดีอาญาดังกล่าวได้ถึงที่สุดในชั้นศาลอุทธรณ์แล้ว </w:t>
      </w:r>
      <w:r w:rsidR="00A11778" w:rsidRPr="00280525">
        <w:rPr>
          <w:rFonts w:ascii="Angsana New" w:eastAsia="MS Mincho" w:hAnsi="Angsana New" w:hint="cs"/>
          <w:sz w:val="28"/>
          <w:szCs w:val="28"/>
          <w:cs/>
        </w:rPr>
        <w:t>โดยโจทก์</w:t>
      </w:r>
      <w:r w:rsidRPr="00280525">
        <w:rPr>
          <w:rFonts w:ascii="Angsana New" w:eastAsia="MS Mincho" w:hAnsi="Angsana New" w:hint="cs"/>
          <w:sz w:val="28"/>
          <w:szCs w:val="28"/>
          <w:cs/>
        </w:rPr>
        <w:t>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326F5BA9" w14:textId="77777777" w:rsidR="00102132" w:rsidRPr="00280525" w:rsidRDefault="00102132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4"/>
          <w:szCs w:val="24"/>
        </w:rPr>
      </w:pPr>
    </w:p>
    <w:bookmarkEnd w:id="3"/>
    <w:p w14:paraId="5E0158C4" w14:textId="2651C83D" w:rsidR="00F53C03" w:rsidRPr="00280525" w:rsidRDefault="0086234C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280525">
        <w:rPr>
          <w:rFonts w:ascii="Angsana New" w:eastAsia="MS Mincho" w:hAnsi="Angsana New" w:hint="cs"/>
          <w:sz w:val="28"/>
          <w:szCs w:val="28"/>
          <w:cs/>
        </w:rPr>
        <w:t>อย่างไรก็ตาม</w:t>
      </w:r>
      <w:r w:rsidRPr="0028052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280525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ศาลแพ่งกรุงเทพใต้มีหนังสือลงวันที่</w:t>
      </w:r>
      <w:r w:rsidRPr="0028052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0B0741" w:rsidRPr="00280525">
        <w:rPr>
          <w:rFonts w:ascii="Angsana New" w:eastAsia="MS Mincho" w:hAnsi="Angsana New"/>
          <w:sz w:val="28"/>
          <w:szCs w:val="28"/>
        </w:rPr>
        <w:t>7</w:t>
      </w:r>
      <w:r w:rsidRPr="0028052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280525">
        <w:rPr>
          <w:rFonts w:ascii="Angsana New" w:eastAsia="MS Mincho" w:hAnsi="Angsana New" w:hint="cs"/>
          <w:sz w:val="28"/>
          <w:szCs w:val="28"/>
          <w:cs/>
        </w:rPr>
        <w:t>ตุลาคม</w:t>
      </w:r>
      <w:r w:rsidRPr="00280525">
        <w:rPr>
          <w:rFonts w:ascii="Angsana New" w:eastAsia="MS Mincho" w:hAnsi="Angsana New"/>
          <w:sz w:val="28"/>
          <w:szCs w:val="28"/>
        </w:rPr>
        <w:t xml:space="preserve"> </w:t>
      </w:r>
      <w:r w:rsidR="000B0741" w:rsidRPr="00280525">
        <w:rPr>
          <w:rFonts w:ascii="Angsana New" w:eastAsia="MS Mincho" w:hAnsi="Angsana New"/>
          <w:sz w:val="28"/>
          <w:szCs w:val="28"/>
        </w:rPr>
        <w:t>2562</w:t>
      </w:r>
      <w:r w:rsidRPr="0028052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280525">
        <w:rPr>
          <w:rFonts w:ascii="Angsana New" w:eastAsia="MS Mincho" w:hAnsi="Angsana New" w:hint="cs"/>
          <w:sz w:val="28"/>
          <w:szCs w:val="28"/>
          <w:cs/>
        </w:rPr>
        <w:t>ให้รอผลจากการพิจารณาในคดีของศาลปกครองกลาง</w:t>
      </w:r>
      <w:r w:rsidR="0089254E" w:rsidRPr="00280525">
        <w:rPr>
          <w:rFonts w:ascii="Angsana New" w:eastAsia="MS Mincho" w:hAnsi="Angsana New"/>
          <w:sz w:val="28"/>
          <w:szCs w:val="28"/>
          <w:cs/>
        </w:rPr>
        <w:br/>
      </w:r>
      <w:r w:rsidRPr="00280525">
        <w:rPr>
          <w:rFonts w:ascii="Angsana New" w:eastAsia="MS Mincho" w:hAnsi="Angsana New" w:hint="cs"/>
          <w:sz w:val="28"/>
          <w:szCs w:val="28"/>
          <w:cs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</w:p>
    <w:p w14:paraId="74B74F16" w14:textId="3DCF43D5" w:rsidR="00880D0D" w:rsidRPr="00280525" w:rsidRDefault="00880D0D" w:rsidP="0028052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536A0643" w14:textId="56378501" w:rsidR="006155A7" w:rsidRPr="00280525" w:rsidRDefault="006155A7" w:rsidP="0028052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  <w:cs/>
        </w:rPr>
      </w:pPr>
      <w:r w:rsidRPr="00280525">
        <w:rPr>
          <w:rFonts w:ascii="Angsana New" w:eastAsia="MS Mincho" w:hAnsi="Angsana New" w:hint="cs"/>
          <w:sz w:val="28"/>
          <w:szCs w:val="28"/>
          <w:cs/>
        </w:rPr>
        <w:t xml:space="preserve">ณ </w:t>
      </w:r>
      <w:r w:rsidR="00B27DA4" w:rsidRPr="00280525">
        <w:rPr>
          <w:rFonts w:ascii="Angsana New" w:eastAsia="MS Mincho" w:hAnsi="Angsana New" w:hint="cs"/>
          <w:sz w:val="28"/>
          <w:szCs w:val="28"/>
          <w:cs/>
        </w:rPr>
        <w:t xml:space="preserve">วันที่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30</w:t>
      </w:r>
      <w:r w:rsidR="007A4461" w:rsidRPr="00280525">
        <w:rPr>
          <w:rFonts w:ascii="Angsana New" w:eastAsia="MS Mincho" w:hAnsi="Angsana New" w:hint="cs"/>
          <w:sz w:val="28"/>
          <w:szCs w:val="28"/>
          <w:cs/>
        </w:rPr>
        <w:t xml:space="preserve"> มิถุนายน</w:t>
      </w:r>
      <w:r w:rsidRPr="00280525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0B0741" w:rsidRPr="00280525">
        <w:rPr>
          <w:rFonts w:ascii="Angsana New" w:eastAsia="MS Mincho" w:hAnsi="Angsana New" w:hint="cs"/>
          <w:sz w:val="28"/>
          <w:szCs w:val="28"/>
        </w:rPr>
        <w:t>2564</w:t>
      </w:r>
      <w:r w:rsidRPr="00280525">
        <w:rPr>
          <w:rFonts w:ascii="Angsana New" w:eastAsia="MS Mincho" w:hAnsi="Angsana New" w:hint="cs"/>
          <w:sz w:val="28"/>
          <w:szCs w:val="28"/>
        </w:rPr>
        <w:t xml:space="preserve"> </w:t>
      </w:r>
      <w:r w:rsidRPr="00280525">
        <w:rPr>
          <w:rFonts w:ascii="Angsana New" w:eastAsia="MS Mincho" w:hAnsi="Angsana New" w:hint="cs"/>
          <w:sz w:val="28"/>
          <w:szCs w:val="28"/>
          <w:cs/>
        </w:rPr>
        <w:t>คดีแพ่งอยู่ในการพิจารณาของศาลแพ่งกรุงเทพใต้</w:t>
      </w:r>
    </w:p>
    <w:p w14:paraId="0B868417" w14:textId="1D77566D" w:rsidR="007A4461" w:rsidRPr="00280525" w:rsidRDefault="007A4461" w:rsidP="0028052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7B63FBE" w14:textId="77777777" w:rsidR="007047BE" w:rsidRPr="00280525" w:rsidRDefault="007047BE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8"/>
          <w:szCs w:val="28"/>
          <w:lang w:eastAsia="x-none"/>
        </w:rPr>
      </w:pPr>
      <w:r w:rsidRPr="00280525">
        <w:rPr>
          <w:rFonts w:asciiTheme="majorBidi" w:hAnsiTheme="majorBidi"/>
          <w:sz w:val="28"/>
          <w:szCs w:val="28"/>
        </w:rPr>
        <w:br w:type="page"/>
      </w:r>
    </w:p>
    <w:p w14:paraId="063B461A" w14:textId="1CC54A0B" w:rsidR="00724D33" w:rsidRPr="00280525" w:rsidRDefault="000B0741" w:rsidP="00280525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/>
          <w:sz w:val="28"/>
          <w:szCs w:val="28"/>
          <w:lang w:val="en-US"/>
        </w:rPr>
        <w:lastRenderedPageBreak/>
        <w:t>15</w:t>
      </w:r>
      <w:r w:rsidR="00724D33" w:rsidRPr="00280525">
        <w:rPr>
          <w:rFonts w:asciiTheme="majorBidi" w:hAnsiTheme="majorBidi"/>
          <w:sz w:val="28"/>
          <w:szCs w:val="28"/>
        </w:rPr>
        <w:tab/>
      </w:r>
      <w:r w:rsidR="00724D33" w:rsidRPr="00280525">
        <w:rPr>
          <w:rFonts w:asciiTheme="majorBidi" w:hAnsiTheme="majorBidi" w:hint="cs"/>
          <w:sz w:val="28"/>
          <w:szCs w:val="28"/>
          <w:cs/>
        </w:rPr>
        <w:t>เหตุการณ์ภายหลังรอบระยะเวลารายงาน</w:t>
      </w:r>
    </w:p>
    <w:p w14:paraId="66CFCB1E" w14:textId="77777777" w:rsidR="00724D33" w:rsidRPr="00280525" w:rsidRDefault="00724D33" w:rsidP="00280525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7A2EF2A8" w14:textId="2367DB72" w:rsidR="00724D33" w:rsidRPr="00280525" w:rsidRDefault="00724D33" w:rsidP="00280525">
      <w:pPr>
        <w:ind w:left="540"/>
        <w:rPr>
          <w:rFonts w:asciiTheme="majorBidi" w:hAnsiTheme="majorBidi" w:cstheme="majorBidi"/>
          <w:sz w:val="28"/>
          <w:szCs w:val="28"/>
          <w:lang w:eastAsia="x-none"/>
        </w:rPr>
      </w:pP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วันที่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  <w:lang w:eastAsia="x-none"/>
        </w:rPr>
        <w:t>1</w:t>
      </w:r>
      <w:r w:rsidR="00D737CD" w:rsidRPr="00280525">
        <w:rPr>
          <w:rFonts w:asciiTheme="majorBidi" w:hAnsiTheme="majorBidi" w:cstheme="majorBidi"/>
          <w:sz w:val="28"/>
          <w:szCs w:val="28"/>
          <w:lang w:eastAsia="x-none"/>
        </w:rPr>
        <w:t>2</w:t>
      </w:r>
      <w:r w:rsidRPr="00280525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สิงหาคม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  <w:lang w:eastAsia="x-none"/>
        </w:rPr>
        <w:t>2564</w:t>
      </w:r>
      <w:r w:rsidRPr="00280525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ที่ประชุมคณะกรรมการของบริษัท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มีมติอนุมัติการจัดสรรกำไรเป็นเงินปันผลระหว่างกาลในอัตราหุ้นละ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="00DF52E4">
        <w:rPr>
          <w:rFonts w:asciiTheme="majorBidi" w:hAnsiTheme="majorBidi"/>
          <w:sz w:val="28"/>
          <w:szCs w:val="28"/>
          <w:lang w:eastAsia="x-none"/>
        </w:rPr>
        <w:t xml:space="preserve">0.10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บาท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เป็นจำนวนเงินทั้งสิ้น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="00DF52E4">
        <w:rPr>
          <w:rFonts w:asciiTheme="majorBidi" w:hAnsiTheme="majorBidi"/>
          <w:sz w:val="28"/>
          <w:szCs w:val="28"/>
          <w:lang w:eastAsia="x-none"/>
        </w:rPr>
        <w:t>30.70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ล้านบาท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280525">
        <w:rPr>
          <w:rFonts w:asciiTheme="majorBidi" w:hAnsiTheme="majorBidi" w:hint="cs"/>
          <w:sz w:val="28"/>
          <w:szCs w:val="28"/>
          <w:cs/>
          <w:lang w:eastAsia="x-none"/>
        </w:rPr>
        <w:t>โดยเงินปันผลดังกล่าวจะจ่ายให้แก่ผู้ถือหุ้นในเดือน</w:t>
      </w:r>
      <w:r w:rsidR="00DF52E4">
        <w:rPr>
          <w:rFonts w:asciiTheme="majorBidi" w:hAnsiTheme="majorBidi" w:hint="cs"/>
          <w:sz w:val="28"/>
          <w:szCs w:val="28"/>
          <w:cs/>
          <w:lang w:eastAsia="x-none"/>
        </w:rPr>
        <w:t>กันยายน</w:t>
      </w:r>
      <w:r w:rsidRPr="0028052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  <w:lang w:eastAsia="x-none"/>
        </w:rPr>
        <w:t>2564</w:t>
      </w:r>
    </w:p>
    <w:p w14:paraId="6E070A69" w14:textId="77777777" w:rsidR="00724D33" w:rsidRPr="00280525" w:rsidRDefault="00724D33" w:rsidP="0028052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3C1D85E" w14:textId="51E6579C" w:rsidR="007A4461" w:rsidRPr="00280525" w:rsidRDefault="000B0741" w:rsidP="00280525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280525">
        <w:rPr>
          <w:rFonts w:ascii="Angsana New" w:eastAsia="MS Mincho" w:hAnsi="Angsana New"/>
          <w:sz w:val="28"/>
          <w:szCs w:val="28"/>
          <w:lang w:val="en-US"/>
        </w:rPr>
        <w:t>16</w:t>
      </w:r>
      <w:r w:rsidR="007A4461" w:rsidRPr="00280525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7A4461" w:rsidRPr="00280525">
        <w:rPr>
          <w:rFonts w:ascii="Angsana New" w:eastAsia="MS Mincho" w:hAnsi="Angsana New" w:hint="cs"/>
          <w:sz w:val="28"/>
          <w:szCs w:val="28"/>
          <w:cs/>
          <w:lang w:val="en-US"/>
        </w:rPr>
        <w:t>การจัดประเภทรายการใหม่</w:t>
      </w:r>
    </w:p>
    <w:p w14:paraId="0000E3C5" w14:textId="77777777" w:rsidR="007A4461" w:rsidRPr="00280525" w:rsidRDefault="007A4461" w:rsidP="00280525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70EBD9" w14:textId="60AAB47C" w:rsidR="007A4461" w:rsidRPr="00280525" w:rsidRDefault="007A4461" w:rsidP="00280525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280525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="004E08B7" w:rsidRPr="00280525">
        <w:rPr>
          <w:rFonts w:ascii="Angsana New" w:hAnsi="Angsana New" w:hint="cs"/>
          <w:sz w:val="28"/>
          <w:szCs w:val="28"/>
          <w:cs/>
        </w:rPr>
        <w:t xml:space="preserve">แสดงฐานะการเงิน ณ วันที่ </w:t>
      </w:r>
      <w:r w:rsidR="000B0741" w:rsidRPr="00280525">
        <w:rPr>
          <w:rFonts w:ascii="Angsana New" w:hAnsi="Angsana New"/>
          <w:sz w:val="28"/>
          <w:szCs w:val="28"/>
        </w:rPr>
        <w:t>31</w:t>
      </w:r>
      <w:r w:rsidR="004E08B7" w:rsidRPr="00280525">
        <w:rPr>
          <w:rFonts w:ascii="Angsana New" w:hAnsi="Angsana New"/>
          <w:sz w:val="28"/>
          <w:szCs w:val="28"/>
        </w:rPr>
        <w:t xml:space="preserve"> </w:t>
      </w:r>
      <w:r w:rsidR="004E08B7" w:rsidRPr="0028052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B0741" w:rsidRPr="00280525">
        <w:rPr>
          <w:rFonts w:ascii="Angsana New" w:hAnsi="Angsana New"/>
          <w:sz w:val="28"/>
          <w:szCs w:val="28"/>
        </w:rPr>
        <w:t>2563</w:t>
      </w:r>
      <w:r w:rsidR="008909A3" w:rsidRPr="00280525">
        <w:rPr>
          <w:rFonts w:ascii="Angsana New" w:hAnsi="Angsana New"/>
          <w:sz w:val="28"/>
          <w:szCs w:val="28"/>
        </w:rPr>
        <w:t xml:space="preserve"> </w:t>
      </w:r>
      <w:r w:rsidR="008909A3" w:rsidRPr="00280525">
        <w:rPr>
          <w:rFonts w:ascii="Angsana New" w:hAnsi="Angsana New" w:hint="cs"/>
          <w:sz w:val="28"/>
          <w:szCs w:val="28"/>
          <w:cs/>
        </w:rPr>
        <w:t xml:space="preserve">และงบกำไรขาดทุนเบ็ดเสร็จสำหรับงวดสามเดือนสิ้นสุดวันที่ </w:t>
      </w:r>
      <w:r w:rsidR="008909A3" w:rsidRPr="00280525">
        <w:rPr>
          <w:rFonts w:ascii="Angsana New" w:hAnsi="Angsana New"/>
          <w:sz w:val="28"/>
          <w:szCs w:val="28"/>
        </w:rPr>
        <w:t xml:space="preserve">30 </w:t>
      </w:r>
      <w:r w:rsidR="008909A3" w:rsidRPr="0028052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8909A3" w:rsidRPr="00280525">
        <w:rPr>
          <w:rFonts w:ascii="Angsana New" w:hAnsi="Angsana New"/>
          <w:sz w:val="28"/>
          <w:szCs w:val="28"/>
        </w:rPr>
        <w:t>2563</w:t>
      </w:r>
      <w:r w:rsidR="004E08B7" w:rsidRPr="00280525">
        <w:rPr>
          <w:rFonts w:ascii="Angsana New" w:hAnsi="Angsana New"/>
          <w:sz w:val="28"/>
          <w:szCs w:val="28"/>
        </w:rPr>
        <w:t xml:space="preserve"> </w:t>
      </w:r>
      <w:r w:rsidR="004E08B7" w:rsidRPr="00280525">
        <w:rPr>
          <w:rFonts w:ascii="Angsana New" w:hAnsi="Angsana New" w:hint="cs"/>
          <w:sz w:val="28"/>
          <w:szCs w:val="28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="004E08B7" w:rsidRPr="00280525">
        <w:rPr>
          <w:rFonts w:ascii="Angsana New" w:hAnsi="Angsana New"/>
          <w:sz w:val="28"/>
          <w:szCs w:val="28"/>
        </w:rPr>
        <w:t xml:space="preserve"> </w:t>
      </w:r>
      <w:r w:rsidR="004E08B7" w:rsidRPr="00280525">
        <w:rPr>
          <w:rFonts w:ascii="Angsana New" w:hAnsi="Angsana New" w:hint="cs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 w:rsidR="000B0741" w:rsidRPr="00280525">
        <w:rPr>
          <w:rFonts w:ascii="Angsana New" w:hAnsi="Angsana New"/>
          <w:sz w:val="28"/>
          <w:szCs w:val="28"/>
        </w:rPr>
        <w:t>2564</w:t>
      </w:r>
      <w:r w:rsidR="004E08B7" w:rsidRPr="00280525">
        <w:rPr>
          <w:rFonts w:ascii="Angsana New" w:hAnsi="Angsana New"/>
          <w:sz w:val="28"/>
          <w:szCs w:val="28"/>
        </w:rPr>
        <w:t xml:space="preserve"> </w:t>
      </w:r>
      <w:r w:rsidR="004E08B7" w:rsidRPr="00280525">
        <w:rPr>
          <w:rFonts w:ascii="Angsana New" w:hAnsi="Angsana New" w:hint="cs"/>
          <w:sz w:val="28"/>
          <w:szCs w:val="28"/>
          <w:cs/>
        </w:rPr>
        <w:t>การจัดประเภทรายการที่มีสาระสำคัญดังนี้</w:t>
      </w:r>
    </w:p>
    <w:p w14:paraId="3F149044" w14:textId="77777777" w:rsidR="007A4461" w:rsidRPr="00280525" w:rsidRDefault="007A4461" w:rsidP="00280525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22"/>
        <w:gridCol w:w="1098"/>
        <w:gridCol w:w="236"/>
        <w:gridCol w:w="1024"/>
        <w:gridCol w:w="236"/>
        <w:gridCol w:w="1026"/>
        <w:gridCol w:w="238"/>
        <w:gridCol w:w="1110"/>
        <w:gridCol w:w="1022"/>
        <w:gridCol w:w="1050"/>
      </w:tblGrid>
      <w:tr w:rsidR="00D033B4" w:rsidRPr="00280525" w14:paraId="5BE17515" w14:textId="09D4B9AB" w:rsidTr="00452EED">
        <w:trPr>
          <w:trHeight w:val="383"/>
          <w:tblHeader/>
        </w:trPr>
        <w:tc>
          <w:tcPr>
            <w:tcW w:w="2322" w:type="dxa"/>
          </w:tcPr>
          <w:p w14:paraId="12EF4F88" w14:textId="77777777" w:rsidR="00D033B4" w:rsidRPr="00280525" w:rsidRDefault="00D033B4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1722665"/>
          </w:p>
        </w:tc>
        <w:tc>
          <w:tcPr>
            <w:tcW w:w="7040" w:type="dxa"/>
            <w:gridSpan w:val="9"/>
            <w:hideMark/>
          </w:tcPr>
          <w:p w14:paraId="40E37AE3" w14:textId="0C298CEC" w:rsidR="00D033B4" w:rsidRPr="00280525" w:rsidRDefault="000B0741" w:rsidP="00280525">
            <w:pPr>
              <w:tabs>
                <w:tab w:val="left" w:pos="312"/>
              </w:tabs>
              <w:ind w:left="-9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D033B4" w:rsidRPr="00280525" w14:paraId="78FE0FF4" w14:textId="77777777" w:rsidTr="00452EED">
        <w:trPr>
          <w:trHeight w:val="68"/>
          <w:tblHeader/>
        </w:trPr>
        <w:tc>
          <w:tcPr>
            <w:tcW w:w="2322" w:type="dxa"/>
          </w:tcPr>
          <w:p w14:paraId="30A0F1CF" w14:textId="77777777" w:rsidR="00D033B4" w:rsidRPr="00280525" w:rsidRDefault="00D033B4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20" w:type="dxa"/>
            <w:gridSpan w:val="5"/>
            <w:tcBorders>
              <w:bottom w:val="single" w:sz="4" w:space="0" w:color="auto"/>
            </w:tcBorders>
          </w:tcPr>
          <w:p w14:paraId="29696A2B" w14:textId="5F3BA803" w:rsidR="00D033B4" w:rsidRPr="00280525" w:rsidRDefault="00D033B4" w:rsidP="00280525">
            <w:pPr>
              <w:tabs>
                <w:tab w:val="left" w:pos="312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C1AC78A" w14:textId="77777777" w:rsidR="00D033B4" w:rsidRPr="00280525" w:rsidRDefault="00D033B4" w:rsidP="00280525">
            <w:pPr>
              <w:tabs>
                <w:tab w:val="left" w:pos="312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82" w:type="dxa"/>
            <w:gridSpan w:val="3"/>
            <w:tcBorders>
              <w:bottom w:val="single" w:sz="4" w:space="0" w:color="auto"/>
            </w:tcBorders>
          </w:tcPr>
          <w:p w14:paraId="1EECAEE3" w14:textId="29909E9C" w:rsidR="00D033B4" w:rsidRPr="00280525" w:rsidRDefault="00D033B4" w:rsidP="00280525">
            <w:pPr>
              <w:tabs>
                <w:tab w:val="left" w:pos="312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8B7" w:rsidRPr="00280525" w14:paraId="329E1DA5" w14:textId="71EE1EEB" w:rsidTr="00452EED">
        <w:trPr>
          <w:trHeight w:val="58"/>
          <w:tblHeader/>
        </w:trPr>
        <w:tc>
          <w:tcPr>
            <w:tcW w:w="2322" w:type="dxa"/>
          </w:tcPr>
          <w:p w14:paraId="73558A82" w14:textId="77777777" w:rsidR="004E08B7" w:rsidRPr="00280525" w:rsidRDefault="004E08B7" w:rsidP="00280525">
            <w:pPr>
              <w:pStyle w:val="BodyText"/>
              <w:spacing w:line="228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hideMark/>
          </w:tcPr>
          <w:p w14:paraId="33AF92F1" w14:textId="77777777" w:rsidR="004E08B7" w:rsidRPr="00280525" w:rsidRDefault="004E08B7" w:rsidP="00280525">
            <w:pPr>
              <w:tabs>
                <w:tab w:val="left" w:pos="312"/>
              </w:tabs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71A4E8D0" w14:textId="77777777" w:rsidR="004E08B7" w:rsidRPr="00280525" w:rsidRDefault="004E08B7" w:rsidP="00280525">
            <w:pPr>
              <w:tabs>
                <w:tab w:val="left" w:pos="312"/>
              </w:tabs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84556B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AEE6F2" w14:textId="201C6109" w:rsidR="004E08B7" w:rsidRPr="00280525" w:rsidRDefault="004E08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3275FCA" w14:textId="5D22AF60" w:rsidR="004E08B7" w:rsidRPr="00280525" w:rsidRDefault="004E08B7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929016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hideMark/>
          </w:tcPr>
          <w:p w14:paraId="59AE95AD" w14:textId="77777777" w:rsidR="004E08B7" w:rsidRPr="00280525" w:rsidRDefault="004E08B7" w:rsidP="00280525">
            <w:pPr>
              <w:tabs>
                <w:tab w:val="left" w:pos="312"/>
              </w:tabs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19B0E717" w14:textId="77777777" w:rsidR="004E08B7" w:rsidRPr="00280525" w:rsidRDefault="004E08B7" w:rsidP="00280525">
            <w:pPr>
              <w:tabs>
                <w:tab w:val="left" w:pos="312"/>
              </w:tabs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8" w:type="dxa"/>
          </w:tcPr>
          <w:p w14:paraId="24397A51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D65907F" w14:textId="77777777" w:rsidR="004E08B7" w:rsidRPr="00280525" w:rsidRDefault="004E08B7" w:rsidP="00280525">
            <w:pPr>
              <w:tabs>
                <w:tab w:val="left" w:pos="312"/>
              </w:tabs>
              <w:ind w:left="-16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465609C7" w14:textId="3C656587" w:rsidR="004E08B7" w:rsidRPr="00280525" w:rsidRDefault="004E08B7" w:rsidP="00280525">
            <w:pPr>
              <w:tabs>
                <w:tab w:val="left" w:pos="312"/>
              </w:tabs>
              <w:ind w:left="-16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64D760D0" w14:textId="77777777" w:rsidR="004E08B7" w:rsidRPr="00280525" w:rsidRDefault="004E08B7" w:rsidP="00280525">
            <w:pPr>
              <w:tabs>
                <w:tab w:val="left" w:pos="312"/>
              </w:tabs>
              <w:ind w:left="-16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07CC9507" w14:textId="35AA0326" w:rsidR="004E08B7" w:rsidRPr="00280525" w:rsidRDefault="004E08B7" w:rsidP="00280525">
            <w:pPr>
              <w:tabs>
                <w:tab w:val="left" w:pos="312"/>
              </w:tabs>
              <w:ind w:left="-16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821F04D" w14:textId="77777777" w:rsidR="004E08B7" w:rsidRPr="00280525" w:rsidRDefault="004E08B7" w:rsidP="00280525">
            <w:pPr>
              <w:tabs>
                <w:tab w:val="left" w:pos="3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57251003" w14:textId="190C7ACA" w:rsidR="004E08B7" w:rsidRPr="00280525" w:rsidRDefault="004E08B7" w:rsidP="00280525">
            <w:pPr>
              <w:tabs>
                <w:tab w:val="left" w:pos="3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00034C" w:rsidRPr="00280525" w14:paraId="5FF28A6F" w14:textId="43E419A2" w:rsidTr="00452EED">
        <w:trPr>
          <w:trHeight w:val="403"/>
        </w:trPr>
        <w:tc>
          <w:tcPr>
            <w:tcW w:w="2322" w:type="dxa"/>
          </w:tcPr>
          <w:p w14:paraId="76E416EF" w14:textId="77777777" w:rsidR="0000034C" w:rsidRPr="00280525" w:rsidRDefault="0000034C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40" w:type="dxa"/>
            <w:gridSpan w:val="9"/>
          </w:tcPr>
          <w:p w14:paraId="20B82DD3" w14:textId="44872536" w:rsidR="0000034C" w:rsidRPr="00280525" w:rsidRDefault="0000034C" w:rsidP="00280525">
            <w:pPr>
              <w:tabs>
                <w:tab w:val="left" w:pos="312"/>
              </w:tabs>
              <w:ind w:right="5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8052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8052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E08B7" w:rsidRPr="00280525" w14:paraId="20DA8C91" w14:textId="54C2C68D" w:rsidTr="00452EED">
        <w:trPr>
          <w:trHeight w:val="393"/>
        </w:trPr>
        <w:tc>
          <w:tcPr>
            <w:tcW w:w="2322" w:type="dxa"/>
          </w:tcPr>
          <w:p w14:paraId="76B59BB0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98" w:type="dxa"/>
          </w:tcPr>
          <w:p w14:paraId="3022A733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51789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14AB99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07FBB3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C4FEA40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47435F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4ED72B1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32D2B85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F47F354" w14:textId="61A507E8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B7" w:rsidRPr="00280525" w14:paraId="4DD95F49" w14:textId="164EAAC5" w:rsidTr="00452EED">
        <w:trPr>
          <w:trHeight w:val="403"/>
        </w:trPr>
        <w:tc>
          <w:tcPr>
            <w:tcW w:w="2322" w:type="dxa"/>
          </w:tcPr>
          <w:p w14:paraId="35B7B7AB" w14:textId="4A488B15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0B0741"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98" w:type="dxa"/>
          </w:tcPr>
          <w:p w14:paraId="640DEAEB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FA245F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5212AD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3393B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ED78A17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5DE4AF8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F03986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93F5B7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2FA0575" w14:textId="46EB57CC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B7" w:rsidRPr="00280525" w14:paraId="6907D00A" w14:textId="2CB034B1" w:rsidTr="00452EED">
        <w:trPr>
          <w:trHeight w:val="383"/>
        </w:trPr>
        <w:tc>
          <w:tcPr>
            <w:tcW w:w="2322" w:type="dxa"/>
          </w:tcPr>
          <w:p w14:paraId="7B4F5F21" w14:textId="3EBA763B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98" w:type="dxa"/>
          </w:tcPr>
          <w:p w14:paraId="2F0167A1" w14:textId="29766219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737</w:t>
            </w:r>
            <w:r w:rsidR="00390C51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</w:tcPr>
          <w:p w14:paraId="63F16207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4A9EE1" w14:textId="774E2DD6" w:rsidR="004E08B7" w:rsidRPr="00280525" w:rsidRDefault="008610A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29</w:t>
            </w:r>
            <w:r w:rsidR="00C3073C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652</w:t>
            </w:r>
            <w:r w:rsidRPr="00280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FBDECA3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42C0D52" w14:textId="4ADC0E13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708</w:t>
            </w:r>
            <w:r w:rsidR="00C3073C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238" w:type="dxa"/>
          </w:tcPr>
          <w:p w14:paraId="3BB1FD0D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DC8943" w14:textId="21771A40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519</w:t>
            </w:r>
            <w:r w:rsidR="00390C51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022" w:type="dxa"/>
          </w:tcPr>
          <w:p w14:paraId="633945D0" w14:textId="72467FA0" w:rsidR="004E08B7" w:rsidRPr="00280525" w:rsidRDefault="008610A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6</w:t>
            </w:r>
            <w:r w:rsidR="00C3073C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218</w:t>
            </w:r>
            <w:r w:rsidRPr="00280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7EE2464F" w14:textId="793A02D9" w:rsidR="004E08B7" w:rsidRPr="00280525" w:rsidRDefault="000B0741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513</w:t>
            </w:r>
            <w:r w:rsidR="00C3073C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4E08B7" w:rsidRPr="00280525" w14:paraId="459CD557" w14:textId="49B04700" w:rsidTr="00452EED">
        <w:trPr>
          <w:trHeight w:val="383"/>
        </w:trPr>
        <w:tc>
          <w:tcPr>
            <w:tcW w:w="2322" w:type="dxa"/>
          </w:tcPr>
          <w:p w14:paraId="2E11129F" w14:textId="356F6912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098" w:type="dxa"/>
          </w:tcPr>
          <w:p w14:paraId="60043161" w14:textId="11D8B382" w:rsidR="004E08B7" w:rsidRPr="00280525" w:rsidRDefault="00EF0D8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E74B5B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4291DE" w14:textId="5DC78829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29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236" w:type="dxa"/>
          </w:tcPr>
          <w:p w14:paraId="7BE2A0C6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3ED5CC" w14:textId="2E982C28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29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238" w:type="dxa"/>
          </w:tcPr>
          <w:p w14:paraId="29F756A2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0FE9F0F" w14:textId="70935FEF" w:rsidR="004E08B7" w:rsidRPr="00280525" w:rsidRDefault="00EF0D8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14:paraId="30584138" w14:textId="3B163CB5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6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050" w:type="dxa"/>
          </w:tcPr>
          <w:p w14:paraId="0AA0A00C" w14:textId="7771EBA4" w:rsidR="004E08B7" w:rsidRPr="00280525" w:rsidRDefault="000B0741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6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4E08B7" w:rsidRPr="00280525" w14:paraId="4DE24675" w14:textId="4F28A60E" w:rsidTr="00452EED">
        <w:trPr>
          <w:trHeight w:val="68"/>
        </w:trPr>
        <w:tc>
          <w:tcPr>
            <w:tcW w:w="2322" w:type="dxa"/>
          </w:tcPr>
          <w:p w14:paraId="162504E6" w14:textId="1E6DFB23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98" w:type="dxa"/>
          </w:tcPr>
          <w:p w14:paraId="2539A567" w14:textId="4B4EC626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560</w:t>
            </w:r>
            <w:r w:rsidR="00390C51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2F8B1C96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D47ADE" w14:textId="0FC69CA3" w:rsidR="004E08B7" w:rsidRPr="00280525" w:rsidRDefault="008610A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207</w:t>
            </w:r>
            <w:r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513</w:t>
            </w:r>
            <w:r w:rsidRPr="00280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7A37FE" w14:textId="77777777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BC2DE99" w14:textId="32F352FB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352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38" w:type="dxa"/>
          </w:tcPr>
          <w:p w14:paraId="32005EE1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443F5DB" w14:textId="420C6C1C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409</w:t>
            </w:r>
            <w:r w:rsidR="00390C51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022" w:type="dxa"/>
          </w:tcPr>
          <w:p w14:paraId="30878274" w14:textId="43B912A6" w:rsidR="004E08B7" w:rsidRPr="00280525" w:rsidRDefault="008610A9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151</w:t>
            </w:r>
            <w:r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="000B0741" w:rsidRPr="00280525">
              <w:rPr>
                <w:rFonts w:ascii="Angsana New" w:hAnsi="Angsana New"/>
                <w:sz w:val="28"/>
                <w:szCs w:val="28"/>
              </w:rPr>
              <w:t>686</w:t>
            </w:r>
            <w:r w:rsidRPr="00280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</w:tcPr>
          <w:p w14:paraId="65773BAE" w14:textId="4BA34C24" w:rsidR="004E08B7" w:rsidRPr="00280525" w:rsidRDefault="000B0741" w:rsidP="00280525">
            <w:pPr>
              <w:tabs>
                <w:tab w:val="clear" w:pos="680"/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258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4E08B7" w:rsidRPr="00280525" w14:paraId="45CEA21A" w14:textId="2A395ED3" w:rsidTr="000420FB">
        <w:trPr>
          <w:trHeight w:val="56"/>
        </w:trPr>
        <w:tc>
          <w:tcPr>
            <w:tcW w:w="2322" w:type="dxa"/>
          </w:tcPr>
          <w:p w14:paraId="6BC4F3E2" w14:textId="68566735" w:rsidR="004E08B7" w:rsidRPr="00280525" w:rsidRDefault="004E08B7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14:paraId="7DCD26A6" w14:textId="0DA52476" w:rsidR="004E08B7" w:rsidRPr="00280525" w:rsidRDefault="00EF0D8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50B0C1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C99BF18" w14:textId="616100E7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207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236" w:type="dxa"/>
          </w:tcPr>
          <w:p w14:paraId="2144D389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74041C" w14:textId="1D6E2EC8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207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238" w:type="dxa"/>
          </w:tcPr>
          <w:p w14:paraId="0CC52BA4" w14:textId="77777777" w:rsidR="004E08B7" w:rsidRPr="00280525" w:rsidRDefault="004E08B7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4D3312" w14:textId="6774F9EF" w:rsidR="004E08B7" w:rsidRPr="00280525" w:rsidRDefault="00EF0D86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204B5C0" w14:textId="4EDDFDF2" w:rsidR="004E08B7" w:rsidRPr="00280525" w:rsidRDefault="000B0741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151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050" w:type="dxa"/>
          </w:tcPr>
          <w:p w14:paraId="75F78B9B" w14:textId="585897D0" w:rsidR="004E08B7" w:rsidRPr="00280525" w:rsidRDefault="000B0741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151</w:t>
            </w:r>
            <w:r w:rsidR="008610A9"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</w:rPr>
              <w:t>686</w:t>
            </w:r>
          </w:p>
        </w:tc>
      </w:tr>
      <w:tr w:rsidR="000420FB" w:rsidRPr="00280525" w14:paraId="47399E66" w14:textId="77777777" w:rsidTr="000420FB">
        <w:trPr>
          <w:trHeight w:val="56"/>
        </w:trPr>
        <w:tc>
          <w:tcPr>
            <w:tcW w:w="2322" w:type="dxa"/>
          </w:tcPr>
          <w:p w14:paraId="12CACE71" w14:textId="77777777" w:rsidR="000420FB" w:rsidRPr="00280525" w:rsidRDefault="000420FB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95E8B6A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70421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D061652" w14:textId="2AEF35F5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930156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BA706E6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C08A68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28AA45A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BCFF21B" w14:textId="35F5BE36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4387AE61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0FB" w:rsidRPr="00280525" w14:paraId="168548A1" w14:textId="77777777" w:rsidTr="000420FB">
        <w:trPr>
          <w:trHeight w:val="56"/>
        </w:trPr>
        <w:tc>
          <w:tcPr>
            <w:tcW w:w="2322" w:type="dxa"/>
          </w:tcPr>
          <w:p w14:paraId="4DC13DD3" w14:textId="77777777" w:rsidR="000420FB" w:rsidRPr="00280525" w:rsidRDefault="000420FB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96DB401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F3080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61489CD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F73525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2BEA4B6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6C18C8B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3993B4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DE426BF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4AF5CBB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20FB" w:rsidRPr="00280525" w14:paraId="6861918A" w14:textId="77777777" w:rsidTr="00452EED">
        <w:trPr>
          <w:trHeight w:val="397"/>
        </w:trPr>
        <w:tc>
          <w:tcPr>
            <w:tcW w:w="2322" w:type="dxa"/>
          </w:tcPr>
          <w:p w14:paraId="05E94BC8" w14:textId="26807D7A" w:rsidR="000420FB" w:rsidRPr="00280525" w:rsidRDefault="000420FB" w:rsidP="00280525">
            <w:pPr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098" w:type="dxa"/>
          </w:tcPr>
          <w:p w14:paraId="620CE8CF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C2D09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96871F6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8ACFA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740DF05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B88162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74859C8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A90494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68218113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0FB" w:rsidRPr="00280525" w14:paraId="760E8004" w14:textId="77777777" w:rsidTr="00452EED">
        <w:trPr>
          <w:trHeight w:val="397"/>
        </w:trPr>
        <w:tc>
          <w:tcPr>
            <w:tcW w:w="2322" w:type="dxa"/>
          </w:tcPr>
          <w:p w14:paraId="535870AD" w14:textId="2E2B2C8A" w:rsidR="000420FB" w:rsidRPr="00280525" w:rsidRDefault="000420FB" w:rsidP="00280525">
            <w:pPr>
              <w:tabs>
                <w:tab w:val="clear" w:pos="227"/>
                <w:tab w:val="left" w:pos="160"/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</w:t>
            </w:r>
          </w:p>
        </w:tc>
        <w:tc>
          <w:tcPr>
            <w:tcW w:w="1098" w:type="dxa"/>
          </w:tcPr>
          <w:p w14:paraId="02E774E4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C12B8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6E6BFB1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49F29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26AEFDA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B805B7B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6425CFF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AF657EA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97651B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0FB" w:rsidRPr="00280525" w14:paraId="79658725" w14:textId="77777777" w:rsidTr="00452EED">
        <w:trPr>
          <w:trHeight w:val="397"/>
        </w:trPr>
        <w:tc>
          <w:tcPr>
            <w:tcW w:w="2322" w:type="dxa"/>
          </w:tcPr>
          <w:p w14:paraId="63B61F6A" w14:textId="730EE89A" w:rsidR="000420FB" w:rsidRPr="00280525" w:rsidRDefault="000420FB" w:rsidP="00280525">
            <w:pPr>
              <w:tabs>
                <w:tab w:val="clear" w:pos="227"/>
                <w:tab w:val="left" w:pos="160"/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80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280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98" w:type="dxa"/>
          </w:tcPr>
          <w:p w14:paraId="5CE006EA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61DF2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36785B5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164D2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0058DA1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171BF4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1981789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2CBCFF1" w14:textId="7777777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7FF51CF9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0FB" w:rsidRPr="00280525" w14:paraId="2355CFD1" w14:textId="77777777" w:rsidTr="000420FB">
        <w:trPr>
          <w:trHeight w:val="397"/>
        </w:trPr>
        <w:tc>
          <w:tcPr>
            <w:tcW w:w="2322" w:type="dxa"/>
          </w:tcPr>
          <w:p w14:paraId="390C814F" w14:textId="5F224D0B" w:rsidR="000420FB" w:rsidRPr="00280525" w:rsidRDefault="000420FB" w:rsidP="00280525">
            <w:pPr>
              <w:tabs>
                <w:tab w:val="clear" w:pos="227"/>
                <w:tab w:val="left" w:pos="160"/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98" w:type="dxa"/>
          </w:tcPr>
          <w:p w14:paraId="2FC9976E" w14:textId="0795DA3B" w:rsidR="000420FB" w:rsidRPr="00280525" w:rsidRDefault="000420FB" w:rsidP="00280525">
            <w:pPr>
              <w:tabs>
                <w:tab w:val="clear" w:pos="680"/>
                <w:tab w:val="clear" w:pos="907"/>
                <w:tab w:val="left" w:pos="312"/>
                <w:tab w:val="left" w:pos="6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(1,784)</w:t>
            </w:r>
          </w:p>
        </w:tc>
        <w:tc>
          <w:tcPr>
            <w:tcW w:w="236" w:type="dxa"/>
          </w:tcPr>
          <w:p w14:paraId="63C327BB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0D829CB" w14:textId="7BD57FB0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4,178</w:t>
            </w:r>
          </w:p>
        </w:tc>
        <w:tc>
          <w:tcPr>
            <w:tcW w:w="236" w:type="dxa"/>
          </w:tcPr>
          <w:p w14:paraId="0FC82A10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D026F13" w14:textId="637EC430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  <w:tc>
          <w:tcPr>
            <w:tcW w:w="238" w:type="dxa"/>
          </w:tcPr>
          <w:p w14:paraId="316BD56A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0E70F1D" w14:textId="4333742A" w:rsidR="000420FB" w:rsidRPr="00280525" w:rsidRDefault="000420FB" w:rsidP="00280525">
            <w:pPr>
              <w:tabs>
                <w:tab w:val="clear" w:pos="680"/>
                <w:tab w:val="left" w:pos="3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(2,692)</w:t>
            </w:r>
          </w:p>
        </w:tc>
        <w:tc>
          <w:tcPr>
            <w:tcW w:w="1022" w:type="dxa"/>
          </w:tcPr>
          <w:p w14:paraId="0B3B8994" w14:textId="380FE404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4,122</w:t>
            </w:r>
          </w:p>
        </w:tc>
        <w:tc>
          <w:tcPr>
            <w:tcW w:w="1050" w:type="dxa"/>
          </w:tcPr>
          <w:p w14:paraId="0619B588" w14:textId="753DF708" w:rsidR="000420FB" w:rsidRPr="00280525" w:rsidRDefault="000420FB" w:rsidP="00280525">
            <w:pPr>
              <w:tabs>
                <w:tab w:val="left" w:pos="312"/>
                <w:tab w:val="left" w:pos="770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>430</w:t>
            </w:r>
          </w:p>
        </w:tc>
      </w:tr>
      <w:tr w:rsidR="000420FB" w:rsidRPr="00280525" w14:paraId="50C81E34" w14:textId="77777777" w:rsidTr="000420FB">
        <w:trPr>
          <w:trHeight w:val="397"/>
        </w:trPr>
        <w:tc>
          <w:tcPr>
            <w:tcW w:w="2322" w:type="dxa"/>
          </w:tcPr>
          <w:p w14:paraId="4DDEE501" w14:textId="3F6E218C" w:rsidR="000420FB" w:rsidRPr="00280525" w:rsidRDefault="000420FB" w:rsidP="00280525">
            <w:pPr>
              <w:tabs>
                <w:tab w:val="clear" w:pos="227"/>
                <w:tab w:val="left" w:pos="160"/>
                <w:tab w:val="left" w:pos="31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052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</w:tcPr>
          <w:p w14:paraId="7B043B04" w14:textId="3BBE9FDE" w:rsidR="000420FB" w:rsidRPr="00280525" w:rsidRDefault="000420FB" w:rsidP="00280525">
            <w:pPr>
              <w:tabs>
                <w:tab w:val="clear" w:pos="680"/>
                <w:tab w:val="clear" w:pos="907"/>
                <w:tab w:val="left" w:pos="312"/>
                <w:tab w:val="left" w:pos="6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(46,653)</w:t>
            </w:r>
          </w:p>
        </w:tc>
        <w:tc>
          <w:tcPr>
            <w:tcW w:w="236" w:type="dxa"/>
          </w:tcPr>
          <w:p w14:paraId="6C58F89E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C46C275" w14:textId="412E37E7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(4,178)</w:t>
            </w:r>
          </w:p>
        </w:tc>
        <w:tc>
          <w:tcPr>
            <w:tcW w:w="236" w:type="dxa"/>
          </w:tcPr>
          <w:p w14:paraId="319EBC20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1A3E540" w14:textId="767EED40" w:rsidR="000420FB" w:rsidRPr="00280525" w:rsidRDefault="000420FB" w:rsidP="00280525">
            <w:pPr>
              <w:tabs>
                <w:tab w:val="clear" w:pos="680"/>
                <w:tab w:val="clear" w:pos="907"/>
                <w:tab w:val="left" w:pos="312"/>
                <w:tab w:val="left" w:pos="630"/>
              </w:tabs>
              <w:ind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(50,831)</w:t>
            </w:r>
          </w:p>
        </w:tc>
        <w:tc>
          <w:tcPr>
            <w:tcW w:w="238" w:type="dxa"/>
          </w:tcPr>
          <w:p w14:paraId="779EA8FB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CC59222" w14:textId="25015A08" w:rsidR="000420FB" w:rsidRPr="00280525" w:rsidRDefault="000420FB" w:rsidP="00280525">
            <w:pPr>
              <w:tabs>
                <w:tab w:val="left" w:pos="3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(15,440)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283DA06" w14:textId="52202A9A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</w:rPr>
              <w:t>(4,122)</w:t>
            </w:r>
          </w:p>
        </w:tc>
        <w:tc>
          <w:tcPr>
            <w:tcW w:w="1050" w:type="dxa"/>
          </w:tcPr>
          <w:p w14:paraId="774FF071" w14:textId="7B90CE97" w:rsidR="000420FB" w:rsidRPr="00280525" w:rsidRDefault="000420FB" w:rsidP="00280525">
            <w:pPr>
              <w:tabs>
                <w:tab w:val="clear" w:pos="680"/>
                <w:tab w:val="clear" w:pos="907"/>
                <w:tab w:val="left" w:pos="310"/>
                <w:tab w:val="left" w:pos="490"/>
              </w:tabs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525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280525">
              <w:rPr>
                <w:rFonts w:ascii="Angsana New" w:hAnsi="Angsana New"/>
                <w:sz w:val="28"/>
                <w:szCs w:val="28"/>
              </w:rPr>
              <w:t>,</w:t>
            </w:r>
            <w:r w:rsidRPr="00280525">
              <w:rPr>
                <w:rFonts w:ascii="Angsana New" w:hAnsi="Angsana New"/>
                <w:sz w:val="28"/>
                <w:szCs w:val="28"/>
                <w:cs/>
              </w:rPr>
              <w:t>562)</w:t>
            </w:r>
          </w:p>
        </w:tc>
      </w:tr>
      <w:tr w:rsidR="000420FB" w:rsidRPr="00280525" w14:paraId="32BDF2AA" w14:textId="34B3BA09" w:rsidTr="000420FB">
        <w:trPr>
          <w:trHeight w:val="397"/>
        </w:trPr>
        <w:tc>
          <w:tcPr>
            <w:tcW w:w="2322" w:type="dxa"/>
          </w:tcPr>
          <w:p w14:paraId="232DA9EC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9DC7A7C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39FEC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2ACF0A" w14:textId="0B3C0710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59637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C707ED0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46C686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4198D1" w14:textId="77777777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E18D617" w14:textId="5F57D214" w:rsidR="000420FB" w:rsidRPr="00280525" w:rsidRDefault="000420FB" w:rsidP="002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5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14:paraId="6DF4C781" w14:textId="59BD4BFC" w:rsidR="000420FB" w:rsidRPr="00280525" w:rsidRDefault="000420FB" w:rsidP="00280525">
            <w:pPr>
              <w:tabs>
                <w:tab w:val="left" w:pos="312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4"/>
    <w:p w14:paraId="3C133C66" w14:textId="77777777" w:rsidR="007A4461" w:rsidRPr="00280525" w:rsidRDefault="007A4461" w:rsidP="00280525">
      <w:pPr>
        <w:spacing w:line="240" w:lineRule="auto"/>
        <w:ind w:right="27"/>
        <w:jc w:val="thaiDistribute"/>
        <w:rPr>
          <w:rFonts w:ascii="Angsana New" w:hAnsi="Angsana New"/>
          <w:sz w:val="22"/>
          <w:szCs w:val="22"/>
        </w:rPr>
      </w:pPr>
      <w:r w:rsidRPr="00280525">
        <w:rPr>
          <w:rFonts w:ascii="Angsana New" w:hAnsi="Angsana New"/>
          <w:sz w:val="24"/>
          <w:szCs w:val="24"/>
          <w:cs/>
        </w:rPr>
        <w:t xml:space="preserve"> </w:t>
      </w:r>
      <w:r w:rsidRPr="00280525">
        <w:rPr>
          <w:rFonts w:ascii="Angsana New" w:hAnsi="Angsana New"/>
          <w:sz w:val="24"/>
          <w:szCs w:val="24"/>
          <w:cs/>
        </w:rPr>
        <w:tab/>
      </w:r>
      <w:r w:rsidRPr="00280525">
        <w:rPr>
          <w:rFonts w:ascii="Angsana New" w:hAnsi="Angsana New"/>
          <w:sz w:val="24"/>
          <w:szCs w:val="24"/>
          <w:cs/>
        </w:rPr>
        <w:tab/>
      </w:r>
    </w:p>
    <w:p w14:paraId="19A635F6" w14:textId="2FC34CDC" w:rsidR="007A4461" w:rsidRPr="007A4461" w:rsidRDefault="007A4461" w:rsidP="00280525">
      <w:pPr>
        <w:tabs>
          <w:tab w:val="clear" w:pos="454"/>
          <w:tab w:val="clear" w:pos="680"/>
          <w:tab w:val="left" w:pos="540"/>
        </w:tabs>
        <w:spacing w:line="228" w:lineRule="auto"/>
        <w:ind w:left="540"/>
        <w:jc w:val="thaiDistribute"/>
        <w:rPr>
          <w:sz w:val="28"/>
          <w:szCs w:val="28"/>
          <w:lang w:eastAsia="x-none"/>
        </w:rPr>
      </w:pPr>
      <w:r w:rsidRPr="00280525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="00D033B4" w:rsidRPr="00280525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280525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43600BBE" w14:textId="77777777" w:rsidR="00880D0D" w:rsidRPr="00D43F2A" w:rsidRDefault="00880D0D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b/>
          <w:bCs/>
          <w:sz w:val="24"/>
          <w:szCs w:val="24"/>
          <w:cs/>
        </w:rPr>
      </w:pPr>
    </w:p>
    <w:p w14:paraId="22770F19" w14:textId="77777777" w:rsidR="008B2877" w:rsidRPr="008B2877" w:rsidRDefault="008B2877" w:rsidP="00280525">
      <w:pPr>
        <w:tabs>
          <w:tab w:val="clear" w:pos="227"/>
          <w:tab w:val="clear" w:pos="454"/>
          <w:tab w:val="clear" w:pos="680"/>
        </w:tabs>
        <w:ind w:left="567"/>
        <w:jc w:val="both"/>
        <w:rPr>
          <w:rFonts w:asciiTheme="majorBidi" w:hAnsiTheme="majorBidi" w:cstheme="majorBidi"/>
          <w:sz w:val="30"/>
          <w:szCs w:val="30"/>
        </w:rPr>
      </w:pPr>
    </w:p>
    <w:sectPr w:rsidR="008B2877" w:rsidRPr="008B2877" w:rsidSect="002A0634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EAA69" w14:textId="77777777" w:rsidR="00FE6C12" w:rsidRDefault="00FE6C12" w:rsidP="00900EE2">
      <w:r>
        <w:separator/>
      </w:r>
    </w:p>
  </w:endnote>
  <w:endnote w:type="continuationSeparator" w:id="0">
    <w:p w14:paraId="3D3C74AC" w14:textId="77777777" w:rsidR="00FE6C12" w:rsidRDefault="00FE6C12" w:rsidP="00900EE2">
      <w:r>
        <w:continuationSeparator/>
      </w:r>
    </w:p>
  </w:endnote>
  <w:endnote w:type="continuationNotice" w:id="1">
    <w:p w14:paraId="769D6E94" w14:textId="77777777" w:rsidR="00FE6C12" w:rsidRDefault="00FE6C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23010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75EAF6" w14:textId="650BF0BD" w:rsidR="003114E7" w:rsidRPr="003114E7" w:rsidRDefault="003114E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14E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14E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14E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14E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14E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38BF8" w14:textId="77777777" w:rsidR="00FE6C12" w:rsidRDefault="00FE6C12" w:rsidP="00900EE2">
      <w:r>
        <w:separator/>
      </w:r>
    </w:p>
  </w:footnote>
  <w:footnote w:type="continuationSeparator" w:id="0">
    <w:p w14:paraId="14CD9711" w14:textId="77777777" w:rsidR="00FE6C12" w:rsidRDefault="00FE6C12" w:rsidP="00900EE2">
      <w:r>
        <w:continuationSeparator/>
      </w:r>
    </w:p>
  </w:footnote>
  <w:footnote w:type="continuationNotice" w:id="1">
    <w:p w14:paraId="7CADAAC8" w14:textId="77777777" w:rsidR="00FE6C12" w:rsidRDefault="00FE6C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37E3B" w14:textId="77777777" w:rsidR="003114E7" w:rsidRPr="00E669A5" w:rsidRDefault="003114E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3114E7" w:rsidRPr="00E669A5" w:rsidRDefault="003114E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6BCD5CE5" w:rsidR="003114E7" w:rsidRPr="00DF07CF" w:rsidRDefault="003114E7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0B0741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0B0741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3114E7" w:rsidRPr="004B3C0B" w:rsidRDefault="003114E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0B38B32A"/>
    <w:lvl w:ilvl="0" w:tplc="CC86AE58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34C"/>
    <w:rsid w:val="0000050C"/>
    <w:rsid w:val="00000519"/>
    <w:rsid w:val="00000DA9"/>
    <w:rsid w:val="0000113A"/>
    <w:rsid w:val="000013B2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0B5E"/>
    <w:rsid w:val="000210EB"/>
    <w:rsid w:val="00021364"/>
    <w:rsid w:val="000214E7"/>
    <w:rsid w:val="000216E8"/>
    <w:rsid w:val="00021826"/>
    <w:rsid w:val="000219FD"/>
    <w:rsid w:val="00021B0B"/>
    <w:rsid w:val="00021D49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9A8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19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BEE"/>
    <w:rsid w:val="00035EF3"/>
    <w:rsid w:val="00036023"/>
    <w:rsid w:val="0003631F"/>
    <w:rsid w:val="00036333"/>
    <w:rsid w:val="00036A39"/>
    <w:rsid w:val="00036CA8"/>
    <w:rsid w:val="00036CBF"/>
    <w:rsid w:val="00036CE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0FB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0FD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FA"/>
    <w:rsid w:val="00046B0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276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97B"/>
    <w:rsid w:val="00065CF3"/>
    <w:rsid w:val="00065F11"/>
    <w:rsid w:val="00065FAD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00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5A1"/>
    <w:rsid w:val="000756BA"/>
    <w:rsid w:val="00075C00"/>
    <w:rsid w:val="000761A3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207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CF9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68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741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2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0A1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B19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667"/>
    <w:rsid w:val="000C3898"/>
    <w:rsid w:val="000C39B3"/>
    <w:rsid w:val="000C3AD4"/>
    <w:rsid w:val="000C3BA8"/>
    <w:rsid w:val="000C4271"/>
    <w:rsid w:val="000C43CD"/>
    <w:rsid w:val="000C4506"/>
    <w:rsid w:val="000C4F52"/>
    <w:rsid w:val="000C4FF8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23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47B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58B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32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5FD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2F9F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4A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9B8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C83"/>
    <w:rsid w:val="00140D27"/>
    <w:rsid w:val="00140D56"/>
    <w:rsid w:val="00141127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27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81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1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CAC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7E6"/>
    <w:rsid w:val="00167C2B"/>
    <w:rsid w:val="00167CF1"/>
    <w:rsid w:val="00167EEC"/>
    <w:rsid w:val="001702F3"/>
    <w:rsid w:val="00170772"/>
    <w:rsid w:val="00170A9C"/>
    <w:rsid w:val="00170AC9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901"/>
    <w:rsid w:val="001779EC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5FF6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2DAD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4BC1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74A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A6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2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35E"/>
    <w:rsid w:val="001F2577"/>
    <w:rsid w:val="001F2743"/>
    <w:rsid w:val="001F2DA0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05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A7C"/>
    <w:rsid w:val="00204C43"/>
    <w:rsid w:val="00204C7B"/>
    <w:rsid w:val="00204E57"/>
    <w:rsid w:val="00204E99"/>
    <w:rsid w:val="00204F0F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2DE"/>
    <w:rsid w:val="0021333C"/>
    <w:rsid w:val="002133CA"/>
    <w:rsid w:val="00213649"/>
    <w:rsid w:val="002137A4"/>
    <w:rsid w:val="0021388A"/>
    <w:rsid w:val="002138B0"/>
    <w:rsid w:val="0021390D"/>
    <w:rsid w:val="00213CE3"/>
    <w:rsid w:val="00213D34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B72"/>
    <w:rsid w:val="00221CB9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287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81B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C60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B81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BAD"/>
    <w:rsid w:val="00277C8A"/>
    <w:rsid w:val="00277E3C"/>
    <w:rsid w:val="00277F65"/>
    <w:rsid w:val="0028052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86C"/>
    <w:rsid w:val="00283BF2"/>
    <w:rsid w:val="00283D49"/>
    <w:rsid w:val="00284099"/>
    <w:rsid w:val="00284670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4E7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634"/>
    <w:rsid w:val="002A0754"/>
    <w:rsid w:val="002A0928"/>
    <w:rsid w:val="002A0954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B95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11F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15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9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0C8"/>
    <w:rsid w:val="002D62C3"/>
    <w:rsid w:val="002D67BD"/>
    <w:rsid w:val="002D6847"/>
    <w:rsid w:val="002D6ACA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339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9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1F97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060"/>
    <w:rsid w:val="00310313"/>
    <w:rsid w:val="003105E5"/>
    <w:rsid w:val="0031083E"/>
    <w:rsid w:val="00310BED"/>
    <w:rsid w:val="00310DBE"/>
    <w:rsid w:val="00310ECD"/>
    <w:rsid w:val="00310EE4"/>
    <w:rsid w:val="003111CA"/>
    <w:rsid w:val="003114E7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FF2"/>
    <w:rsid w:val="00327002"/>
    <w:rsid w:val="00327081"/>
    <w:rsid w:val="00327396"/>
    <w:rsid w:val="0032751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1D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FC5"/>
    <w:rsid w:val="0034348C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14D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473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AE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C51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09B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528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9B8"/>
    <w:rsid w:val="003D5A59"/>
    <w:rsid w:val="003D5A65"/>
    <w:rsid w:val="003D5D3F"/>
    <w:rsid w:val="003D5FAE"/>
    <w:rsid w:val="003D6377"/>
    <w:rsid w:val="003D685D"/>
    <w:rsid w:val="003D690D"/>
    <w:rsid w:val="003D6E86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99D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5F83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2A2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D87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714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BCD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EED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D9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60B"/>
    <w:rsid w:val="00470B6B"/>
    <w:rsid w:val="00470E0A"/>
    <w:rsid w:val="00470FF3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A06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469"/>
    <w:rsid w:val="0049679F"/>
    <w:rsid w:val="004968A2"/>
    <w:rsid w:val="004968A9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2C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367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7A4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B29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8B7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5BEA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137"/>
    <w:rsid w:val="00513228"/>
    <w:rsid w:val="00513252"/>
    <w:rsid w:val="005135D9"/>
    <w:rsid w:val="00513A58"/>
    <w:rsid w:val="00513D9E"/>
    <w:rsid w:val="00514253"/>
    <w:rsid w:val="00514287"/>
    <w:rsid w:val="0051435C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595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9DA"/>
    <w:rsid w:val="00531E5B"/>
    <w:rsid w:val="00532276"/>
    <w:rsid w:val="0053271F"/>
    <w:rsid w:val="005327B5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E9D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92C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5F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32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960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707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33A"/>
    <w:rsid w:val="005B36A4"/>
    <w:rsid w:val="005B373D"/>
    <w:rsid w:val="005B3BB0"/>
    <w:rsid w:val="005B4111"/>
    <w:rsid w:val="005B44B7"/>
    <w:rsid w:val="005B4733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AA9"/>
    <w:rsid w:val="005D6DB0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50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7C5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5EF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4B7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A93"/>
    <w:rsid w:val="00614BF5"/>
    <w:rsid w:val="00614C02"/>
    <w:rsid w:val="00614D10"/>
    <w:rsid w:val="0061500A"/>
    <w:rsid w:val="006155A7"/>
    <w:rsid w:val="0061564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1E5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1DB"/>
    <w:rsid w:val="00635531"/>
    <w:rsid w:val="00635923"/>
    <w:rsid w:val="00635958"/>
    <w:rsid w:val="00635CFC"/>
    <w:rsid w:val="00636511"/>
    <w:rsid w:val="0063698E"/>
    <w:rsid w:val="00636B1A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05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524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AC1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68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882"/>
    <w:rsid w:val="00682A66"/>
    <w:rsid w:val="00682EA7"/>
    <w:rsid w:val="00683070"/>
    <w:rsid w:val="006834ED"/>
    <w:rsid w:val="0068350F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2E9E"/>
    <w:rsid w:val="00693775"/>
    <w:rsid w:val="0069380E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0D13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A96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95E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A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A1F"/>
    <w:rsid w:val="006B4A74"/>
    <w:rsid w:val="006B4F00"/>
    <w:rsid w:val="006B50DB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17B"/>
    <w:rsid w:val="006C254E"/>
    <w:rsid w:val="006C2823"/>
    <w:rsid w:val="006C28D9"/>
    <w:rsid w:val="006C2923"/>
    <w:rsid w:val="006C312B"/>
    <w:rsid w:val="006C358C"/>
    <w:rsid w:val="006C3828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696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74E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92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7BE"/>
    <w:rsid w:val="00704840"/>
    <w:rsid w:val="00704A71"/>
    <w:rsid w:val="00704AD5"/>
    <w:rsid w:val="00704B0D"/>
    <w:rsid w:val="00704D65"/>
    <w:rsid w:val="00704ECF"/>
    <w:rsid w:val="00705397"/>
    <w:rsid w:val="00705CA8"/>
    <w:rsid w:val="00705CAA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3B9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2C"/>
    <w:rsid w:val="0071376E"/>
    <w:rsid w:val="0071380B"/>
    <w:rsid w:val="00713931"/>
    <w:rsid w:val="00713C6F"/>
    <w:rsid w:val="00713D48"/>
    <w:rsid w:val="00713F2D"/>
    <w:rsid w:val="00713FB8"/>
    <w:rsid w:val="00713FCE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9F5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06D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76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B4D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98E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6EF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1A1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89E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A8A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3FE5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407"/>
    <w:rsid w:val="00796997"/>
    <w:rsid w:val="007969AD"/>
    <w:rsid w:val="00796AC2"/>
    <w:rsid w:val="00796C6D"/>
    <w:rsid w:val="00796CB0"/>
    <w:rsid w:val="00796CEF"/>
    <w:rsid w:val="00796D44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461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DFD"/>
    <w:rsid w:val="007A5FAB"/>
    <w:rsid w:val="007A6229"/>
    <w:rsid w:val="007A628C"/>
    <w:rsid w:val="007A687B"/>
    <w:rsid w:val="007A69F8"/>
    <w:rsid w:val="007A6A07"/>
    <w:rsid w:val="007A6DD9"/>
    <w:rsid w:val="007A72A4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548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19A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81A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C7"/>
    <w:rsid w:val="008033D1"/>
    <w:rsid w:val="0080370F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18B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13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A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2B2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CA0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01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C5B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4CCE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9EB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0A9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1DD"/>
    <w:rsid w:val="008652EB"/>
    <w:rsid w:val="0086535C"/>
    <w:rsid w:val="0086537B"/>
    <w:rsid w:val="008653C3"/>
    <w:rsid w:val="0086557D"/>
    <w:rsid w:val="00865DA3"/>
    <w:rsid w:val="008660A9"/>
    <w:rsid w:val="0086651C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5F0"/>
    <w:rsid w:val="008817D9"/>
    <w:rsid w:val="008817E9"/>
    <w:rsid w:val="00881E2E"/>
    <w:rsid w:val="00882052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633"/>
    <w:rsid w:val="00885908"/>
    <w:rsid w:val="00885AE0"/>
    <w:rsid w:val="00885AF5"/>
    <w:rsid w:val="00885B52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9A3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3CE"/>
    <w:rsid w:val="008A2515"/>
    <w:rsid w:val="008A2674"/>
    <w:rsid w:val="008A2735"/>
    <w:rsid w:val="008A2878"/>
    <w:rsid w:val="008A28A6"/>
    <w:rsid w:val="008A2947"/>
    <w:rsid w:val="008A2971"/>
    <w:rsid w:val="008A29E8"/>
    <w:rsid w:val="008A2C9F"/>
    <w:rsid w:val="008A2D45"/>
    <w:rsid w:val="008A2DE6"/>
    <w:rsid w:val="008A327B"/>
    <w:rsid w:val="008A38BD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1F5"/>
    <w:rsid w:val="008A6360"/>
    <w:rsid w:val="008A6559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38"/>
    <w:rsid w:val="008B1C4C"/>
    <w:rsid w:val="008B1E4C"/>
    <w:rsid w:val="008B1ED5"/>
    <w:rsid w:val="008B1FA7"/>
    <w:rsid w:val="008B225C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53E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1FEA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09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5F75"/>
    <w:rsid w:val="008E62C8"/>
    <w:rsid w:val="008E62F9"/>
    <w:rsid w:val="008E64D7"/>
    <w:rsid w:val="008E66CF"/>
    <w:rsid w:val="008E68DE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4E47"/>
    <w:rsid w:val="008F52DB"/>
    <w:rsid w:val="008F53E4"/>
    <w:rsid w:val="008F567E"/>
    <w:rsid w:val="008F59AD"/>
    <w:rsid w:val="008F5D4F"/>
    <w:rsid w:val="008F5DDD"/>
    <w:rsid w:val="008F5ECF"/>
    <w:rsid w:val="008F60DF"/>
    <w:rsid w:val="008F644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2F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85B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C0"/>
    <w:rsid w:val="009240ED"/>
    <w:rsid w:val="00924383"/>
    <w:rsid w:val="009247F6"/>
    <w:rsid w:val="00924C22"/>
    <w:rsid w:val="009250F4"/>
    <w:rsid w:val="0092528A"/>
    <w:rsid w:val="009252B5"/>
    <w:rsid w:val="00925378"/>
    <w:rsid w:val="0092570A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B17"/>
    <w:rsid w:val="00930CEB"/>
    <w:rsid w:val="00930E09"/>
    <w:rsid w:val="00930FD4"/>
    <w:rsid w:val="0093114C"/>
    <w:rsid w:val="00931266"/>
    <w:rsid w:val="009317F2"/>
    <w:rsid w:val="00931B24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D59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174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A5A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D3A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035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0C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B99"/>
    <w:rsid w:val="009A1C3D"/>
    <w:rsid w:val="009A1D70"/>
    <w:rsid w:val="009A1DF2"/>
    <w:rsid w:val="009A1E31"/>
    <w:rsid w:val="009A1EC9"/>
    <w:rsid w:val="009A2207"/>
    <w:rsid w:val="009A2247"/>
    <w:rsid w:val="009A2645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8F2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349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AF7"/>
    <w:rsid w:val="009E0F2A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61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515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1A66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A84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425"/>
    <w:rsid w:val="00A17A1C"/>
    <w:rsid w:val="00A17D24"/>
    <w:rsid w:val="00A17F54"/>
    <w:rsid w:val="00A20020"/>
    <w:rsid w:val="00A20025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534"/>
    <w:rsid w:val="00A2199C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065"/>
    <w:rsid w:val="00A27117"/>
    <w:rsid w:val="00A271FD"/>
    <w:rsid w:val="00A27659"/>
    <w:rsid w:val="00A27A60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913"/>
    <w:rsid w:val="00A31C4A"/>
    <w:rsid w:val="00A31CF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682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ED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2F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1F6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3D2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5DF0"/>
    <w:rsid w:val="00A75F53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90E"/>
    <w:rsid w:val="00A85A51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5D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EC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84C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14C"/>
    <w:rsid w:val="00B24225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FD3"/>
    <w:rsid w:val="00B26088"/>
    <w:rsid w:val="00B265EE"/>
    <w:rsid w:val="00B2672E"/>
    <w:rsid w:val="00B26833"/>
    <w:rsid w:val="00B26835"/>
    <w:rsid w:val="00B268F4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2F6"/>
    <w:rsid w:val="00B3259E"/>
    <w:rsid w:val="00B32DA1"/>
    <w:rsid w:val="00B32E00"/>
    <w:rsid w:val="00B32EDE"/>
    <w:rsid w:val="00B3304B"/>
    <w:rsid w:val="00B33193"/>
    <w:rsid w:val="00B3328B"/>
    <w:rsid w:val="00B33373"/>
    <w:rsid w:val="00B33A0A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F2E"/>
    <w:rsid w:val="00B410E0"/>
    <w:rsid w:val="00B4149F"/>
    <w:rsid w:val="00B4164E"/>
    <w:rsid w:val="00B41664"/>
    <w:rsid w:val="00B41B83"/>
    <w:rsid w:val="00B41B9E"/>
    <w:rsid w:val="00B41F0F"/>
    <w:rsid w:val="00B41F92"/>
    <w:rsid w:val="00B42265"/>
    <w:rsid w:val="00B426C5"/>
    <w:rsid w:val="00B4288C"/>
    <w:rsid w:val="00B42922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51B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60F"/>
    <w:rsid w:val="00B63837"/>
    <w:rsid w:val="00B639F7"/>
    <w:rsid w:val="00B63C5C"/>
    <w:rsid w:val="00B63EA7"/>
    <w:rsid w:val="00B63EC0"/>
    <w:rsid w:val="00B64238"/>
    <w:rsid w:val="00B6443D"/>
    <w:rsid w:val="00B64729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67F6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D27"/>
    <w:rsid w:val="00B81F8A"/>
    <w:rsid w:val="00B82131"/>
    <w:rsid w:val="00B82297"/>
    <w:rsid w:val="00B822D2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904EB"/>
    <w:rsid w:val="00B906A4"/>
    <w:rsid w:val="00B90756"/>
    <w:rsid w:val="00B9080A"/>
    <w:rsid w:val="00B90CF2"/>
    <w:rsid w:val="00B90D4D"/>
    <w:rsid w:val="00B91195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6D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4D4"/>
    <w:rsid w:val="00BA37EA"/>
    <w:rsid w:val="00BA3D36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35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9B6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BF1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5C4"/>
    <w:rsid w:val="00BD1926"/>
    <w:rsid w:val="00BD1931"/>
    <w:rsid w:val="00BD1AD6"/>
    <w:rsid w:val="00BD1E2E"/>
    <w:rsid w:val="00BD1F3E"/>
    <w:rsid w:val="00BD1F8D"/>
    <w:rsid w:val="00BD200E"/>
    <w:rsid w:val="00BD24E0"/>
    <w:rsid w:val="00BD2B43"/>
    <w:rsid w:val="00BD2C42"/>
    <w:rsid w:val="00BD2CB0"/>
    <w:rsid w:val="00BD2D64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1C78"/>
    <w:rsid w:val="00BE2075"/>
    <w:rsid w:val="00BE23A3"/>
    <w:rsid w:val="00BE2579"/>
    <w:rsid w:val="00BE27E5"/>
    <w:rsid w:val="00BE27FA"/>
    <w:rsid w:val="00BE27FC"/>
    <w:rsid w:val="00BE28A4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1B4"/>
    <w:rsid w:val="00BF429E"/>
    <w:rsid w:val="00BF44AD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4D7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60A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827"/>
    <w:rsid w:val="00C26A01"/>
    <w:rsid w:val="00C26BF6"/>
    <w:rsid w:val="00C26BFC"/>
    <w:rsid w:val="00C26C78"/>
    <w:rsid w:val="00C272B6"/>
    <w:rsid w:val="00C272D5"/>
    <w:rsid w:val="00C2730E"/>
    <w:rsid w:val="00C27BAC"/>
    <w:rsid w:val="00C3059D"/>
    <w:rsid w:val="00C3073C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5CB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8E5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90A"/>
    <w:rsid w:val="00C47EC3"/>
    <w:rsid w:val="00C47EF2"/>
    <w:rsid w:val="00C501A9"/>
    <w:rsid w:val="00C5048F"/>
    <w:rsid w:val="00C50875"/>
    <w:rsid w:val="00C50A7B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7AF"/>
    <w:rsid w:val="00C52DD8"/>
    <w:rsid w:val="00C530D1"/>
    <w:rsid w:val="00C53276"/>
    <w:rsid w:val="00C5378A"/>
    <w:rsid w:val="00C537A2"/>
    <w:rsid w:val="00C5422F"/>
    <w:rsid w:val="00C5426D"/>
    <w:rsid w:val="00C5450A"/>
    <w:rsid w:val="00C54954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6E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3F6D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4FE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A65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00"/>
    <w:rsid w:val="00CC7E4B"/>
    <w:rsid w:val="00CD0228"/>
    <w:rsid w:val="00CD02AA"/>
    <w:rsid w:val="00CD02D7"/>
    <w:rsid w:val="00CD0580"/>
    <w:rsid w:val="00CD0CE9"/>
    <w:rsid w:val="00CD1388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08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751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1C4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3B4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423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2F8F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D93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504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3B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7CD"/>
    <w:rsid w:val="00D738C1"/>
    <w:rsid w:val="00D739E9"/>
    <w:rsid w:val="00D739F4"/>
    <w:rsid w:val="00D73AD4"/>
    <w:rsid w:val="00D73E10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4D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4D0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52C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9F2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5AA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943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4FC7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12A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A5"/>
    <w:rsid w:val="00DD06F9"/>
    <w:rsid w:val="00DD072E"/>
    <w:rsid w:val="00DD07E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026"/>
    <w:rsid w:val="00DE7203"/>
    <w:rsid w:val="00DE732E"/>
    <w:rsid w:val="00DE73C2"/>
    <w:rsid w:val="00DE73F0"/>
    <w:rsid w:val="00DE759F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2E4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DB5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6AF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82"/>
    <w:rsid w:val="00E418FA"/>
    <w:rsid w:val="00E419D8"/>
    <w:rsid w:val="00E41C38"/>
    <w:rsid w:val="00E41E0D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7C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0E01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57EBF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642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7F5"/>
    <w:rsid w:val="00E669A5"/>
    <w:rsid w:val="00E66A86"/>
    <w:rsid w:val="00E66BFD"/>
    <w:rsid w:val="00E66C2E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268"/>
    <w:rsid w:val="00E70631"/>
    <w:rsid w:val="00E70667"/>
    <w:rsid w:val="00E70849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0A4A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C61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960"/>
    <w:rsid w:val="00E96A0E"/>
    <w:rsid w:val="00E96AEB"/>
    <w:rsid w:val="00E970E5"/>
    <w:rsid w:val="00E9712B"/>
    <w:rsid w:val="00E971E9"/>
    <w:rsid w:val="00E97362"/>
    <w:rsid w:val="00E97398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3EB4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2DF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714"/>
    <w:rsid w:val="00EC48DC"/>
    <w:rsid w:val="00EC4AF0"/>
    <w:rsid w:val="00EC4CF4"/>
    <w:rsid w:val="00EC4E23"/>
    <w:rsid w:val="00EC4F93"/>
    <w:rsid w:val="00EC548E"/>
    <w:rsid w:val="00EC5796"/>
    <w:rsid w:val="00EC5970"/>
    <w:rsid w:val="00EC5B9F"/>
    <w:rsid w:val="00EC5CFF"/>
    <w:rsid w:val="00EC5E31"/>
    <w:rsid w:val="00EC5E80"/>
    <w:rsid w:val="00EC64CB"/>
    <w:rsid w:val="00EC6792"/>
    <w:rsid w:val="00EC685B"/>
    <w:rsid w:val="00EC69A5"/>
    <w:rsid w:val="00EC7188"/>
    <w:rsid w:val="00EC7217"/>
    <w:rsid w:val="00EC7752"/>
    <w:rsid w:val="00EC7A38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D7C70"/>
    <w:rsid w:val="00EE0408"/>
    <w:rsid w:val="00EE044E"/>
    <w:rsid w:val="00EE0450"/>
    <w:rsid w:val="00EE0464"/>
    <w:rsid w:val="00EE0479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15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169"/>
    <w:rsid w:val="00EE49CC"/>
    <w:rsid w:val="00EE4AA2"/>
    <w:rsid w:val="00EE4B06"/>
    <w:rsid w:val="00EE4BCE"/>
    <w:rsid w:val="00EE4C6F"/>
    <w:rsid w:val="00EE4ED7"/>
    <w:rsid w:val="00EE5040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785"/>
    <w:rsid w:val="00EE7C38"/>
    <w:rsid w:val="00EF002A"/>
    <w:rsid w:val="00EF0050"/>
    <w:rsid w:val="00EF0144"/>
    <w:rsid w:val="00EF0576"/>
    <w:rsid w:val="00EF05D6"/>
    <w:rsid w:val="00EF0780"/>
    <w:rsid w:val="00EF08B1"/>
    <w:rsid w:val="00EF094E"/>
    <w:rsid w:val="00EF0B8F"/>
    <w:rsid w:val="00EF0D86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C8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B44"/>
    <w:rsid w:val="00EF6200"/>
    <w:rsid w:val="00EF6574"/>
    <w:rsid w:val="00EF688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7D"/>
    <w:rsid w:val="00F024EF"/>
    <w:rsid w:val="00F02591"/>
    <w:rsid w:val="00F025F9"/>
    <w:rsid w:val="00F0263B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24B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A63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11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BD0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2EFB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7D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BB1"/>
    <w:rsid w:val="00F55E0A"/>
    <w:rsid w:val="00F55F84"/>
    <w:rsid w:val="00F55FC4"/>
    <w:rsid w:val="00F56078"/>
    <w:rsid w:val="00F562B1"/>
    <w:rsid w:val="00F56436"/>
    <w:rsid w:val="00F56508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0EB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5A2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0FDA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8E2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05C"/>
    <w:rsid w:val="00FE1122"/>
    <w:rsid w:val="00FE1154"/>
    <w:rsid w:val="00FE12AB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F2B"/>
    <w:rsid w:val="00FE6222"/>
    <w:rsid w:val="00FE6345"/>
    <w:rsid w:val="00FE6C12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  <w:rsid w:val="053A10A7"/>
    <w:rsid w:val="1169C2EF"/>
    <w:rsid w:val="145F9013"/>
    <w:rsid w:val="14C5F9D6"/>
    <w:rsid w:val="17D18108"/>
    <w:rsid w:val="19D32BAB"/>
    <w:rsid w:val="1E199116"/>
    <w:rsid w:val="2070C861"/>
    <w:rsid w:val="24EEE489"/>
    <w:rsid w:val="29010FD8"/>
    <w:rsid w:val="2CA98EA4"/>
    <w:rsid w:val="329B7CA4"/>
    <w:rsid w:val="3535554B"/>
    <w:rsid w:val="40983AD5"/>
    <w:rsid w:val="40E0669E"/>
    <w:rsid w:val="4232744B"/>
    <w:rsid w:val="44BF9811"/>
    <w:rsid w:val="476351C0"/>
    <w:rsid w:val="483B97EE"/>
    <w:rsid w:val="4A497E3B"/>
    <w:rsid w:val="517CADC2"/>
    <w:rsid w:val="58E88E4F"/>
    <w:rsid w:val="5F4F316D"/>
    <w:rsid w:val="60FF1729"/>
    <w:rsid w:val="61A5C5F4"/>
    <w:rsid w:val="658DAF65"/>
    <w:rsid w:val="65B3A8F7"/>
    <w:rsid w:val="67F9B44F"/>
    <w:rsid w:val="6990BA97"/>
    <w:rsid w:val="72DF145C"/>
    <w:rsid w:val="776D7912"/>
    <w:rsid w:val="7857C41D"/>
    <w:rsid w:val="7C0B9C9B"/>
    <w:rsid w:val="7D524620"/>
    <w:rsid w:val="7FF3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FAAB1D52-EEE8-4B33-8747-AF99A128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5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9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18</Pages>
  <Words>3317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Mukda, Tantipisankul</cp:lastModifiedBy>
  <cp:revision>11</cp:revision>
  <cp:lastPrinted>2021-08-03T18:24:00Z</cp:lastPrinted>
  <dcterms:created xsi:type="dcterms:W3CDTF">2021-08-10T20:11:00Z</dcterms:created>
  <dcterms:modified xsi:type="dcterms:W3CDTF">2021-08-12T06:57:00Z</dcterms:modified>
</cp:coreProperties>
</file>