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2F44502" w:rsidR="00BB102D" w:rsidRPr="00D96B04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96B04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108BE6E6" w14:textId="78C8375D" w:rsidR="00020752" w:rsidRPr="00EC46BC" w:rsidRDefault="0002075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46BC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2E496665" w14:textId="32B58401" w:rsidR="00804175" w:rsidRPr="00EC46BC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EC46BC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AC7AC2" w:rsidRPr="00EC46BC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14:paraId="2D170565" w14:textId="0C218457" w:rsidR="0069033F" w:rsidRPr="00EC46BC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AC7AC2"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</w:p>
    <w:p w14:paraId="344A64DF" w14:textId="1566ED89" w:rsidR="0006227F" w:rsidRPr="00EC46BC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28B35F30" w14:textId="57326486" w:rsidR="00251B3C" w:rsidRPr="00EC46BC" w:rsidRDefault="00251B3C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7978EFC1" w14:textId="43473FF9" w:rsidR="00804175" w:rsidRPr="00EC46BC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C46BC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5C28B5D2" w14:textId="633AECE3" w:rsidR="007A19C7" w:rsidRPr="007A19C7" w:rsidRDefault="007A19C7" w:rsidP="007A19C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C46BC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49E5694" w14:textId="098205E4" w:rsidR="00804175" w:rsidRPr="00EC46BC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C46B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BE05178" w14:textId="106D943B" w:rsidR="00B8752F" w:rsidRPr="001D520A" w:rsidRDefault="00B8752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14:paraId="43158DC2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7C93CCBF" w14:textId="77777777" w:rsidR="00251B3C" w:rsidRPr="001D520A" w:rsidRDefault="00251B3C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4125A649" w14:textId="77777777" w:rsidR="00251B3C" w:rsidRPr="001D520A" w:rsidRDefault="00251B3C" w:rsidP="002413F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6007CD67" w14:textId="2CEC3401" w:rsidR="00804175" w:rsidRPr="001D520A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1D520A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</w:t>
      </w:r>
      <w:r w:rsidR="0038071B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1D520A">
        <w:rPr>
          <w:rFonts w:ascii="Angsana New" w:hAnsi="Angsana New" w:cs="Angsana New"/>
          <w:sz w:val="30"/>
          <w:szCs w:val="30"/>
          <w:cs/>
        </w:rPr>
        <w:t>เป็นส่วนหนึ่งของ</w:t>
      </w:r>
      <w:r w:rsidR="00D25073" w:rsidRPr="001D520A">
        <w:rPr>
          <w:rFonts w:ascii="Angsana New" w:hAnsi="Angsana New" w:cs="Angsana New"/>
          <w:sz w:val="30"/>
          <w:szCs w:val="30"/>
          <w:cs/>
        </w:rPr>
        <w:t>งบ</w:t>
      </w:r>
      <w:r w:rsidRPr="001D520A">
        <w:rPr>
          <w:rFonts w:ascii="Angsana New" w:hAnsi="Angsana New" w:cs="Angsana New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1D520A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7027EB0" w14:textId="52162270" w:rsidR="00804175" w:rsidRPr="001D520A" w:rsidRDefault="00804175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38071B">
        <w:rPr>
          <w:rFonts w:ascii="Angsana New" w:hAnsi="Angsana New" w:cs="Angsana New" w:hint="cs"/>
          <w:sz w:val="30"/>
          <w:szCs w:val="30"/>
          <w:cs/>
        </w:rPr>
        <w:t>ได้อนุมัติให้ออกงบการเงินระหว่างกาลนี้</w:t>
      </w:r>
      <w:r w:rsidRPr="001D520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261DAB" w:rsidRPr="001D520A">
        <w:rPr>
          <w:rFonts w:ascii="Angsana New" w:hAnsi="Angsana New" w:cs="Angsana New"/>
          <w:sz w:val="30"/>
          <w:szCs w:val="30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1</w:t>
      </w:r>
      <w:r w:rsidR="006E3EF2">
        <w:rPr>
          <w:rFonts w:ascii="Angsana New" w:hAnsi="Angsana New" w:cs="Angsana New"/>
          <w:sz w:val="30"/>
          <w:szCs w:val="30"/>
        </w:rPr>
        <w:t>1</w:t>
      </w:r>
      <w:r w:rsidR="00261DAB" w:rsidRPr="001D520A">
        <w:rPr>
          <w:rFonts w:ascii="Angsana New" w:hAnsi="Angsana New" w:cs="Angsana New"/>
          <w:sz w:val="30"/>
          <w:szCs w:val="30"/>
        </w:rPr>
        <w:t xml:space="preserve"> </w:t>
      </w:r>
      <w:r w:rsidR="00C43733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61DAB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6CF698CE" w14:textId="77777777" w:rsidR="00880BB9" w:rsidRPr="001D520A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2009F4A" w14:textId="237B8C78" w:rsidR="00C11916" w:rsidRPr="001D520A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1D520A" w:rsidRDefault="000F4CA1" w:rsidP="000F4CA1">
      <w:pPr>
        <w:rPr>
          <w:rFonts w:ascii="Angsana New" w:hAnsi="Angsana New" w:cs="Angsana New"/>
          <w:sz w:val="30"/>
          <w:szCs w:val="30"/>
          <w:lang w:val="th-TH"/>
        </w:rPr>
      </w:pPr>
    </w:p>
    <w:p w14:paraId="7602225B" w14:textId="7D9CC608" w:rsidR="009C5AD3" w:rsidRPr="00BA02FA" w:rsidRDefault="00BA02FA" w:rsidP="00BA0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BA02FA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93A4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473A8A">
        <w:rPr>
          <w:rFonts w:ascii="Angsana New" w:hAnsi="Angsana New" w:cs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ตามมาตรฐานการบัญชีฉบับที่</w:t>
      </w:r>
      <w:r w:rsidR="00473A8A" w:rsidRPr="00473A8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02BFC" w:rsidRPr="00473A8A">
        <w:rPr>
          <w:rFonts w:ascii="Angsana New" w:hAnsi="Angsana New" w:cs="Angsana New"/>
          <w:spacing w:val="-4"/>
          <w:sz w:val="30"/>
          <w:szCs w:val="30"/>
        </w:rPr>
        <w:t>34</w:t>
      </w:r>
      <w:r w:rsidRPr="00473A8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A02F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893A47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A02FA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BA02FA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A02FA">
        <w:rPr>
          <w:rFonts w:ascii="Angsana New" w:hAnsi="Angsana New" w:cs="Angsana New"/>
          <w:sz w:val="30"/>
          <w:szCs w:val="30"/>
        </w:rPr>
        <w:t xml:space="preserve"> </w:t>
      </w:r>
      <w:r w:rsidRPr="00BA02FA">
        <w:rPr>
          <w:rFonts w:ascii="Angsana New" w:hAnsi="Angsana New" w:cs="Angsana New" w:hint="cs"/>
          <w:sz w:val="30"/>
          <w:szCs w:val="30"/>
          <w:cs/>
        </w:rPr>
        <w:t>โดย</w:t>
      </w:r>
      <w:r w:rsidRPr="00BA02FA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BA02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02FA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A02FA">
        <w:rPr>
          <w:rFonts w:ascii="Angsana New" w:hAnsi="Angsana New" w:cs="Angsana New"/>
          <w:sz w:val="30"/>
          <w:szCs w:val="30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31</w:t>
      </w:r>
      <w:r w:rsidRPr="00BA02FA">
        <w:rPr>
          <w:rFonts w:ascii="Angsana New" w:hAnsi="Angsana New" w:cs="Angsana New"/>
          <w:sz w:val="30"/>
          <w:szCs w:val="30"/>
        </w:rPr>
        <w:t xml:space="preserve"> </w:t>
      </w:r>
      <w:r w:rsidRPr="00BA02FA">
        <w:rPr>
          <w:rFonts w:ascii="Angsana New" w:hAnsi="Angsana New" w:cs="Angsana New"/>
          <w:sz w:val="30"/>
          <w:szCs w:val="30"/>
          <w:cs/>
        </w:rPr>
        <w:t>ธันวาคม</w:t>
      </w:r>
      <w:r w:rsidRPr="00BA02FA">
        <w:rPr>
          <w:rFonts w:ascii="Angsana New" w:hAnsi="Angsana New" w:cs="Angsana New"/>
          <w:sz w:val="30"/>
          <w:szCs w:val="30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</w:p>
    <w:p w14:paraId="64C42B8C" w14:textId="77777777" w:rsidR="007B1DB6" w:rsidRPr="001D520A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9C58828" w14:textId="17491E20" w:rsidR="00B8752F" w:rsidRPr="001D520A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1D520A">
        <w:rPr>
          <w:rFonts w:ascii="Angsana New" w:hAnsi="Angsana New" w:cs="Angsana New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ไม่แตกต่างจาก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>ที่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ได้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อธิบาย</w:t>
      </w:r>
      <w:r w:rsidR="00F21AC7" w:rsidRPr="001D520A">
        <w:rPr>
          <w:rFonts w:ascii="Angsana New" w:hAnsi="Angsana New" w:cs="Angsana New"/>
          <w:sz w:val="30"/>
          <w:szCs w:val="30"/>
          <w:cs/>
        </w:rPr>
        <w:t>ไว้</w:t>
      </w:r>
      <w:r w:rsidR="00F819C8" w:rsidRPr="001D520A">
        <w:rPr>
          <w:rFonts w:ascii="Angsana New" w:hAnsi="Angsana New" w:cs="Angsana New"/>
          <w:sz w:val="30"/>
          <w:szCs w:val="30"/>
          <w:cs/>
        </w:rPr>
        <w:t>ใน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31</w:t>
      </w:r>
      <w:r w:rsidR="007A0AF1" w:rsidRPr="001D520A">
        <w:rPr>
          <w:rFonts w:ascii="Angsana New" w:hAnsi="Angsana New" w:cs="Angsana New"/>
          <w:sz w:val="30"/>
          <w:szCs w:val="30"/>
        </w:rPr>
        <w:t xml:space="preserve"> </w:t>
      </w:r>
      <w:r w:rsidR="007A0AF1" w:rsidRPr="001D520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  <w:r w:rsidR="00261FE6" w:rsidRPr="001D520A">
        <w:rPr>
          <w:rFonts w:ascii="Angsana New" w:hAnsi="Angsana New" w:cs="Angsana New"/>
          <w:sz w:val="30"/>
          <w:szCs w:val="30"/>
        </w:rPr>
        <w:t xml:space="preserve"> </w:t>
      </w:r>
    </w:p>
    <w:p w14:paraId="082D37E2" w14:textId="34596D03" w:rsidR="00B8752F" w:rsidRPr="00D87336" w:rsidRDefault="00B8752F" w:rsidP="00E94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B427509" w14:textId="123F9E9F" w:rsidR="00991336" w:rsidRPr="001D520A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1" w:name="_Hlk78795017"/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bookmarkEnd w:id="1"/>
    <w:p w14:paraId="306A4373" w14:textId="77777777" w:rsidR="004B492A" w:rsidRPr="001D520A" w:rsidRDefault="004B492A" w:rsidP="004B492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9D6F1ED" w14:textId="04BDE6E9" w:rsidR="000E0F5D" w:rsidRPr="001D520A" w:rsidRDefault="00802769" w:rsidP="00D87336">
      <w:pPr>
        <w:spacing w:line="240" w:lineRule="auto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  <w:r w:rsidRPr="001D520A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893A47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="000035AF" w:rsidRPr="001D520A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1D520A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893A47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="00754FD8" w:rsidRPr="001D520A">
        <w:rPr>
          <w:rFonts w:ascii="Angsana New" w:hAnsi="Angsana New" w:cs="Angsana New"/>
          <w:b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</w:t>
      </w:r>
      <w:r w:rsidR="00D87336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ประกอบงบการเงินระหว่างกาลแบบย่อ</w:t>
      </w:r>
      <w:r w:rsidR="002D4A98" w:rsidRPr="001D520A">
        <w:rPr>
          <w:rFonts w:ascii="Angsana New" w:hAnsi="Angsana New" w:cs="Angsana New"/>
          <w:b/>
          <w:sz w:val="30"/>
          <w:szCs w:val="30"/>
          <w:cs/>
        </w:rPr>
        <w:t>ข้อ</w:t>
      </w:r>
      <w:r w:rsidR="00D75CE8" w:rsidRPr="001D520A">
        <w:rPr>
          <w:rFonts w:ascii="Angsana New" w:hAnsi="Angsana New" w:cs="Angsana New"/>
          <w:bCs/>
          <w:sz w:val="30"/>
          <w:szCs w:val="30"/>
        </w:rPr>
        <w:t xml:space="preserve"> </w:t>
      </w:r>
      <w:r w:rsidR="00893A47">
        <w:rPr>
          <w:rFonts w:ascii="Angsana New" w:hAnsi="Angsana New" w:cs="Angsana New"/>
          <w:bCs/>
          <w:sz w:val="30"/>
          <w:szCs w:val="30"/>
        </w:rPr>
        <w:t>5</w:t>
      </w:r>
      <w:r w:rsidR="00752EC2" w:rsidRPr="001D520A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307C65" w:rsidRPr="001D520A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4F50A8" w:rsidRPr="001D520A">
        <w:rPr>
          <w:rFonts w:ascii="Angsana New" w:hAnsi="Angsana New" w:cs="Angsana New"/>
          <w:bCs/>
          <w:sz w:val="30"/>
          <w:szCs w:val="30"/>
        </w:rPr>
        <w:t xml:space="preserve"> </w:t>
      </w:r>
      <w:r w:rsidR="00893A47">
        <w:rPr>
          <w:rFonts w:ascii="Angsana New" w:hAnsi="Angsana New" w:cs="Angsana New"/>
          <w:bCs/>
          <w:sz w:val="30"/>
          <w:szCs w:val="30"/>
        </w:rPr>
        <w:t>6</w:t>
      </w:r>
      <w:r w:rsidR="00752EC2" w:rsidRPr="001D520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>
        <w:rPr>
          <w:rFonts w:ascii="Angsana New" w:hAnsi="Angsana New" w:cs="Angsana New" w:hint="cs"/>
          <w:b/>
          <w:sz w:val="30"/>
          <w:szCs w:val="30"/>
          <w:cs/>
        </w:rPr>
        <w:t xml:space="preserve">ตามลำดับ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และนโยบาย</w:t>
      </w:r>
      <w:r w:rsidR="003020EB">
        <w:rPr>
          <w:rFonts w:ascii="Angsana New" w:hAnsi="Angsana New" w:cs="Angsana New"/>
          <w:b/>
          <w:sz w:val="30"/>
          <w:szCs w:val="30"/>
        </w:rPr>
        <w:t xml:space="preserve">        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การกำหนดราคาสำหรับรายการกับบุคคลหรือกิจการที่เกี่ยวข้องกันแต่ละประเภท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D773E7">
        <w:rPr>
          <w:rFonts w:ascii="Angsana New" w:hAnsi="Angsana New" w:cs="Angsana New" w:hint="cs"/>
          <w:b/>
          <w:sz w:val="30"/>
          <w:szCs w:val="30"/>
          <w:cs/>
        </w:rPr>
        <w:t>หก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เดือนสิ้นสุดวันที่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bCs/>
          <w:sz w:val="30"/>
          <w:szCs w:val="30"/>
        </w:rPr>
        <w:t>30</w:t>
      </w:r>
      <w:r w:rsidR="00D87336" w:rsidRPr="00D87336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D87336" w:rsidRPr="00D87336">
        <w:rPr>
          <w:rFonts w:ascii="Angsana New" w:hAnsi="Angsana New" w:cs="Angsana New" w:hint="cs"/>
          <w:b/>
          <w:sz w:val="30"/>
          <w:szCs w:val="30"/>
          <w:cs/>
        </w:rPr>
        <w:t>ม</w:t>
      </w:r>
      <w:r w:rsidR="00D773E7">
        <w:rPr>
          <w:rFonts w:ascii="Angsana New" w:hAnsi="Angsana New" w:cs="Angsana New" w:hint="cs"/>
          <w:b/>
          <w:sz w:val="30"/>
          <w:szCs w:val="30"/>
          <w:cs/>
        </w:rPr>
        <w:t>ิถุนายน</w:t>
      </w:r>
      <w:r w:rsidR="00D87336" w:rsidRPr="007A107E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bCs/>
          <w:sz w:val="30"/>
          <w:szCs w:val="30"/>
        </w:rPr>
        <w:t>2564</w:t>
      </w:r>
    </w:p>
    <w:p w14:paraId="64171C75" w14:textId="77777777" w:rsidR="003E6A17" w:rsidRPr="00340310" w:rsidRDefault="003E6A17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1DC1CE5" w14:textId="444D3AA2" w:rsidR="00893A47" w:rsidRDefault="00893A47">
      <w:r>
        <w:br w:type="page"/>
      </w:r>
    </w:p>
    <w:p w14:paraId="61CF3097" w14:textId="52BA22EF" w:rsidR="00893A47" w:rsidRPr="00893A47" w:rsidRDefault="00893A47" w:rsidP="00893A47">
      <w:pPr>
        <w:ind w:left="540"/>
        <w:rPr>
          <w:rFonts w:ascii="Angsana New" w:hAnsi="Angsana New" w:cs="Angsana New"/>
          <w:b/>
          <w:sz w:val="30"/>
          <w:szCs w:val="30"/>
          <w:cs/>
        </w:rPr>
      </w:pPr>
      <w:r w:rsidRPr="00893A47">
        <w:rPr>
          <w:rFonts w:ascii="Angsana New" w:hAnsi="Angsana New" w:cs="Angsana New" w:hint="cs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สำหรับงวดหกเดือนสิ้นสุดวันที่ </w:t>
      </w:r>
      <w:r w:rsidRPr="00893A47">
        <w:rPr>
          <w:rFonts w:ascii="Angsana New" w:hAnsi="Angsana New" w:cs="Angsana New"/>
          <w:bCs/>
          <w:sz w:val="30"/>
          <w:szCs w:val="30"/>
        </w:rPr>
        <w:t>30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มิถุนายน </w:t>
      </w:r>
      <w:r w:rsidRPr="00893A47">
        <w:rPr>
          <w:rFonts w:ascii="Angsana New" w:hAnsi="Angsana New" w:cs="Angsana New"/>
          <w:bCs/>
          <w:sz w:val="30"/>
          <w:szCs w:val="30"/>
        </w:rPr>
        <w:t>2564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Pr="00893A47">
        <w:rPr>
          <w:rFonts w:ascii="Angsana New" w:hAnsi="Angsana New" w:cs="Angsana New"/>
          <w:bCs/>
          <w:sz w:val="30"/>
          <w:szCs w:val="30"/>
        </w:rPr>
        <w:t>2563</w:t>
      </w:r>
      <w:r>
        <w:rPr>
          <w:rFonts w:ascii="Angsana New" w:hAnsi="Angsana New" w:cs="Angsana New"/>
          <w:b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z w:val="30"/>
          <w:szCs w:val="30"/>
          <w:cs/>
        </w:rPr>
        <w:t>มีดังนี้</w:t>
      </w:r>
    </w:p>
    <w:p w14:paraId="514B71E8" w14:textId="77777777" w:rsidR="00893A47" w:rsidRPr="00961AC1" w:rsidRDefault="00893A47">
      <w:pPr>
        <w:rPr>
          <w:rFonts w:ascii="Angsana New" w:hAnsi="Angsana New" w:cs="Angsana New"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992"/>
        <w:gridCol w:w="270"/>
        <w:gridCol w:w="973"/>
        <w:gridCol w:w="237"/>
        <w:gridCol w:w="1078"/>
        <w:gridCol w:w="250"/>
        <w:gridCol w:w="1098"/>
      </w:tblGrid>
      <w:tr w:rsidR="00804175" w:rsidRPr="001D520A" w14:paraId="193925E8" w14:textId="77777777" w:rsidTr="003C5E61">
        <w:trPr>
          <w:tblHeader/>
        </w:trPr>
        <w:tc>
          <w:tcPr>
            <w:tcW w:w="2318" w:type="pct"/>
            <w:shd w:val="clear" w:color="auto" w:fill="auto"/>
          </w:tcPr>
          <w:p w14:paraId="5B53334D" w14:textId="6F3D7B91" w:rsidR="00804175" w:rsidRPr="00D773E7" w:rsidRDefault="00804175" w:rsidP="00D77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pct"/>
            <w:gridSpan w:val="3"/>
          </w:tcPr>
          <w:p w14:paraId="21E3E678" w14:textId="706CDAD1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</w:tcPr>
          <w:p w14:paraId="3F0D46BC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7B5F7C86" w14:textId="7280D485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04175" w:rsidRPr="001D520A" w14:paraId="62FFF97A" w14:textId="77777777" w:rsidTr="003C5E61">
        <w:trPr>
          <w:tblHeader/>
        </w:trPr>
        <w:tc>
          <w:tcPr>
            <w:tcW w:w="2318" w:type="pct"/>
          </w:tcPr>
          <w:p w14:paraId="406FE742" w14:textId="5BE7E9E6" w:rsidR="00804175" w:rsidRPr="001D520A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773E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804175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02BFC"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82912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82912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D773E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43" w:type="pct"/>
          </w:tcPr>
          <w:p w14:paraId="2007AEBD" w14:textId="5267CE6A" w:rsidR="00804175" w:rsidRPr="001D520A" w:rsidRDefault="00A02BF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61C74161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241356" w14:textId="42D51D50" w:rsidR="00804175" w:rsidRPr="001D520A" w:rsidRDefault="00A02BF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67068FB3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C3AE7B" w14:textId="14967F86" w:rsidR="00804175" w:rsidRPr="001D520A" w:rsidRDefault="00A02BF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4B09601A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1B8A0DC" w14:textId="5ECB3ED5" w:rsidR="00804175" w:rsidRPr="001D520A" w:rsidRDefault="00A02BF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4175" w:rsidRPr="001D520A" w14:paraId="757A914A" w14:textId="77777777" w:rsidTr="003C5E61">
        <w:trPr>
          <w:tblHeader/>
        </w:trPr>
        <w:tc>
          <w:tcPr>
            <w:tcW w:w="2318" w:type="pct"/>
          </w:tcPr>
          <w:p w14:paraId="1112AA32" w14:textId="77777777" w:rsidR="00804175" w:rsidRPr="001D520A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2" w:type="pct"/>
            <w:gridSpan w:val="7"/>
          </w:tcPr>
          <w:p w14:paraId="1417F0B8" w14:textId="593CE958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04175" w:rsidRPr="001D520A" w14:paraId="1CE2B2C6" w14:textId="77777777" w:rsidTr="003C5E61">
        <w:tc>
          <w:tcPr>
            <w:tcW w:w="2318" w:type="pct"/>
          </w:tcPr>
          <w:p w14:paraId="7A24CAE6" w14:textId="4A656697" w:rsidR="00804175" w:rsidRPr="007A107E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EA5348"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543" w:type="pct"/>
          </w:tcPr>
          <w:p w14:paraId="7088E60B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4EEE2403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20E87636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110BB768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987D6B1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3B4409D6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3C3A1FCC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42E5B" w:rsidRPr="001D520A" w14:paraId="730BC1A3" w14:textId="77777777" w:rsidTr="003C5E61">
        <w:tc>
          <w:tcPr>
            <w:tcW w:w="2318" w:type="pct"/>
          </w:tcPr>
          <w:p w14:paraId="5E31AE7B" w14:textId="59B72245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32FF9993" w14:textId="141B11F3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2B35DAB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061D249E" w14:textId="6D8C649A" w:rsidR="00542E5B" w:rsidRPr="001D520A" w:rsidRDefault="00542E5B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7127D6B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B62384F" w14:textId="2AFC83A9" w:rsidR="00542E5B" w:rsidRPr="001D520A" w:rsidRDefault="001E05C9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14:paraId="5216D849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51743B17" w14:textId="2E87D14C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42E5B" w:rsidRPr="001D520A" w14:paraId="11BF9211" w14:textId="77777777" w:rsidTr="003C5E61">
        <w:tc>
          <w:tcPr>
            <w:tcW w:w="2318" w:type="pct"/>
            <w:vAlign w:val="bottom"/>
          </w:tcPr>
          <w:p w14:paraId="6F1F1858" w14:textId="23F1C42C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3" w:type="pct"/>
          </w:tcPr>
          <w:p w14:paraId="16F5EDDE" w14:textId="0CFF90C6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3B327E6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3B0EA2FB" w14:textId="4361A5AA" w:rsidR="00542E5B" w:rsidRPr="001D520A" w:rsidRDefault="00542E5B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B8F5DE9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06128E9D" w14:textId="7076A8CF" w:rsidR="00542E5B" w:rsidRPr="001D520A" w:rsidRDefault="00953B03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37" w:type="pct"/>
          </w:tcPr>
          <w:p w14:paraId="10F5BDC8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3E7E6398" w14:textId="497A08FC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542E5B" w:rsidRPr="001D520A" w14:paraId="75ECC534" w14:textId="77777777" w:rsidTr="003C5E61">
        <w:tc>
          <w:tcPr>
            <w:tcW w:w="2318" w:type="pct"/>
          </w:tcPr>
          <w:p w14:paraId="463070E5" w14:textId="49B3EEC5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3" w:type="pct"/>
          </w:tcPr>
          <w:p w14:paraId="4B67C886" w14:textId="642AC01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7849385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41C4329" w14:textId="17DABDDF" w:rsidR="00542E5B" w:rsidRPr="001D520A" w:rsidRDefault="00542E5B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B4960AD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90E8C16" w14:textId="7612EC42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42E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137" w:type="pct"/>
          </w:tcPr>
          <w:p w14:paraId="7E210D84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551085E0" w14:textId="122D62FD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42E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</w:tr>
      <w:tr w:rsidR="00542E5B" w:rsidRPr="001D520A" w14:paraId="22049BF3" w14:textId="77777777" w:rsidTr="003C5E61">
        <w:tc>
          <w:tcPr>
            <w:tcW w:w="2318" w:type="pct"/>
          </w:tcPr>
          <w:p w14:paraId="358EA50E" w14:textId="398EAD17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3C5EDBE8" w14:textId="6AE13BE3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E273A9C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20038A7" w14:textId="5DC3685A" w:rsidR="00542E5B" w:rsidRPr="001D520A" w:rsidRDefault="00542E5B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D8A5189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E66B9B3" w14:textId="62ACDED7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953B0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45EF0C6D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7EBC89EF" w14:textId="15438B12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DE0DA1" w:rsidRPr="001D520A" w14:paraId="306A67B0" w14:textId="77777777" w:rsidTr="003C5E61">
        <w:tc>
          <w:tcPr>
            <w:tcW w:w="2318" w:type="pct"/>
            <w:vAlign w:val="bottom"/>
          </w:tcPr>
          <w:p w14:paraId="5A7E1F65" w14:textId="0E251C0F" w:rsidR="00DE0DA1" w:rsidRPr="001D520A" w:rsidRDefault="00DE0DA1" w:rsidP="00D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ค่าเช่า </w:t>
            </w:r>
          </w:p>
        </w:tc>
        <w:tc>
          <w:tcPr>
            <w:tcW w:w="543" w:type="pct"/>
          </w:tcPr>
          <w:p w14:paraId="33873F3B" w14:textId="7DFD3E0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919698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A4B2F17" w14:textId="22EC2CCB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5A7872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6CB8740" w14:textId="1703B11A" w:rsidR="00DE0DA1" w:rsidRPr="00CB4517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37" w:type="pct"/>
          </w:tcPr>
          <w:p w14:paraId="79109A48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0CFBBC10" w14:textId="2327459D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DE0DA1" w:rsidRPr="001D520A" w14:paraId="17F360D2" w14:textId="77777777" w:rsidTr="003C5E61">
        <w:tc>
          <w:tcPr>
            <w:tcW w:w="2318" w:type="pct"/>
            <w:vAlign w:val="bottom"/>
          </w:tcPr>
          <w:p w14:paraId="09D177A6" w14:textId="6AEA0E4D" w:rsidR="00DE0DA1" w:rsidRPr="001D520A" w:rsidRDefault="00DE0DA1" w:rsidP="00D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1AE2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43" w:type="pct"/>
          </w:tcPr>
          <w:p w14:paraId="43E7E15D" w14:textId="303381E8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BD8042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DEE24CA" w14:textId="7DC839EB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0637CB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3D973B7E" w14:textId="43122C9F" w:rsidR="00DE0DA1" w:rsidRPr="00CB4517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  <w:tc>
          <w:tcPr>
            <w:tcW w:w="137" w:type="pct"/>
          </w:tcPr>
          <w:p w14:paraId="6DD214F5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2F7AE015" w14:textId="4E53083B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980</w:t>
            </w:r>
          </w:p>
        </w:tc>
      </w:tr>
      <w:tr w:rsidR="00DE0DA1" w:rsidRPr="001D520A" w14:paraId="2630C0F3" w14:textId="77777777" w:rsidTr="003C5E61">
        <w:tc>
          <w:tcPr>
            <w:tcW w:w="2318" w:type="pct"/>
            <w:vAlign w:val="bottom"/>
          </w:tcPr>
          <w:p w14:paraId="0FBBD21E" w14:textId="2E6E67EB" w:rsidR="00DE0DA1" w:rsidRPr="001D520A" w:rsidRDefault="00DE0DA1" w:rsidP="00D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3" w:type="pct"/>
          </w:tcPr>
          <w:p w14:paraId="3378810F" w14:textId="6E3270A1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FBE877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B11EE6A" w14:textId="3C269716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9F43E27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7A010DAB" w14:textId="71B91D2C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137" w:type="pct"/>
          </w:tcPr>
          <w:p w14:paraId="15765F78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79394C4B" w14:textId="7254DC2E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553</w:t>
            </w:r>
          </w:p>
        </w:tc>
      </w:tr>
      <w:tr w:rsidR="00DE0DA1" w:rsidRPr="001D520A" w14:paraId="492414D8" w14:textId="77777777" w:rsidTr="003C5E61">
        <w:tc>
          <w:tcPr>
            <w:tcW w:w="2318" w:type="pct"/>
            <w:vAlign w:val="bottom"/>
          </w:tcPr>
          <w:p w14:paraId="23C490D5" w14:textId="63DEC96E" w:rsidR="00DE0DA1" w:rsidRPr="001D520A" w:rsidRDefault="00DE0DA1" w:rsidP="00DE0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543" w:type="pct"/>
          </w:tcPr>
          <w:p w14:paraId="46F50E8D" w14:textId="22ADCE79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3C0287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339BD94" w14:textId="37B14D25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2A83A6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F094993" w14:textId="1B13A11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137" w:type="pct"/>
          </w:tcPr>
          <w:p w14:paraId="0258772E" w14:textId="77777777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16E0CCF8" w14:textId="650ABFA9" w:rsidR="00DE0DA1" w:rsidRPr="001D520A" w:rsidRDefault="00DE0DA1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</w:tr>
      <w:tr w:rsidR="00340310" w:rsidRPr="00961AC1" w14:paraId="76213CBB" w14:textId="77777777" w:rsidTr="003C5E61">
        <w:tc>
          <w:tcPr>
            <w:tcW w:w="2318" w:type="pct"/>
            <w:vAlign w:val="bottom"/>
          </w:tcPr>
          <w:p w14:paraId="2A63C735" w14:textId="77777777" w:rsidR="00340310" w:rsidRPr="00961AC1" w:rsidRDefault="00340310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50DDF6EC" w14:textId="77777777" w:rsidR="00340310" w:rsidRPr="00961AC1" w:rsidRDefault="00340310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569E30" w14:textId="77777777" w:rsidR="00340310" w:rsidRPr="00961AC1" w:rsidRDefault="00340310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BFF8B35" w14:textId="77777777" w:rsidR="00340310" w:rsidRPr="00961AC1" w:rsidRDefault="00340310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58C15CB" w14:textId="77777777" w:rsidR="00340310" w:rsidRPr="00961AC1" w:rsidRDefault="00340310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4A2CE6A9" w14:textId="77777777" w:rsidR="00340310" w:rsidRPr="00961AC1" w:rsidRDefault="00340310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799BA09" w14:textId="77777777" w:rsidR="00340310" w:rsidRPr="00961AC1" w:rsidRDefault="00340310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1F82C08A" w14:textId="77777777" w:rsidR="00340310" w:rsidRPr="00961AC1" w:rsidRDefault="00340310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2E5B" w:rsidRPr="001D520A" w14:paraId="07BCC2AB" w14:textId="77777777" w:rsidTr="003C5E61">
        <w:tc>
          <w:tcPr>
            <w:tcW w:w="2318" w:type="pct"/>
            <w:vAlign w:val="bottom"/>
          </w:tcPr>
          <w:p w14:paraId="4C6350BC" w14:textId="719CE737" w:rsidR="00542E5B" w:rsidRPr="00FF08A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3" w:type="pct"/>
          </w:tcPr>
          <w:p w14:paraId="191D18B0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0C48C9FE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</w:tcPr>
          <w:p w14:paraId="5F79D5A3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6005A92D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</w:tcPr>
          <w:p w14:paraId="543810D1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" w:type="pct"/>
          </w:tcPr>
          <w:p w14:paraId="05EA0A3B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vAlign w:val="bottom"/>
          </w:tcPr>
          <w:p w14:paraId="7E9726E9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2E5B" w:rsidRPr="001D520A" w14:paraId="560011E4" w14:textId="77777777" w:rsidTr="003C5E61">
        <w:tc>
          <w:tcPr>
            <w:tcW w:w="2318" w:type="pct"/>
            <w:vAlign w:val="bottom"/>
          </w:tcPr>
          <w:p w14:paraId="40825CF2" w14:textId="15757AF4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64347585" w14:textId="4543CD9B" w:rsidR="00542E5B" w:rsidRPr="001D520A" w:rsidRDefault="00953B03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1,725,422</w:t>
            </w:r>
          </w:p>
        </w:tc>
        <w:tc>
          <w:tcPr>
            <w:tcW w:w="148" w:type="pct"/>
          </w:tcPr>
          <w:p w14:paraId="4B8D65B4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A8383EF" w14:textId="6399C194" w:rsidR="00542E5B" w:rsidRPr="001D520A" w:rsidRDefault="00A02BFC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542E5B" w:rsidRPr="00E165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723</w:t>
            </w:r>
          </w:p>
        </w:tc>
        <w:tc>
          <w:tcPr>
            <w:tcW w:w="130" w:type="pct"/>
          </w:tcPr>
          <w:p w14:paraId="72691D9F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5A246A3" w14:textId="0C64B6F6" w:rsidR="00542E5B" w:rsidRPr="001D520A" w:rsidRDefault="00953B03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B03">
              <w:rPr>
                <w:rFonts w:ascii="Angsana New" w:hAnsi="Angsana New" w:cs="Angsana New"/>
                <w:sz w:val="30"/>
                <w:szCs w:val="30"/>
              </w:rPr>
              <w:t>704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B03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7D7CA803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2468243" w14:textId="61A12E85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189</w:t>
            </w:r>
            <w:r w:rsidR="00542E5B" w:rsidRPr="00E165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</w:tr>
      <w:tr w:rsidR="00542E5B" w:rsidRPr="001D520A" w14:paraId="14C5B4D7" w14:textId="77777777" w:rsidTr="003C5E61">
        <w:tc>
          <w:tcPr>
            <w:tcW w:w="2318" w:type="pct"/>
            <w:vAlign w:val="bottom"/>
          </w:tcPr>
          <w:p w14:paraId="5FCB9194" w14:textId="53EDFFE1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81665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43" w:type="pct"/>
          </w:tcPr>
          <w:p w14:paraId="1F9CB1D6" w14:textId="32279AEC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8" w:type="pct"/>
          </w:tcPr>
          <w:p w14:paraId="595F14C4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FAC7B9F" w14:textId="26A66912" w:rsidR="00542E5B" w:rsidRPr="001D520A" w:rsidRDefault="00A02BFC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30" w:type="pct"/>
          </w:tcPr>
          <w:p w14:paraId="070F4321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8EFD96" w14:textId="44A6423C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37" w:type="pct"/>
          </w:tcPr>
          <w:p w14:paraId="5BA350F6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365D5BF" w14:textId="15C32F0D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542E5B" w:rsidRPr="001D520A" w14:paraId="19B24A5D" w14:textId="77777777" w:rsidTr="003C5E61">
        <w:tc>
          <w:tcPr>
            <w:tcW w:w="2318" w:type="pct"/>
            <w:vAlign w:val="bottom"/>
          </w:tcPr>
          <w:p w14:paraId="1F287F75" w14:textId="3B5E9237" w:rsidR="00542E5B" w:rsidRPr="001D520A" w:rsidRDefault="00542E5B" w:rsidP="0054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3" w:type="pct"/>
          </w:tcPr>
          <w:p w14:paraId="6FAE5B9B" w14:textId="17C8EBC5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82C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53B03">
              <w:rPr>
                <w:rFonts w:ascii="Angsana New" w:hAnsi="Angsana New" w:cs="Angsana New"/>
                <w:sz w:val="30"/>
                <w:szCs w:val="30"/>
              </w:rPr>
              <w:t>47,937</w:t>
            </w:r>
          </w:p>
        </w:tc>
        <w:tc>
          <w:tcPr>
            <w:tcW w:w="148" w:type="pct"/>
          </w:tcPr>
          <w:p w14:paraId="0EFD3AAE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3C0D1F2" w14:textId="13C943B0" w:rsidR="00542E5B" w:rsidRPr="001D520A" w:rsidRDefault="00A02BFC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709</w:t>
            </w:r>
            <w:r w:rsidR="00542E5B" w:rsidRPr="00E165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  <w:tc>
          <w:tcPr>
            <w:tcW w:w="130" w:type="pct"/>
          </w:tcPr>
          <w:p w14:paraId="3742F540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C764E7" w14:textId="1AC34B8C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82C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3B03">
              <w:rPr>
                <w:rFonts w:ascii="Angsana New" w:hAnsi="Angsana New" w:cs="Angsana New"/>
                <w:sz w:val="30"/>
                <w:szCs w:val="30"/>
              </w:rPr>
              <w:t>347,937</w:t>
            </w:r>
          </w:p>
        </w:tc>
        <w:tc>
          <w:tcPr>
            <w:tcW w:w="137" w:type="pct"/>
          </w:tcPr>
          <w:p w14:paraId="6276C4C9" w14:textId="77777777" w:rsidR="00542E5B" w:rsidRPr="001D520A" w:rsidRDefault="00542E5B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1684F2E" w14:textId="2A1F0574" w:rsidR="00542E5B" w:rsidRPr="001D520A" w:rsidRDefault="00A02BFC" w:rsidP="00542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709</w:t>
            </w:r>
            <w:r w:rsidR="00542E5B" w:rsidRPr="00E165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</w:tr>
      <w:tr w:rsidR="00662615" w:rsidRPr="001D520A" w14:paraId="77FD7AA9" w14:textId="77777777" w:rsidTr="00BA02FA">
        <w:tc>
          <w:tcPr>
            <w:tcW w:w="2318" w:type="pct"/>
            <w:vAlign w:val="bottom"/>
          </w:tcPr>
          <w:p w14:paraId="573837E4" w14:textId="0F4E5BD5" w:rsidR="00662615" w:rsidRPr="001D520A" w:rsidRDefault="0081665A" w:rsidP="0066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ค่าเช่าอาคาร</w:t>
            </w:r>
          </w:p>
        </w:tc>
        <w:tc>
          <w:tcPr>
            <w:tcW w:w="543" w:type="pct"/>
            <w:vAlign w:val="bottom"/>
          </w:tcPr>
          <w:p w14:paraId="22C51386" w14:textId="03AEC959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8AD285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1BB2629" w14:textId="5D2E8900" w:rsidR="00662615" w:rsidRPr="00E165D4" w:rsidRDefault="00A02BFC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30" w:type="pct"/>
          </w:tcPr>
          <w:p w14:paraId="13B3D7D3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56B86D3" w14:textId="56445778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920504D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7B5795C" w14:textId="17F30E7A" w:rsidR="00662615" w:rsidRPr="00E165D4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62615" w:rsidRPr="00961AC1" w14:paraId="5831EA19" w14:textId="77777777" w:rsidTr="00AC1FEC">
        <w:trPr>
          <w:trHeight w:val="281"/>
        </w:trPr>
        <w:tc>
          <w:tcPr>
            <w:tcW w:w="2318" w:type="pct"/>
            <w:vAlign w:val="bottom"/>
          </w:tcPr>
          <w:p w14:paraId="26AE79A5" w14:textId="77777777" w:rsidR="00662615" w:rsidRPr="00961AC1" w:rsidRDefault="00662615" w:rsidP="0066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0E7D7A3F" w14:textId="77777777" w:rsidR="00662615" w:rsidRPr="00961AC1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C78B6A" w14:textId="77777777" w:rsidR="00662615" w:rsidRPr="00961AC1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83C5B1E" w14:textId="77777777" w:rsidR="00662615" w:rsidRPr="00961AC1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80603E" w14:textId="77777777" w:rsidR="00662615" w:rsidRPr="00961AC1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F91C44" w14:textId="77777777" w:rsidR="00662615" w:rsidRPr="00961AC1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8BE2C34" w14:textId="77777777" w:rsidR="00662615" w:rsidRPr="00961AC1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2B29604" w14:textId="77777777" w:rsidR="00662615" w:rsidRPr="00961AC1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2615" w:rsidRPr="001D520A" w14:paraId="2A775BA3" w14:textId="77777777" w:rsidTr="003C5E61">
        <w:tc>
          <w:tcPr>
            <w:tcW w:w="2318" w:type="pct"/>
            <w:vAlign w:val="bottom"/>
          </w:tcPr>
          <w:p w14:paraId="7CD200A8" w14:textId="0445511B" w:rsidR="00662615" w:rsidRPr="001D520A" w:rsidRDefault="00662615" w:rsidP="0066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3" w:type="pct"/>
          </w:tcPr>
          <w:p w14:paraId="1F702A04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D088E08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C3D93AF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157850E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9833D1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B08A893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637EC78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2615" w:rsidRPr="001D520A" w14:paraId="16A5AA8A" w14:textId="77777777" w:rsidTr="003C5E61">
        <w:tc>
          <w:tcPr>
            <w:tcW w:w="2318" w:type="pct"/>
          </w:tcPr>
          <w:p w14:paraId="3A950A98" w14:textId="39F4CD60" w:rsidR="00662615" w:rsidRPr="001D520A" w:rsidRDefault="00662615" w:rsidP="0066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43" w:type="pct"/>
          </w:tcPr>
          <w:p w14:paraId="02C44C47" w14:textId="74668F66" w:rsidR="00662615" w:rsidRPr="001D520A" w:rsidRDefault="00953B03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193,855</w:t>
            </w:r>
          </w:p>
        </w:tc>
        <w:tc>
          <w:tcPr>
            <w:tcW w:w="148" w:type="pct"/>
          </w:tcPr>
          <w:p w14:paraId="3FAEF837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6752735" w14:textId="62430CDC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662615" w:rsidRPr="000753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  <w:tc>
          <w:tcPr>
            <w:tcW w:w="130" w:type="pct"/>
          </w:tcPr>
          <w:p w14:paraId="476DE2D6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A409A0" w14:textId="174BF387" w:rsidR="00662615" w:rsidRPr="001D520A" w:rsidRDefault="00953B03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172,629</w:t>
            </w:r>
          </w:p>
        </w:tc>
        <w:tc>
          <w:tcPr>
            <w:tcW w:w="137" w:type="pct"/>
          </w:tcPr>
          <w:p w14:paraId="79122FD0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9C145F5" w14:textId="1861B1FF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662615" w:rsidRPr="000753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424</w:t>
            </w:r>
          </w:p>
        </w:tc>
      </w:tr>
      <w:tr w:rsidR="00662615" w:rsidRPr="001D520A" w14:paraId="043894A4" w14:textId="77777777" w:rsidTr="003C5E61">
        <w:tc>
          <w:tcPr>
            <w:tcW w:w="2318" w:type="pct"/>
            <w:vAlign w:val="bottom"/>
          </w:tcPr>
          <w:p w14:paraId="3E0EE251" w14:textId="75DCFE98" w:rsidR="00662615" w:rsidRPr="001D520A" w:rsidRDefault="00662615" w:rsidP="0066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3" w:type="pct"/>
          </w:tcPr>
          <w:p w14:paraId="5C0D1FF5" w14:textId="79962EA1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52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  <w:tc>
          <w:tcPr>
            <w:tcW w:w="148" w:type="pct"/>
          </w:tcPr>
          <w:p w14:paraId="7E8FCE5F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DED0094" w14:textId="1FDA3D5D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62615" w:rsidRPr="000753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645</w:t>
            </w:r>
          </w:p>
        </w:tc>
        <w:tc>
          <w:tcPr>
            <w:tcW w:w="130" w:type="pct"/>
          </w:tcPr>
          <w:p w14:paraId="383C2786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C51FF6" w14:textId="1118E14F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5294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  <w:tc>
          <w:tcPr>
            <w:tcW w:w="137" w:type="pct"/>
          </w:tcPr>
          <w:p w14:paraId="036809DF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494F59E5" w14:textId="444716AE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62615" w:rsidRPr="000753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645</w:t>
            </w:r>
          </w:p>
        </w:tc>
      </w:tr>
      <w:tr w:rsidR="00662615" w:rsidRPr="001D520A" w14:paraId="594E5464" w14:textId="77777777" w:rsidTr="003C5E61">
        <w:tc>
          <w:tcPr>
            <w:tcW w:w="2318" w:type="pct"/>
            <w:vAlign w:val="bottom"/>
          </w:tcPr>
          <w:p w14:paraId="78B16322" w14:textId="77777777" w:rsidR="00662615" w:rsidRPr="001D520A" w:rsidRDefault="00662615" w:rsidP="0066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3" w:type="pct"/>
          </w:tcPr>
          <w:p w14:paraId="4835182C" w14:textId="40F2F140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  <w:tc>
          <w:tcPr>
            <w:tcW w:w="148" w:type="pct"/>
          </w:tcPr>
          <w:p w14:paraId="37ED1D89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E92EA89" w14:textId="4E9F15DA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204</w:t>
            </w:r>
          </w:p>
        </w:tc>
        <w:tc>
          <w:tcPr>
            <w:tcW w:w="130" w:type="pct"/>
          </w:tcPr>
          <w:p w14:paraId="053C547A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818377" w14:textId="7258B6A0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  <w:tc>
          <w:tcPr>
            <w:tcW w:w="137" w:type="pct"/>
          </w:tcPr>
          <w:p w14:paraId="619D6071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D89C4C3" w14:textId="139E85E1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204</w:t>
            </w:r>
          </w:p>
        </w:tc>
      </w:tr>
      <w:tr w:rsidR="00662615" w:rsidRPr="001D520A" w14:paraId="778C503F" w14:textId="77777777" w:rsidTr="003C5E61">
        <w:tc>
          <w:tcPr>
            <w:tcW w:w="2318" w:type="pct"/>
            <w:vAlign w:val="bottom"/>
          </w:tcPr>
          <w:p w14:paraId="569EEFE5" w14:textId="6A24049E" w:rsidR="00662615" w:rsidRPr="001D520A" w:rsidRDefault="00662615" w:rsidP="0066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3" w:type="pct"/>
          </w:tcPr>
          <w:p w14:paraId="2A6619FB" w14:textId="4F3F73A5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94B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953B03">
              <w:rPr>
                <w:rFonts w:ascii="Angsana New" w:hAnsi="Angsana New" w:cs="Angsana New"/>
                <w:sz w:val="30"/>
                <w:szCs w:val="30"/>
              </w:rPr>
              <w:t>2,637</w:t>
            </w:r>
          </w:p>
        </w:tc>
        <w:tc>
          <w:tcPr>
            <w:tcW w:w="148" w:type="pct"/>
          </w:tcPr>
          <w:p w14:paraId="29FF7A57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905325F" w14:textId="410A3D55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434</w:t>
            </w:r>
            <w:r w:rsidR="00662615" w:rsidRPr="000753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  <w:tc>
          <w:tcPr>
            <w:tcW w:w="130" w:type="pct"/>
          </w:tcPr>
          <w:p w14:paraId="676A4D63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27B7DD" w14:textId="7CD0BFF6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94B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953B03">
              <w:rPr>
                <w:rFonts w:ascii="Angsana New" w:hAnsi="Angsana New" w:cs="Angsana New"/>
                <w:sz w:val="30"/>
                <w:szCs w:val="30"/>
              </w:rPr>
              <w:t>2,637</w:t>
            </w:r>
          </w:p>
        </w:tc>
        <w:tc>
          <w:tcPr>
            <w:tcW w:w="137" w:type="pct"/>
          </w:tcPr>
          <w:p w14:paraId="32C57E84" w14:textId="77777777" w:rsidR="00662615" w:rsidRPr="001D520A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D9350B6" w14:textId="697FB888" w:rsidR="00662615" w:rsidRPr="001D520A" w:rsidRDefault="00A02BFC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434</w:t>
            </w:r>
            <w:r w:rsidR="00662615" w:rsidRPr="000753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</w:tr>
      <w:tr w:rsidR="00662615" w:rsidRPr="00A957A3" w14:paraId="787D9908" w14:textId="77777777" w:rsidTr="003C5E61">
        <w:tc>
          <w:tcPr>
            <w:tcW w:w="2318" w:type="pct"/>
            <w:vAlign w:val="bottom"/>
          </w:tcPr>
          <w:p w14:paraId="6A08F7E3" w14:textId="77777777" w:rsidR="00662615" w:rsidRPr="00AC1FEC" w:rsidRDefault="00662615" w:rsidP="00662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3" w:type="pct"/>
          </w:tcPr>
          <w:p w14:paraId="751A9D0C" w14:textId="77777777" w:rsidR="00662615" w:rsidRPr="00AC1FEC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1907D08B" w14:textId="77777777" w:rsidR="00662615" w:rsidRPr="00AC1FEC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" w:type="pct"/>
          </w:tcPr>
          <w:p w14:paraId="5BD82FA6" w14:textId="77777777" w:rsidR="00662615" w:rsidRPr="00AC1FEC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14:paraId="0FA8D444" w14:textId="77777777" w:rsidR="00662615" w:rsidRPr="00AC1FEC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5AE3E9D3" w14:textId="77777777" w:rsidR="00662615" w:rsidRPr="00AC1FEC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748E3B89" w14:textId="77777777" w:rsidR="00662615" w:rsidRPr="00AC1FEC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1" w:type="pct"/>
            <w:vAlign w:val="bottom"/>
          </w:tcPr>
          <w:p w14:paraId="0F8EE897" w14:textId="77777777" w:rsidR="00662615" w:rsidRPr="00AC1FEC" w:rsidRDefault="00662615" w:rsidP="00662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ADEE4BA" w14:textId="50F49214" w:rsidR="006E7605" w:rsidRDefault="006E7605"/>
    <w:p w14:paraId="5194F742" w14:textId="5ADE91B1" w:rsidR="00961AC1" w:rsidRDefault="00961AC1"/>
    <w:p w14:paraId="278810AA" w14:textId="77777777" w:rsidR="00961AC1" w:rsidRDefault="00961AC1"/>
    <w:p w14:paraId="04292B43" w14:textId="49BE2015" w:rsidR="00030366" w:rsidRDefault="0003036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961AC1" w:rsidRPr="001D520A" w14:paraId="6DBF7DDA" w14:textId="77777777" w:rsidTr="00961AC1">
        <w:tc>
          <w:tcPr>
            <w:tcW w:w="2212" w:type="pct"/>
          </w:tcPr>
          <w:p w14:paraId="344D80B0" w14:textId="69B28FA9" w:rsidR="00961AC1" w:rsidRPr="00D41D04" w:rsidRDefault="00961AC1" w:rsidP="00961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C4EB343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23FD29B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57F3FCD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AC1" w:rsidRPr="001D520A" w14:paraId="07D20BB5" w14:textId="77777777" w:rsidTr="00961AC1">
        <w:tc>
          <w:tcPr>
            <w:tcW w:w="2212" w:type="pct"/>
          </w:tcPr>
          <w:p w14:paraId="1F8FA826" w14:textId="40C892BF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40" w:type="pct"/>
          </w:tcPr>
          <w:p w14:paraId="65327E70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5D297736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ACF3B5F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B255C71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35825FC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67B5DA3C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68217A6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61AC1" w:rsidRPr="001D520A" w14:paraId="27BC13C7" w14:textId="77777777" w:rsidTr="00961AC1">
        <w:trPr>
          <w:tblHeader/>
        </w:trPr>
        <w:tc>
          <w:tcPr>
            <w:tcW w:w="2212" w:type="pct"/>
          </w:tcPr>
          <w:p w14:paraId="2017CE69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4C5659B3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1AC1" w:rsidRPr="001D520A" w14:paraId="1944F3B3" w14:textId="77777777" w:rsidTr="00961AC1">
        <w:tc>
          <w:tcPr>
            <w:tcW w:w="2212" w:type="pct"/>
          </w:tcPr>
          <w:p w14:paraId="754F7469" w14:textId="6BC1C4B3" w:rsidR="00961AC1" w:rsidRPr="001D520A" w:rsidRDefault="00961AC1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0" w:type="pct"/>
          </w:tcPr>
          <w:p w14:paraId="0431C60D" w14:textId="2722D095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879567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7B3821" w14:textId="569B83F9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252E2A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768FBD8" w14:textId="3491C0BB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192473D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3C3CAB9" w14:textId="04FB37A1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AC1" w:rsidRPr="001D520A" w14:paraId="68ED0163" w14:textId="77777777" w:rsidTr="00961AC1">
        <w:tc>
          <w:tcPr>
            <w:tcW w:w="2212" w:type="pct"/>
          </w:tcPr>
          <w:p w14:paraId="189A99F7" w14:textId="03A3F134" w:rsidR="00961AC1" w:rsidRPr="001D520A" w:rsidRDefault="00961AC1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0" w:type="pct"/>
          </w:tcPr>
          <w:p w14:paraId="7E1158B7" w14:textId="77777777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856953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B26974D" w14:textId="77777777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875271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C72A16D" w14:textId="77777777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4A7AD69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FB474AE" w14:textId="77777777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AC1" w:rsidRPr="001D520A" w14:paraId="425566AB" w14:textId="77777777" w:rsidTr="00961AC1">
        <w:tc>
          <w:tcPr>
            <w:tcW w:w="2212" w:type="pct"/>
          </w:tcPr>
          <w:p w14:paraId="57ABBB22" w14:textId="43691A34" w:rsidR="00961AC1" w:rsidRPr="001D520A" w:rsidRDefault="00961AC1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40" w:type="pct"/>
          </w:tcPr>
          <w:p w14:paraId="7236FD36" w14:textId="72C273A4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12,929</w:t>
            </w:r>
          </w:p>
        </w:tc>
        <w:tc>
          <w:tcPr>
            <w:tcW w:w="148" w:type="pct"/>
          </w:tcPr>
          <w:p w14:paraId="429CF61B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A9A3C75" w14:textId="28DB4008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FF49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147" w:type="pct"/>
          </w:tcPr>
          <w:p w14:paraId="2A0E1565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95782B4" w14:textId="7E344AA5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8,410</w:t>
            </w:r>
          </w:p>
        </w:tc>
        <w:tc>
          <w:tcPr>
            <w:tcW w:w="140" w:type="pct"/>
          </w:tcPr>
          <w:p w14:paraId="2D3E2A61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4EC8FCC" w14:textId="372090AE" w:rsidR="00961AC1" w:rsidRPr="00A02BFC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FF49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722</w:t>
            </w:r>
          </w:p>
        </w:tc>
      </w:tr>
      <w:tr w:rsidR="00961AC1" w:rsidRPr="001D520A" w14:paraId="65F4AA00" w14:textId="77777777" w:rsidTr="00961AC1">
        <w:tc>
          <w:tcPr>
            <w:tcW w:w="2212" w:type="pct"/>
          </w:tcPr>
          <w:p w14:paraId="0545E15D" w14:textId="6C4AC607" w:rsidR="00961AC1" w:rsidRPr="001D520A" w:rsidRDefault="00961AC1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เงินชดเชยพนักงานเมื่อออกจากงาน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4E35D43" w14:textId="0241ED66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</w:t>
            </w:r>
          </w:p>
        </w:tc>
        <w:tc>
          <w:tcPr>
            <w:tcW w:w="148" w:type="pct"/>
          </w:tcPr>
          <w:p w14:paraId="017DC130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0690CDA" w14:textId="60645499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651</w:t>
            </w:r>
          </w:p>
        </w:tc>
        <w:tc>
          <w:tcPr>
            <w:tcW w:w="147" w:type="pct"/>
          </w:tcPr>
          <w:p w14:paraId="691EECCC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26F3F19" w14:textId="338A1EBE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  <w:tc>
          <w:tcPr>
            <w:tcW w:w="140" w:type="pct"/>
          </w:tcPr>
          <w:p w14:paraId="60D49EFC" w14:textId="77777777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7E421E1" w14:textId="6D13E688" w:rsidR="00961AC1" w:rsidRPr="001D520A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</w:tr>
      <w:tr w:rsidR="00961AC1" w:rsidRPr="001D520A" w14:paraId="6DDEE918" w14:textId="77777777" w:rsidTr="00961AC1">
        <w:tc>
          <w:tcPr>
            <w:tcW w:w="2212" w:type="pct"/>
          </w:tcPr>
          <w:p w14:paraId="762AA61A" w14:textId="77CFFBA6" w:rsidR="00961AC1" w:rsidRPr="001D520A" w:rsidRDefault="00961AC1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D33270F" w14:textId="58FB7225" w:rsidR="00961AC1" w:rsidRPr="004C7002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13,423</w:t>
            </w:r>
          </w:p>
        </w:tc>
        <w:tc>
          <w:tcPr>
            <w:tcW w:w="148" w:type="pct"/>
          </w:tcPr>
          <w:p w14:paraId="0E6E4EC8" w14:textId="77777777" w:rsidR="00961AC1" w:rsidRPr="004C7002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38D10A73" w14:textId="3DEFC593" w:rsidR="00961AC1" w:rsidRPr="004C7002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47" w:type="pct"/>
          </w:tcPr>
          <w:p w14:paraId="468AB5AB" w14:textId="77777777" w:rsidR="00961AC1" w:rsidRPr="004C7002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2683D6F" w14:textId="433F78B0" w:rsidR="00961AC1" w:rsidRPr="004C7002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8,766</w:t>
            </w:r>
          </w:p>
        </w:tc>
        <w:tc>
          <w:tcPr>
            <w:tcW w:w="140" w:type="pct"/>
          </w:tcPr>
          <w:p w14:paraId="04099CC6" w14:textId="77777777" w:rsidR="00961AC1" w:rsidRPr="00534A77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FD01C69" w14:textId="7D5019D0" w:rsidR="00961AC1" w:rsidRPr="00534A77" w:rsidRDefault="00961AC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010</w:t>
            </w:r>
          </w:p>
        </w:tc>
      </w:tr>
    </w:tbl>
    <w:p w14:paraId="003CB738" w14:textId="77777777" w:rsidR="00961AC1" w:rsidRDefault="00961AC1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57EC67F" w14:textId="027957C7" w:rsidR="00FF7403" w:rsidRPr="001D520A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Pr="00020752">
        <w:rPr>
          <w:rFonts w:ascii="Angsana New" w:hAnsi="Angsana New" w:cs="Angsana New"/>
          <w:sz w:val="30"/>
          <w:szCs w:val="30"/>
          <w:cs/>
        </w:rPr>
        <w:t>กับกิจการที่เกี่ยวข้อง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กัน ณ 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30</w:t>
      </w:r>
      <w:r w:rsidR="00D773E7">
        <w:rPr>
          <w:rFonts w:ascii="Angsana New" w:hAnsi="Angsana New" w:cs="Angsana New"/>
          <w:sz w:val="30"/>
          <w:szCs w:val="30"/>
        </w:rPr>
        <w:t xml:space="preserve"> </w:t>
      </w:r>
      <w:r w:rsidR="00D773E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02BFC" w:rsidRPr="00A02BFC">
        <w:rPr>
          <w:rFonts w:ascii="Angsana New" w:hAnsi="Angsana New" w:cs="Angsana New"/>
          <w:sz w:val="30"/>
          <w:szCs w:val="30"/>
        </w:rPr>
        <w:t>31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02BFC" w:rsidRPr="00A02BFC">
        <w:rPr>
          <w:rFonts w:ascii="Angsana New" w:hAnsi="Angsana New" w:cs="Angsana New"/>
          <w:sz w:val="30"/>
          <w:szCs w:val="30"/>
        </w:rPr>
        <w:t>2563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22166F2" w14:textId="5FDD42F3" w:rsidR="00FF7403" w:rsidRPr="00961AC1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</w:rPr>
      </w:pPr>
    </w:p>
    <w:p w14:paraId="21270C36" w14:textId="77777777" w:rsidR="00DF080A" w:rsidRPr="008C2F0D" w:rsidRDefault="00DF080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2"/>
          <w:szCs w:val="2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804175" w:rsidRPr="001D520A" w14:paraId="6FB865DF" w14:textId="77777777" w:rsidTr="00AC1FEC">
        <w:tc>
          <w:tcPr>
            <w:tcW w:w="2212" w:type="pct"/>
          </w:tcPr>
          <w:p w14:paraId="37AB88B4" w14:textId="526C47F8" w:rsidR="00804175" w:rsidRPr="00D41D04" w:rsidRDefault="00D41D04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41D0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0" w:type="pct"/>
            <w:gridSpan w:val="3"/>
          </w:tcPr>
          <w:p w14:paraId="4AA8390E" w14:textId="142887C8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1B09E5F" w14:textId="6635201C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B2D" w:rsidRPr="001D520A" w14:paraId="28331891" w14:textId="77777777" w:rsidTr="00AC1FEC">
        <w:tc>
          <w:tcPr>
            <w:tcW w:w="2212" w:type="pct"/>
          </w:tcPr>
          <w:p w14:paraId="1029012C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101EA16C" w14:textId="3AA72672" w:rsidR="00600B2D" w:rsidRPr="001D520A" w:rsidRDefault="00A02BFC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773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73E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022354B3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0750DCD" w14:textId="318DBCE3" w:rsidR="00600B2D" w:rsidRPr="001D520A" w:rsidRDefault="00A02BFC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9D4535B" w14:textId="3CA40C7D" w:rsidR="00600B2D" w:rsidRPr="001D520A" w:rsidRDefault="00A02BFC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773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73E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318E7957" w14:textId="77777777" w:rsidR="00600B2D" w:rsidRPr="001D520A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D1C9AF" w14:textId="511AEFA8" w:rsidR="00600B2D" w:rsidRPr="001D520A" w:rsidRDefault="00A02BFC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00B2D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B23959" w:rsidRPr="001D520A" w14:paraId="6355C962" w14:textId="77777777" w:rsidTr="00AC1FEC">
        <w:tc>
          <w:tcPr>
            <w:tcW w:w="2212" w:type="pct"/>
          </w:tcPr>
          <w:p w14:paraId="4B422BEC" w14:textId="3C98F142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2" w:name="_Hlk35959253"/>
          </w:p>
        </w:tc>
        <w:tc>
          <w:tcPr>
            <w:tcW w:w="640" w:type="pct"/>
          </w:tcPr>
          <w:p w14:paraId="449BCDE2" w14:textId="40C0AEA8" w:rsidR="00B23959" w:rsidRPr="001D520A" w:rsidRDefault="00A02BFC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28362614" w14:textId="77777777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05F91FA" w14:textId="07E8B9F2" w:rsidR="00B23959" w:rsidRPr="001D520A" w:rsidRDefault="00A02BFC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D6FECF4" w14:textId="77777777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9E20AE8" w14:textId="4C625B12" w:rsidR="00B23959" w:rsidRPr="001D520A" w:rsidRDefault="00A02BFC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2FC93DF3" w14:textId="77777777" w:rsidR="00B23959" w:rsidRPr="001D520A" w:rsidRDefault="00B23959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65A5AAF" w14:textId="3AE8DECA" w:rsidR="00B23959" w:rsidRPr="001D520A" w:rsidRDefault="00A02BFC" w:rsidP="00B23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04175" w:rsidRPr="001D520A" w14:paraId="263F8192" w14:textId="77777777" w:rsidTr="00B23959">
        <w:trPr>
          <w:tblHeader/>
        </w:trPr>
        <w:tc>
          <w:tcPr>
            <w:tcW w:w="2212" w:type="pct"/>
          </w:tcPr>
          <w:p w14:paraId="6D1B9E53" w14:textId="13ED073E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5795BB4E" w14:textId="32337CD6" w:rsidR="00804175" w:rsidRPr="001D520A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bookmarkEnd w:id="2"/>
      <w:tr w:rsidR="008B4B42" w:rsidRPr="001D520A" w14:paraId="10E70A39" w14:textId="77777777" w:rsidTr="00D41D04">
        <w:tc>
          <w:tcPr>
            <w:tcW w:w="2212" w:type="pct"/>
          </w:tcPr>
          <w:p w14:paraId="5BF052E7" w14:textId="76F07681" w:rsidR="008B4B42" w:rsidRPr="001D520A" w:rsidRDefault="008B4B42" w:rsidP="008B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0" w:type="pct"/>
          </w:tcPr>
          <w:p w14:paraId="2DA95730" w14:textId="7CC6EB23" w:rsidR="008B4B42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A43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05C9">
              <w:rPr>
                <w:rFonts w:ascii="Angsana New" w:hAnsi="Angsana New" w:cs="Angsana New"/>
                <w:sz w:val="30"/>
                <w:szCs w:val="30"/>
              </w:rPr>
              <w:t>374,796</w:t>
            </w:r>
          </w:p>
        </w:tc>
        <w:tc>
          <w:tcPr>
            <w:tcW w:w="148" w:type="pct"/>
          </w:tcPr>
          <w:p w14:paraId="54829C29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ADB4ED" w14:textId="1BA80212" w:rsidR="008B4B42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304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  <w:tc>
          <w:tcPr>
            <w:tcW w:w="147" w:type="pct"/>
          </w:tcPr>
          <w:p w14:paraId="7002AE61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1E8A79D" w14:textId="4E705E30" w:rsidR="008B4B42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B25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367</w:t>
            </w:r>
            <w:r w:rsidR="001B25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E05C9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0" w:type="pct"/>
          </w:tcPr>
          <w:p w14:paraId="45730CEC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C3A03C" w14:textId="52B9C85C" w:rsidR="008B4B42" w:rsidRPr="001D520A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247</w:t>
            </w:r>
          </w:p>
        </w:tc>
      </w:tr>
      <w:tr w:rsidR="008B4B42" w:rsidRPr="001D520A" w14:paraId="4897DC70" w14:textId="77777777" w:rsidTr="00D41D04">
        <w:tc>
          <w:tcPr>
            <w:tcW w:w="2212" w:type="pct"/>
          </w:tcPr>
          <w:p w14:paraId="6DA75CE4" w14:textId="09A2028B" w:rsidR="008B4B42" w:rsidRPr="001D520A" w:rsidRDefault="001F115B" w:rsidP="008B4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  <w:r w:rsidR="008B4B42" w:rsidRPr="001D520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8A377C9" w14:textId="41A9E755" w:rsidR="008B4B42" w:rsidRPr="001D520A" w:rsidRDefault="001E05C9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97,264</w:t>
            </w:r>
          </w:p>
        </w:tc>
        <w:tc>
          <w:tcPr>
            <w:tcW w:w="148" w:type="pct"/>
          </w:tcPr>
          <w:p w14:paraId="423735A8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B124D7D" w14:textId="6D9554B8" w:rsidR="008B4B42" w:rsidRPr="001D520A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423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47" w:type="pct"/>
          </w:tcPr>
          <w:p w14:paraId="68339DFB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F40A3C4" w14:textId="6906B535" w:rsidR="008B4B42" w:rsidRPr="001D520A" w:rsidRDefault="00A02BFC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1B25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E05C9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140" w:type="pct"/>
          </w:tcPr>
          <w:p w14:paraId="0DD75A2B" w14:textId="77777777" w:rsidR="008B4B42" w:rsidRPr="001D520A" w:rsidRDefault="008B4B42" w:rsidP="008B4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9AACD6F" w14:textId="758CFE84" w:rsidR="008B4B42" w:rsidRPr="001D520A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418</w:t>
            </w:r>
            <w:r w:rsidR="00B23959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994</w:t>
            </w:r>
          </w:p>
        </w:tc>
      </w:tr>
      <w:tr w:rsidR="00D41D04" w:rsidRPr="001D520A" w14:paraId="46BC4FFD" w14:textId="77777777" w:rsidTr="00801EDC">
        <w:tc>
          <w:tcPr>
            <w:tcW w:w="2212" w:type="pct"/>
          </w:tcPr>
          <w:p w14:paraId="7D9E1CF0" w14:textId="7F79A1BB" w:rsidR="00D41D04" w:rsidRPr="001D520A" w:rsidRDefault="00D95BB6" w:rsidP="00D4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761DF0C1" w:rsidR="00D41D04" w:rsidRPr="004C7002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A4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1E05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72,060</w:t>
            </w:r>
          </w:p>
        </w:tc>
        <w:tc>
          <w:tcPr>
            <w:tcW w:w="148" w:type="pct"/>
          </w:tcPr>
          <w:p w14:paraId="02876C40" w14:textId="77777777" w:rsidR="00D41D04" w:rsidRPr="004C7002" w:rsidRDefault="00D41D04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5FD5F886" w:rsidR="00D41D04" w:rsidRPr="004C7002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  <w:r w:rsidR="001E05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7,548</w:t>
            </w:r>
          </w:p>
        </w:tc>
        <w:tc>
          <w:tcPr>
            <w:tcW w:w="147" w:type="pct"/>
          </w:tcPr>
          <w:p w14:paraId="49AF9D61" w14:textId="77777777" w:rsidR="00D41D04" w:rsidRPr="004C7002" w:rsidRDefault="00D41D04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5A62B100" w:rsidR="00D41D04" w:rsidRPr="004C7002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339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1E05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56,465</w:t>
            </w:r>
          </w:p>
        </w:tc>
        <w:tc>
          <w:tcPr>
            <w:tcW w:w="140" w:type="pct"/>
          </w:tcPr>
          <w:p w14:paraId="274CA64A" w14:textId="77777777" w:rsidR="00D41D04" w:rsidRPr="00534A77" w:rsidRDefault="00D41D04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117B67BC" w:rsidR="00D41D04" w:rsidRPr="00534A77" w:rsidRDefault="00A02BFC" w:rsidP="00D4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  <w:r w:rsidR="001E05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2,241</w:t>
            </w:r>
          </w:p>
        </w:tc>
      </w:tr>
    </w:tbl>
    <w:p w14:paraId="586DC2BB" w14:textId="3A6D6523" w:rsidR="00340310" w:rsidRPr="00961AC1" w:rsidRDefault="0034031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2"/>
        <w:gridCol w:w="1169"/>
        <w:gridCol w:w="270"/>
        <w:gridCol w:w="991"/>
        <w:gridCol w:w="269"/>
        <w:gridCol w:w="1033"/>
        <w:gridCol w:w="256"/>
        <w:gridCol w:w="1108"/>
      </w:tblGrid>
      <w:tr w:rsidR="00F8251F" w:rsidRPr="001D520A" w14:paraId="77BD90AE" w14:textId="77777777" w:rsidTr="00801EDC">
        <w:trPr>
          <w:tblHeader/>
        </w:trPr>
        <w:tc>
          <w:tcPr>
            <w:tcW w:w="2212" w:type="pct"/>
          </w:tcPr>
          <w:p w14:paraId="664121D0" w14:textId="141F9A68" w:rsidR="00F8251F" w:rsidRPr="00AB433A" w:rsidRDefault="00DF080A" w:rsidP="003F0F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433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30" w:type="pct"/>
            <w:gridSpan w:val="3"/>
          </w:tcPr>
          <w:p w14:paraId="6BBB1488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0F9BCC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8D8944A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51F" w:rsidRPr="001D520A" w14:paraId="7C436D58" w14:textId="77777777" w:rsidTr="00F8251F">
        <w:trPr>
          <w:tblHeader/>
        </w:trPr>
        <w:tc>
          <w:tcPr>
            <w:tcW w:w="2212" w:type="pct"/>
          </w:tcPr>
          <w:p w14:paraId="3E646414" w14:textId="77777777" w:rsidR="00F8251F" w:rsidRPr="00AB433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2C602E28" w14:textId="4C2165D5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773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73E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00D774AD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A3B08A" w14:textId="697127BA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6B897F7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2AAD15F" w14:textId="75810DF4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773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73E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0E2F000F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C21EB0F" w14:textId="12F95B1D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251F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8251F" w:rsidRPr="001D520A" w14:paraId="53CF6366" w14:textId="77777777" w:rsidTr="00F8251F">
        <w:trPr>
          <w:tblHeader/>
        </w:trPr>
        <w:tc>
          <w:tcPr>
            <w:tcW w:w="2212" w:type="pct"/>
          </w:tcPr>
          <w:p w14:paraId="41C6D370" w14:textId="0DF63D3A" w:rsidR="00F8251F" w:rsidRPr="00AB433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03AA3CF1" w14:textId="216DF2B2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34F0A771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F54753E" w14:textId="4A664FB2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622812C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4C250EB" w14:textId="3CB8BC7F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0DA742B5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4B6CC7A" w14:textId="063553CA" w:rsidR="00F8251F" w:rsidRPr="001D520A" w:rsidRDefault="00A02BFC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8251F" w:rsidRPr="001D520A" w14:paraId="70BC2F2C" w14:textId="77777777" w:rsidTr="003F0F60">
        <w:trPr>
          <w:tblHeader/>
        </w:trPr>
        <w:tc>
          <w:tcPr>
            <w:tcW w:w="2212" w:type="pct"/>
          </w:tcPr>
          <w:p w14:paraId="56251C4A" w14:textId="77777777" w:rsidR="00F8251F" w:rsidRPr="00AB433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8BB33B9" w14:textId="77777777" w:rsidR="00F8251F" w:rsidRPr="001D520A" w:rsidRDefault="00F8251F" w:rsidP="003F0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64DC" w:rsidRPr="001D520A" w14:paraId="38262AC2" w14:textId="77777777" w:rsidTr="00DF080A">
        <w:tc>
          <w:tcPr>
            <w:tcW w:w="2212" w:type="pct"/>
          </w:tcPr>
          <w:p w14:paraId="7E6AAB8F" w14:textId="6CCB7CC5" w:rsidR="009964DC" w:rsidRPr="00AB433A" w:rsidRDefault="009964DC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B433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5D448176" w14:textId="557E868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277717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D10846D" w14:textId="71FBD7B6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B4FF9F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3BF4F2E" w14:textId="1D5090C6" w:rsidR="009964DC" w:rsidRPr="001D520A" w:rsidRDefault="00595171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D4D5813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B38ABDE" w14:textId="3946A1E2" w:rsidR="009964DC" w:rsidRPr="001D520A" w:rsidRDefault="00A02BFC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896</w:t>
            </w:r>
          </w:p>
        </w:tc>
      </w:tr>
      <w:tr w:rsidR="009964DC" w:rsidRPr="00441C82" w14:paraId="4208C96C" w14:textId="77777777" w:rsidTr="00DF080A">
        <w:tc>
          <w:tcPr>
            <w:tcW w:w="2212" w:type="pct"/>
          </w:tcPr>
          <w:p w14:paraId="18A4EC0E" w14:textId="15E0210B" w:rsidR="009964DC" w:rsidRPr="001D520A" w:rsidRDefault="009964DC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0" w:type="pct"/>
          </w:tcPr>
          <w:p w14:paraId="0A0085A5" w14:textId="6A83C479" w:rsidR="009964DC" w:rsidRPr="001D520A" w:rsidRDefault="00A02BF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8" w:type="pct"/>
          </w:tcPr>
          <w:p w14:paraId="5113B307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BC7F432" w14:textId="3541A67D" w:rsidR="009964DC" w:rsidRPr="001D520A" w:rsidRDefault="00A02BF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40F02E81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934ECF1" w14:textId="44A20422" w:rsidR="009964DC" w:rsidRPr="001D520A" w:rsidRDefault="00A02BF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40" w:type="pct"/>
          </w:tcPr>
          <w:p w14:paraId="5E72D0D6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5C2822C" w14:textId="170FF314" w:rsidR="009964DC" w:rsidRPr="001D520A" w:rsidRDefault="00A02BFC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9964DC" w:rsidRPr="001D520A" w14:paraId="5FC5E3DB" w14:textId="77777777" w:rsidTr="00DF080A">
        <w:tc>
          <w:tcPr>
            <w:tcW w:w="2212" w:type="pct"/>
          </w:tcPr>
          <w:p w14:paraId="2B43166A" w14:textId="007453F9" w:rsidR="009964DC" w:rsidRPr="001D520A" w:rsidRDefault="009964DC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7BFB45A" w14:textId="1DD62646" w:rsidR="009964DC" w:rsidRPr="001D520A" w:rsidRDefault="001E05C9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  <w:tc>
          <w:tcPr>
            <w:tcW w:w="148" w:type="pct"/>
          </w:tcPr>
          <w:p w14:paraId="2076C45A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07577A81" w14:textId="23DED32B" w:rsidR="009964DC" w:rsidRPr="001D520A" w:rsidRDefault="00A02BF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  <w:tc>
          <w:tcPr>
            <w:tcW w:w="147" w:type="pct"/>
          </w:tcPr>
          <w:p w14:paraId="4203571E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531F2D7" w14:textId="2AEA2A24" w:rsidR="009964DC" w:rsidRPr="001D520A" w:rsidRDefault="001E05C9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  <w:tc>
          <w:tcPr>
            <w:tcW w:w="140" w:type="pct"/>
          </w:tcPr>
          <w:p w14:paraId="383DECE2" w14:textId="77777777" w:rsidR="009964DC" w:rsidRPr="001D520A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AB57E95" w14:textId="643D2A39" w:rsidR="009964DC" w:rsidRPr="001D520A" w:rsidRDefault="00A02BFC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</w:tr>
      <w:tr w:rsidR="009964DC" w:rsidRPr="001D520A" w14:paraId="0DB14FE8" w14:textId="77777777" w:rsidTr="00F8251F">
        <w:tc>
          <w:tcPr>
            <w:tcW w:w="2212" w:type="pct"/>
          </w:tcPr>
          <w:p w14:paraId="1B62AE2B" w14:textId="2DA3A5EA" w:rsidR="009964DC" w:rsidRPr="001D520A" w:rsidRDefault="0011327E" w:rsidP="0099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3C05BFF" w14:textId="2A15F766" w:rsidR="009964DC" w:rsidRPr="00D762E4" w:rsidRDefault="001E05C9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148" w:type="pct"/>
          </w:tcPr>
          <w:p w14:paraId="75961E33" w14:textId="77777777" w:rsidR="009964DC" w:rsidRPr="00D762E4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B117F31" w14:textId="10694BB4" w:rsidR="009964DC" w:rsidRPr="00D762E4" w:rsidRDefault="00A02BF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47" w:type="pct"/>
          </w:tcPr>
          <w:p w14:paraId="09494D9A" w14:textId="77777777" w:rsidR="009964DC" w:rsidRPr="00D762E4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C32B568" w14:textId="388D73FF" w:rsidR="009964DC" w:rsidRPr="00D762E4" w:rsidRDefault="001E05C9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140" w:type="pct"/>
          </w:tcPr>
          <w:p w14:paraId="206633EB" w14:textId="77777777" w:rsidR="009964DC" w:rsidRPr="00D762E4" w:rsidRDefault="009964DC" w:rsidP="0099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BE28FBF" w14:textId="35460FB4" w:rsidR="009964DC" w:rsidRPr="00D762E4" w:rsidRDefault="00A02BFC" w:rsidP="00236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964DC" w:rsidRPr="00D762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</w:t>
            </w:r>
          </w:p>
        </w:tc>
      </w:tr>
    </w:tbl>
    <w:p w14:paraId="4F5F3F07" w14:textId="79551744" w:rsidR="00F8251F" w:rsidRPr="006A0DFA" w:rsidRDefault="00F8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19"/>
        <w:gridCol w:w="236"/>
        <w:gridCol w:w="1075"/>
        <w:gridCol w:w="236"/>
        <w:gridCol w:w="1204"/>
        <w:gridCol w:w="270"/>
        <w:gridCol w:w="1080"/>
      </w:tblGrid>
      <w:tr w:rsidR="00437397" w:rsidRPr="00C1465F" w14:paraId="213AA53E" w14:textId="77777777" w:rsidTr="00961AC1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698C1B7E" w14:textId="72C7FD71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Pr="00C14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สั้นแก่บริษัทย่อย</w:t>
            </w: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3F07970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397" w:rsidRPr="00C1465F" w14:paraId="11C9DC6D" w14:textId="77777777" w:rsidTr="00961AC1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61E1F4FE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4809A54" w14:textId="77777777" w:rsidR="00437397" w:rsidRPr="00C1465F" w:rsidRDefault="00437397" w:rsidP="00E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4AD4B20" w14:textId="6F9D7A63" w:rsidR="00437397" w:rsidRPr="00C1465F" w:rsidRDefault="00A02BFC" w:rsidP="00E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37397"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37397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7F6D2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334BB37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FF2084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E8F6B9A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1FD255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4C332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7513778" w14:textId="01297144" w:rsidR="00437397" w:rsidRPr="00C1465F" w:rsidRDefault="00A02BFC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773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773E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37397" w:rsidRPr="00C1465F" w14:paraId="19CFCF05" w14:textId="77777777" w:rsidTr="00961AC1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819EF4F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5FE5588" w14:textId="22E1D189" w:rsidR="00437397" w:rsidRPr="00C1465F" w:rsidRDefault="00A02BFC" w:rsidP="00E56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42635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ADABD5C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F40C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C85ABC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C9B34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B21E4" w14:textId="7095B2C3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437397" w:rsidRPr="00C1465F" w14:paraId="06F812E0" w14:textId="77777777" w:rsidTr="00961AC1">
        <w:trPr>
          <w:tblHeader/>
        </w:trPr>
        <w:tc>
          <w:tcPr>
            <w:tcW w:w="4050" w:type="dxa"/>
            <w:shd w:val="clear" w:color="auto" w:fill="auto"/>
          </w:tcPr>
          <w:p w14:paraId="5445A637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F067D0D" w14:textId="77777777" w:rsidR="00437397" w:rsidRPr="00C1465F" w:rsidRDefault="00437397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37397" w:rsidRPr="00C1465F" w14:paraId="19F0AC2F" w14:textId="77777777" w:rsidTr="00961AC1">
        <w:tc>
          <w:tcPr>
            <w:tcW w:w="4050" w:type="dxa"/>
            <w:shd w:val="clear" w:color="auto" w:fill="auto"/>
          </w:tcPr>
          <w:p w14:paraId="75F8C2DC" w14:textId="77777777" w:rsidR="00437397" w:rsidRPr="00C1465F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9" w:type="dxa"/>
            <w:tcBorders>
              <w:bottom w:val="double" w:sz="4" w:space="0" w:color="auto"/>
            </w:tcBorders>
            <w:shd w:val="clear" w:color="auto" w:fill="auto"/>
          </w:tcPr>
          <w:p w14:paraId="6358678F" w14:textId="3DF8FCED" w:rsidR="00437397" w:rsidRPr="00A957A3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</w:t>
            </w:r>
            <w:r w:rsidR="00437397"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189B9AE" w14:textId="77777777" w:rsidR="00437397" w:rsidRPr="00F27FF1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BA53529" w14:textId="31593587" w:rsidR="00437397" w:rsidRPr="00C1465F" w:rsidRDefault="00437397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F51D6A" w14:textId="77777777" w:rsidR="00437397" w:rsidRPr="00C1465F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5765C34" w14:textId="55034745" w:rsidR="00437397" w:rsidRPr="00C1465F" w:rsidRDefault="00787BDD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701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BBF190" w14:textId="77777777" w:rsidR="00437397" w:rsidRPr="00C1465F" w:rsidRDefault="00437397" w:rsidP="0043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D2EDD68" w14:textId="1C082DAD" w:rsidR="00437397" w:rsidRPr="00A957A3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  <w:r w:rsidR="00787B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</w:tbl>
    <w:p w14:paraId="377F5136" w14:textId="6DEE6AF8" w:rsidR="009964DC" w:rsidRPr="00961AC1" w:rsidRDefault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AC43CE2" w14:textId="4E5931AD" w:rsidR="00437397" w:rsidRDefault="00437397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9964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02BFC" w:rsidRPr="00A02BFC">
        <w:rPr>
          <w:rFonts w:ascii="Angsana New" w:hAnsi="Angsana New" w:cs="Angsana New" w:hint="cs"/>
          <w:sz w:val="30"/>
          <w:szCs w:val="30"/>
        </w:rPr>
        <w:t>3</w:t>
      </w:r>
      <w:r w:rsidR="00A02BFC" w:rsidRPr="00A02BFC">
        <w:rPr>
          <w:rFonts w:ascii="Angsana New" w:hAnsi="Angsana New" w:cs="Angsana New"/>
          <w:sz w:val="30"/>
          <w:szCs w:val="30"/>
        </w:rPr>
        <w:t>0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321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</w:t>
      </w:r>
      <w:r w:rsidR="00A02BFC" w:rsidRPr="00A02BFC">
        <w:rPr>
          <w:rFonts w:ascii="Angsana New" w:hAnsi="Angsana New" w:cs="Angsana New" w:hint="cs"/>
          <w:sz w:val="30"/>
          <w:szCs w:val="30"/>
        </w:rPr>
        <w:t>6</w:t>
      </w:r>
      <w:r w:rsidR="00A02BFC" w:rsidRPr="00A02BFC">
        <w:rPr>
          <w:rFonts w:ascii="Angsana New" w:hAnsi="Angsana New" w:cs="Angsana New"/>
          <w:sz w:val="30"/>
          <w:szCs w:val="30"/>
        </w:rPr>
        <w:t>4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บริษัทมีเงิน</w:t>
      </w:r>
      <w:r w:rsidRPr="00D762E4">
        <w:rPr>
          <w:rFonts w:ascii="Angsana New" w:hAnsi="Angsana New" w:cs="Angsana New" w:hint="cs"/>
          <w:sz w:val="30"/>
          <w:szCs w:val="30"/>
          <w:cs/>
        </w:rPr>
        <w:t xml:space="preserve">ให้กู้ยืมระยะสั้นแก่บริษัทย่อย เป็นเงินให้กู้ยืมประเภทไม่มีหลักประกัน โดยมีอัตราดอกเบี้ยร้อยละ </w:t>
      </w:r>
      <w:r w:rsidR="00A02BFC" w:rsidRPr="00A02BFC">
        <w:rPr>
          <w:rFonts w:ascii="Angsana New" w:hAnsi="Angsana New" w:cs="Angsana New"/>
          <w:sz w:val="30"/>
          <w:szCs w:val="30"/>
        </w:rPr>
        <w:t>5</w:t>
      </w:r>
      <w:r w:rsidRPr="00D762E4">
        <w:rPr>
          <w:rFonts w:ascii="Angsana New" w:hAnsi="Angsana New" w:cs="Angsana New"/>
          <w:sz w:val="30"/>
          <w:szCs w:val="30"/>
        </w:rPr>
        <w:t>.</w:t>
      </w:r>
      <w:r w:rsidR="00A02BFC" w:rsidRPr="00A02BFC">
        <w:rPr>
          <w:rFonts w:ascii="Angsana New" w:hAnsi="Angsana New" w:cs="Angsana New"/>
          <w:sz w:val="30"/>
          <w:szCs w:val="30"/>
        </w:rPr>
        <w:t>5</w:t>
      </w:r>
      <w:r w:rsidRPr="00D762E4">
        <w:rPr>
          <w:rFonts w:ascii="Angsana New" w:hAnsi="Angsana New" w:cs="Angsana New"/>
          <w:sz w:val="30"/>
          <w:szCs w:val="30"/>
        </w:rPr>
        <w:t xml:space="preserve"> </w:t>
      </w:r>
      <w:r w:rsidRPr="00D762E4">
        <w:rPr>
          <w:rFonts w:ascii="Angsana New" w:hAnsi="Angsana New" w:cs="Angsana New" w:hint="cs"/>
          <w:sz w:val="30"/>
          <w:szCs w:val="30"/>
          <w:cs/>
        </w:rPr>
        <w:t>ต่อปี และชำระคืนเมื่อทวงถาม</w:t>
      </w:r>
    </w:p>
    <w:p w14:paraId="188CB97D" w14:textId="77777777" w:rsidR="00340310" w:rsidRDefault="00340310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168"/>
        <w:gridCol w:w="271"/>
        <w:gridCol w:w="994"/>
        <w:gridCol w:w="269"/>
        <w:gridCol w:w="1179"/>
        <w:gridCol w:w="256"/>
        <w:gridCol w:w="1092"/>
      </w:tblGrid>
      <w:tr w:rsidR="00441C82" w:rsidRPr="001D520A" w14:paraId="623010FB" w14:textId="77777777" w:rsidTr="00A957A3">
        <w:trPr>
          <w:tblHeader/>
        </w:trPr>
        <w:tc>
          <w:tcPr>
            <w:tcW w:w="2180" w:type="pct"/>
          </w:tcPr>
          <w:p w14:paraId="370717CB" w14:textId="5201B2B7" w:rsidR="00441C82" w:rsidRPr="00DF080A" w:rsidRDefault="00441C82" w:rsidP="00441C8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312" w:type="pct"/>
            <w:gridSpan w:val="3"/>
          </w:tcPr>
          <w:p w14:paraId="2628A768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AB006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3B3B04B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1C82" w:rsidRPr="001D520A" w14:paraId="6407724D" w14:textId="77777777" w:rsidTr="00A957A3">
        <w:trPr>
          <w:tblHeader/>
        </w:trPr>
        <w:tc>
          <w:tcPr>
            <w:tcW w:w="2180" w:type="pct"/>
          </w:tcPr>
          <w:p w14:paraId="69085D33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0EC5C93" w14:textId="22F32B58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06A82E3A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020ABC" w14:textId="5C584DBE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5262C551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238881F" w14:textId="42813853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</w:tcPr>
          <w:p w14:paraId="3DCAE2FB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B72893B" w14:textId="1B1C3267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41C82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41C82" w:rsidRPr="001D520A" w14:paraId="66FD4FA8" w14:textId="77777777" w:rsidTr="00A957A3">
        <w:trPr>
          <w:tblHeader/>
        </w:trPr>
        <w:tc>
          <w:tcPr>
            <w:tcW w:w="2180" w:type="pct"/>
          </w:tcPr>
          <w:p w14:paraId="0CB8D3F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29A82BA2" w14:textId="25264080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39EA039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775714A" w14:textId="5C9181AB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1F8801C5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FB8ACE5" w14:textId="08F2FDA7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2ACDAE3A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A1A32A" w14:textId="41226689" w:rsidR="00441C82" w:rsidRPr="001D520A" w:rsidRDefault="00A02BFC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41C82" w:rsidRPr="001D520A" w14:paraId="3A328E6E" w14:textId="77777777" w:rsidTr="00A957A3">
        <w:trPr>
          <w:tblHeader/>
        </w:trPr>
        <w:tc>
          <w:tcPr>
            <w:tcW w:w="2180" w:type="pct"/>
          </w:tcPr>
          <w:p w14:paraId="1EE5D239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0" w:type="pct"/>
            <w:gridSpan w:val="7"/>
          </w:tcPr>
          <w:p w14:paraId="71BEA7A6" w14:textId="77777777" w:rsidR="00441C82" w:rsidRPr="001D520A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C82" w:rsidRPr="001D520A" w14:paraId="71D2D25E" w14:textId="77777777" w:rsidTr="00A957A3">
        <w:tc>
          <w:tcPr>
            <w:tcW w:w="2180" w:type="pct"/>
          </w:tcPr>
          <w:p w14:paraId="08B2826E" w14:textId="77777777" w:rsidR="00441C82" w:rsidRPr="001D520A" w:rsidRDefault="00441C82" w:rsidP="0044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43427E1E" w14:textId="03B0C6AF" w:rsidR="00441C82" w:rsidRPr="00A957A3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  <w:r w:rsidR="00C129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46" w:type="pct"/>
          </w:tcPr>
          <w:p w14:paraId="68ED1BAA" w14:textId="77777777" w:rsidR="00441C82" w:rsidRPr="00A957A3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6B4B2FA2" w14:textId="2D1AC814" w:rsidR="00441C82" w:rsidRPr="00A957A3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3E6F42C0" w14:textId="77777777" w:rsidR="00441C82" w:rsidRPr="00A957A3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D60A4FA" w14:textId="5505AD21" w:rsidR="00441C82" w:rsidRPr="00A957A3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  <w:r w:rsidR="00C129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38" w:type="pct"/>
          </w:tcPr>
          <w:p w14:paraId="0FA5F3E0" w14:textId="77777777" w:rsidR="00441C82" w:rsidRPr="00A957A3" w:rsidRDefault="00441C82" w:rsidP="00441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6C897ED0" w14:textId="2C2A1B86" w:rsidR="00441C82" w:rsidRPr="00A957A3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4253D61" w14:textId="77777777" w:rsidR="00783B65" w:rsidRPr="00961AC1" w:rsidRDefault="00783B65" w:rsidP="00411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5"/>
        <w:gridCol w:w="1169"/>
        <w:gridCol w:w="267"/>
        <w:gridCol w:w="1093"/>
        <w:gridCol w:w="267"/>
        <w:gridCol w:w="1078"/>
        <w:gridCol w:w="252"/>
        <w:gridCol w:w="1099"/>
      </w:tblGrid>
      <w:tr w:rsidR="004F52F4" w:rsidRPr="001D520A" w14:paraId="52B8A952" w14:textId="77777777" w:rsidTr="00D95BB6">
        <w:tc>
          <w:tcPr>
            <w:tcW w:w="2184" w:type="pct"/>
          </w:tcPr>
          <w:p w14:paraId="3C5DFF2A" w14:textId="6BDECE34" w:rsidR="004F52F4" w:rsidRPr="001D520A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63" w:type="pct"/>
            <w:gridSpan w:val="3"/>
          </w:tcPr>
          <w:p w14:paraId="7D12AF84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0E4632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4BD718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2F4" w:rsidRPr="001D520A" w14:paraId="4E5FE717" w14:textId="77777777" w:rsidTr="00D95BB6">
        <w:tc>
          <w:tcPr>
            <w:tcW w:w="2184" w:type="pct"/>
            <w:shd w:val="clear" w:color="auto" w:fill="auto"/>
          </w:tcPr>
          <w:p w14:paraId="11449CDD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042773F" w14:textId="40E61350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0E55EC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71457E" w14:textId="20041FD6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683C6C5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86D3ECB" w14:textId="6EBBDDC1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220ED9A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C172DA" w14:textId="37B7C52D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52F4" w:rsidRPr="001D520A" w14:paraId="1D03B9AE" w14:textId="77777777" w:rsidTr="00D95BB6">
        <w:tc>
          <w:tcPr>
            <w:tcW w:w="2184" w:type="pct"/>
            <w:shd w:val="clear" w:color="auto" w:fill="auto"/>
          </w:tcPr>
          <w:p w14:paraId="50314BA6" w14:textId="7BB9D6F1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E300789" w14:textId="0C51187D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639DB948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D9E6EF" w14:textId="11AAEBA4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267D284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7E1FC1" w14:textId="65172A45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4394F64C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B98A84" w14:textId="386E8096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F52F4" w:rsidRPr="001D520A" w14:paraId="7F495B30" w14:textId="77777777" w:rsidTr="00D95BB6">
        <w:tc>
          <w:tcPr>
            <w:tcW w:w="2184" w:type="pct"/>
          </w:tcPr>
          <w:p w14:paraId="32F705E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16" w:type="pct"/>
            <w:gridSpan w:val="7"/>
          </w:tcPr>
          <w:p w14:paraId="49A94F05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2F4" w:rsidRPr="001D520A" w14:paraId="4901FCC0" w14:textId="77777777" w:rsidTr="00D95BB6">
        <w:tc>
          <w:tcPr>
            <w:tcW w:w="2184" w:type="pct"/>
          </w:tcPr>
          <w:p w14:paraId="3C3C419D" w14:textId="77777777" w:rsidR="004F52F4" w:rsidRPr="001D520A" w:rsidRDefault="004F52F4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pct"/>
          </w:tcPr>
          <w:p w14:paraId="6EAE0391" w14:textId="0BF57433" w:rsidR="004F52F4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="00B81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  <w:tc>
          <w:tcPr>
            <w:tcW w:w="144" w:type="pct"/>
          </w:tcPr>
          <w:p w14:paraId="24CBC238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E6B197" w14:textId="367AF097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  <w:tc>
          <w:tcPr>
            <w:tcW w:w="144" w:type="pct"/>
          </w:tcPr>
          <w:p w14:paraId="2837C02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DD27665" w14:textId="1B5562B8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132</w:t>
            </w:r>
            <w:r w:rsidR="00B81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  <w:tc>
          <w:tcPr>
            <w:tcW w:w="136" w:type="pct"/>
          </w:tcPr>
          <w:p w14:paraId="0E14FAAE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5E18D99" w14:textId="526D7C66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</w:tr>
      <w:tr w:rsidR="004F52F4" w:rsidRPr="001D520A" w14:paraId="5150C905" w14:textId="77777777" w:rsidTr="00D95BB6">
        <w:tc>
          <w:tcPr>
            <w:tcW w:w="2184" w:type="pct"/>
          </w:tcPr>
          <w:p w14:paraId="6C4A273E" w14:textId="3F983105" w:rsidR="004F52F4" w:rsidRPr="001D520A" w:rsidRDefault="00783B65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0" w:type="pct"/>
          </w:tcPr>
          <w:p w14:paraId="73D05906" w14:textId="368DDCF2" w:rsidR="004F52F4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81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614</w:t>
            </w:r>
          </w:p>
        </w:tc>
        <w:tc>
          <w:tcPr>
            <w:tcW w:w="144" w:type="pct"/>
          </w:tcPr>
          <w:p w14:paraId="1AF443C7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D8E1DE" w14:textId="1DE13D6D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144" w:type="pct"/>
          </w:tcPr>
          <w:p w14:paraId="465DBA72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4C6751E" w14:textId="166BB723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81A0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614</w:t>
            </w:r>
          </w:p>
        </w:tc>
        <w:tc>
          <w:tcPr>
            <w:tcW w:w="136" w:type="pct"/>
          </w:tcPr>
          <w:p w14:paraId="1C87C13D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0D03A0" w14:textId="0912BAB6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F52F4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</w:tr>
      <w:tr w:rsidR="004F52F4" w:rsidRPr="001D520A" w14:paraId="4B12C3CA" w14:textId="77777777" w:rsidTr="00D95BB6">
        <w:tc>
          <w:tcPr>
            <w:tcW w:w="2184" w:type="pct"/>
          </w:tcPr>
          <w:p w14:paraId="233CB1FD" w14:textId="77777777" w:rsidR="004F52F4" w:rsidRPr="001D520A" w:rsidRDefault="004F52F4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238AB687" w:rsidR="004F52F4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  <w:r w:rsidR="00B81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144" w:type="pct"/>
          </w:tcPr>
          <w:p w14:paraId="0BDDDE93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754489E1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  <w:r w:rsidR="004F52F4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44" w:type="pct"/>
          </w:tcPr>
          <w:p w14:paraId="5FC07B0E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4CFD3EA9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  <w:r w:rsidR="00B81A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136" w:type="pct"/>
          </w:tcPr>
          <w:p w14:paraId="35D8AE81" w14:textId="77777777" w:rsidR="004F52F4" w:rsidRPr="001D520A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4E0738ED" w:rsidR="004F52F4" w:rsidRPr="001D520A" w:rsidRDefault="00A02BFC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  <w:r w:rsidR="004F52F4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905</w:t>
            </w:r>
          </w:p>
        </w:tc>
      </w:tr>
    </w:tbl>
    <w:p w14:paraId="1B554CC8" w14:textId="77777777" w:rsidR="008C2F0D" w:rsidRPr="00961AC1" w:rsidRDefault="008C2F0D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F69C836" w14:textId="77777777" w:rsidR="00D95BB6" w:rsidRDefault="00D95BB6">
      <w:r>
        <w:br w:type="page"/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4"/>
        <w:gridCol w:w="269"/>
        <w:gridCol w:w="1079"/>
        <w:gridCol w:w="253"/>
        <w:gridCol w:w="1099"/>
      </w:tblGrid>
      <w:tr w:rsidR="008C2F0D" w:rsidRPr="001D520A" w14:paraId="075FF44D" w14:textId="77777777" w:rsidTr="00D95BB6">
        <w:tc>
          <w:tcPr>
            <w:tcW w:w="2196" w:type="pct"/>
          </w:tcPr>
          <w:p w14:paraId="46C08F1C" w14:textId="137E4D57" w:rsidR="008C2F0D" w:rsidRPr="001D520A" w:rsidRDefault="008C2F0D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40" w:type="pct"/>
            <w:gridSpan w:val="3"/>
          </w:tcPr>
          <w:p w14:paraId="643F0395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0794B5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284C04C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F0D" w:rsidRPr="001D520A" w14:paraId="7A1E435D" w14:textId="77777777" w:rsidTr="0011327E">
        <w:tc>
          <w:tcPr>
            <w:tcW w:w="2196" w:type="pct"/>
            <w:shd w:val="clear" w:color="auto" w:fill="auto"/>
          </w:tcPr>
          <w:p w14:paraId="072BF5AF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C7CE788" w14:textId="55C246C0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1ECB25A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701197" w14:textId="28491B08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505FC836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90B14A" w14:textId="42AEF396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1AEE060D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6AF3F8" w14:textId="085E6FB7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C2F0D" w:rsidRPr="001D520A" w14:paraId="0E589471" w14:textId="77777777" w:rsidTr="0011327E">
        <w:tc>
          <w:tcPr>
            <w:tcW w:w="2196" w:type="pct"/>
            <w:shd w:val="clear" w:color="auto" w:fill="auto"/>
          </w:tcPr>
          <w:p w14:paraId="760B318E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6790EA5" w14:textId="03283218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D33A5BD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69F651" w14:textId="50EC4BE6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91B2CD0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92E18F" w14:textId="7315C5EA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27E3F50E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3CE636" w14:textId="03723338" w:rsidR="008C2F0D" w:rsidRPr="001D520A" w:rsidRDefault="00A02BFC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C2F0D" w:rsidRPr="001D520A" w14:paraId="54A843B3" w14:textId="77777777" w:rsidTr="0011327E">
        <w:tc>
          <w:tcPr>
            <w:tcW w:w="2196" w:type="pct"/>
          </w:tcPr>
          <w:p w14:paraId="77435909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6DBBB1FE" w14:textId="77777777" w:rsidR="008C2F0D" w:rsidRPr="001D520A" w:rsidRDefault="008C2F0D" w:rsidP="00A46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2F0D" w:rsidRPr="001D520A" w14:paraId="276C76D1" w14:textId="77777777" w:rsidTr="0011327E">
        <w:tc>
          <w:tcPr>
            <w:tcW w:w="2196" w:type="pct"/>
          </w:tcPr>
          <w:p w14:paraId="4BCF4C3F" w14:textId="35A61EFA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6AACE0BB" w14:textId="40FF2401" w:rsidR="008C2F0D" w:rsidRPr="001D520A" w:rsidRDefault="008C2F0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5364998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EB1EFAA" w14:textId="17150345" w:rsidR="008C2F0D" w:rsidRPr="001D520A" w:rsidRDefault="008C2F0D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43FD03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4E3507" w14:textId="24151586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F16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641</w:t>
            </w:r>
          </w:p>
        </w:tc>
        <w:tc>
          <w:tcPr>
            <w:tcW w:w="137" w:type="pct"/>
          </w:tcPr>
          <w:p w14:paraId="05553EB0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252A40E" w14:textId="09BEA7EC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C2F0D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985</w:t>
            </w:r>
          </w:p>
        </w:tc>
      </w:tr>
      <w:tr w:rsidR="008C2F0D" w:rsidRPr="001D520A" w14:paraId="36C39713" w14:textId="77777777" w:rsidTr="0011327E">
        <w:tc>
          <w:tcPr>
            <w:tcW w:w="2196" w:type="pct"/>
          </w:tcPr>
          <w:p w14:paraId="299CD4A4" w14:textId="2B867909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00965865" w14:textId="115D0A6E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45" w:type="pct"/>
          </w:tcPr>
          <w:p w14:paraId="22C9D2BD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3A67168" w14:textId="6237DDC1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13597278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8932F4" w14:textId="1223673C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37" w:type="pct"/>
          </w:tcPr>
          <w:p w14:paraId="4F74BC87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716F31" w14:textId="241231D6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8C2F0D" w:rsidRPr="001D520A" w14:paraId="06DB8477" w14:textId="77777777" w:rsidTr="0011327E">
        <w:tc>
          <w:tcPr>
            <w:tcW w:w="2196" w:type="pct"/>
          </w:tcPr>
          <w:p w14:paraId="0716FF94" w14:textId="77777777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602" w:type="pct"/>
          </w:tcPr>
          <w:p w14:paraId="18578777" w14:textId="6F0608D2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145" w:type="pct"/>
          </w:tcPr>
          <w:p w14:paraId="70F4AAA2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42F0D9" w14:textId="6737ECFB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46" w:type="pct"/>
          </w:tcPr>
          <w:p w14:paraId="241EB988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C06442" w14:textId="2B2EB9EF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137" w:type="pct"/>
          </w:tcPr>
          <w:p w14:paraId="74D3073F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ECA02D5" w14:textId="6586F871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  <w:tr w:rsidR="008C2F0D" w:rsidRPr="001D520A" w14:paraId="1323221D" w14:textId="77777777" w:rsidTr="0011327E">
        <w:tc>
          <w:tcPr>
            <w:tcW w:w="2196" w:type="pct"/>
          </w:tcPr>
          <w:p w14:paraId="2E758FF7" w14:textId="77777777" w:rsidR="008C2F0D" w:rsidRPr="001D520A" w:rsidRDefault="008C2F0D" w:rsidP="008C2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F20BC30" w14:textId="453CF6F0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45" w:type="pct"/>
          </w:tcPr>
          <w:p w14:paraId="55E065E3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CB19766" w14:textId="2A00CE73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6409E70A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AF1534E" w14:textId="636622FD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F16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137" w:type="pct"/>
          </w:tcPr>
          <w:p w14:paraId="4715CE06" w14:textId="77777777" w:rsidR="008C2F0D" w:rsidRPr="001D520A" w:rsidRDefault="008C2F0D" w:rsidP="008C2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A8D8B3B" w14:textId="256A38C6" w:rsidR="008C2F0D" w:rsidRPr="001D520A" w:rsidRDefault="00A02BFC" w:rsidP="00A957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8C2F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</w:t>
            </w:r>
          </w:p>
        </w:tc>
      </w:tr>
    </w:tbl>
    <w:p w14:paraId="4AC54AD2" w14:textId="77777777" w:rsidR="00A957A3" w:rsidRPr="00961AC1" w:rsidRDefault="00A957A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2"/>
        <w:gridCol w:w="1119"/>
        <w:gridCol w:w="236"/>
        <w:gridCol w:w="1143"/>
        <w:gridCol w:w="236"/>
        <w:gridCol w:w="1132"/>
        <w:gridCol w:w="236"/>
        <w:gridCol w:w="1076"/>
      </w:tblGrid>
      <w:tr w:rsidR="00A334E1" w:rsidRPr="00C1465F" w14:paraId="18C3BE4D" w14:textId="77777777" w:rsidTr="00961AC1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26786E9F" w14:textId="40E120CC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C146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="006E76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2805" w:type="pct"/>
            <w:gridSpan w:val="7"/>
            <w:shd w:val="clear" w:color="auto" w:fill="auto"/>
            <w:vAlign w:val="bottom"/>
          </w:tcPr>
          <w:p w14:paraId="7538A2A0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4E1" w:rsidRPr="00C1465F" w14:paraId="7A6BF538" w14:textId="77777777" w:rsidTr="00961AC1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2868524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5298AD8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5C04F84" w14:textId="2993E29D" w:rsidR="00A334E1" w:rsidRPr="00C1465F" w:rsidRDefault="00A02BFC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334E1"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DB76CFF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0DD37A6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1AC99F1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59AAD0F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9EDF19E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5AF3B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444B1F6" w14:textId="4E25DA59" w:rsidR="00A334E1" w:rsidRPr="00C1465F" w:rsidRDefault="00A02BFC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334E1" w:rsidRPr="00C1465F" w14:paraId="536B4CB0" w14:textId="77777777" w:rsidTr="00961AC1">
        <w:trPr>
          <w:tblHeader/>
        </w:trPr>
        <w:tc>
          <w:tcPr>
            <w:tcW w:w="2195" w:type="pct"/>
            <w:shd w:val="clear" w:color="auto" w:fill="auto"/>
            <w:vAlign w:val="bottom"/>
          </w:tcPr>
          <w:p w14:paraId="1AAB50CB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9474181" w14:textId="5B49D50F" w:rsidR="00A334E1" w:rsidRPr="00C1465F" w:rsidRDefault="00A02BFC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DA8CFD2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039A2F3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E2D2143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461F124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C6CB7D6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1D56AB3" w14:textId="4926E7AC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334E1" w:rsidRPr="00C1465F" w14:paraId="5D8146A3" w14:textId="77777777" w:rsidTr="00961AC1">
        <w:trPr>
          <w:tblHeader/>
        </w:trPr>
        <w:tc>
          <w:tcPr>
            <w:tcW w:w="2195" w:type="pct"/>
            <w:shd w:val="clear" w:color="auto" w:fill="auto"/>
          </w:tcPr>
          <w:p w14:paraId="5669D8D9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05" w:type="pct"/>
            <w:gridSpan w:val="7"/>
            <w:shd w:val="clear" w:color="auto" w:fill="auto"/>
          </w:tcPr>
          <w:p w14:paraId="35B0DFAA" w14:textId="77777777" w:rsidR="00A334E1" w:rsidRPr="00C1465F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146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C146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957A3" w:rsidRPr="00C1465F" w14:paraId="1FA29685" w14:textId="77777777" w:rsidTr="00961AC1">
        <w:tc>
          <w:tcPr>
            <w:tcW w:w="2195" w:type="pct"/>
            <w:shd w:val="clear" w:color="auto" w:fill="auto"/>
          </w:tcPr>
          <w:p w14:paraId="1AE44291" w14:textId="5D27F196" w:rsidR="00A957A3" w:rsidRPr="002C29BC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2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41DA763D" w14:textId="2137FC55" w:rsidR="00A957A3" w:rsidRPr="00A957A3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="00A957A3" w:rsidRPr="00A957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128" w:type="pct"/>
            <w:shd w:val="clear" w:color="auto" w:fill="auto"/>
          </w:tcPr>
          <w:p w14:paraId="74F6D986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D03E1F1" w14:textId="5EA78892" w:rsidR="00A957A3" w:rsidRPr="00A957A3" w:rsidRDefault="00A957A3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A957A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8FFA28E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20C10C7" w14:textId="29746FA9" w:rsidR="00A957A3" w:rsidRPr="00A957A3" w:rsidRDefault="004D59D0" w:rsidP="0096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960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03EC916A" w14:textId="77777777" w:rsidR="00A957A3" w:rsidRPr="00A957A3" w:rsidRDefault="00A957A3" w:rsidP="00A9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2593514C" w14:textId="7147E8B7" w:rsidR="00A957A3" w:rsidRPr="00A957A3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D59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</w:tr>
    </w:tbl>
    <w:p w14:paraId="32D5891F" w14:textId="77777777" w:rsidR="00961AC1" w:rsidRDefault="00961AC1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</w:p>
    <w:p w14:paraId="7C6EB7BC" w14:textId="374D7D88" w:rsidR="00D04975" w:rsidRDefault="00D04975" w:rsidP="00A95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 w:cs="Angsana New"/>
          <w:sz w:val="30"/>
          <w:szCs w:val="30"/>
        </w:rPr>
      </w:pPr>
      <w:r w:rsidRPr="00961AC1">
        <w:rPr>
          <w:rFonts w:ascii="Angsana New" w:hAnsi="Angsana New" w:cs="Angsana New"/>
          <w:sz w:val="30"/>
          <w:szCs w:val="30"/>
          <w:cs/>
        </w:rPr>
        <w:t>ณ วันที่</w:t>
      </w:r>
      <w:r w:rsidRPr="009964DC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30</w:t>
      </w:r>
      <w:r w:rsidR="003711BB">
        <w:rPr>
          <w:rFonts w:ascii="Angsana New" w:hAnsi="Angsana New" w:cs="Angsana New"/>
          <w:sz w:val="30"/>
          <w:szCs w:val="30"/>
        </w:rPr>
        <w:t xml:space="preserve"> </w:t>
      </w:r>
      <w:r w:rsidR="003711B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</w:t>
      </w:r>
      <w:r w:rsidR="00A02BFC" w:rsidRPr="00A02BFC">
        <w:rPr>
          <w:rFonts w:ascii="Angsana New" w:hAnsi="Angsana New" w:cs="Angsana New" w:hint="cs"/>
          <w:sz w:val="30"/>
          <w:szCs w:val="30"/>
        </w:rPr>
        <w:t>6</w:t>
      </w:r>
      <w:r w:rsidR="00A02BFC" w:rsidRPr="00A02BFC">
        <w:rPr>
          <w:rFonts w:ascii="Angsana New" w:hAnsi="Angsana New" w:cs="Angsana New"/>
          <w:sz w:val="30"/>
          <w:szCs w:val="30"/>
        </w:rPr>
        <w:t>4</w:t>
      </w:r>
      <w:r w:rsidRPr="009964DC">
        <w:rPr>
          <w:rFonts w:ascii="Angsana New" w:hAnsi="Angsana New" w:cs="Angsana New" w:hint="cs"/>
          <w:sz w:val="30"/>
          <w:szCs w:val="30"/>
          <w:cs/>
        </w:rPr>
        <w:t xml:space="preserve"> บริษัทมี</w:t>
      </w:r>
      <w:r w:rsidRPr="003E3B61">
        <w:rPr>
          <w:rFonts w:ascii="Angsana New" w:hAnsi="Angsana New" w:cs="Angsana New" w:hint="cs"/>
          <w:sz w:val="30"/>
          <w:szCs w:val="30"/>
          <w:cs/>
        </w:rPr>
        <w:t>เงินกู้ยืมระยะสั้น</w:t>
      </w:r>
      <w:r w:rsidR="004C7002">
        <w:rPr>
          <w:rFonts w:ascii="Angsana New" w:hAnsi="Angsana New" w:cs="Angsana New" w:hint="cs"/>
          <w:sz w:val="30"/>
          <w:szCs w:val="30"/>
          <w:cs/>
        </w:rPr>
        <w:t>จาก</w:t>
      </w:r>
      <w:r w:rsidRPr="003E3B61">
        <w:rPr>
          <w:rFonts w:ascii="Angsana New" w:hAnsi="Angsana New" w:cs="Angsana New" w:hint="cs"/>
          <w:sz w:val="30"/>
          <w:szCs w:val="30"/>
          <w:cs/>
        </w:rPr>
        <w:t xml:space="preserve">บริษัทย่อย เป็นเงินกู้ยืมประเภทไม่มีหลักประกัน โดยมีอัตราดอกเบี้ยร้อยละ </w:t>
      </w:r>
      <w:r w:rsidR="00A02BFC" w:rsidRPr="00A02BFC">
        <w:rPr>
          <w:rFonts w:ascii="Angsana New" w:hAnsi="Angsana New" w:cs="Angsana New"/>
          <w:sz w:val="30"/>
          <w:szCs w:val="30"/>
        </w:rPr>
        <w:t>5</w:t>
      </w:r>
      <w:r w:rsidR="00277961" w:rsidRPr="003E3B61">
        <w:rPr>
          <w:rFonts w:ascii="Angsana New" w:hAnsi="Angsana New" w:cs="Angsana New"/>
          <w:sz w:val="30"/>
          <w:szCs w:val="30"/>
        </w:rPr>
        <w:t>.</w:t>
      </w:r>
      <w:r w:rsidR="00A02BFC" w:rsidRPr="00A02BFC">
        <w:rPr>
          <w:rFonts w:ascii="Angsana New" w:hAnsi="Angsana New" w:cs="Angsana New"/>
          <w:sz w:val="30"/>
          <w:szCs w:val="30"/>
        </w:rPr>
        <w:t>5</w:t>
      </w:r>
      <w:r w:rsidRPr="003E3B61">
        <w:rPr>
          <w:rFonts w:ascii="Angsana New" w:hAnsi="Angsana New" w:cs="Angsana New"/>
          <w:sz w:val="30"/>
          <w:szCs w:val="30"/>
        </w:rPr>
        <w:t xml:space="preserve"> </w:t>
      </w:r>
      <w:r w:rsidRPr="003E3B61">
        <w:rPr>
          <w:rFonts w:ascii="Angsana New" w:hAnsi="Angsana New" w:cs="Angsana New" w:hint="cs"/>
          <w:sz w:val="30"/>
          <w:szCs w:val="30"/>
          <w:cs/>
        </w:rPr>
        <w:t>ต่อปี และชำระคืนเมื่อทวงถาม</w:t>
      </w:r>
    </w:p>
    <w:p w14:paraId="4D8B2AB7" w14:textId="4832B601" w:rsidR="006E7605" w:rsidRPr="00961AC1" w:rsidRDefault="006E760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544276" w:rsidRPr="001D520A" w14:paraId="274CF030" w14:textId="77777777" w:rsidTr="00961AC1">
        <w:tc>
          <w:tcPr>
            <w:tcW w:w="2196" w:type="pct"/>
          </w:tcPr>
          <w:p w14:paraId="46DFB158" w14:textId="64D8002A" w:rsidR="00544276" w:rsidRPr="001D520A" w:rsidRDefault="00C374B4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39" w:type="pct"/>
            <w:gridSpan w:val="3"/>
          </w:tcPr>
          <w:p w14:paraId="0EA35AB5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BDB8E26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0E90AB8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276" w:rsidRPr="001D520A" w14:paraId="38C952A2" w14:textId="77777777" w:rsidTr="00961AC1">
        <w:tc>
          <w:tcPr>
            <w:tcW w:w="2196" w:type="pct"/>
            <w:shd w:val="clear" w:color="auto" w:fill="auto"/>
          </w:tcPr>
          <w:p w14:paraId="4DA735E2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2CAEDC7" w14:textId="16FFAFF0" w:rsidR="00544276" w:rsidRPr="001D520A" w:rsidRDefault="00A02BFC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5E10BA7E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CF4D63" w14:textId="19009490" w:rsidR="00544276" w:rsidRPr="001D520A" w:rsidRDefault="00A02BFC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5D8B219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35287A" w14:textId="086DEFB9" w:rsidR="00544276" w:rsidRPr="001D520A" w:rsidRDefault="00A02BFC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A33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A33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635E770E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0A50C4" w14:textId="100CA07C" w:rsidR="00544276" w:rsidRPr="001D520A" w:rsidRDefault="00A02BFC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4276" w:rsidRPr="001D520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9778A" w:rsidRPr="001D520A" w14:paraId="3EFD6461" w14:textId="77777777" w:rsidTr="00961AC1">
        <w:tc>
          <w:tcPr>
            <w:tcW w:w="2196" w:type="pct"/>
            <w:shd w:val="clear" w:color="auto" w:fill="auto"/>
          </w:tcPr>
          <w:p w14:paraId="1E73EC1E" w14:textId="317134F2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035F784" w14:textId="02469838" w:rsidR="0079778A" w:rsidRPr="001D520A" w:rsidRDefault="00A02BFC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11655AC6" w14:textId="77777777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580CE8" w14:textId="60BD15CB" w:rsidR="0079778A" w:rsidRPr="001D520A" w:rsidRDefault="00A02BFC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4F41C36" w14:textId="77777777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EB2E3E" w14:textId="1F492C12" w:rsidR="0079778A" w:rsidRPr="001D520A" w:rsidRDefault="00A02BFC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7059C634" w14:textId="77777777" w:rsidR="0079778A" w:rsidRPr="001D520A" w:rsidRDefault="0079778A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15B63F" w14:textId="245412A2" w:rsidR="0079778A" w:rsidRPr="001D520A" w:rsidRDefault="00A02BFC" w:rsidP="00797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44276" w:rsidRPr="001D520A" w14:paraId="54F56B79" w14:textId="77777777" w:rsidTr="00961AC1">
        <w:tc>
          <w:tcPr>
            <w:tcW w:w="2196" w:type="pct"/>
          </w:tcPr>
          <w:p w14:paraId="1A00C0BF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29EF1B42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4276" w:rsidRPr="001D520A" w14:paraId="608A6DE8" w14:textId="77777777" w:rsidTr="00961AC1">
        <w:tc>
          <w:tcPr>
            <w:tcW w:w="2196" w:type="pct"/>
          </w:tcPr>
          <w:p w14:paraId="6628D925" w14:textId="77777777" w:rsidR="00544276" w:rsidRPr="001D520A" w:rsidRDefault="00544276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481F58A0" w14:textId="58D2BEB1" w:rsidR="00544276" w:rsidRPr="001D520A" w:rsidRDefault="00CB4517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97D973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D7DFD1F" w14:textId="77777777" w:rsidR="00544276" w:rsidRPr="001D520A" w:rsidRDefault="00544276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648147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C053AA" w14:textId="42C5537A" w:rsidR="00544276" w:rsidRPr="001D520A" w:rsidRDefault="00CB4517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C56768D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0ED83C" w14:textId="29AAEA88" w:rsidR="00544276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D460B1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F1F0A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</w:tr>
      <w:tr w:rsidR="00544276" w:rsidRPr="001D520A" w14:paraId="116C9522" w14:textId="77777777" w:rsidTr="00961AC1">
        <w:tc>
          <w:tcPr>
            <w:tcW w:w="2196" w:type="pct"/>
          </w:tcPr>
          <w:p w14:paraId="39A73DB7" w14:textId="77777777" w:rsidR="00544276" w:rsidRPr="001D520A" w:rsidRDefault="00544276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FF7668D" w14:textId="5DF68A16" w:rsidR="00544276" w:rsidRPr="001D520A" w:rsidRDefault="009551DA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261D98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E4A190D" w14:textId="1A5150F8" w:rsidR="00544276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209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14:paraId="1BAFD07B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2DDC079" w14:textId="27204A0F" w:rsidR="00544276" w:rsidRPr="001D520A" w:rsidRDefault="00CB4517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02DA7DD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28DB530" w14:textId="77777777" w:rsidR="00544276" w:rsidRPr="001D520A" w:rsidRDefault="00544276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4276" w:rsidRPr="001D520A" w14:paraId="00B5BCD7" w14:textId="77777777" w:rsidTr="00961AC1">
        <w:tc>
          <w:tcPr>
            <w:tcW w:w="2196" w:type="pct"/>
          </w:tcPr>
          <w:p w14:paraId="0DA1F0A8" w14:textId="6A25463E" w:rsidR="00544276" w:rsidRPr="001D520A" w:rsidRDefault="00544276" w:rsidP="001E1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="00BF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="00BF1F0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89A0319" w14:textId="561C4C53" w:rsidR="00544276" w:rsidRPr="001D520A" w:rsidRDefault="009551DA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75940C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4BD7284" w14:textId="48376635" w:rsidR="00544276" w:rsidRPr="007209A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209AA" w:rsidRPr="00720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14:paraId="12DF09D9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897FC9" w14:textId="1CC5FA04" w:rsidR="00544276" w:rsidRPr="001D520A" w:rsidRDefault="00CB4517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2F7ED1A" w14:textId="77777777" w:rsidR="00544276" w:rsidRPr="001D520A" w:rsidRDefault="00544276" w:rsidP="001E16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4FE94B" w14:textId="7A0FE1A2" w:rsidR="00544276" w:rsidRPr="007209A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7209AA" w:rsidRPr="007209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F1F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</w:p>
        </w:tc>
      </w:tr>
    </w:tbl>
    <w:p w14:paraId="3092CF43" w14:textId="77777777" w:rsidR="006E7605" w:rsidRDefault="006E7605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 w:cstheme="minorBidi"/>
          <w:b/>
          <w:bCs/>
          <w:i/>
          <w:iCs/>
          <w:sz w:val="30"/>
          <w:szCs w:val="30"/>
          <w:lang w:val="en-US" w:bidi="th-TH"/>
        </w:rPr>
      </w:pPr>
    </w:p>
    <w:p w14:paraId="2688563A" w14:textId="66CF0F82" w:rsidR="00F13CEA" w:rsidRPr="00C01C83" w:rsidRDefault="00F13CEA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C01C83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สัญญาสำคัญที่ทำกับกิจการที่เกี่ยวข้องกัน</w:t>
      </w:r>
    </w:p>
    <w:p w14:paraId="5760BBF2" w14:textId="77777777" w:rsidR="00F13CEA" w:rsidRPr="00C01C83" w:rsidRDefault="00F13CEA" w:rsidP="00F13CEA">
      <w:pPr>
        <w:pStyle w:val="block"/>
        <w:spacing w:after="0" w:line="240" w:lineRule="auto"/>
        <w:ind w:left="540" w:right="4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5171AB1" w14:textId="7D8B12AC" w:rsidR="00F13CEA" w:rsidRPr="00A957A3" w:rsidRDefault="00F13CEA" w:rsidP="00993A6B">
      <w:pPr>
        <w:pStyle w:val="block"/>
        <w:spacing w:after="0"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C01C8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กลุ่มบริษัทไม่มีสัญญา</w:t>
      </w:r>
      <w:r w:rsidR="00993A6B" w:rsidRPr="00C01C83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สำคัญ</w:t>
      </w:r>
      <w:r w:rsidRPr="00C01C8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ใหม่ที่ทำกับกิจการที่เกี่ยวข้องกันในระหว่างงวด</w:t>
      </w:r>
      <w:r w:rsidR="00AD0E32" w:rsidRPr="00C01C83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หก</w:t>
      </w:r>
      <w:r w:rsidRPr="00C01C8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เดือนสิ้นสุดวันที่</w:t>
      </w:r>
      <w:r w:rsidR="00993A6B" w:rsidRPr="00C01C83">
        <w:rPr>
          <w:rFonts w:ascii="Angsana New" w:hAnsi="Angsana New" w:cstheme="minorBidi" w:hint="cs"/>
          <w:spacing w:val="-2"/>
          <w:sz w:val="30"/>
          <w:szCs w:val="30"/>
          <w:cs/>
          <w:lang w:val="en-US" w:bidi="th-TH"/>
        </w:rPr>
        <w:t xml:space="preserve"> </w:t>
      </w:r>
      <w:r w:rsidR="00A02BFC" w:rsidRPr="00A02BFC">
        <w:rPr>
          <w:rFonts w:ascii="Angsana New" w:hAnsi="Angsana New"/>
          <w:spacing w:val="-2"/>
          <w:sz w:val="30"/>
          <w:szCs w:val="30"/>
          <w:lang w:val="en-US" w:bidi="th-TH"/>
        </w:rPr>
        <w:t>30</w:t>
      </w:r>
      <w:r w:rsidRPr="00C01C83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AD0E32" w:rsidRPr="00C01C83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C01C8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="00A02BFC" w:rsidRPr="00A02BFC">
        <w:rPr>
          <w:rFonts w:ascii="Angsana New" w:hAnsi="Angsana New"/>
          <w:spacing w:val="-2"/>
          <w:sz w:val="30"/>
          <w:szCs w:val="30"/>
          <w:lang w:val="en-US" w:bidi="th-TH"/>
        </w:rPr>
        <w:t>2564</w:t>
      </w:r>
    </w:p>
    <w:p w14:paraId="39164601" w14:textId="271E3EA2" w:rsidR="00F13CEA" w:rsidRPr="003B0CFF" w:rsidRDefault="00F13CE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E5582BA" w14:textId="5C7D1DE7" w:rsidR="004858BB" w:rsidRPr="003B0CFF" w:rsidRDefault="0087135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ภาระ</w:t>
      </w:r>
      <w:r w:rsidR="003B0CFF" w:rsidRPr="003B0CF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ค้ำประกัน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60677A4" w14:textId="6345027A" w:rsidR="003B0CFF" w:rsidRPr="003B0CFF" w:rsidRDefault="003B0CFF" w:rsidP="003B0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ไม่มี</w:t>
      </w:r>
      <w:r w:rsidR="00871359">
        <w:rPr>
          <w:rFonts w:ascii="Angsana New" w:hAnsi="Angsana New" w:cs="Angsana New" w:hint="cs"/>
          <w:sz w:val="30"/>
          <w:szCs w:val="30"/>
          <w:cs/>
        </w:rPr>
        <w:t>ภาระ</w:t>
      </w:r>
      <w:r>
        <w:rPr>
          <w:rFonts w:ascii="Angsana New" w:hAnsi="Angsana New" w:cs="Angsana New" w:hint="cs"/>
          <w:sz w:val="30"/>
          <w:szCs w:val="30"/>
          <w:cs/>
        </w:rPr>
        <w:t>ค้ำประกัน</w:t>
      </w:r>
      <w:r w:rsidR="00871359">
        <w:rPr>
          <w:rFonts w:ascii="Angsana New" w:hAnsi="Angsana New" w:cs="Angsana New" w:hint="cs"/>
          <w:sz w:val="30"/>
          <w:szCs w:val="30"/>
          <w:cs/>
        </w:rPr>
        <w:t>วงเงินสินเชื่อของบริษัทร่วม</w:t>
      </w:r>
      <w:r>
        <w:rPr>
          <w:rFonts w:ascii="Angsana New" w:hAnsi="Angsana New" w:cs="Angsana New" w:hint="cs"/>
          <w:sz w:val="30"/>
          <w:szCs w:val="30"/>
          <w:cs/>
        </w:rPr>
        <w:t>ใหม่</w:t>
      </w:r>
      <w:r w:rsidR="00871359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F26FDB" w:rsidRPr="00AD0E32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F26FDB" w:rsidRPr="00A957A3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="00F26FDB" w:rsidRPr="00A957A3">
        <w:rPr>
          <w:rFonts w:ascii="Angsana New" w:hAnsi="Angsana New" w:cstheme="minorBidi" w:hint="cs"/>
          <w:spacing w:val="-2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/>
          <w:spacing w:val="-2"/>
          <w:sz w:val="30"/>
          <w:szCs w:val="30"/>
        </w:rPr>
        <w:t>30</w:t>
      </w:r>
      <w:r w:rsidR="00F26FDB" w:rsidRPr="00A957A3">
        <w:rPr>
          <w:rFonts w:ascii="Angsana New" w:hAnsi="Angsana New"/>
          <w:spacing w:val="-2"/>
          <w:sz w:val="30"/>
          <w:szCs w:val="30"/>
        </w:rPr>
        <w:t xml:space="preserve"> </w:t>
      </w:r>
      <w:r w:rsidR="00F26FDB" w:rsidRPr="00AD0E32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F26FDB" w:rsidRPr="00A957A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/>
          <w:spacing w:val="-2"/>
          <w:sz w:val="30"/>
          <w:szCs w:val="30"/>
        </w:rPr>
        <w:t>2564</w:t>
      </w:r>
    </w:p>
    <w:p w14:paraId="44744320" w14:textId="77777777" w:rsidR="002B6378" w:rsidRDefault="002B637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53040B6" w14:textId="6F840980" w:rsidR="00BB102D" w:rsidRPr="001D520A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</w:rPr>
        <w:t>ลูกหนี้การค้า</w:t>
      </w:r>
    </w:p>
    <w:p w14:paraId="31BD11F1" w14:textId="77777777" w:rsidR="00BB102D" w:rsidRPr="001D520A" w:rsidRDefault="00BB102D" w:rsidP="00BB102D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4858BB" w:rsidRPr="001D520A" w14:paraId="36C49647" w14:textId="77777777" w:rsidTr="004858BB">
        <w:trPr>
          <w:trHeight w:val="385"/>
          <w:tblHeader/>
        </w:trPr>
        <w:tc>
          <w:tcPr>
            <w:tcW w:w="4140" w:type="dxa"/>
          </w:tcPr>
          <w:p w14:paraId="4E5BCFFC" w14:textId="77777777" w:rsidR="004858BB" w:rsidRPr="001D520A" w:rsidRDefault="004858BB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019A79A" w14:textId="77777777" w:rsidR="004858BB" w:rsidRPr="001D520A" w:rsidRDefault="004858BB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33F8C0C" w14:textId="77777777" w:rsidR="004858BB" w:rsidRPr="001D520A" w:rsidRDefault="004858BB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EC7EAE" w14:textId="77777777" w:rsidR="004858BB" w:rsidRPr="001D520A" w:rsidRDefault="004858BB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8BB" w:rsidRPr="001D520A" w14:paraId="5A44E003" w14:textId="77777777" w:rsidTr="004858BB">
        <w:trPr>
          <w:trHeight w:val="385"/>
          <w:tblHeader/>
        </w:trPr>
        <w:tc>
          <w:tcPr>
            <w:tcW w:w="4140" w:type="dxa"/>
          </w:tcPr>
          <w:p w14:paraId="2EC5FD0F" w14:textId="77777777" w:rsidR="004858BB" w:rsidRPr="001D520A" w:rsidRDefault="004858BB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594FE" w14:textId="443D7741" w:rsidR="004858BB" w:rsidRPr="001D520A" w:rsidRDefault="00A02BFC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B63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B637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9D1A99E" w14:textId="77777777" w:rsidR="004858BB" w:rsidRPr="001D520A" w:rsidRDefault="004858BB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4E7F7" w14:textId="096D6E3E" w:rsidR="004858BB" w:rsidRPr="001D520A" w:rsidRDefault="00A02BFC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923D935" w14:textId="77777777" w:rsidR="004858BB" w:rsidRPr="001D520A" w:rsidRDefault="004858BB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07E14" w14:textId="76C02E1D" w:rsidR="004858BB" w:rsidRPr="001D520A" w:rsidRDefault="00A02BFC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B637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B6378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E01851B" w14:textId="77777777" w:rsidR="004858BB" w:rsidRPr="001D520A" w:rsidRDefault="004858BB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C2D5B" w14:textId="704CC946" w:rsidR="004858BB" w:rsidRPr="001D520A" w:rsidRDefault="00A02BFC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858BB" w:rsidRPr="001D520A" w14:paraId="74418479" w14:textId="77777777" w:rsidTr="004858BB">
        <w:trPr>
          <w:trHeight w:val="385"/>
        </w:trPr>
        <w:tc>
          <w:tcPr>
            <w:tcW w:w="4140" w:type="dxa"/>
          </w:tcPr>
          <w:p w14:paraId="45F99B0E" w14:textId="4DBD554A" w:rsidR="004858BB" w:rsidRPr="001D520A" w:rsidRDefault="004858BB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D65C9" w14:textId="7921DF84" w:rsidR="004858BB" w:rsidRPr="001D520A" w:rsidRDefault="00A02BFC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B467B07" w14:textId="77777777" w:rsidR="004858BB" w:rsidRPr="001D520A" w:rsidRDefault="004858BB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A9F6C" w14:textId="5131775A" w:rsidR="004858BB" w:rsidRPr="001D520A" w:rsidRDefault="00A02BFC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8F2E7F2" w14:textId="77777777" w:rsidR="004858BB" w:rsidRPr="001D520A" w:rsidRDefault="004858BB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91677" w14:textId="68C0B69B" w:rsidR="004858BB" w:rsidRPr="001D520A" w:rsidRDefault="00A02BFC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C9FAE1E" w14:textId="77777777" w:rsidR="004858BB" w:rsidRPr="001D520A" w:rsidRDefault="004858BB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79B66" w14:textId="2439D1CE" w:rsidR="004858BB" w:rsidRPr="001D520A" w:rsidRDefault="00A02BFC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858BB" w:rsidRPr="001D520A" w14:paraId="43280C49" w14:textId="77777777" w:rsidTr="004858BB">
        <w:trPr>
          <w:trHeight w:val="399"/>
        </w:trPr>
        <w:tc>
          <w:tcPr>
            <w:tcW w:w="4140" w:type="dxa"/>
          </w:tcPr>
          <w:p w14:paraId="1F52B8C5" w14:textId="77777777" w:rsidR="004858BB" w:rsidRPr="001D520A" w:rsidRDefault="004858BB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271647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8BB" w:rsidRPr="001D520A" w14:paraId="695266F9" w14:textId="77777777" w:rsidTr="004858BB">
        <w:trPr>
          <w:trHeight w:val="399"/>
        </w:trPr>
        <w:tc>
          <w:tcPr>
            <w:tcW w:w="4140" w:type="dxa"/>
          </w:tcPr>
          <w:p w14:paraId="726C2B4D" w14:textId="51D0EBAE" w:rsidR="004858BB" w:rsidRPr="000A3993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A3993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DBE3E4" w14:textId="07382C0F" w:rsidR="004858BB" w:rsidRPr="000A3993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A71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030366">
              <w:rPr>
                <w:rFonts w:ascii="Angsana New" w:hAnsi="Angsana New" w:cs="Angsana New"/>
                <w:sz w:val="30"/>
                <w:szCs w:val="30"/>
              </w:rPr>
              <w:t>2,0</w:t>
            </w:r>
            <w:r w:rsidR="00D95BB6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7C288C7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062A29" w14:textId="74EC5BE2" w:rsidR="004858BB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952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508C4800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3116D" w14:textId="1DD64920" w:rsidR="004858BB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8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397</w:t>
            </w:r>
            <w:r w:rsidR="0038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60B04BE0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BC2F0" w14:textId="23C8AFD5" w:rsidR="004858BB" w:rsidRPr="001D520A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948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487</w:t>
            </w:r>
          </w:p>
        </w:tc>
      </w:tr>
      <w:tr w:rsidR="004858BB" w:rsidRPr="001D520A" w14:paraId="7FE1BEE9" w14:textId="77777777" w:rsidTr="004858BB">
        <w:trPr>
          <w:trHeight w:val="399"/>
        </w:trPr>
        <w:tc>
          <w:tcPr>
            <w:tcW w:w="4140" w:type="dxa"/>
          </w:tcPr>
          <w:p w14:paraId="5FDB6390" w14:textId="344B6FDE" w:rsidR="004858BB" w:rsidRPr="000A3993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CF871" w14:textId="77777777" w:rsidR="004858BB" w:rsidRPr="000A3993" w:rsidRDefault="004858BB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3CA69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49034C" w14:textId="77777777" w:rsidR="004858BB" w:rsidRPr="001D520A" w:rsidRDefault="004858BB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05CD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C682F7" w14:textId="77777777" w:rsidR="004858BB" w:rsidRPr="001D520A" w:rsidRDefault="004858BB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B15EB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A4D08E" w14:textId="77777777" w:rsidR="004858BB" w:rsidRPr="001D520A" w:rsidRDefault="004858BB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8BB" w:rsidRPr="001D520A" w14:paraId="2FC3B36B" w14:textId="77777777" w:rsidTr="004858BB">
        <w:trPr>
          <w:trHeight w:val="399"/>
        </w:trPr>
        <w:tc>
          <w:tcPr>
            <w:tcW w:w="4140" w:type="dxa"/>
          </w:tcPr>
          <w:p w14:paraId="102BF3B6" w14:textId="48606164" w:rsidR="004858BB" w:rsidRPr="002B6378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3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0BBBEC" w14:textId="0D4DCBAF" w:rsidR="004858BB" w:rsidRPr="000A3993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030366">
              <w:rPr>
                <w:rFonts w:ascii="Angsana New" w:hAnsi="Angsana New" w:cs="Angsana New"/>
                <w:sz w:val="30"/>
                <w:szCs w:val="30"/>
              </w:rPr>
              <w:t>3,448</w:t>
            </w:r>
          </w:p>
        </w:tc>
        <w:tc>
          <w:tcPr>
            <w:tcW w:w="270" w:type="dxa"/>
          </w:tcPr>
          <w:p w14:paraId="493523BA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A87775" w14:textId="3690382A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156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035</w:t>
            </w:r>
          </w:p>
        </w:tc>
        <w:tc>
          <w:tcPr>
            <w:tcW w:w="270" w:type="dxa"/>
          </w:tcPr>
          <w:p w14:paraId="57FB71A9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443609" w14:textId="433EE7CE" w:rsidR="004858BB" w:rsidRPr="00407EF0" w:rsidRDefault="00A02BFC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170</w:t>
            </w:r>
            <w:r w:rsidR="0038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27D9E8B6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1681B" w14:textId="27F08C02" w:rsidR="004858BB" w:rsidRPr="001D520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810</w:t>
            </w:r>
          </w:p>
        </w:tc>
      </w:tr>
      <w:tr w:rsidR="004858BB" w:rsidRPr="001D520A" w14:paraId="758F7639" w14:textId="77777777" w:rsidTr="004858BB">
        <w:trPr>
          <w:trHeight w:val="399"/>
        </w:trPr>
        <w:tc>
          <w:tcPr>
            <w:tcW w:w="4140" w:type="dxa"/>
          </w:tcPr>
          <w:p w14:paraId="67DFF98D" w14:textId="686F888F" w:rsidR="004858BB" w:rsidRPr="002B6378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3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6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B1D7F7" w14:textId="1FAA4906" w:rsidR="004858BB" w:rsidRPr="000A3993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A71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  <w:tc>
          <w:tcPr>
            <w:tcW w:w="270" w:type="dxa"/>
          </w:tcPr>
          <w:p w14:paraId="48B6FC51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FA843F" w14:textId="00E053A3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5BB0300A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2FD098" w14:textId="345E0266" w:rsidR="004858BB" w:rsidRPr="00407EF0" w:rsidRDefault="00A02BFC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8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  <w:tc>
          <w:tcPr>
            <w:tcW w:w="270" w:type="dxa"/>
          </w:tcPr>
          <w:p w14:paraId="72620C57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805D7E" w14:textId="25D9A210" w:rsidR="004858BB" w:rsidRPr="001D520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4858BB" w:rsidRPr="001D520A" w14:paraId="3B302247" w14:textId="77777777" w:rsidTr="004858BB">
        <w:trPr>
          <w:trHeight w:val="399"/>
        </w:trPr>
        <w:tc>
          <w:tcPr>
            <w:tcW w:w="4140" w:type="dxa"/>
          </w:tcPr>
          <w:p w14:paraId="5DAC5BB8" w14:textId="6055B9AF" w:rsidR="004858BB" w:rsidRPr="000A3993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6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2BFC" w:rsidRPr="00A02BFC">
              <w:rPr>
                <w:rFonts w:ascii="Angsana New" w:hAnsi="Angsana New"/>
                <w:sz w:val="30"/>
                <w:szCs w:val="30"/>
              </w:rPr>
              <w:t>12</w:t>
            </w:r>
            <w:r w:rsidRPr="000A39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E0A23" w14:textId="49544B85" w:rsidR="004858BB" w:rsidRPr="000A3993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2A71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14:paraId="3D27BB9A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4E973" w14:textId="6E75BAE4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370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908</w:t>
            </w:r>
          </w:p>
        </w:tc>
        <w:tc>
          <w:tcPr>
            <w:tcW w:w="270" w:type="dxa"/>
          </w:tcPr>
          <w:p w14:paraId="2C8CA6D6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93337" w14:textId="5CAC5CFC" w:rsidR="004858BB" w:rsidRPr="00407EF0" w:rsidRDefault="00A02BFC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38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14:paraId="4F5E85CB" w14:textId="77777777" w:rsidR="004858BB" w:rsidRPr="001D520A" w:rsidRDefault="004858BB" w:rsidP="00E72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F9B27" w14:textId="6217FE7B" w:rsidR="004858BB" w:rsidRPr="001D520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370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908</w:t>
            </w:r>
          </w:p>
        </w:tc>
      </w:tr>
      <w:tr w:rsidR="004858BB" w:rsidRPr="001D520A" w14:paraId="675536E3" w14:textId="77777777" w:rsidTr="004858BB">
        <w:trPr>
          <w:trHeight w:val="399"/>
        </w:trPr>
        <w:tc>
          <w:tcPr>
            <w:tcW w:w="4140" w:type="dxa"/>
          </w:tcPr>
          <w:p w14:paraId="5C62DCDC" w14:textId="6D3635A9" w:rsidR="004858BB" w:rsidRPr="000A3993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3993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0A399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A3993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D64D2" w14:textId="791E0F84" w:rsidR="004858BB" w:rsidRPr="000A3993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 w:rsidRPr="007A783C"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2A71C0" w:rsidRPr="007A78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783C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D95BB6" w:rsidRPr="007A78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41D483" w14:textId="77777777" w:rsidR="004858BB" w:rsidRPr="001D520A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8261C3" w14:textId="53395ADD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137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23ED23D9" w14:textId="77777777" w:rsidR="004858BB" w:rsidRPr="001D520A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50389" w14:textId="1587273C" w:rsidR="004858BB" w:rsidRPr="00407EF0" w:rsidRDefault="00A02BFC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38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</w:tcPr>
          <w:p w14:paraId="18E59875" w14:textId="77777777" w:rsidR="004858BB" w:rsidRPr="001D520A" w:rsidRDefault="004858BB" w:rsidP="00F8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167361" w14:textId="5C6CE418" w:rsidR="004858BB" w:rsidRPr="001D520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sz w:val="30"/>
                <w:szCs w:val="30"/>
              </w:rPr>
              <w:t>137</w:t>
            </w:r>
            <w:r w:rsidR="004858BB"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</w:tr>
      <w:tr w:rsidR="004858BB" w:rsidRPr="001D520A" w14:paraId="7012C8D5" w14:textId="77777777" w:rsidTr="004858BB">
        <w:trPr>
          <w:trHeight w:val="399"/>
        </w:trPr>
        <w:tc>
          <w:tcPr>
            <w:tcW w:w="4140" w:type="dxa"/>
          </w:tcPr>
          <w:p w14:paraId="3E8653BA" w14:textId="6EA39E14" w:rsidR="004858BB" w:rsidRPr="000A3993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39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3184B" w14:textId="1DBAD1C3" w:rsidR="004858BB" w:rsidRPr="000A3993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A71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  <w:r w:rsidR="000303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4,42</w:t>
            </w:r>
            <w:r w:rsidR="009335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37C32C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7453A" w14:textId="700F1171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41379E8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A6CB" w14:textId="5223FF83" w:rsidR="004858BB" w:rsidRPr="001D520A" w:rsidRDefault="00A02BFC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81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716</w:t>
            </w:r>
            <w:r w:rsidR="00381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270" w:type="dxa"/>
          </w:tcPr>
          <w:p w14:paraId="0C1075FE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8B463F" w14:textId="1978E1BB" w:rsidR="004858BB" w:rsidRPr="001D520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624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895</w:t>
            </w:r>
          </w:p>
        </w:tc>
      </w:tr>
      <w:tr w:rsidR="004858BB" w:rsidRPr="001D520A" w14:paraId="5E353C5E" w14:textId="77777777" w:rsidTr="004858BB">
        <w:trPr>
          <w:trHeight w:val="399"/>
        </w:trPr>
        <w:tc>
          <w:tcPr>
            <w:tcW w:w="4140" w:type="dxa"/>
          </w:tcPr>
          <w:p w14:paraId="12A6E997" w14:textId="3126AE9D" w:rsidR="004858BB" w:rsidRPr="000A3993" w:rsidRDefault="004858BB" w:rsidP="00485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A3993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0A3993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5C065F" w14:textId="66C0F9CD" w:rsidR="004858BB" w:rsidRPr="000A3993" w:rsidRDefault="002A71C0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30366">
              <w:rPr>
                <w:rFonts w:ascii="Angsana New" w:hAnsi="Angsana New" w:cs="Angsana New"/>
                <w:sz w:val="30"/>
                <w:szCs w:val="30"/>
              </w:rPr>
              <w:t>63,64</w:t>
            </w:r>
            <w:r w:rsidR="00933590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6D2D0C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660A97" w14:textId="79664880" w:rsidR="004858BB" w:rsidRPr="001D520A" w:rsidRDefault="004858BB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12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154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373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B1059E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4AC3122C" w:rsidR="004858BB" w:rsidRPr="001D520A" w:rsidRDefault="00F8159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="000E14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640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2A184E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F35CA0" w14:textId="7C6F5D0D" w:rsidR="004858BB" w:rsidRPr="001D520A" w:rsidRDefault="004858BB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</w:rPr>
              <w:t xml:space="preserve">  (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154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2BFC" w:rsidRPr="00A02BFC">
              <w:rPr>
                <w:rFonts w:ascii="Angsana New" w:hAnsi="Angsana New" w:cs="Angsana New"/>
                <w:sz w:val="30"/>
                <w:szCs w:val="30"/>
              </w:rPr>
              <w:t>364</w:t>
            </w:r>
            <w:r w:rsidRPr="001D520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858BB" w:rsidRPr="001D520A" w14:paraId="29D99F8D" w14:textId="77777777" w:rsidTr="004858BB">
        <w:trPr>
          <w:trHeight w:val="399"/>
        </w:trPr>
        <w:tc>
          <w:tcPr>
            <w:tcW w:w="4140" w:type="dxa"/>
          </w:tcPr>
          <w:p w14:paraId="38D1986D" w14:textId="03DEB6C3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8CB0446" w14:textId="0DC3891E" w:rsidR="004858BB" w:rsidRPr="001D520A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A71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  <w:r w:rsidR="000303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0,775</w:t>
            </w:r>
          </w:p>
        </w:tc>
        <w:tc>
          <w:tcPr>
            <w:tcW w:w="270" w:type="dxa"/>
          </w:tcPr>
          <w:p w14:paraId="6F6F97F1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4E054" w14:textId="6B2FF7B9" w:rsidR="004858BB" w:rsidRPr="001D520A" w:rsidRDefault="00A02BFC" w:rsidP="0075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477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4CBEC005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960EC" w14:textId="20A275BC" w:rsidR="004858BB" w:rsidRPr="001D520A" w:rsidRDefault="00A02BFC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815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</w:t>
            </w:r>
            <w:r w:rsidR="000E14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4A682728" w14:textId="77777777" w:rsidR="004858BB" w:rsidRPr="001D520A" w:rsidRDefault="004858BB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3192D" w14:textId="5B5400A7" w:rsidR="004858BB" w:rsidRPr="001D520A" w:rsidRDefault="00A02BFC" w:rsidP="003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</w:t>
            </w:r>
            <w:r w:rsidR="004858BB"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531</w:t>
            </w:r>
          </w:p>
        </w:tc>
      </w:tr>
    </w:tbl>
    <w:p w14:paraId="05B9CE3D" w14:textId="77777777" w:rsidR="004B1F44" w:rsidRPr="004B1F44" w:rsidRDefault="004B1F44" w:rsidP="004B1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170"/>
        <w:gridCol w:w="271"/>
        <w:gridCol w:w="992"/>
        <w:gridCol w:w="271"/>
        <w:gridCol w:w="1033"/>
        <w:gridCol w:w="258"/>
        <w:gridCol w:w="1138"/>
      </w:tblGrid>
      <w:tr w:rsidR="007A783C" w:rsidRPr="00E741BF" w14:paraId="7F36B2D5" w14:textId="77777777" w:rsidTr="00961AC1">
        <w:tc>
          <w:tcPr>
            <w:tcW w:w="2232" w:type="pct"/>
          </w:tcPr>
          <w:p w14:paraId="4474788A" w14:textId="77777777" w:rsidR="007A783C" w:rsidRPr="00E741BF" w:rsidRDefault="007A783C" w:rsidP="0005409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434119D4" w14:textId="77777777" w:rsidR="007A783C" w:rsidRPr="00E741BF" w:rsidRDefault="007A783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388AFBC" w14:textId="77777777" w:rsidR="007A783C" w:rsidRPr="00E741BF" w:rsidRDefault="007A783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1DCA9159" w14:textId="77777777" w:rsidR="007A783C" w:rsidRPr="00E741BF" w:rsidRDefault="007A783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58BB" w:rsidRPr="00E741BF" w14:paraId="28D74EE5" w14:textId="77777777" w:rsidTr="00961AC1">
        <w:tc>
          <w:tcPr>
            <w:tcW w:w="2232" w:type="pct"/>
          </w:tcPr>
          <w:p w14:paraId="2B7216FE" w14:textId="77777777" w:rsidR="004858BB" w:rsidRPr="00E741BF" w:rsidRDefault="004858BB" w:rsidP="0005409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1" w:type="pct"/>
            <w:gridSpan w:val="3"/>
          </w:tcPr>
          <w:p w14:paraId="52E8C5A5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6F32DB2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A2CEEEF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8BB" w:rsidRPr="00E741BF" w14:paraId="081C0904" w14:textId="77777777" w:rsidTr="00961AC1">
        <w:tc>
          <w:tcPr>
            <w:tcW w:w="2232" w:type="pct"/>
          </w:tcPr>
          <w:p w14:paraId="66FA7BA2" w14:textId="6EB0EDDB" w:rsidR="004858BB" w:rsidRPr="00E741BF" w:rsidRDefault="004858BB" w:rsidP="0005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31F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02BFC"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331F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31" w:type="pct"/>
          </w:tcPr>
          <w:p w14:paraId="3265EAE4" w14:textId="72E3049A" w:rsidR="004858BB" w:rsidRPr="00E741BF" w:rsidRDefault="00A02BF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AF0FC08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5A017228" w14:textId="1A72217C" w:rsidR="004858BB" w:rsidRPr="00E741BF" w:rsidRDefault="00A02BF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4854BAA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8B47827" w14:textId="420F75DB" w:rsidR="004858BB" w:rsidRPr="00E741BF" w:rsidRDefault="00A02BF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0E7216E9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9E59899" w14:textId="558D6BBC" w:rsidR="004858BB" w:rsidRPr="00E741BF" w:rsidRDefault="00A02BFC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858BB" w:rsidRPr="00E741BF" w14:paraId="1A71B2AB" w14:textId="77777777" w:rsidTr="00961AC1">
        <w:tc>
          <w:tcPr>
            <w:tcW w:w="2232" w:type="pct"/>
          </w:tcPr>
          <w:p w14:paraId="3692935A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302BC6AD" w14:textId="77777777" w:rsidR="004858BB" w:rsidRPr="00E741BF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8BB" w:rsidRPr="00E741BF" w14:paraId="4A4D7DC7" w14:textId="77777777" w:rsidTr="00961AC1">
        <w:tc>
          <w:tcPr>
            <w:tcW w:w="2232" w:type="pct"/>
          </w:tcPr>
          <w:p w14:paraId="16DFF91B" w14:textId="024C2AA5" w:rsidR="004858BB" w:rsidRPr="00E741BF" w:rsidRDefault="004858BB" w:rsidP="0005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sz w:val="30"/>
                <w:szCs w:val="30"/>
                <w:cs/>
              </w:rPr>
              <w:t>- 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</w:tcPr>
          <w:p w14:paraId="29643004" w14:textId="7EA89160" w:rsidR="004858BB" w:rsidRPr="002C29BC" w:rsidRDefault="00030366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</w:t>
            </w:r>
            <w:r w:rsidR="002D4BB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392CD91" w14:textId="77777777" w:rsidR="004858BB" w:rsidRPr="002C29BC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1E4EB6C" w14:textId="270CFB9A" w:rsidR="004858BB" w:rsidRPr="002C29BC" w:rsidRDefault="002D4BB1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4,808</w:t>
            </w:r>
          </w:p>
        </w:tc>
        <w:tc>
          <w:tcPr>
            <w:tcW w:w="146" w:type="pct"/>
          </w:tcPr>
          <w:p w14:paraId="36286D78" w14:textId="77777777" w:rsidR="004858BB" w:rsidRPr="002C29BC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7FC6943" w14:textId="13B42DC2" w:rsidR="004858BB" w:rsidRPr="002C29BC" w:rsidRDefault="00030366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9,276</w:t>
            </w:r>
          </w:p>
        </w:tc>
        <w:tc>
          <w:tcPr>
            <w:tcW w:w="139" w:type="pct"/>
          </w:tcPr>
          <w:p w14:paraId="395F12EC" w14:textId="77777777" w:rsidR="004858BB" w:rsidRPr="002C29BC" w:rsidRDefault="004858BB" w:rsidP="00054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F65AA93" w14:textId="4B855759" w:rsidR="004858BB" w:rsidRPr="002C29BC" w:rsidRDefault="002D4BB1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4,808</w:t>
            </w:r>
          </w:p>
        </w:tc>
      </w:tr>
    </w:tbl>
    <w:p w14:paraId="7E1FF7CB" w14:textId="2AD07056" w:rsidR="004858BB" w:rsidRDefault="004858BB" w:rsidP="004B1F44">
      <w:pPr>
        <w:rPr>
          <w:rFonts w:ascii="Angsana New" w:hAnsi="Angsana New" w:cs="Angsana New"/>
          <w:sz w:val="30"/>
          <w:szCs w:val="30"/>
        </w:rPr>
      </w:pPr>
    </w:p>
    <w:p w14:paraId="451C563C" w14:textId="77777777" w:rsidR="007A783C" w:rsidRDefault="007A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0D13C4C" w14:textId="4258009D" w:rsidR="00D762E4" w:rsidRPr="00A648B5" w:rsidRDefault="00B30C51" w:rsidP="00571E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  <w:tab w:val="decimal" w:pos="630"/>
        </w:tabs>
        <w:spacing w:line="240" w:lineRule="auto"/>
        <w:ind w:left="450" w:right="-45" w:hanging="42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D762E4">
        <w:rPr>
          <w:rFonts w:ascii="Angsana New" w:hAnsi="Angsana New" w:cs="Angsana New"/>
          <w:sz w:val="30"/>
          <w:szCs w:val="30"/>
          <w:u w:val="none"/>
          <w:cs/>
        </w:rPr>
        <w:lastRenderedPageBreak/>
        <w:tab/>
      </w:r>
      <w:r w:rsidR="00D762E4" w:rsidRPr="00A648B5">
        <w:rPr>
          <w:rFonts w:ascii="Angsana New" w:hAnsi="Angsana New" w:cs="Angsana New" w:hint="cs"/>
          <w:sz w:val="30"/>
          <w:szCs w:val="30"/>
          <w:u w:val="none"/>
          <w:cs/>
        </w:rPr>
        <w:t>สินค้าคงเหลือ</w:t>
      </w:r>
    </w:p>
    <w:p w14:paraId="05AA1BD6" w14:textId="69FA9185" w:rsidR="00D762E4" w:rsidRPr="00961AC1" w:rsidRDefault="00D762E4" w:rsidP="00D762E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108"/>
        <w:gridCol w:w="241"/>
        <w:gridCol w:w="1081"/>
        <w:gridCol w:w="280"/>
        <w:gridCol w:w="1037"/>
        <w:gridCol w:w="8"/>
      </w:tblGrid>
      <w:tr w:rsidR="00D762E4" w:rsidRPr="00A245D0" w14:paraId="53509687" w14:textId="77777777" w:rsidTr="003020EB">
        <w:trPr>
          <w:trHeight w:val="385"/>
          <w:tblHeader/>
        </w:trPr>
        <w:tc>
          <w:tcPr>
            <w:tcW w:w="3951" w:type="dxa"/>
          </w:tcPr>
          <w:p w14:paraId="36E160C8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F4A9964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6BEB8F21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46DEE44B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</w:tcPr>
          <w:p w14:paraId="6FE8DC19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2E4" w:rsidRPr="00A245D0" w14:paraId="5AD02107" w14:textId="77777777" w:rsidTr="003020EB">
        <w:trPr>
          <w:trHeight w:val="385"/>
          <w:tblHeader/>
        </w:trPr>
        <w:tc>
          <w:tcPr>
            <w:tcW w:w="3951" w:type="dxa"/>
          </w:tcPr>
          <w:p w14:paraId="55ABA52A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4EC1A38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0B6A7A4" w14:textId="7A78113E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648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48B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A4A1B7D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80D6D3D" w14:textId="3D92B678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6624AD67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1D2601" w14:textId="7DA5A229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648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48B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0147C930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39FDDB3A" w14:textId="183FDBC7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62E4"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762E4" w:rsidRPr="00A245D0" w14:paraId="6209D704" w14:textId="77777777" w:rsidTr="003020EB">
        <w:trPr>
          <w:trHeight w:val="385"/>
          <w:tblHeader/>
        </w:trPr>
        <w:tc>
          <w:tcPr>
            <w:tcW w:w="3951" w:type="dxa"/>
          </w:tcPr>
          <w:p w14:paraId="7D8FF07E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60A01A5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8EDD1C3" w14:textId="78136AD3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694EFDE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AC3032C" w14:textId="4B5D2E7B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65D7BA3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5CEF16" w14:textId="6538B63C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774CF4C8" w14:textId="77777777" w:rsidR="00D762E4" w:rsidRPr="00A245D0" w:rsidRDefault="00D762E4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5E579C08" w14:textId="557276E4" w:rsidR="00D762E4" w:rsidRPr="00A245D0" w:rsidRDefault="00A02BFC" w:rsidP="003020E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762E4" w:rsidRPr="00A245D0" w14:paraId="68CCDCB4" w14:textId="77777777" w:rsidTr="003020EB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2E8A94D0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57BB9AB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468EA140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68A5" w:rsidRPr="00A245D0" w14:paraId="2A1C6E0D" w14:textId="77777777" w:rsidTr="003020EB">
        <w:trPr>
          <w:trHeight w:val="399"/>
        </w:trPr>
        <w:tc>
          <w:tcPr>
            <w:tcW w:w="3951" w:type="dxa"/>
          </w:tcPr>
          <w:p w14:paraId="163BD809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239" w:type="dxa"/>
          </w:tcPr>
          <w:p w14:paraId="10DB814D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FC2B02" w14:textId="5A0C2A3B" w:rsidR="000868A5" w:rsidRPr="00A245D0" w:rsidRDefault="00A02BFC" w:rsidP="00086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842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="0008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14:paraId="180AC2DF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6FE2A200" w14:textId="14006C0B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="000868A5"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41" w:type="dxa"/>
          </w:tcPr>
          <w:p w14:paraId="646DD4A8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4841835" w14:textId="3DDBDA65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="0008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80" w:type="dxa"/>
          </w:tcPr>
          <w:p w14:paraId="3AA187AA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1DE5980" w14:textId="27CFFDD0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="000868A5"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0868A5" w:rsidRPr="00A245D0" w14:paraId="5141B0E4" w14:textId="77777777" w:rsidTr="003020EB">
        <w:trPr>
          <w:trHeight w:val="399"/>
        </w:trPr>
        <w:tc>
          <w:tcPr>
            <w:tcW w:w="3951" w:type="dxa"/>
          </w:tcPr>
          <w:p w14:paraId="1FB6A771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239" w:type="dxa"/>
          </w:tcPr>
          <w:p w14:paraId="3D424ECD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3D5E384" w14:textId="65E8C655" w:rsidR="000868A5" w:rsidRPr="00A245D0" w:rsidRDefault="00A02BFC" w:rsidP="00086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22B0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F861F03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7608AAF" w14:textId="2BE89181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41" w:type="dxa"/>
          </w:tcPr>
          <w:p w14:paraId="5DB5382F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C395066" w14:textId="598C42CA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22B0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14:paraId="0DCE0D0F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4D7AE2C" w14:textId="0444E2A9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0868A5" w:rsidRPr="00A245D0" w14:paraId="72B4C4E2" w14:textId="77777777" w:rsidTr="003020EB">
        <w:trPr>
          <w:trHeight w:val="399"/>
        </w:trPr>
        <w:tc>
          <w:tcPr>
            <w:tcW w:w="3951" w:type="dxa"/>
          </w:tcPr>
          <w:p w14:paraId="602BEBAD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39" w:type="dxa"/>
          </w:tcPr>
          <w:p w14:paraId="0FFD2551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D8D4341" w14:textId="02EB4D8D" w:rsidR="000868A5" w:rsidRPr="00A245D0" w:rsidRDefault="00A02BFC" w:rsidP="00086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08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36" w:type="dxa"/>
          </w:tcPr>
          <w:p w14:paraId="2F5A029C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B22E707" w14:textId="77777777" w:rsidR="000868A5" w:rsidRPr="00A245D0" w:rsidRDefault="000868A5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505AE8A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605CA68" w14:textId="7103A364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08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80" w:type="dxa"/>
          </w:tcPr>
          <w:p w14:paraId="5732F5BC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90A142C" w14:textId="77777777" w:rsidR="000868A5" w:rsidRPr="00A245D0" w:rsidRDefault="000868A5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68A5" w:rsidRPr="00A245D0" w14:paraId="77DEA310" w14:textId="77777777" w:rsidTr="003020EB">
        <w:trPr>
          <w:trHeight w:val="399"/>
        </w:trPr>
        <w:tc>
          <w:tcPr>
            <w:tcW w:w="3951" w:type="dxa"/>
          </w:tcPr>
          <w:p w14:paraId="1BF1F755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239" w:type="dxa"/>
          </w:tcPr>
          <w:p w14:paraId="2CAA3AA4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998795A" w14:textId="48112EA2" w:rsidR="000868A5" w:rsidRPr="00A245D0" w:rsidRDefault="00A02BFC" w:rsidP="00086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8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36" w:type="dxa"/>
          </w:tcPr>
          <w:p w14:paraId="09742806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83015BE" w14:textId="13BB5071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868A5"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41" w:type="dxa"/>
          </w:tcPr>
          <w:p w14:paraId="77BEF043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3143D29" w14:textId="1169AF61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8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80" w:type="dxa"/>
          </w:tcPr>
          <w:p w14:paraId="6A7B53CA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84A5D01" w14:textId="5357B39C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868A5"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0868A5" w:rsidRPr="00A245D0" w14:paraId="0E739CF9" w14:textId="77777777" w:rsidTr="003020EB">
        <w:trPr>
          <w:trHeight w:val="399"/>
        </w:trPr>
        <w:tc>
          <w:tcPr>
            <w:tcW w:w="3951" w:type="dxa"/>
          </w:tcPr>
          <w:p w14:paraId="33228364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</w:tcPr>
          <w:p w14:paraId="4E17606E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B3247" w14:textId="79DD3541" w:rsidR="000868A5" w:rsidRPr="00A245D0" w:rsidRDefault="00A02BFC" w:rsidP="00086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8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</w:t>
            </w:r>
            <w:r w:rsidR="0008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B22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124B13A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77AFB30B" w14:textId="71C9A5BD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="000868A5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41" w:type="dxa"/>
          </w:tcPr>
          <w:p w14:paraId="2A7496F3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FA126" w14:textId="5D82DBB4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8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</w:t>
            </w:r>
            <w:r w:rsidR="0008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B22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1966037A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79A01C89" w14:textId="23C93DE5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="000868A5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</w:tr>
      <w:tr w:rsidR="000868A5" w:rsidRPr="00A245D0" w14:paraId="7492CA6F" w14:textId="77777777" w:rsidTr="003020EB">
        <w:trPr>
          <w:trHeight w:val="399"/>
        </w:trPr>
        <w:tc>
          <w:tcPr>
            <w:tcW w:w="3951" w:type="dxa"/>
          </w:tcPr>
          <w:p w14:paraId="0459B0D6" w14:textId="77777777" w:rsidR="000868A5" w:rsidRPr="00A245D0" w:rsidRDefault="000868A5" w:rsidP="000868A5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239" w:type="dxa"/>
          </w:tcPr>
          <w:p w14:paraId="7FE1B3F1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11938" w14:textId="43AEB4E5" w:rsidR="000868A5" w:rsidRPr="00A245D0" w:rsidRDefault="000868A5" w:rsidP="00086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611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AF125C6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043121D" w14:textId="66E9D458" w:rsidR="000868A5" w:rsidRPr="00A245D0" w:rsidRDefault="000868A5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81AE608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7B8B8" w14:textId="6DD01BD3" w:rsidR="000868A5" w:rsidRPr="00A245D0" w:rsidRDefault="000868A5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611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2C762F54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4D02841A" w14:textId="175CC813" w:rsidR="000868A5" w:rsidRPr="00A245D0" w:rsidRDefault="000868A5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056</w:t>
            </w:r>
            <w:r w:rsidRPr="00A245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68A5" w:rsidRPr="00A245D0" w14:paraId="6ED8D3A7" w14:textId="77777777" w:rsidTr="003020EB">
        <w:trPr>
          <w:trHeight w:val="399"/>
        </w:trPr>
        <w:tc>
          <w:tcPr>
            <w:tcW w:w="3951" w:type="dxa"/>
          </w:tcPr>
          <w:p w14:paraId="3E6D013B" w14:textId="77777777" w:rsidR="000868A5" w:rsidRPr="00A245D0" w:rsidRDefault="000868A5" w:rsidP="000868A5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76D5067A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6728D" w14:textId="614D24D8" w:rsidR="000868A5" w:rsidRPr="00A245D0" w:rsidRDefault="00A02BFC" w:rsidP="00086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8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</w:t>
            </w:r>
            <w:r w:rsidR="0008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="009B74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6456B5C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45D9F" w14:textId="293DACD9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="000868A5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41" w:type="dxa"/>
          </w:tcPr>
          <w:p w14:paraId="03F87542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705F1" w14:textId="6914A0AD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8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</w:t>
            </w:r>
            <w:r w:rsidR="0008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="009B74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14:paraId="216BEBC2" w14:textId="77777777" w:rsidR="000868A5" w:rsidRPr="00A245D0" w:rsidRDefault="000868A5" w:rsidP="00086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03908" w14:textId="7151A8EF" w:rsidR="000868A5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 w:rsidR="000868A5" w:rsidRPr="00A24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</w:tr>
      <w:tr w:rsidR="00D762E4" w:rsidRPr="00961AC1" w14:paraId="67B60C61" w14:textId="77777777" w:rsidTr="004C7002">
        <w:trPr>
          <w:trHeight w:val="242"/>
        </w:trPr>
        <w:tc>
          <w:tcPr>
            <w:tcW w:w="3951" w:type="dxa"/>
          </w:tcPr>
          <w:p w14:paraId="0F3C8F27" w14:textId="77777777" w:rsidR="00D762E4" w:rsidRPr="00961AC1" w:rsidRDefault="00D762E4" w:rsidP="003020EB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14C8AC9" w14:textId="77777777" w:rsidR="00D762E4" w:rsidRPr="00961AC1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74FCAA" w14:textId="77777777" w:rsidR="00D762E4" w:rsidRPr="00961AC1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0DCFB6" w14:textId="77777777" w:rsidR="00D762E4" w:rsidRPr="00961AC1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bottom"/>
          </w:tcPr>
          <w:p w14:paraId="73E65DAB" w14:textId="77777777" w:rsidR="00D762E4" w:rsidRPr="00961AC1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7A46054" w14:textId="77777777" w:rsidR="00D762E4" w:rsidRPr="00961AC1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10766C" w14:textId="77777777" w:rsidR="00D762E4" w:rsidRPr="00961AC1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1A9BC309" w14:textId="77777777" w:rsidR="00D762E4" w:rsidRPr="00961AC1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6495F3C7" w14:textId="77777777" w:rsidR="00D762E4" w:rsidRPr="00961AC1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62E4" w:rsidRPr="00A245D0" w14:paraId="111E5A9F" w14:textId="77777777" w:rsidTr="003020EB">
        <w:trPr>
          <w:trHeight w:val="399"/>
        </w:trPr>
        <w:tc>
          <w:tcPr>
            <w:tcW w:w="3951" w:type="dxa"/>
          </w:tcPr>
          <w:p w14:paraId="3BC69C02" w14:textId="77777777" w:rsidR="00A245D0" w:rsidRDefault="00A245D0" w:rsidP="003020EB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4E05E571" w14:textId="3132A541" w:rsidR="00D762E4" w:rsidRPr="00A245D0" w:rsidRDefault="00A245D0" w:rsidP="004C7002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รวมในบัญชีต้นทุนขาย</w:t>
            </w:r>
            <w:r w:rsidR="004C70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  <w:r w:rsidR="00D50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239" w:type="dxa"/>
          </w:tcPr>
          <w:p w14:paraId="533FF1B9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9" w:type="dxa"/>
            <w:gridSpan w:val="3"/>
            <w:shd w:val="clear" w:color="auto" w:fill="auto"/>
            <w:vAlign w:val="bottom"/>
          </w:tcPr>
          <w:p w14:paraId="57291F98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FADFECE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4"/>
            <w:shd w:val="clear" w:color="auto" w:fill="auto"/>
            <w:vAlign w:val="bottom"/>
          </w:tcPr>
          <w:p w14:paraId="311516F4" w14:textId="77777777" w:rsidR="00D762E4" w:rsidRPr="00A245D0" w:rsidRDefault="00D762E4" w:rsidP="0030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7002" w:rsidRPr="00A245D0" w14:paraId="6A0478F4" w14:textId="77777777" w:rsidTr="004C7002">
        <w:trPr>
          <w:trHeight w:val="399"/>
        </w:trPr>
        <w:tc>
          <w:tcPr>
            <w:tcW w:w="3951" w:type="dxa"/>
          </w:tcPr>
          <w:p w14:paraId="16DE8C94" w14:textId="09CF6B1A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64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02BFC" w:rsidRPr="00A02B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648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64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72C3D7EA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E3F1727" w14:textId="7E05C86F" w:rsidR="004C7002" w:rsidRPr="00A245D0" w:rsidRDefault="00A02BFC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56829C8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7817A5BC" w14:textId="4BCF3B72" w:rsidR="004C7002" w:rsidRPr="00A245D0" w:rsidRDefault="00A02BFC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E3E1376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E7D5A93" w14:textId="6F9AD672" w:rsidR="004C7002" w:rsidRPr="00A245D0" w:rsidRDefault="00A02BFC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5A08A8E5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</w:tcPr>
          <w:p w14:paraId="19443DD3" w14:textId="067E090C" w:rsidR="004C7002" w:rsidRPr="00A245D0" w:rsidRDefault="00A02BFC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C7002" w:rsidRPr="00A245D0" w14:paraId="2F2E23D7" w14:textId="77777777" w:rsidTr="004C7002">
        <w:trPr>
          <w:trHeight w:val="399"/>
        </w:trPr>
        <w:tc>
          <w:tcPr>
            <w:tcW w:w="3951" w:type="dxa"/>
          </w:tcPr>
          <w:p w14:paraId="2BC729D6" w14:textId="77777777" w:rsidR="004C7002" w:rsidRPr="00E741BF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29CB84F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06" w:type="dxa"/>
            <w:gridSpan w:val="8"/>
            <w:shd w:val="clear" w:color="auto" w:fill="auto"/>
          </w:tcPr>
          <w:p w14:paraId="5B1AD36F" w14:textId="6A5DEF4A" w:rsidR="004C7002" w:rsidRPr="000B294D" w:rsidRDefault="004C7002" w:rsidP="004C7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7002" w:rsidRPr="00A245D0" w14:paraId="0DB60BD6" w14:textId="77777777" w:rsidTr="003020EB">
        <w:trPr>
          <w:trHeight w:val="399"/>
        </w:trPr>
        <w:tc>
          <w:tcPr>
            <w:tcW w:w="3951" w:type="dxa"/>
          </w:tcPr>
          <w:p w14:paraId="11C52956" w14:textId="02C4391C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Pr="00B5386F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39" w:type="dxa"/>
          </w:tcPr>
          <w:p w14:paraId="53CF8C47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C4556EF" w14:textId="424D0070" w:rsidR="004C7002" w:rsidRPr="000B294D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D1D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2B05">
              <w:rPr>
                <w:rFonts w:asciiTheme="majorBidi" w:hAnsiTheme="majorBidi" w:cstheme="majorBidi"/>
                <w:sz w:val="30"/>
                <w:szCs w:val="30"/>
              </w:rPr>
              <w:t>498,936</w:t>
            </w:r>
          </w:p>
        </w:tc>
        <w:tc>
          <w:tcPr>
            <w:tcW w:w="236" w:type="dxa"/>
          </w:tcPr>
          <w:p w14:paraId="6B24F22D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36BA302" w14:textId="141A609E" w:rsidR="004C7002" w:rsidRPr="000B294D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76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30366">
              <w:rPr>
                <w:rFonts w:asciiTheme="majorBidi" w:hAnsiTheme="majorBidi" w:cstheme="majorBidi"/>
                <w:sz w:val="30"/>
                <w:szCs w:val="30"/>
              </w:rPr>
              <w:t>386,088</w:t>
            </w:r>
          </w:p>
        </w:tc>
        <w:tc>
          <w:tcPr>
            <w:tcW w:w="241" w:type="dxa"/>
          </w:tcPr>
          <w:p w14:paraId="5359448A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2A7408B" w14:textId="526550C6" w:rsidR="004C7002" w:rsidRPr="000B294D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32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 w:rsidR="00932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80" w:type="dxa"/>
          </w:tcPr>
          <w:p w14:paraId="0563E93E" w14:textId="77777777" w:rsidR="004C7002" w:rsidRPr="00A245D0" w:rsidRDefault="004C7002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4F7B3B5" w14:textId="49DF55BB" w:rsidR="004C7002" w:rsidRPr="000B294D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A51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0366">
              <w:rPr>
                <w:rFonts w:asciiTheme="majorBidi" w:hAnsiTheme="majorBidi" w:cstheme="majorBidi"/>
                <w:sz w:val="30"/>
                <w:szCs w:val="30"/>
              </w:rPr>
              <w:t>87,885</w:t>
            </w:r>
          </w:p>
        </w:tc>
      </w:tr>
      <w:tr w:rsidR="00D762E4" w:rsidRPr="00A245D0" w14:paraId="4967733C" w14:textId="77777777" w:rsidTr="003020EB">
        <w:trPr>
          <w:trHeight w:val="399"/>
        </w:trPr>
        <w:tc>
          <w:tcPr>
            <w:tcW w:w="3951" w:type="dxa"/>
          </w:tcPr>
          <w:p w14:paraId="48A11669" w14:textId="1B73154E" w:rsidR="00D762E4" w:rsidRPr="00A245D0" w:rsidRDefault="00D762E4" w:rsidP="00A2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proofErr w:type="gramStart"/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- </w:t>
            </w:r>
            <w:r w:rsidR="00A245D0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</w:t>
            </w:r>
            <w:r w:rsidR="00A245D0" w:rsidRPr="00A245D0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(</w:t>
            </w:r>
            <w:proofErr w:type="gramEnd"/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กลับรายการ) การปรับลดมูลค่าเป็น</w:t>
            </w:r>
          </w:p>
        </w:tc>
        <w:tc>
          <w:tcPr>
            <w:tcW w:w="239" w:type="dxa"/>
          </w:tcPr>
          <w:p w14:paraId="66E597F4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103555E" w14:textId="77777777" w:rsidR="00D762E4" w:rsidRPr="00A245D0" w:rsidRDefault="00D762E4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EB5F0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BC69A45" w14:textId="77777777" w:rsidR="00D762E4" w:rsidRPr="00A245D0" w:rsidRDefault="00D762E4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D1919FC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706DF58" w14:textId="77777777" w:rsidR="00D762E4" w:rsidRPr="00A245D0" w:rsidRDefault="00D762E4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DB3041D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7B1C1E0" w14:textId="77777777" w:rsidR="00D762E4" w:rsidRPr="00A245D0" w:rsidRDefault="00D762E4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2E4" w:rsidRPr="00A245D0" w14:paraId="0FE504AE" w14:textId="77777777" w:rsidTr="003020EB">
        <w:trPr>
          <w:trHeight w:val="399"/>
        </w:trPr>
        <w:tc>
          <w:tcPr>
            <w:tcW w:w="3951" w:type="dxa"/>
          </w:tcPr>
          <w:p w14:paraId="20BC9BDE" w14:textId="5D46C84F" w:rsidR="00D762E4" w:rsidRPr="00A245D0" w:rsidRDefault="00A245D0" w:rsidP="00A2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</w:t>
            </w:r>
            <w:r w:rsidR="00D762E4"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239" w:type="dxa"/>
          </w:tcPr>
          <w:p w14:paraId="7EB449AB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B23E6" w14:textId="1BDF0D80" w:rsidR="00D762E4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32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401D1548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6C6461F" w14:textId="5067CFE4" w:rsidR="00D762E4" w:rsidRPr="00A245D0" w:rsidRDefault="00AA51D5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390" w:hanging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B7B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F7CDA5E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23073" w14:textId="488FFFEC" w:rsidR="00D762E4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324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80" w:type="dxa"/>
          </w:tcPr>
          <w:p w14:paraId="51997F9F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08C1DA6C" w14:textId="2B8C33C7" w:rsidR="00D762E4" w:rsidRPr="00A245D0" w:rsidRDefault="00AA51D5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B7B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62E4" w:rsidRPr="00A245D0" w14:paraId="3DCB6714" w14:textId="77777777" w:rsidTr="003020EB">
        <w:trPr>
          <w:trHeight w:val="399"/>
        </w:trPr>
        <w:tc>
          <w:tcPr>
            <w:tcW w:w="3951" w:type="dxa"/>
          </w:tcPr>
          <w:p w14:paraId="5FF13777" w14:textId="77777777" w:rsidR="00D762E4" w:rsidRPr="00A245D0" w:rsidRDefault="00D762E4" w:rsidP="003020EB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</w:tcPr>
          <w:p w14:paraId="43E9A92C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BC7C3" w14:textId="7448DE7F" w:rsidR="00D762E4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D1D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B22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0,491</w:t>
            </w:r>
          </w:p>
        </w:tc>
        <w:tc>
          <w:tcPr>
            <w:tcW w:w="236" w:type="dxa"/>
          </w:tcPr>
          <w:p w14:paraId="3CFB6852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DB99" w14:textId="7143CB56" w:rsidR="00D762E4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076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030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3,730</w:t>
            </w:r>
          </w:p>
        </w:tc>
        <w:tc>
          <w:tcPr>
            <w:tcW w:w="241" w:type="dxa"/>
          </w:tcPr>
          <w:p w14:paraId="413E2CD6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AE6B0" w14:textId="2EC0C29D" w:rsidR="00D762E4" w:rsidRPr="009A612B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324BE" w:rsidRPr="00932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</w:t>
            </w:r>
            <w:r w:rsidR="009324BE" w:rsidRPr="009324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80" w:type="dxa"/>
          </w:tcPr>
          <w:p w14:paraId="1980925B" w14:textId="77777777" w:rsidR="00D762E4" w:rsidRPr="00A245D0" w:rsidRDefault="00D762E4" w:rsidP="0030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B6B2C" w14:textId="784D47AB" w:rsidR="00D762E4" w:rsidRPr="00A245D0" w:rsidRDefault="00A02BFC" w:rsidP="00961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A5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303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75,527</w:t>
            </w:r>
          </w:p>
        </w:tc>
      </w:tr>
    </w:tbl>
    <w:p w14:paraId="4CAD7EAC" w14:textId="77777777" w:rsidR="00D762E4" w:rsidRPr="00961AC1" w:rsidRDefault="00D762E4" w:rsidP="001E641E">
      <w:pPr>
        <w:ind w:left="540"/>
        <w:rPr>
          <w:rFonts w:ascii="Angsana New" w:hAnsi="Angsana New" w:cs="Angsana New"/>
          <w:sz w:val="30"/>
          <w:szCs w:val="30"/>
          <w:lang w:val="en-GB"/>
        </w:rPr>
      </w:pPr>
    </w:p>
    <w:p w14:paraId="1CF529CF" w14:textId="7F171164" w:rsidR="00D762E4" w:rsidRDefault="001E641E" w:rsidP="00571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="00A02BFC" w:rsidRPr="00A02BFC">
        <w:rPr>
          <w:rFonts w:ascii="Angsana New" w:hAnsi="Angsana New" w:cs="Angsana New"/>
          <w:sz w:val="30"/>
          <w:szCs w:val="30"/>
        </w:rPr>
        <w:t>30</w:t>
      </w:r>
      <w:r w:rsidR="00A648B5">
        <w:rPr>
          <w:rFonts w:ascii="Angsana New" w:hAnsi="Angsana New" w:cs="Angsana New"/>
          <w:sz w:val="30"/>
          <w:szCs w:val="30"/>
        </w:rPr>
        <w:t xml:space="preserve"> </w:t>
      </w:r>
      <w:r w:rsidR="00A648B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  <w:r w:rsidRPr="001E641E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กลุ่มบริษัทและบริษัทมีเจ้าหนี้ทรัสต์รีซีทจำนวน </w:t>
      </w:r>
      <w:r w:rsidR="00A02BFC" w:rsidRPr="00953B03">
        <w:rPr>
          <w:rFonts w:ascii="Angsana New" w:hAnsi="Angsana New" w:cs="Angsana New"/>
          <w:sz w:val="30"/>
          <w:szCs w:val="30"/>
        </w:rPr>
        <w:t>1</w:t>
      </w:r>
      <w:r w:rsidR="000B3AF5" w:rsidRPr="00953B03">
        <w:rPr>
          <w:rFonts w:ascii="Angsana New" w:hAnsi="Angsana New" w:cs="Angsana New"/>
          <w:sz w:val="30"/>
          <w:szCs w:val="30"/>
        </w:rPr>
        <w:t>,</w:t>
      </w:r>
      <w:r w:rsidR="00A02BFC" w:rsidRPr="00953B03">
        <w:rPr>
          <w:rFonts w:ascii="Angsana New" w:hAnsi="Angsana New" w:cs="Angsana New"/>
          <w:sz w:val="30"/>
          <w:szCs w:val="30"/>
        </w:rPr>
        <w:t>63</w:t>
      </w:r>
      <w:r w:rsidR="00953B03" w:rsidRPr="00953B03">
        <w:rPr>
          <w:rFonts w:ascii="Angsana New" w:hAnsi="Angsana New" w:cs="Angsana New"/>
          <w:sz w:val="30"/>
          <w:szCs w:val="30"/>
        </w:rPr>
        <w:t>2.6</w:t>
      </w:r>
      <w:r w:rsidR="00953B03">
        <w:rPr>
          <w:rFonts w:ascii="Angsana New" w:hAnsi="Angsana New" w:cs="Angsana New"/>
          <w:sz w:val="30"/>
          <w:szCs w:val="30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(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31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2563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: 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559</w:t>
      </w:r>
      <w:r w:rsidR="00B06BC5">
        <w:rPr>
          <w:rFonts w:ascii="Angsana New" w:hAnsi="Angsana New" w:cs="Angsana New"/>
          <w:i/>
          <w:iCs/>
          <w:sz w:val="30"/>
          <w:szCs w:val="30"/>
          <w:lang w:val="en-GB"/>
        </w:rPr>
        <w:t>.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5</w:t>
      </w:r>
      <w:r w:rsidR="00A648B5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ล้านบาท)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โดยมีอัตราดอกเบี้ยร้อย</w:t>
      </w:r>
      <w:r w:rsidRPr="00BB77E7">
        <w:rPr>
          <w:rFonts w:ascii="Angsana New" w:hAnsi="Angsana New" w:cs="Angsana New"/>
          <w:sz w:val="30"/>
          <w:szCs w:val="30"/>
          <w:cs/>
          <w:lang w:val="en-GB"/>
        </w:rPr>
        <w:t xml:space="preserve">ละ </w:t>
      </w:r>
      <w:r w:rsidR="00A02BFC" w:rsidRPr="00BB77E7">
        <w:rPr>
          <w:rFonts w:ascii="Angsana New" w:hAnsi="Angsana New" w:cs="Angsana New"/>
          <w:sz w:val="30"/>
          <w:szCs w:val="30"/>
        </w:rPr>
        <w:t>0</w:t>
      </w:r>
      <w:r w:rsidRPr="00BB77E7">
        <w:rPr>
          <w:rFonts w:ascii="Angsana New" w:hAnsi="Angsana New" w:cs="Angsana New"/>
          <w:sz w:val="30"/>
          <w:szCs w:val="30"/>
          <w:lang w:val="en-GB"/>
        </w:rPr>
        <w:t>.</w:t>
      </w:r>
      <w:r w:rsidR="00A02BFC" w:rsidRPr="00BB77E7">
        <w:rPr>
          <w:rFonts w:ascii="Angsana New" w:hAnsi="Angsana New" w:cs="Angsana New"/>
          <w:sz w:val="30"/>
          <w:szCs w:val="30"/>
        </w:rPr>
        <w:t>50</w:t>
      </w:r>
      <w:r w:rsidRPr="00BB77E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571E1B" w:rsidRPr="00BB77E7">
        <w:rPr>
          <w:rFonts w:ascii="Angsana New" w:hAnsi="Angsana New" w:cs="Angsana New" w:hint="cs"/>
          <w:sz w:val="30"/>
          <w:szCs w:val="30"/>
          <w:cs/>
          <w:lang w:val="en-GB"/>
        </w:rPr>
        <w:t>ถึง ร้อยละ</w:t>
      </w:r>
      <w:r w:rsidRPr="00BB77E7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BB77E7" w:rsidRPr="00BB77E7">
        <w:rPr>
          <w:rFonts w:ascii="Angsana New" w:hAnsi="Angsana New" w:cs="Angsana New"/>
          <w:sz w:val="30"/>
          <w:szCs w:val="30"/>
          <w:lang w:val="en-GB"/>
        </w:rPr>
        <w:t>2.</w:t>
      </w:r>
      <w:r w:rsidR="00BB77E7">
        <w:rPr>
          <w:rFonts w:ascii="Angsana New" w:hAnsi="Angsana New" w:cs="Angsana New"/>
          <w:sz w:val="30"/>
          <w:szCs w:val="30"/>
          <w:lang w:val="en-GB"/>
        </w:rPr>
        <w:t xml:space="preserve">25 </w:t>
      </w:r>
      <w:r w:rsidR="00F2674B">
        <w:rPr>
          <w:rFonts w:ascii="Angsana New" w:hAnsi="Angsana New" w:cs="Angsana New" w:hint="cs"/>
          <w:sz w:val="30"/>
          <w:szCs w:val="30"/>
          <w:cs/>
          <w:lang w:val="en-GB"/>
        </w:rPr>
        <w:t>ต่อปี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(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31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ธันวาคม 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2563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: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 xml:space="preserve">ร้อยละ 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1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>.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65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571E1B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ถึงร้อยละ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1</w:t>
      </w:r>
      <w:r w:rsidRPr="001E641E">
        <w:rPr>
          <w:rFonts w:ascii="Angsana New" w:hAnsi="Angsana New" w:cs="Angsana New"/>
          <w:i/>
          <w:iCs/>
          <w:sz w:val="30"/>
          <w:szCs w:val="30"/>
          <w:lang w:val="en-GB"/>
        </w:rPr>
        <w:t>.</w:t>
      </w:r>
      <w:r w:rsidR="00A02BFC" w:rsidRPr="00A02BFC">
        <w:rPr>
          <w:rFonts w:ascii="Angsana New" w:hAnsi="Angsana New" w:cs="Angsana New"/>
          <w:i/>
          <w:iCs/>
          <w:sz w:val="30"/>
          <w:szCs w:val="30"/>
        </w:rPr>
        <w:t>70</w:t>
      </w:r>
      <w:r w:rsidR="00A648B5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Pr="001E641E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ต่อปี)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 xml:space="preserve"> ในงบการเงินรวมและงบการเงินเฉพาะกิจการ</w:t>
      </w:r>
      <w:r w:rsidR="00571E1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>
        <w:rPr>
          <w:rFonts w:ascii="Angsana New" w:hAnsi="Angsana New" w:cs="Angsana New" w:hint="cs"/>
          <w:sz w:val="30"/>
          <w:szCs w:val="30"/>
          <w:cs/>
          <w:lang w:val="en-GB"/>
        </w:rPr>
        <w:t>์</w:t>
      </w:r>
      <w:r w:rsidRPr="001E641E">
        <w:rPr>
          <w:rFonts w:ascii="Angsana New" w:hAnsi="Angsana New" w:cs="Angsana New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จนกว่าจะมีการจ่ายชำระเจ้าหนี้ทรัสต์รีซีทให้แก่ธนาคารพาณิชย์</w:t>
      </w:r>
      <w:r w:rsidR="00D762E4">
        <w:rPr>
          <w:rFonts w:ascii="Angsana New" w:hAnsi="Angsana New" w:cs="Angsana New"/>
          <w:sz w:val="30"/>
          <w:szCs w:val="30"/>
        </w:rPr>
        <w:br w:type="page"/>
      </w:r>
    </w:p>
    <w:p w14:paraId="19C4EB4E" w14:textId="77777777" w:rsidR="00B30C51" w:rsidRPr="001D520A" w:rsidRDefault="00B30C51" w:rsidP="00B30C5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B30C51" w:rsidRPr="001D520A" w:rsidSect="00C77FC0">
          <w:headerReference w:type="default" r:id="rId8"/>
          <w:footerReference w:type="default" r:id="rId9"/>
          <w:pgSz w:w="11907" w:h="16840" w:code="9"/>
          <w:pgMar w:top="691" w:right="1152" w:bottom="1354" w:left="1152" w:header="720" w:footer="720" w:gutter="0"/>
          <w:pgNumType w:start="14"/>
          <w:cols w:space="708"/>
          <w:docGrid w:linePitch="360"/>
        </w:sectPr>
      </w:pPr>
    </w:p>
    <w:p w14:paraId="4D0953CD" w14:textId="493BCA96" w:rsidR="00804175" w:rsidRPr="00EC1E01" w:rsidRDefault="00D75CE8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22"/>
          <w:tab w:val="num" w:pos="540"/>
        </w:tabs>
        <w:spacing w:line="240" w:lineRule="auto"/>
        <w:ind w:left="450" w:right="-45" w:hanging="428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EC1E01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เงินลงทุนในบริษัท</w:t>
      </w:r>
      <w:r w:rsidR="006E7605">
        <w:rPr>
          <w:rFonts w:ascii="Angsana New" w:hAnsi="Angsana New" w:cs="Angsana New" w:hint="cs"/>
          <w:sz w:val="30"/>
          <w:szCs w:val="30"/>
          <w:u w:val="none"/>
          <w:cs/>
        </w:rPr>
        <w:t>ย่อย</w:t>
      </w:r>
    </w:p>
    <w:p w14:paraId="6931B6C2" w14:textId="65E12F99" w:rsidR="00C32630" w:rsidRDefault="00C32630" w:rsidP="00C32630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pPr w:leftFromText="180" w:rightFromText="180" w:vertAnchor="text" w:horzAnchor="margin" w:tblpX="360" w:tblpY="47"/>
        <w:tblW w:w="1423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905"/>
        <w:gridCol w:w="234"/>
        <w:gridCol w:w="946"/>
        <w:gridCol w:w="235"/>
        <w:gridCol w:w="953"/>
        <w:gridCol w:w="237"/>
        <w:gridCol w:w="1005"/>
        <w:gridCol w:w="235"/>
        <w:gridCol w:w="917"/>
        <w:gridCol w:w="235"/>
        <w:gridCol w:w="953"/>
        <w:gridCol w:w="235"/>
        <w:gridCol w:w="917"/>
        <w:gridCol w:w="235"/>
        <w:gridCol w:w="953"/>
        <w:gridCol w:w="235"/>
        <w:gridCol w:w="902"/>
        <w:gridCol w:w="178"/>
        <w:gridCol w:w="937"/>
      </w:tblGrid>
      <w:tr w:rsidR="006E7605" w:rsidRPr="00A46963" w14:paraId="1186E26D" w14:textId="77777777" w:rsidTr="00EF35EE">
        <w:trPr>
          <w:cantSplit/>
          <w:trHeight w:val="174"/>
          <w:tblHeader/>
        </w:trPr>
        <w:tc>
          <w:tcPr>
            <w:tcW w:w="2790" w:type="dxa"/>
            <w:gridSpan w:val="2"/>
            <w:vAlign w:val="bottom"/>
          </w:tcPr>
          <w:p w14:paraId="1697225B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85" w:type="dxa"/>
            <w:gridSpan w:val="3"/>
            <w:vAlign w:val="bottom"/>
          </w:tcPr>
          <w:p w14:paraId="3F0DB9AD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0C98F9AB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63AEC419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42A5EF0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97" w:type="dxa"/>
            <w:gridSpan w:val="11"/>
            <w:vAlign w:val="bottom"/>
          </w:tcPr>
          <w:p w14:paraId="72CF308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E7605" w:rsidRPr="00A46963" w14:paraId="2F014A03" w14:textId="77777777" w:rsidTr="00EF35EE">
        <w:trPr>
          <w:cantSplit/>
          <w:trHeight w:val="549"/>
          <w:tblHeader/>
        </w:trPr>
        <w:tc>
          <w:tcPr>
            <w:tcW w:w="1710" w:type="dxa"/>
            <w:vAlign w:val="bottom"/>
          </w:tcPr>
          <w:p w14:paraId="7EA92877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A82584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</w:t>
            </w:r>
          </w:p>
          <w:p w14:paraId="3580E612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2085" w:type="dxa"/>
            <w:gridSpan w:val="3"/>
            <w:vAlign w:val="bottom"/>
          </w:tcPr>
          <w:p w14:paraId="2D07115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032FFC9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vAlign w:val="bottom"/>
          </w:tcPr>
          <w:p w14:paraId="62F8D34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7ECD9EF5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1582A3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vAlign w:val="bottom"/>
          </w:tcPr>
          <w:p w14:paraId="1E59758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05" w:type="dxa"/>
            <w:gridSpan w:val="3"/>
            <w:vAlign w:val="bottom"/>
          </w:tcPr>
          <w:p w14:paraId="68FD7555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E8B22C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1AC32C61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05" w:type="dxa"/>
            <w:gridSpan w:val="3"/>
          </w:tcPr>
          <w:p w14:paraId="4C8A3C29" w14:textId="77777777" w:rsidR="006E7605" w:rsidRPr="00A46963" w:rsidRDefault="006E7605" w:rsidP="00EF35EE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32D03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  <w:r w:rsidRPr="00A4696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5" w:type="dxa"/>
          </w:tcPr>
          <w:p w14:paraId="2E6A3688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17" w:type="dxa"/>
            <w:gridSpan w:val="3"/>
          </w:tcPr>
          <w:p w14:paraId="3BBAB894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547CFF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6E7605" w:rsidRPr="00A46963" w14:paraId="07B2CCDE" w14:textId="77777777" w:rsidTr="00EF35EE">
        <w:trPr>
          <w:cantSplit/>
          <w:trHeight w:val="437"/>
          <w:tblHeader/>
        </w:trPr>
        <w:tc>
          <w:tcPr>
            <w:tcW w:w="1710" w:type="dxa"/>
          </w:tcPr>
          <w:p w14:paraId="5F81196C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9373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3A89651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4" w:type="dxa"/>
          </w:tcPr>
          <w:p w14:paraId="43F92C34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4921ADD8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2C1700FA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098D3191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7" w:type="dxa"/>
          </w:tcPr>
          <w:p w14:paraId="08B34AB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6146FDF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7B88D2C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B0A0589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5" w:type="dxa"/>
          </w:tcPr>
          <w:p w14:paraId="5A83474A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7952B8A6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75829F2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2F2190B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5" w:type="dxa"/>
          </w:tcPr>
          <w:p w14:paraId="35B875D9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008DCB5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5ABF9E34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4250E8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1CAC1E7A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1219ED57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E7605" w:rsidRPr="00A46963" w14:paraId="5D37450B" w14:textId="77777777" w:rsidTr="00EF35EE">
        <w:trPr>
          <w:cantSplit/>
          <w:trHeight w:val="180"/>
          <w:tblHeader/>
        </w:trPr>
        <w:tc>
          <w:tcPr>
            <w:tcW w:w="1710" w:type="dxa"/>
          </w:tcPr>
          <w:p w14:paraId="716A2535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2243D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0D904939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4" w:type="dxa"/>
          </w:tcPr>
          <w:p w14:paraId="7355CE32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3DD440BC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12C44DC8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0FE8B13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7" w:type="dxa"/>
          </w:tcPr>
          <w:p w14:paraId="6CE2A63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4E0EE6F7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2CBF761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820FF9B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34FAB53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110641D8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3818A68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24BA5A1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5" w:type="dxa"/>
          </w:tcPr>
          <w:p w14:paraId="1C1E3F21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4F689F9E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7BC046F0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1A6E5D86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1706ACBB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761D4D9C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E7605" w:rsidRPr="00A46963" w14:paraId="107E672B" w14:textId="77777777" w:rsidTr="00EF35EE">
        <w:trPr>
          <w:cantSplit/>
          <w:trHeight w:val="314"/>
          <w:tblHeader/>
        </w:trPr>
        <w:tc>
          <w:tcPr>
            <w:tcW w:w="1710" w:type="dxa"/>
          </w:tcPr>
          <w:p w14:paraId="2C609C13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506005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85" w:type="dxa"/>
            <w:gridSpan w:val="3"/>
          </w:tcPr>
          <w:p w14:paraId="53804E7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5" w:type="dxa"/>
          </w:tcPr>
          <w:p w14:paraId="7C503E31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27" w:type="dxa"/>
            <w:gridSpan w:val="15"/>
          </w:tcPr>
          <w:p w14:paraId="2D6ED8C2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</w:t>
            </w:r>
            <w:r w:rsidRPr="00A4696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E7605" w:rsidRPr="00A46963" w14:paraId="17C03F79" w14:textId="77777777" w:rsidTr="00EF35EE">
        <w:trPr>
          <w:cantSplit/>
          <w:trHeight w:val="324"/>
        </w:trPr>
        <w:tc>
          <w:tcPr>
            <w:tcW w:w="2790" w:type="dxa"/>
            <w:gridSpan w:val="2"/>
          </w:tcPr>
          <w:p w14:paraId="5C48842F" w14:textId="77777777" w:rsidR="006E7605" w:rsidRPr="00A46963" w:rsidRDefault="006E7605" w:rsidP="00EF35EE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905" w:type="dxa"/>
          </w:tcPr>
          <w:p w14:paraId="6503D55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5F1B60E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3860C3D9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</w:tcPr>
          <w:p w14:paraId="73463E6F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68D62A06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7B17123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F222F8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1D872C56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5BC993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0F4F834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786B93D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52131AD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1F9501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1482861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6E5E938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3D4F130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1D9939ED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1A4FF8C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09081FFF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E7605" w:rsidRPr="00A46963" w14:paraId="50DF45A8" w14:textId="77777777" w:rsidTr="00EF35EE">
        <w:trPr>
          <w:cantSplit/>
          <w:trHeight w:val="562"/>
        </w:trPr>
        <w:tc>
          <w:tcPr>
            <w:tcW w:w="1710" w:type="dxa"/>
          </w:tcPr>
          <w:p w14:paraId="454FC386" w14:textId="77777777" w:rsidR="006E7605" w:rsidRPr="00A46963" w:rsidRDefault="006E7605" w:rsidP="00EF35EE">
            <w:pPr>
              <w:tabs>
                <w:tab w:val="clear" w:pos="227"/>
                <w:tab w:val="clear" w:pos="454"/>
              </w:tabs>
              <w:spacing w:line="240" w:lineRule="auto"/>
              <w:ind w:left="190" w:hanging="179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บริษัท เดอะ สตีล</w:t>
            </w:r>
          </w:p>
          <w:p w14:paraId="200CB8DC" w14:textId="77777777" w:rsidR="006E7605" w:rsidRPr="00A46963" w:rsidRDefault="006E7605" w:rsidP="00EF35EE">
            <w:pPr>
              <w:tabs>
                <w:tab w:val="clear" w:pos="227"/>
                <w:tab w:val="clear" w:pos="454"/>
              </w:tabs>
              <w:spacing w:line="240" w:lineRule="auto"/>
              <w:ind w:left="190" w:hanging="179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080" w:type="dxa"/>
          </w:tcPr>
          <w:p w14:paraId="231C86D9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ให้บริการ</w:t>
            </w:r>
          </w:p>
          <w:p w14:paraId="186DEBC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4696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ขนส่งสินค้า</w:t>
            </w:r>
          </w:p>
        </w:tc>
        <w:tc>
          <w:tcPr>
            <w:tcW w:w="905" w:type="dxa"/>
          </w:tcPr>
          <w:p w14:paraId="4BFB0CE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4" w:type="dxa"/>
          </w:tcPr>
          <w:p w14:paraId="792BE5E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242051F2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60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5" w:type="dxa"/>
          </w:tcPr>
          <w:p w14:paraId="06F48836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6E1A242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7" w:type="dxa"/>
          </w:tcPr>
          <w:p w14:paraId="7BEAEB20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7E4B128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5" w:type="dxa"/>
          </w:tcPr>
          <w:p w14:paraId="211382A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04888CB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058A79CF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2C6FB85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5" w:type="dxa"/>
          </w:tcPr>
          <w:p w14:paraId="54FEC527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CDE5F2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09F644C7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53" w:type="dxa"/>
          </w:tcPr>
          <w:p w14:paraId="47B92A5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2599E6E2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1C3B241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3E3BAA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727D6D8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6E7605" w:rsidRPr="00A46963" w14:paraId="42EC1D0E" w14:textId="77777777" w:rsidTr="00EF35EE">
        <w:trPr>
          <w:cantSplit/>
          <w:trHeight w:val="562"/>
        </w:trPr>
        <w:tc>
          <w:tcPr>
            <w:tcW w:w="1710" w:type="dxa"/>
          </w:tcPr>
          <w:p w14:paraId="20801CAB" w14:textId="77777777" w:rsidR="006E7605" w:rsidRPr="00A46963" w:rsidRDefault="006E7605" w:rsidP="00EF35EE">
            <w:pPr>
              <w:tabs>
                <w:tab w:val="clear" w:pos="227"/>
                <w:tab w:val="clear" w:pos="454"/>
              </w:tabs>
              <w:spacing w:line="240" w:lineRule="auto"/>
              <w:ind w:left="190" w:hanging="179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บริษัท เดอะ สตีล อินดัสทรี จำกัด</w:t>
            </w:r>
          </w:p>
        </w:tc>
        <w:tc>
          <w:tcPr>
            <w:tcW w:w="1080" w:type="dxa"/>
          </w:tcPr>
          <w:p w14:paraId="6DD88F67" w14:textId="77777777" w:rsidR="006E7605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รับจ้างผลิต</w:t>
            </w:r>
          </w:p>
          <w:p w14:paraId="280266F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ท่อเหล็ก</w:t>
            </w:r>
          </w:p>
        </w:tc>
        <w:tc>
          <w:tcPr>
            <w:tcW w:w="905" w:type="dxa"/>
          </w:tcPr>
          <w:p w14:paraId="7F34F80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4" w:type="dxa"/>
          </w:tcPr>
          <w:p w14:paraId="2E1B3C3F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65E2F65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5" w:type="dxa"/>
          </w:tcPr>
          <w:p w14:paraId="4F11E71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7CDC062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7" w:type="dxa"/>
          </w:tcPr>
          <w:p w14:paraId="1FE4A5A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21B3432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35" w:type="dxa"/>
          </w:tcPr>
          <w:p w14:paraId="7523AF9D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75151DAE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5" w:type="dxa"/>
          </w:tcPr>
          <w:p w14:paraId="4620A1F5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6CF216AF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5" w:type="dxa"/>
          </w:tcPr>
          <w:p w14:paraId="1E5D19E2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74B6B290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45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1FED38BF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6AA6C9BB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45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1B95FCAD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640B4858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1FE34D75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6E1F5426" w14:textId="77777777" w:rsidR="006E7605" w:rsidRPr="00A245D0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</w:tr>
      <w:tr w:rsidR="006E7605" w:rsidRPr="00A46963" w14:paraId="1DBEFB6E" w14:textId="77777777" w:rsidTr="00EF35EE">
        <w:trPr>
          <w:cantSplit/>
          <w:trHeight w:val="848"/>
        </w:trPr>
        <w:tc>
          <w:tcPr>
            <w:tcW w:w="1710" w:type="dxa"/>
          </w:tcPr>
          <w:p w14:paraId="7723879C" w14:textId="77777777" w:rsidR="006E7605" w:rsidRPr="00A46963" w:rsidRDefault="006E7605" w:rsidP="00EF35EE">
            <w:pPr>
              <w:tabs>
                <w:tab w:val="clear" w:pos="227"/>
                <w:tab w:val="clear" w:pos="454"/>
              </w:tabs>
              <w:spacing w:line="240" w:lineRule="auto"/>
              <w:ind w:left="19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1080" w:type="dxa"/>
          </w:tcPr>
          <w:p w14:paraId="29167099" w14:textId="77777777" w:rsidR="006E7605" w:rsidRPr="00A46963" w:rsidRDefault="006E7605" w:rsidP="00EF35EE">
            <w:pPr>
              <w:pStyle w:val="acctfourfigures"/>
              <w:tabs>
                <w:tab w:val="decimal" w:pos="529"/>
              </w:tabs>
              <w:spacing w:line="240" w:lineRule="auto"/>
              <w:ind w:left="102" w:right="-79" w:hanging="19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จำหน่ายเหล็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รีดร้อนชนิดม้วนและ</w:t>
            </w:r>
          </w:p>
          <w:p w14:paraId="5CEA5A0C" w14:textId="77777777" w:rsidR="006E7605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เหล็ก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รูป</w:t>
            </w:r>
          </w:p>
          <w:p w14:paraId="258D6E9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100"/>
                <w:tab w:val="decimal" w:pos="529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</w:t>
            </w:r>
            <w:r w:rsidRPr="00A4696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พรรณต่างๆ</w:t>
            </w:r>
          </w:p>
        </w:tc>
        <w:tc>
          <w:tcPr>
            <w:tcW w:w="905" w:type="dxa"/>
          </w:tcPr>
          <w:p w14:paraId="3DD8E78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4" w:type="dxa"/>
          </w:tcPr>
          <w:p w14:paraId="4537213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6F027939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99</w:t>
            </w:r>
            <w:r w:rsidRPr="00A46963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5" w:type="dxa"/>
          </w:tcPr>
          <w:p w14:paraId="4CF160A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6316356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2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7" w:type="dxa"/>
          </w:tcPr>
          <w:p w14:paraId="660B4326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591BF26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5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35" w:type="dxa"/>
          </w:tcPr>
          <w:p w14:paraId="202E4A7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2AEB2E77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5" w:type="dxa"/>
          </w:tcPr>
          <w:p w14:paraId="1B625B6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275965E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35" w:type="dxa"/>
          </w:tcPr>
          <w:p w14:paraId="2BA6D61D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3A70DAC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168689C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53" w:type="dxa"/>
          </w:tcPr>
          <w:p w14:paraId="426107BD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267</w:t>
            </w:r>
            <w:r w:rsidRPr="00A4696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1F72B315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E4CE2C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78" w:type="dxa"/>
          </w:tcPr>
          <w:p w14:paraId="36A5B8D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</w:tcPr>
          <w:p w14:paraId="0EB0552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</w:tr>
      <w:tr w:rsidR="006E7605" w:rsidRPr="00A46963" w14:paraId="7AD08E03" w14:textId="77777777" w:rsidTr="00EF35EE">
        <w:trPr>
          <w:cantSplit/>
          <w:trHeight w:val="187"/>
        </w:trPr>
        <w:tc>
          <w:tcPr>
            <w:tcW w:w="1710" w:type="dxa"/>
          </w:tcPr>
          <w:p w14:paraId="42C06B06" w14:textId="77777777" w:rsidR="006E7605" w:rsidRPr="00A46963" w:rsidRDefault="006E7605" w:rsidP="00EF35EE">
            <w:pPr>
              <w:spacing w:line="240" w:lineRule="auto"/>
              <w:ind w:lef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6AD6AAA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5" w:type="dxa"/>
          </w:tcPr>
          <w:p w14:paraId="485CE07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34" w:type="dxa"/>
          </w:tcPr>
          <w:p w14:paraId="2E1B35E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</w:tcPr>
          <w:p w14:paraId="64F0ADFF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5" w:type="dxa"/>
          </w:tcPr>
          <w:p w14:paraId="004FF4D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1671AB56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21C6CF0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6301C82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5" w:type="dxa"/>
            <w:vAlign w:val="bottom"/>
          </w:tcPr>
          <w:p w14:paraId="5669109B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17AEF53C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35" w:type="dxa"/>
          </w:tcPr>
          <w:p w14:paraId="2E02B9FE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39A60BC8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79" w:right="6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354</w:t>
            </w:r>
          </w:p>
        </w:tc>
        <w:tc>
          <w:tcPr>
            <w:tcW w:w="235" w:type="dxa"/>
          </w:tcPr>
          <w:p w14:paraId="321ECE93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62E7ABD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3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6CB8AAD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037F532D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6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267</w:t>
            </w:r>
            <w:r w:rsidRPr="00A4696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46A6A111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17DDA1A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4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78" w:type="dxa"/>
          </w:tcPr>
          <w:p w14:paraId="5424D184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3868607" w14:textId="77777777" w:rsidR="006E7605" w:rsidRPr="00A46963" w:rsidRDefault="006E7605" w:rsidP="00EF35E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1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87</w:t>
            </w:r>
          </w:p>
        </w:tc>
      </w:tr>
    </w:tbl>
    <w:p w14:paraId="0AEBE404" w14:textId="736164F5" w:rsidR="006E7605" w:rsidRDefault="006E7605" w:rsidP="00C32630">
      <w:pPr>
        <w:rPr>
          <w:rFonts w:ascii="Angsana New" w:hAnsi="Angsana New" w:cs="Angsana New"/>
          <w:sz w:val="30"/>
          <w:szCs w:val="30"/>
          <w:lang w:val="th-TH"/>
        </w:rPr>
      </w:pPr>
    </w:p>
    <w:p w14:paraId="7851B9B9" w14:textId="77777777" w:rsidR="006E7605" w:rsidRPr="00EC6B1D" w:rsidRDefault="006E7605" w:rsidP="00EF35E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sectPr w:rsidR="006E7605" w:rsidRPr="00EC6B1D" w:rsidSect="00925F8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C6B1D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บริษัท</w:t>
      </w:r>
      <w:r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ย่อยทั้งหมดจดทะเบียนและดำเนินธุรกิจในประเทศไทย</w:t>
      </w:r>
    </w:p>
    <w:p w14:paraId="55123273" w14:textId="265E5223" w:rsidR="006E7605" w:rsidRDefault="006E7605" w:rsidP="006E760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1D520A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ร่วม</w:t>
      </w:r>
    </w:p>
    <w:p w14:paraId="0B81BE24" w14:textId="77777777" w:rsidR="00EF35EE" w:rsidRPr="00EF35EE" w:rsidRDefault="00EF35EE" w:rsidP="00EF35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54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440"/>
        <w:gridCol w:w="900"/>
        <w:gridCol w:w="223"/>
        <w:gridCol w:w="947"/>
        <w:gridCol w:w="223"/>
        <w:gridCol w:w="1037"/>
        <w:gridCol w:w="180"/>
        <w:gridCol w:w="1080"/>
        <w:gridCol w:w="180"/>
        <w:gridCol w:w="1080"/>
        <w:gridCol w:w="180"/>
        <w:gridCol w:w="1080"/>
        <w:gridCol w:w="180"/>
        <w:gridCol w:w="900"/>
        <w:gridCol w:w="180"/>
        <w:gridCol w:w="900"/>
        <w:gridCol w:w="180"/>
        <w:gridCol w:w="900"/>
        <w:gridCol w:w="180"/>
        <w:gridCol w:w="953"/>
      </w:tblGrid>
      <w:tr w:rsidR="0061391C" w:rsidRPr="0016177D" w14:paraId="641A292C" w14:textId="77777777" w:rsidTr="00A648B5">
        <w:trPr>
          <w:cantSplit/>
          <w:trHeight w:val="326"/>
          <w:tblHeader/>
        </w:trPr>
        <w:tc>
          <w:tcPr>
            <w:tcW w:w="7650" w:type="dxa"/>
            <w:gridSpan w:val="9"/>
          </w:tcPr>
          <w:p w14:paraId="592F964D" w14:textId="4E7F1B56" w:rsidR="0061391C" w:rsidRPr="0016177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A5E5F0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13" w:type="dxa"/>
            <w:gridSpan w:val="11"/>
          </w:tcPr>
          <w:p w14:paraId="2472D320" w14:textId="0EC6659E" w:rsidR="0061391C" w:rsidRPr="0016177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61391C" w:rsidRPr="0016177D" w14:paraId="51A8A571" w14:textId="77777777" w:rsidTr="00A648B5">
        <w:trPr>
          <w:cantSplit/>
          <w:trHeight w:val="452"/>
          <w:tblHeader/>
        </w:trPr>
        <w:tc>
          <w:tcPr>
            <w:tcW w:w="1620" w:type="dxa"/>
          </w:tcPr>
          <w:p w14:paraId="5AAA5FD0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2A9ECE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5F1B226B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สัดส่วน</w:t>
            </w:r>
          </w:p>
          <w:p w14:paraId="2F045E0E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5990A3D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97" w:type="dxa"/>
            <w:gridSpan w:val="3"/>
          </w:tcPr>
          <w:p w14:paraId="6B2AA71D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E5A0562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16177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E8D7890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456FEBC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87744A5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2913953" w14:textId="77777777" w:rsidR="0061391C" w:rsidRPr="0016177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D048AE4" w14:textId="77777777" w:rsidR="000035AF" w:rsidRPr="0016177D" w:rsidRDefault="000035AF" w:rsidP="000035A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F06BC02" w14:textId="62513DAB" w:rsidR="0061391C" w:rsidRPr="0016177D" w:rsidRDefault="000035AF" w:rsidP="000035A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29E09478" w14:textId="77777777" w:rsidR="0061391C" w:rsidRPr="0016177D" w:rsidRDefault="0061391C" w:rsidP="000D1837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33" w:type="dxa"/>
            <w:gridSpan w:val="3"/>
          </w:tcPr>
          <w:p w14:paraId="206194AE" w14:textId="77777777" w:rsidR="000035AF" w:rsidRPr="0016177D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21F1BB3C" w14:textId="59551E33" w:rsidR="0061391C" w:rsidRPr="0016177D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งวด</w:t>
            </w:r>
            <w:r w:rsidR="0034031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หก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A648B5" w:rsidRPr="0016177D" w14:paraId="44615016" w14:textId="77777777" w:rsidTr="00A648B5">
        <w:trPr>
          <w:cantSplit/>
          <w:trHeight w:val="614"/>
          <w:tblHeader/>
        </w:trPr>
        <w:tc>
          <w:tcPr>
            <w:tcW w:w="1620" w:type="dxa"/>
          </w:tcPr>
          <w:p w14:paraId="4DDFC62D" w14:textId="77777777" w:rsidR="000D49D9" w:rsidRPr="0016177D" w:rsidRDefault="000D49D9" w:rsidP="000D49D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C29C4B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DF731E" w14:textId="0DEF88A6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70F2AAF5" w14:textId="6B06CE32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28955E4F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54FC65C" w14:textId="4B28A452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07959BD" w14:textId="38E89759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A7488D8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64D8FE87" w14:textId="6A8F95FB" w:rsidR="00A648B5" w:rsidRPr="0016177D" w:rsidRDefault="00A02BFC" w:rsidP="00A64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53B2907F" w14:textId="67575711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45E43AA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F3721F" w14:textId="561C728D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31EFA5D" w14:textId="42C56F09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6777555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A96704" w14:textId="0DFDFC37" w:rsidR="00A648B5" w:rsidRPr="0016177D" w:rsidRDefault="00A02BFC" w:rsidP="00A64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45757F72" w14:textId="0C9D2805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7A70DFB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49FB76" w14:textId="12D9AD74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E488350" w14:textId="32F6898F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EE268BB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E20CD3" w14:textId="4D40EE9B" w:rsidR="00A648B5" w:rsidRPr="00EC1E01" w:rsidRDefault="00A02BFC" w:rsidP="00A64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 w:rsidRPr="00EC1E0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  <w:p w14:paraId="2ED8B184" w14:textId="48E589D1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A1ED7CA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741C41" w14:textId="7A094A44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06DECD4" w14:textId="715A27DB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2F23038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12C49C" w14:textId="5493A546" w:rsidR="00A648B5" w:rsidRPr="0016177D" w:rsidRDefault="00A02BFC" w:rsidP="00A64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7DC3B865" w14:textId="6E32248D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885FBB7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1651653A" w14:textId="709A89CF" w:rsidR="00A648B5" w:rsidRPr="0016177D" w:rsidRDefault="00A02BFC" w:rsidP="00A64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2828E837" w14:textId="6C0B178C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1391C" w:rsidRPr="0016177D" w14:paraId="20446352" w14:textId="77777777" w:rsidTr="00571E1B">
        <w:trPr>
          <w:cantSplit/>
          <w:trHeight w:val="266"/>
        </w:trPr>
        <w:tc>
          <w:tcPr>
            <w:tcW w:w="1620" w:type="dxa"/>
          </w:tcPr>
          <w:p w14:paraId="644A281E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F1F5B9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5C6C601F" w14:textId="77777777" w:rsidR="0061391C" w:rsidRPr="0016177D" w:rsidRDefault="0061391C" w:rsidP="000D1837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23" w:type="dxa"/>
          </w:tcPr>
          <w:p w14:paraId="44B05BA7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90" w:type="dxa"/>
            <w:gridSpan w:val="15"/>
          </w:tcPr>
          <w:p w14:paraId="3CB90011" w14:textId="1D623CBA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B0F92" w:rsidRPr="0016177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648B5" w:rsidRPr="0016177D" w14:paraId="7327C531" w14:textId="77777777" w:rsidTr="00A648B5">
        <w:trPr>
          <w:cantSplit/>
          <w:trHeight w:val="266"/>
        </w:trPr>
        <w:tc>
          <w:tcPr>
            <w:tcW w:w="1620" w:type="dxa"/>
          </w:tcPr>
          <w:p w14:paraId="7AA2FDC7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9EEB5F3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C71274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311BCA8D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47" w:type="dxa"/>
          </w:tcPr>
          <w:p w14:paraId="123657F8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49D98947" w14:textId="77777777" w:rsidR="0061391C" w:rsidRPr="0016177D" w:rsidRDefault="0061391C" w:rsidP="000D1837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37" w:type="dxa"/>
          </w:tcPr>
          <w:p w14:paraId="39744DDF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DC3F20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6E83AB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BE172E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8C144F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F3D0F2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A3C13D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38F529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2201FB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B2DD17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D88C35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87805A" w14:textId="77777777" w:rsidR="0061391C" w:rsidRPr="0016177D" w:rsidRDefault="0061391C" w:rsidP="000D183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BE77CC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06A11B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3" w:type="dxa"/>
          </w:tcPr>
          <w:p w14:paraId="5B5F5409" w14:textId="77777777" w:rsidR="0061391C" w:rsidRPr="0016177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48B5" w:rsidRPr="0016177D" w14:paraId="762DFFA7" w14:textId="77777777" w:rsidTr="00A648B5">
        <w:trPr>
          <w:cantSplit/>
          <w:trHeight w:val="266"/>
        </w:trPr>
        <w:tc>
          <w:tcPr>
            <w:tcW w:w="1620" w:type="dxa"/>
          </w:tcPr>
          <w:p w14:paraId="69157C99" w14:textId="77777777" w:rsidR="001B0F92" w:rsidRPr="0016177D" w:rsidRDefault="001B0F92" w:rsidP="001B0F92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ไพร์ม สตีล </w:t>
            </w:r>
          </w:p>
          <w:p w14:paraId="1E9F0A2E" w14:textId="05D1FA2A" w:rsidR="001B0F92" w:rsidRPr="0016177D" w:rsidRDefault="001B0F92" w:rsidP="001B0F92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มิลล์</w:t>
            </w: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3ECFDC43" w14:textId="77777777" w:rsidR="001B0F92" w:rsidRPr="0016177D" w:rsidRDefault="001B0F92" w:rsidP="001B0F92">
            <w:pPr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ผลิตและจำหน่ายเหล็กม้วน</w:t>
            </w:r>
          </w:p>
          <w:p w14:paraId="565640A1" w14:textId="40F0BC7F" w:rsidR="001B0F92" w:rsidRPr="0016177D" w:rsidRDefault="001B0F92" w:rsidP="001B0F92">
            <w:pPr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900" w:type="dxa"/>
          </w:tcPr>
          <w:p w14:paraId="45FA49FD" w14:textId="70BD2FB4" w:rsidR="001B0F92" w:rsidRPr="0016177D" w:rsidRDefault="00A02BFC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2A3A0197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DF53F29" w14:textId="77E1BDC4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3484CFFA" w14:textId="25389EDE" w:rsidR="001B0F92" w:rsidRPr="0016177D" w:rsidRDefault="00A02BFC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662B799E" w14:textId="77777777" w:rsidR="001B0F92" w:rsidRPr="0016177D" w:rsidRDefault="001B0F92" w:rsidP="001B0F9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2CE58D66" w14:textId="14DD8EE4" w:rsidR="001B0F92" w:rsidRPr="0016177D" w:rsidRDefault="00A02BFC" w:rsidP="001B0F9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B0F92"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D6E4437" w14:textId="77777777" w:rsidR="001B0F92" w:rsidRPr="0016177D" w:rsidRDefault="001B0F92" w:rsidP="001B0F92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A3BDABC" w14:textId="5A081607" w:rsidR="001B0F92" w:rsidRPr="0016177D" w:rsidRDefault="00A02BFC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1B0F92"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5430F60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B1AEBD" w14:textId="529582FF" w:rsidR="001B0F92" w:rsidRPr="0016177D" w:rsidRDefault="00A02BFC" w:rsidP="001B0F9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038972D6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73DFA" w14:textId="4757BCC5" w:rsidR="001B0F92" w:rsidRPr="0016177D" w:rsidRDefault="00A02BFC" w:rsidP="001B0F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6FE18F89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B4C744E" w14:textId="0B2E1F47" w:rsidR="001B0F92" w:rsidRPr="0016177D" w:rsidRDefault="00A02BFC" w:rsidP="001B0F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 w:rsidR="00B22B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F169FC9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FCDEDA" w14:textId="5786CDB6" w:rsidR="001B0F92" w:rsidRPr="0016177D" w:rsidRDefault="00A02BFC" w:rsidP="001B0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180" w:type="dxa"/>
          </w:tcPr>
          <w:p w14:paraId="7CFE1C58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92634A" w14:textId="184077D0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F7E984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53" w:type="dxa"/>
            <w:shd w:val="clear" w:color="auto" w:fill="auto"/>
          </w:tcPr>
          <w:p w14:paraId="36C672C7" w14:textId="51DE7B7D" w:rsidR="001B0F92" w:rsidRPr="0016177D" w:rsidRDefault="001B0F92" w:rsidP="001B0F9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648B5" w:rsidRPr="0016177D" w14:paraId="1BC23D59" w14:textId="77777777" w:rsidTr="00A648B5">
        <w:trPr>
          <w:cantSplit/>
          <w:trHeight w:val="266"/>
        </w:trPr>
        <w:tc>
          <w:tcPr>
            <w:tcW w:w="1620" w:type="dxa"/>
          </w:tcPr>
          <w:p w14:paraId="79440B95" w14:textId="77777777" w:rsidR="001B0F92" w:rsidRPr="0016177D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บล็อกซ์ </w:t>
            </w:r>
          </w:p>
          <w:p w14:paraId="5290C424" w14:textId="01C7FD3C" w:rsidR="001B0F92" w:rsidRPr="0016177D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7B0460AD" w14:textId="77777777" w:rsidR="001B0F92" w:rsidRPr="0016177D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</w:t>
            </w:r>
          </w:p>
          <w:p w14:paraId="16C189D9" w14:textId="4ACCF267" w:rsidR="001B0F92" w:rsidRPr="0016177D" w:rsidRDefault="001B0F92" w:rsidP="001B0F92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ก่อสร้าง </w:t>
            </w:r>
          </w:p>
        </w:tc>
        <w:tc>
          <w:tcPr>
            <w:tcW w:w="900" w:type="dxa"/>
          </w:tcPr>
          <w:p w14:paraId="19D20B79" w14:textId="47594767" w:rsidR="001B0F92" w:rsidRPr="0016177D" w:rsidRDefault="00A02BFC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2A0ED8EE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16A4F03D" w14:textId="0F85F057" w:rsidR="001B0F92" w:rsidRPr="0016177D" w:rsidRDefault="00A02BFC" w:rsidP="001B0F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50A11C77" w14:textId="77777777" w:rsidR="001B0F92" w:rsidRPr="0016177D" w:rsidRDefault="001B0F92" w:rsidP="001B0F9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FCDE5EF" w14:textId="23B160B6" w:rsidR="001B0F92" w:rsidRPr="0016177D" w:rsidRDefault="00A02BFC" w:rsidP="001B0F9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79" w:right="-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28FAE076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81D227" w14:textId="04EE096D" w:rsidR="001B0F92" w:rsidRPr="0016177D" w:rsidRDefault="00A02BFC" w:rsidP="001B0F92">
            <w:pPr>
              <w:pStyle w:val="acctfourfigures"/>
              <w:tabs>
                <w:tab w:val="clear" w:pos="765"/>
              </w:tabs>
              <w:spacing w:line="240" w:lineRule="auto"/>
              <w:ind w:left="78" w:right="-36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7E680059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262E5" w14:textId="6946BF7C" w:rsidR="001B0F92" w:rsidRPr="0016177D" w:rsidRDefault="00A02BFC" w:rsidP="001B0F9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5F8E21A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06E37A" w14:textId="0A5EFF60" w:rsidR="001B0F92" w:rsidRPr="0016177D" w:rsidRDefault="00A02BFC" w:rsidP="001B0F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B51859A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17F4D52" w14:textId="14BB94C1" w:rsidR="001B0F92" w:rsidRPr="0016177D" w:rsidRDefault="00A02BFC" w:rsidP="001B0F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BC61D9A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6A7C7B" w14:textId="54F1BA57" w:rsidR="001B0F92" w:rsidRPr="0016177D" w:rsidRDefault="00A02BFC" w:rsidP="001B0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23644F0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FF8541" w14:textId="68238838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A7CED4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53" w:type="dxa"/>
            <w:shd w:val="clear" w:color="auto" w:fill="auto"/>
          </w:tcPr>
          <w:p w14:paraId="27B6680B" w14:textId="75FC9C75" w:rsidR="001B0F92" w:rsidRPr="0016177D" w:rsidRDefault="001B0F92" w:rsidP="001B0F9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648B5" w:rsidRPr="0016177D" w14:paraId="0CEDF0F0" w14:textId="77777777" w:rsidTr="00A648B5">
        <w:trPr>
          <w:cantSplit/>
          <w:trHeight w:val="336"/>
        </w:trPr>
        <w:tc>
          <w:tcPr>
            <w:tcW w:w="1620" w:type="dxa"/>
          </w:tcPr>
          <w:p w14:paraId="148A65DD" w14:textId="77777777" w:rsidR="001B0F92" w:rsidRPr="0016177D" w:rsidRDefault="001B0F92" w:rsidP="001B0F92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1C7288E8" w14:textId="77777777" w:rsidR="001B0F92" w:rsidRPr="0016177D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FAF9E8" w14:textId="77777777" w:rsidR="001B0F92" w:rsidRPr="0016177D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67521A03" w14:textId="77777777" w:rsidR="001B0F92" w:rsidRPr="0016177D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53BCD21C" w14:textId="77777777" w:rsidR="001B0F92" w:rsidRPr="0016177D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0DD56107" w14:textId="77777777" w:rsidR="001B0F92" w:rsidRPr="0016177D" w:rsidRDefault="001B0F92" w:rsidP="001B0F9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</w:tcPr>
          <w:p w14:paraId="4DF80FC0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811A28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D54F77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566764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93508" w14:textId="1A7BEE84" w:rsidR="001B0F92" w:rsidRPr="0016177D" w:rsidRDefault="00A02BFC" w:rsidP="001B0F9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1C04353F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B7459" w14:textId="238EE1E1" w:rsidR="001B0F92" w:rsidRPr="0016177D" w:rsidRDefault="00A02BFC" w:rsidP="001B0F9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80" w:type="dxa"/>
          </w:tcPr>
          <w:p w14:paraId="632B5897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28607" w14:textId="4B18D742" w:rsidR="001B0F92" w:rsidRPr="0016177D" w:rsidRDefault="00A02BFC" w:rsidP="001B0F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</w:t>
            </w:r>
            <w:r w:rsidR="00B22B0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30C86F8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2BC6C" w14:textId="0125E981" w:rsidR="001B0F92" w:rsidRPr="0016177D" w:rsidRDefault="00A02BFC" w:rsidP="001B0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180" w:type="dxa"/>
          </w:tcPr>
          <w:p w14:paraId="48235D64" w14:textId="77777777" w:rsidR="001B0F92" w:rsidRPr="0016177D" w:rsidRDefault="001B0F92" w:rsidP="001B0F9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CAE36" w14:textId="10B4A618" w:rsidR="001B0F92" w:rsidRPr="0016177D" w:rsidRDefault="001B0F92" w:rsidP="001B0F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4183F" w14:textId="77777777" w:rsidR="001B0F92" w:rsidRPr="0016177D" w:rsidRDefault="001B0F92" w:rsidP="001B0F9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2FF6E" w14:textId="041733C0" w:rsidR="001B0F92" w:rsidRPr="0016177D" w:rsidRDefault="001B0F92" w:rsidP="001B0F9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D2DE4D2" w14:textId="08BC5B9B" w:rsidR="006F5AB0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</w:p>
    <w:p w14:paraId="3D130AA6" w14:textId="77777777" w:rsidR="006E7605" w:rsidRPr="001D520A" w:rsidRDefault="006E7605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350"/>
        <w:gridCol w:w="900"/>
        <w:gridCol w:w="223"/>
        <w:gridCol w:w="946"/>
        <w:gridCol w:w="223"/>
        <w:gridCol w:w="896"/>
        <w:gridCol w:w="223"/>
        <w:gridCol w:w="1001"/>
        <w:gridCol w:w="219"/>
        <w:gridCol w:w="9"/>
        <w:gridCol w:w="945"/>
        <w:gridCol w:w="223"/>
        <w:gridCol w:w="1036"/>
        <w:gridCol w:w="223"/>
        <w:gridCol w:w="893"/>
        <w:gridCol w:w="223"/>
        <w:gridCol w:w="957"/>
        <w:gridCol w:w="223"/>
        <w:gridCol w:w="897"/>
        <w:gridCol w:w="223"/>
        <w:gridCol w:w="947"/>
      </w:tblGrid>
      <w:tr w:rsidR="006565BD" w:rsidRPr="0016177D" w14:paraId="78E1B2A7" w14:textId="77777777" w:rsidTr="0016177D">
        <w:trPr>
          <w:cantSplit/>
          <w:trHeight w:val="326"/>
          <w:tblHeader/>
        </w:trPr>
        <w:tc>
          <w:tcPr>
            <w:tcW w:w="7382" w:type="dxa"/>
            <w:gridSpan w:val="9"/>
          </w:tcPr>
          <w:p w14:paraId="198004A6" w14:textId="77777777" w:rsidR="006565BD" w:rsidRPr="0016177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8" w:type="dxa"/>
            <w:gridSpan w:val="2"/>
          </w:tcPr>
          <w:p w14:paraId="5F3F0694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90" w:type="dxa"/>
            <w:gridSpan w:val="11"/>
          </w:tcPr>
          <w:p w14:paraId="0FEC5767" w14:textId="285855B3" w:rsidR="006565BD" w:rsidRPr="0016177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C24D9D"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565BD" w:rsidRPr="0016177D" w14:paraId="5E31D240" w14:textId="77777777" w:rsidTr="0016177D">
        <w:trPr>
          <w:cantSplit/>
          <w:trHeight w:val="452"/>
          <w:tblHeader/>
        </w:trPr>
        <w:tc>
          <w:tcPr>
            <w:tcW w:w="1620" w:type="dxa"/>
          </w:tcPr>
          <w:p w14:paraId="058F9F44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DDAB13" w14:textId="26E3E1F1" w:rsidR="006565BD" w:rsidRPr="0016177D" w:rsidRDefault="00BE420C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69" w:type="dxa"/>
            <w:gridSpan w:val="3"/>
          </w:tcPr>
          <w:p w14:paraId="5FF8DAA8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สัดส่วน</w:t>
            </w:r>
          </w:p>
          <w:p w14:paraId="68E94874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88D79C8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0" w:type="dxa"/>
            <w:gridSpan w:val="3"/>
          </w:tcPr>
          <w:p w14:paraId="4685E039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8F7BA22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16177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9" w:type="dxa"/>
          </w:tcPr>
          <w:p w14:paraId="72AC7281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213" w:type="dxa"/>
            <w:gridSpan w:val="4"/>
          </w:tcPr>
          <w:p w14:paraId="5CB1BBFE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985E64D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10E0E873" w14:textId="77777777" w:rsidR="006565BD" w:rsidRPr="0016177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3" w:type="dxa"/>
            <w:gridSpan w:val="3"/>
          </w:tcPr>
          <w:p w14:paraId="5C3E877E" w14:textId="77777777" w:rsidR="000035AF" w:rsidRPr="0016177D" w:rsidRDefault="000035AF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4AC744DA" w14:textId="6330A533" w:rsidR="006565BD" w:rsidRPr="0016177D" w:rsidRDefault="000035AF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  <w:r w:rsidR="006565BD" w:rsidRPr="001617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23" w:type="dxa"/>
          </w:tcPr>
          <w:p w14:paraId="59A94B51" w14:textId="77777777" w:rsidR="006565BD" w:rsidRPr="0016177D" w:rsidRDefault="006565BD" w:rsidP="00ED3516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67" w:type="dxa"/>
            <w:gridSpan w:val="3"/>
          </w:tcPr>
          <w:p w14:paraId="7409543C" w14:textId="77777777" w:rsidR="000035AF" w:rsidRPr="0016177D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A1E744" w14:textId="1D9EE6CF" w:rsidR="006565BD" w:rsidRPr="0016177D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0D49D9" w:rsidRPr="0016177D" w14:paraId="0E9D93DC" w14:textId="77777777" w:rsidTr="0016177D">
        <w:trPr>
          <w:cantSplit/>
          <w:trHeight w:val="614"/>
          <w:tblHeader/>
        </w:trPr>
        <w:tc>
          <w:tcPr>
            <w:tcW w:w="1620" w:type="dxa"/>
          </w:tcPr>
          <w:p w14:paraId="385BC415" w14:textId="77777777" w:rsidR="000D49D9" w:rsidRPr="0016177D" w:rsidRDefault="000D49D9" w:rsidP="000D49D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7E2EF9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68DCE3" w14:textId="6957B6DC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55F1BCA7" w14:textId="2EE39AF0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35DF30C7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108946D9" w14:textId="0B38C4AF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32960CB7" w14:textId="78CE70E1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17285B2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2729AD41" w14:textId="2A7F4E92" w:rsidR="00A648B5" w:rsidRPr="0016177D" w:rsidRDefault="00A02BFC" w:rsidP="00A64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617FE6DD" w14:textId="3BF4277D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02C88707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34F98B7" w14:textId="2868B6A4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D7872B0" w14:textId="12E60085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8" w:type="dxa"/>
            <w:gridSpan w:val="2"/>
            <w:vAlign w:val="bottom"/>
          </w:tcPr>
          <w:p w14:paraId="40D4B3A9" w14:textId="77777777" w:rsidR="000D49D9" w:rsidRPr="0016177D" w:rsidRDefault="000D49D9" w:rsidP="000D49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4E85389" w14:textId="5535C073" w:rsidR="00A648B5" w:rsidRPr="0016177D" w:rsidRDefault="00A02BFC" w:rsidP="00A64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207E9FD0" w14:textId="728A5A07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34C5BB5D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B317B37" w14:textId="42FE563E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E0FF7C5" w14:textId="3C32ED2D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5A11A55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5FD955BB" w14:textId="1C159D2C" w:rsidR="00A648B5" w:rsidRPr="0016177D" w:rsidRDefault="00A02BFC" w:rsidP="00A64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1F22A6A4" w14:textId="06059AA9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0F5FAF6F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2892F08" w14:textId="7288CB85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52F8462" w14:textId="61E01ED3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5AF65C3F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2FBAD228" w14:textId="61381B30" w:rsidR="00A648B5" w:rsidRPr="0016177D" w:rsidRDefault="00A02BFC" w:rsidP="00A648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A648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A648B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  <w:p w14:paraId="346F3A09" w14:textId="4A004239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23" w:type="dxa"/>
            <w:vAlign w:val="bottom"/>
          </w:tcPr>
          <w:p w14:paraId="2A122CFC" w14:textId="77777777" w:rsidR="000D49D9" w:rsidRPr="0016177D" w:rsidRDefault="000D49D9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2011BAC" w14:textId="5430E29B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D49D9" w:rsidRPr="0016177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42854B11" w14:textId="285F2A84" w:rsidR="000D49D9" w:rsidRPr="0016177D" w:rsidRDefault="00A02BFC" w:rsidP="000D49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6565BD" w:rsidRPr="0016177D" w14:paraId="00CF8245" w14:textId="77777777" w:rsidTr="0016177D">
        <w:trPr>
          <w:cantSplit/>
          <w:trHeight w:val="266"/>
        </w:trPr>
        <w:tc>
          <w:tcPr>
            <w:tcW w:w="1620" w:type="dxa"/>
          </w:tcPr>
          <w:p w14:paraId="4E3E19BD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6E580E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69" w:type="dxa"/>
            <w:gridSpan w:val="3"/>
          </w:tcPr>
          <w:p w14:paraId="0734D640" w14:textId="77777777" w:rsidR="006565BD" w:rsidRPr="0016177D" w:rsidRDefault="006565BD" w:rsidP="00ED3516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23" w:type="dxa"/>
          </w:tcPr>
          <w:p w14:paraId="110BFB77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138" w:type="dxa"/>
            <w:gridSpan w:val="16"/>
          </w:tcPr>
          <w:p w14:paraId="13BAD023" w14:textId="4BC2F395" w:rsidR="006565BD" w:rsidRPr="0016177D" w:rsidRDefault="00BE420C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177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16177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565BD" w:rsidRPr="0016177D" w14:paraId="192C914B" w14:textId="77777777" w:rsidTr="0016177D">
        <w:trPr>
          <w:cantSplit/>
          <w:trHeight w:val="266"/>
        </w:trPr>
        <w:tc>
          <w:tcPr>
            <w:tcW w:w="1620" w:type="dxa"/>
          </w:tcPr>
          <w:p w14:paraId="33C54358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1B55C3D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5A06A44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46196338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46" w:type="dxa"/>
          </w:tcPr>
          <w:p w14:paraId="5700397D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23" w:type="dxa"/>
          </w:tcPr>
          <w:p w14:paraId="3EAA6659" w14:textId="77777777" w:rsidR="006565BD" w:rsidRPr="0016177D" w:rsidRDefault="006565BD" w:rsidP="00ED3516">
            <w:pPr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96" w:type="dxa"/>
          </w:tcPr>
          <w:p w14:paraId="2A253A6D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713F361F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10C2AE4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" w:type="dxa"/>
            <w:gridSpan w:val="2"/>
          </w:tcPr>
          <w:p w14:paraId="6AD62865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34D8940B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73B42C74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621A62C3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294BC029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</w:tcPr>
          <w:p w14:paraId="5A17BF42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5C112310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87AFFB8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41B106B1" w14:textId="77777777" w:rsidR="006565BD" w:rsidRPr="0016177D" w:rsidRDefault="006565BD" w:rsidP="00ED3516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3F5A8DC4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0FFD6D66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085AA9B1" w14:textId="77777777" w:rsidR="006565BD" w:rsidRPr="0016177D" w:rsidRDefault="006565BD" w:rsidP="00ED35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420C" w:rsidRPr="0016177D" w14:paraId="5C5317C9" w14:textId="77777777" w:rsidTr="0016177D">
        <w:trPr>
          <w:cantSplit/>
          <w:trHeight w:val="266"/>
        </w:trPr>
        <w:tc>
          <w:tcPr>
            <w:tcW w:w="1620" w:type="dxa"/>
          </w:tcPr>
          <w:p w14:paraId="6B0463E1" w14:textId="77777777" w:rsidR="00BE420C" w:rsidRPr="0016177D" w:rsidRDefault="00BE420C" w:rsidP="00BE420C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ไพร์ม สตีล </w:t>
            </w:r>
          </w:p>
          <w:p w14:paraId="5DCEA13E" w14:textId="2278A85A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มิลล์</w:t>
            </w: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4FAB880D" w14:textId="4DD10208" w:rsidR="004A023B" w:rsidRPr="0016177D" w:rsidRDefault="00BE420C" w:rsidP="0016177D">
            <w:pPr>
              <w:spacing w:line="240" w:lineRule="auto"/>
              <w:ind w:left="100" w:right="-8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</w:t>
            </w:r>
          </w:p>
          <w:p w14:paraId="09DF3C39" w14:textId="1C416120" w:rsidR="00BE420C" w:rsidRPr="0016177D" w:rsidRDefault="004A023B" w:rsidP="00BE420C">
            <w:pPr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เหล็ก</w:t>
            </w:r>
            <w:r w:rsidR="00BE420C" w:rsidRPr="0016177D">
              <w:rPr>
                <w:rFonts w:ascii="Angsana New" w:hAnsi="Angsana New" w:cs="Angsana New"/>
                <w:sz w:val="28"/>
                <w:szCs w:val="28"/>
                <w:cs/>
              </w:rPr>
              <w:t>ม้วน</w:t>
            </w:r>
          </w:p>
          <w:p w14:paraId="5B0CADCD" w14:textId="5415FAAC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หน้าแคบ</w:t>
            </w:r>
          </w:p>
        </w:tc>
        <w:tc>
          <w:tcPr>
            <w:tcW w:w="900" w:type="dxa"/>
          </w:tcPr>
          <w:p w14:paraId="107468FE" w14:textId="3CBA1BA2" w:rsidR="00BE420C" w:rsidRPr="0016177D" w:rsidRDefault="00A02BFC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6F8A1741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CEC91BE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7AA00C13" w14:textId="3030907A" w:rsidR="00BE420C" w:rsidRPr="0016177D" w:rsidRDefault="00A02BFC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23" w:type="dxa"/>
          </w:tcPr>
          <w:p w14:paraId="68FC1DE0" w14:textId="77777777" w:rsidR="00BE420C" w:rsidRPr="0016177D" w:rsidRDefault="00BE420C" w:rsidP="00BE420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2B1306A6" w14:textId="4F8058A6" w:rsidR="00BE420C" w:rsidRPr="0016177D" w:rsidRDefault="00A02BFC" w:rsidP="00BE420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 w:right="-1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BE420C"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23" w:type="dxa"/>
          </w:tcPr>
          <w:p w14:paraId="13F2D3D7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5B5A829" w14:textId="65F2092E" w:rsidR="00BE420C" w:rsidRPr="0016177D" w:rsidRDefault="00A02BFC" w:rsidP="00BE420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68" w:firstLine="160"/>
              <w:rPr>
                <w:rFonts w:ascii="Angsana New" w:hAnsi="Angsana New" w:cs="Angsana New"/>
                <w:sz w:val="28"/>
                <w:szCs w:val="28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BE420C"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28" w:type="dxa"/>
            <w:gridSpan w:val="2"/>
          </w:tcPr>
          <w:p w14:paraId="05010A8F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13FEC560" w14:textId="496149AC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2FE6BAE9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419D379D" w14:textId="18EF8C6F" w:rsidR="00BE420C" w:rsidRPr="0016177D" w:rsidRDefault="00A02BFC" w:rsidP="00BE42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476B5A00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3" w:type="dxa"/>
          </w:tcPr>
          <w:p w14:paraId="7C689547" w14:textId="14806C0E" w:rsidR="00BE420C" w:rsidRPr="0016177D" w:rsidRDefault="00BE420C" w:rsidP="00BE42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5333B87B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023931E9" w14:textId="1E4A0EC3" w:rsidR="00BE420C" w:rsidRPr="0016177D" w:rsidRDefault="00BE420C" w:rsidP="00BE420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673C6859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137BFAB9" w14:textId="335DC613" w:rsidR="00BE420C" w:rsidRPr="0016177D" w:rsidRDefault="00A02BFC" w:rsidP="00BE420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23" w:type="dxa"/>
          </w:tcPr>
          <w:p w14:paraId="164E5444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7" w:type="dxa"/>
          </w:tcPr>
          <w:p w14:paraId="56036C00" w14:textId="0CFDB75F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410</w:t>
            </w:r>
          </w:p>
        </w:tc>
      </w:tr>
      <w:tr w:rsidR="00BE420C" w:rsidRPr="0016177D" w14:paraId="0A6ED09C" w14:textId="77777777" w:rsidTr="0016177D">
        <w:trPr>
          <w:cantSplit/>
          <w:trHeight w:val="266"/>
        </w:trPr>
        <w:tc>
          <w:tcPr>
            <w:tcW w:w="1620" w:type="dxa"/>
          </w:tcPr>
          <w:p w14:paraId="79C89F68" w14:textId="77777777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บล็อกซ์ </w:t>
            </w:r>
          </w:p>
          <w:p w14:paraId="7B94D835" w14:textId="20984C8C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0DBD62C4" w14:textId="77777777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</w:t>
            </w:r>
          </w:p>
          <w:p w14:paraId="183759F3" w14:textId="3582ACC1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6177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ก่อสร้าง </w:t>
            </w:r>
          </w:p>
        </w:tc>
        <w:tc>
          <w:tcPr>
            <w:tcW w:w="900" w:type="dxa"/>
          </w:tcPr>
          <w:p w14:paraId="1E8279F3" w14:textId="4AC60D6D" w:rsidR="00BE420C" w:rsidRPr="0016177D" w:rsidRDefault="00A02BFC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0E8D1B60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6" w:type="dxa"/>
          </w:tcPr>
          <w:p w14:paraId="565FD8E9" w14:textId="6C1827D8" w:rsidR="00BE420C" w:rsidRPr="0016177D" w:rsidRDefault="00A02BFC" w:rsidP="00BE420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3" w:type="dxa"/>
          </w:tcPr>
          <w:p w14:paraId="361154D6" w14:textId="77777777" w:rsidR="00BE420C" w:rsidRPr="0016177D" w:rsidRDefault="00BE420C" w:rsidP="00BE420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6" w:type="dxa"/>
          </w:tcPr>
          <w:p w14:paraId="51F068B0" w14:textId="3A54EC9F" w:rsidR="00BE420C" w:rsidRPr="0016177D" w:rsidRDefault="00A02BFC" w:rsidP="00BE420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79" w:right="-1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23" w:type="dxa"/>
          </w:tcPr>
          <w:p w14:paraId="0EED04B4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5DA1BEC" w14:textId="7D729195" w:rsidR="00BE420C" w:rsidRPr="0016177D" w:rsidRDefault="00A02BFC" w:rsidP="00BE420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68" w:firstLine="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28" w:type="dxa"/>
            <w:gridSpan w:val="2"/>
          </w:tcPr>
          <w:p w14:paraId="0B6DFEDC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15D6F466" w14:textId="03267F82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23" w:type="dxa"/>
          </w:tcPr>
          <w:p w14:paraId="726AA28D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EAEF95" w14:textId="63B1AC2A" w:rsidR="00BE420C" w:rsidRPr="0016177D" w:rsidRDefault="00A02BFC" w:rsidP="00BE42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23" w:type="dxa"/>
          </w:tcPr>
          <w:p w14:paraId="72F62AC6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93" w:type="dxa"/>
          </w:tcPr>
          <w:p w14:paraId="68D3F3AD" w14:textId="7523712F" w:rsidR="00BE420C" w:rsidRPr="0016177D" w:rsidRDefault="000559E1" w:rsidP="00BE42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23" w:type="dxa"/>
          </w:tcPr>
          <w:p w14:paraId="26381688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50C51B59" w14:textId="58EF7F67" w:rsidR="00BE420C" w:rsidRPr="0016177D" w:rsidRDefault="00BE420C" w:rsidP="00BE420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A02BFC"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6177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3" w:type="dxa"/>
          </w:tcPr>
          <w:p w14:paraId="34B70B29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7" w:type="dxa"/>
          </w:tcPr>
          <w:p w14:paraId="6D33F7F6" w14:textId="11174294" w:rsidR="00BE420C" w:rsidRPr="0016177D" w:rsidRDefault="00A02BFC" w:rsidP="00BE420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23" w:type="dxa"/>
          </w:tcPr>
          <w:p w14:paraId="7DBC90EC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7" w:type="dxa"/>
          </w:tcPr>
          <w:p w14:paraId="4610B7FA" w14:textId="7883B26F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E420C" w:rsidRPr="0016177D" w14:paraId="18D998D8" w14:textId="77777777" w:rsidTr="0016177D">
        <w:trPr>
          <w:cantSplit/>
          <w:trHeight w:val="336"/>
        </w:trPr>
        <w:tc>
          <w:tcPr>
            <w:tcW w:w="1620" w:type="dxa"/>
          </w:tcPr>
          <w:p w14:paraId="7AC46769" w14:textId="7D030161" w:rsidR="00BE420C" w:rsidRPr="0016177D" w:rsidRDefault="00BE420C" w:rsidP="00BE420C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BC02ED7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6D1C625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68AB63B0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</w:tcPr>
          <w:p w14:paraId="121C46A9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</w:tcPr>
          <w:p w14:paraId="61CF6E33" w14:textId="77777777" w:rsidR="00BE420C" w:rsidRPr="0016177D" w:rsidRDefault="00BE420C" w:rsidP="00BE420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6DC38C31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3" w:type="dxa"/>
          </w:tcPr>
          <w:p w14:paraId="01E622B3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74CDD9E8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8" w:type="dxa"/>
            <w:gridSpan w:val="2"/>
          </w:tcPr>
          <w:p w14:paraId="182D91EC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3BFDC" w14:textId="02BC1B72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23" w:type="dxa"/>
          </w:tcPr>
          <w:p w14:paraId="6D242C71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9DCDF" w14:textId="09346FD2" w:rsidR="00BE420C" w:rsidRPr="0016177D" w:rsidRDefault="00A02BFC" w:rsidP="00BE42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223" w:type="dxa"/>
          </w:tcPr>
          <w:p w14:paraId="1E2B0731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FB4C5" w14:textId="579117AA" w:rsidR="00BE420C" w:rsidRPr="0016177D" w:rsidRDefault="00CC7B05" w:rsidP="00BE42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CC7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02BFC"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CC7B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23" w:type="dxa"/>
          </w:tcPr>
          <w:p w14:paraId="1C86DED5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D1F4F31" w14:textId="3427A8A3" w:rsidR="00BE420C" w:rsidRPr="0016177D" w:rsidRDefault="00BE420C" w:rsidP="00BE420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A02BFC"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16177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23" w:type="dxa"/>
          </w:tcPr>
          <w:p w14:paraId="352E0562" w14:textId="77777777" w:rsidR="00BE420C" w:rsidRPr="0016177D" w:rsidRDefault="00BE420C" w:rsidP="00BE420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160BC" w14:textId="4876893F" w:rsidR="00BE420C" w:rsidRPr="0016177D" w:rsidRDefault="00A02BFC" w:rsidP="00BE420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23" w:type="dxa"/>
          </w:tcPr>
          <w:p w14:paraId="0138E7DD" w14:textId="77777777" w:rsidR="00BE420C" w:rsidRPr="0016177D" w:rsidRDefault="00BE420C" w:rsidP="00BE420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3BB69" w14:textId="60BEE0E1" w:rsidR="00BE420C" w:rsidRPr="0016177D" w:rsidRDefault="00A02BFC" w:rsidP="00BE420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02B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411</w:t>
            </w:r>
          </w:p>
        </w:tc>
      </w:tr>
    </w:tbl>
    <w:p w14:paraId="7E933313" w14:textId="319ABEC7" w:rsidR="00BE420C" w:rsidRPr="00BE420C" w:rsidRDefault="00BE420C" w:rsidP="00E16B8D">
      <w:pPr>
        <w:spacing w:line="240" w:lineRule="auto"/>
        <w:rPr>
          <w:rFonts w:ascii="Angsana New" w:hAnsi="Angsana New" w:cs="Angsana New"/>
          <w:color w:val="0000FF"/>
          <w:sz w:val="30"/>
          <w:szCs w:val="30"/>
          <w:shd w:val="clear" w:color="auto" w:fill="D9D9D9"/>
          <w:cs/>
        </w:rPr>
      </w:pPr>
    </w:p>
    <w:p w14:paraId="40E29F68" w14:textId="5DC2D393" w:rsidR="006F5AB0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</w:rPr>
      </w:pPr>
      <w:r w:rsidRPr="00244E3B">
        <w:rPr>
          <w:rFonts w:ascii="Angsana New" w:hAnsi="Angsana New" w:cs="Angsana New"/>
          <w:sz w:val="30"/>
          <w:szCs w:val="30"/>
          <w:cs/>
        </w:rPr>
        <w:tab/>
      </w:r>
      <w:r w:rsidRPr="00244E3B">
        <w:rPr>
          <w:rFonts w:ascii="Angsana New" w:hAnsi="Angsana New" w:cs="Angsana New"/>
          <w:sz w:val="30"/>
          <w:szCs w:val="30"/>
          <w:cs/>
        </w:rPr>
        <w:tab/>
      </w:r>
      <w:r w:rsidRPr="00244E3B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CD7D7B" w:rsidRPr="00CD7D7B">
        <w:rPr>
          <w:rFonts w:ascii="Angsana New" w:hAnsi="Angsana New" w:cs="Angsana New" w:hint="cs"/>
          <w:sz w:val="30"/>
          <w:szCs w:val="30"/>
          <w:cs/>
        </w:rPr>
        <w:t>ทั้งหมดจดทะเบียนและ</w:t>
      </w:r>
      <w:r w:rsidR="007444B1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ดำเนินธุรกิจในประเทศไทยและไม่ได้เป็นบริษัท</w:t>
      </w:r>
      <w:r w:rsidR="00571E1B">
        <w:rPr>
          <w:rFonts w:ascii="Angsana New" w:hAnsi="Angsana New" w:cs="Angsana New" w:hint="cs"/>
          <w:sz w:val="30"/>
          <w:szCs w:val="30"/>
          <w:cs/>
        </w:rPr>
        <w:t>ที่</w:t>
      </w:r>
      <w:r w:rsidRPr="00244E3B">
        <w:rPr>
          <w:rFonts w:ascii="Angsana New" w:hAnsi="Angsana New" w:cs="Angsana New" w:hint="cs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0C0EB46D" w14:textId="77777777" w:rsidR="00BE420C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</w:rPr>
      </w:pPr>
    </w:p>
    <w:p w14:paraId="6A9831E9" w14:textId="0BE79672" w:rsidR="00BE420C" w:rsidRPr="00BE420C" w:rsidRDefault="00BE420C" w:rsidP="00BE420C">
      <w:pPr>
        <w:tabs>
          <w:tab w:val="clear" w:pos="454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shd w:val="clear" w:color="auto" w:fill="D9D9D9"/>
          <w:cs/>
        </w:rPr>
        <w:sectPr w:rsidR="00BE420C" w:rsidRPr="00BE420C" w:rsidSect="00925F84">
          <w:headerReference w:type="even" r:id="rId10"/>
          <w:head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DE2A5E" w14:textId="4D99D332" w:rsidR="00925F84" w:rsidRPr="00F00207" w:rsidRDefault="00925F84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F00207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lastRenderedPageBreak/>
        <w:t>ที่ดิน อาคาร และอุปกรณ์</w:t>
      </w:r>
    </w:p>
    <w:p w14:paraId="48F8AEF1" w14:textId="01E53114" w:rsidR="00925F84" w:rsidRPr="00F00207" w:rsidRDefault="00925F84" w:rsidP="00925F84">
      <w:pPr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6D4995" w:rsidRPr="00F00207" w14:paraId="40B63AE2" w14:textId="77777777" w:rsidTr="00750AFE">
        <w:trPr>
          <w:trHeight w:val="385"/>
          <w:tblHeader/>
        </w:trPr>
        <w:tc>
          <w:tcPr>
            <w:tcW w:w="3780" w:type="dxa"/>
          </w:tcPr>
          <w:p w14:paraId="19A2AB6A" w14:textId="7777777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6B596" w14:textId="7777777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0C0F830" w14:textId="77777777" w:rsidR="006D4995" w:rsidRPr="00F00207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5FE01DD" w14:textId="77777777" w:rsidR="006D4995" w:rsidRPr="00F00207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C9A2624" w14:textId="77777777" w:rsidR="006D4995" w:rsidRPr="00F00207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995" w:rsidRPr="00F00207" w14:paraId="0BFF7269" w14:textId="77777777" w:rsidTr="00750AFE">
        <w:trPr>
          <w:trHeight w:val="385"/>
        </w:trPr>
        <w:tc>
          <w:tcPr>
            <w:tcW w:w="3780" w:type="dxa"/>
          </w:tcPr>
          <w:p w14:paraId="1BF8BE33" w14:textId="194108D5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C2873"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02BFC"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02BFC"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95D37"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0A57768" w14:textId="7777777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E29231" w14:textId="41FBBD15" w:rsidR="006D4995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D0F5198" w14:textId="77777777" w:rsidR="006D4995" w:rsidRPr="00F00207" w:rsidRDefault="006D4995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A0E5B" w14:textId="7C29B310" w:rsidR="006D4995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C5A69A" w14:textId="77777777" w:rsidR="006D4995" w:rsidRPr="00F00207" w:rsidRDefault="006D4995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955136" w14:textId="0C9F7957" w:rsidR="006D4995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7597AC7" w14:textId="77777777" w:rsidR="006D4995" w:rsidRPr="00F00207" w:rsidRDefault="006D4995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C80F4A" w14:textId="32DA379A" w:rsidR="006D4995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6D4995" w:rsidRPr="00F00207" w14:paraId="6F055C42" w14:textId="77777777" w:rsidTr="00750AFE">
        <w:trPr>
          <w:trHeight w:val="399"/>
        </w:trPr>
        <w:tc>
          <w:tcPr>
            <w:tcW w:w="3780" w:type="dxa"/>
          </w:tcPr>
          <w:p w14:paraId="61D4E89B" w14:textId="7777777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C6092" w14:textId="77777777" w:rsidR="006D4995" w:rsidRPr="00F00207" w:rsidRDefault="006D4995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6A4187D8" w14:textId="77777777" w:rsidR="006D4995" w:rsidRPr="00F00207" w:rsidRDefault="006D4995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4995" w:rsidRPr="00F00207" w14:paraId="29308C84" w14:textId="77777777" w:rsidTr="00750AFE">
        <w:trPr>
          <w:trHeight w:val="399"/>
        </w:trPr>
        <w:tc>
          <w:tcPr>
            <w:tcW w:w="3780" w:type="dxa"/>
          </w:tcPr>
          <w:p w14:paraId="3BB1344E" w14:textId="4DF63A15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18307692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41778A" w14:textId="79F8E0E9" w:rsidR="006D4995" w:rsidRPr="00F00207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944</w:t>
            </w:r>
            <w:r w:rsidR="00F82655" w:rsidRPr="00F00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68939AF5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ACA131" w14:textId="1CF2D5EA" w:rsidR="006D4995" w:rsidRPr="002C3D4C" w:rsidRDefault="00A02BFC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="Angsana New" w:hAnsi="Angsana New"/>
                <w:sz w:val="30"/>
                <w:szCs w:val="30"/>
              </w:rPr>
            </w:pPr>
            <w:r w:rsidRPr="002C3D4C">
              <w:rPr>
                <w:rFonts w:ascii="Angsana New" w:hAnsi="Angsana New"/>
                <w:sz w:val="30"/>
                <w:szCs w:val="30"/>
              </w:rPr>
              <w:t>1</w:t>
            </w:r>
            <w:r w:rsidR="006D4995" w:rsidRPr="002C3D4C">
              <w:rPr>
                <w:rFonts w:ascii="Angsana New" w:hAnsi="Angsana New"/>
                <w:sz w:val="30"/>
                <w:szCs w:val="30"/>
              </w:rPr>
              <w:t>,</w:t>
            </w:r>
            <w:r w:rsidRPr="002C3D4C">
              <w:rPr>
                <w:rFonts w:ascii="Angsana New" w:hAnsi="Angsana New"/>
                <w:sz w:val="30"/>
                <w:szCs w:val="30"/>
              </w:rPr>
              <w:t>01</w:t>
            </w:r>
            <w:r w:rsidR="00030366" w:rsidRPr="002C3D4C">
              <w:rPr>
                <w:rFonts w:ascii="Angsana New" w:hAnsi="Angsana New"/>
                <w:sz w:val="30"/>
                <w:szCs w:val="30"/>
              </w:rPr>
              <w:t>4,059</w:t>
            </w:r>
          </w:p>
        </w:tc>
        <w:tc>
          <w:tcPr>
            <w:tcW w:w="270" w:type="dxa"/>
          </w:tcPr>
          <w:p w14:paraId="56B095C3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6E4630" w14:textId="625FFE7E" w:rsidR="006D4995" w:rsidRPr="00F00207" w:rsidRDefault="00A02BFC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="00232A81" w:rsidRPr="00F00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836</w:t>
            </w:r>
          </w:p>
        </w:tc>
        <w:tc>
          <w:tcPr>
            <w:tcW w:w="270" w:type="dxa"/>
          </w:tcPr>
          <w:p w14:paraId="548782F1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739C8" w14:textId="2D537F2C" w:rsidR="006D4995" w:rsidRPr="00F00207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708</w:t>
            </w:r>
            <w:r w:rsidR="006D4995" w:rsidRPr="00F00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6D4995" w:rsidRPr="00F00207" w14:paraId="055FC98A" w14:textId="77777777" w:rsidTr="00750AFE">
        <w:trPr>
          <w:trHeight w:val="399"/>
        </w:trPr>
        <w:tc>
          <w:tcPr>
            <w:tcW w:w="3780" w:type="dxa"/>
          </w:tcPr>
          <w:p w14:paraId="468B7C4B" w14:textId="5587E8EF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02C2900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DEA72" w14:textId="6C55380A" w:rsidR="006D4995" w:rsidRPr="00B45644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82655" w:rsidRPr="00B456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21880496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A24BAEA" w14:textId="7A99806E" w:rsidR="006D4995" w:rsidRPr="00B45644" w:rsidRDefault="00030366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7,582</w:t>
            </w:r>
            <w:r w:rsidR="006D4995" w:rsidRPr="00B456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23ADB3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CB8E42" w14:textId="303AB391" w:rsidR="006D4995" w:rsidRPr="00B45644" w:rsidRDefault="00A02BFC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63C7" w:rsidRPr="00B456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411D58E9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E8C1CE" w14:textId="16B07A53" w:rsidR="006D4995" w:rsidRPr="00B45644" w:rsidRDefault="00C73C2D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7,532</w:t>
            </w:r>
          </w:p>
        </w:tc>
      </w:tr>
      <w:tr w:rsidR="0028167E" w:rsidRPr="00F00207" w14:paraId="6DDC969A" w14:textId="77777777" w:rsidTr="00750AFE">
        <w:trPr>
          <w:trHeight w:val="399"/>
        </w:trPr>
        <w:tc>
          <w:tcPr>
            <w:tcW w:w="3780" w:type="dxa"/>
          </w:tcPr>
          <w:p w14:paraId="25974B50" w14:textId="63E89C66" w:rsidR="0028167E" w:rsidRPr="00F00207" w:rsidRDefault="0028167E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รับโอนมาจากสินค้าคงเหลือ</w:t>
            </w:r>
          </w:p>
        </w:tc>
        <w:tc>
          <w:tcPr>
            <w:tcW w:w="270" w:type="dxa"/>
          </w:tcPr>
          <w:p w14:paraId="38310711" w14:textId="77777777" w:rsidR="0028167E" w:rsidRPr="00F00207" w:rsidRDefault="0028167E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E8EA32" w14:textId="0B3D58F2" w:rsidR="0028167E" w:rsidRPr="00B45644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82655" w:rsidRPr="00B456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416D63E5" w14:textId="77777777" w:rsidR="0028167E" w:rsidRPr="00B45644" w:rsidRDefault="0028167E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9E18F7" w14:textId="6318F572" w:rsidR="0028167E" w:rsidRPr="00B45644" w:rsidRDefault="00030366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270" w:type="dxa"/>
          </w:tcPr>
          <w:p w14:paraId="78308E39" w14:textId="77777777" w:rsidR="0028167E" w:rsidRPr="00B45644" w:rsidRDefault="0028167E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CD2062" w14:textId="041F331C" w:rsidR="0028167E" w:rsidRPr="00B45644" w:rsidRDefault="00A02BFC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3</w:t>
            </w:r>
            <w:r w:rsidR="00B963C7" w:rsidRPr="00B45644">
              <w:rPr>
                <w:rFonts w:ascii="Angsana New" w:hAnsi="Angsana New"/>
                <w:sz w:val="30"/>
                <w:szCs w:val="30"/>
              </w:rPr>
              <w:t>,</w:t>
            </w:r>
            <w:r w:rsidRPr="00B45644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4D603D39" w14:textId="77777777" w:rsidR="0028167E" w:rsidRPr="00B45644" w:rsidRDefault="0028167E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1983A9" w14:textId="15786A0B" w:rsidR="0028167E" w:rsidRPr="00B45644" w:rsidRDefault="00C73C2D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</w:tr>
      <w:tr w:rsidR="006F3094" w:rsidRPr="00F00207" w14:paraId="57B7DE65" w14:textId="77777777" w:rsidTr="00750AFE">
        <w:trPr>
          <w:trHeight w:val="399"/>
        </w:trPr>
        <w:tc>
          <w:tcPr>
            <w:tcW w:w="3780" w:type="dxa"/>
          </w:tcPr>
          <w:p w14:paraId="663B55E8" w14:textId="70F44F14" w:rsidR="006F3094" w:rsidRPr="00F00207" w:rsidRDefault="006F3094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270" w:type="dxa"/>
          </w:tcPr>
          <w:p w14:paraId="0D5B9899" w14:textId="77777777" w:rsidR="006F3094" w:rsidRPr="00F00207" w:rsidRDefault="006F3094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9EDF7" w14:textId="0E5AA244" w:rsidR="006F3094" w:rsidRPr="00B45644" w:rsidRDefault="00F00207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66,169</w:t>
            </w:r>
          </w:p>
        </w:tc>
        <w:tc>
          <w:tcPr>
            <w:tcW w:w="270" w:type="dxa"/>
          </w:tcPr>
          <w:p w14:paraId="482AE20A" w14:textId="77777777" w:rsidR="006F3094" w:rsidRPr="00B45644" w:rsidRDefault="006F3094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E7426" w14:textId="6FC1CD1F" w:rsidR="006F3094" w:rsidRPr="00B45644" w:rsidRDefault="006F3094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A9978" w14:textId="77777777" w:rsidR="006F3094" w:rsidRPr="00B45644" w:rsidRDefault="006F3094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4E44E4" w14:textId="055737A7" w:rsidR="006F3094" w:rsidRPr="00B45644" w:rsidRDefault="00E8597E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5D6CB" w14:textId="77777777" w:rsidR="006F3094" w:rsidRPr="00B45644" w:rsidRDefault="006F3094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FDE144" w14:textId="52E7EB3D" w:rsidR="006F3094" w:rsidRPr="00B45644" w:rsidRDefault="006F3094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995" w:rsidRPr="00F00207" w14:paraId="0C6515B6" w14:textId="77777777" w:rsidTr="00750AFE">
        <w:trPr>
          <w:trHeight w:val="399"/>
        </w:trPr>
        <w:tc>
          <w:tcPr>
            <w:tcW w:w="3780" w:type="dxa"/>
          </w:tcPr>
          <w:p w14:paraId="46C37478" w14:textId="3A8F4EFE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  <w:r w:rsidR="00C72D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22B05"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C72D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22B05"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358086B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7CF21" w14:textId="00339DC8" w:rsidR="006D4995" w:rsidRPr="00B45644" w:rsidRDefault="007A4E70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1665A">
              <w:rPr>
                <w:rFonts w:ascii="Angsana New" w:hAnsi="Angsana New" w:cs="Angsana New"/>
                <w:sz w:val="30"/>
                <w:szCs w:val="30"/>
              </w:rPr>
              <w:t>4,759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E21229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DF7B66" w14:textId="7D136266" w:rsidR="006D4995" w:rsidRPr="00B45644" w:rsidRDefault="005C1C6F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(</w:t>
            </w:r>
            <w:r w:rsidR="00030366" w:rsidRPr="00B45644">
              <w:rPr>
                <w:rFonts w:ascii="Angsana New" w:hAnsi="Angsana New"/>
                <w:sz w:val="30"/>
                <w:szCs w:val="30"/>
              </w:rPr>
              <w:t>196</w:t>
            </w:r>
            <w:r w:rsidRPr="00B456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8DBCFE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9813F2" w14:textId="0AF2C4C8" w:rsidR="006D4995" w:rsidRPr="00B45644" w:rsidRDefault="00B963C7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2BFC" w:rsidRPr="00B45644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42032F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80D47F" w14:textId="19F1FE41" w:rsidR="006D4995" w:rsidRPr="00B45644" w:rsidRDefault="005C1C6F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(</w:t>
            </w:r>
            <w:r w:rsidR="00C73C2D" w:rsidRPr="00B45644">
              <w:rPr>
                <w:rFonts w:ascii="Angsana New" w:hAnsi="Angsana New"/>
                <w:sz w:val="30"/>
                <w:szCs w:val="30"/>
              </w:rPr>
              <w:t>4</w:t>
            </w:r>
            <w:r w:rsidR="009474A6" w:rsidRPr="00B45644">
              <w:rPr>
                <w:rFonts w:ascii="Angsana New" w:hAnsi="Angsana New"/>
                <w:sz w:val="30"/>
                <w:szCs w:val="30"/>
              </w:rPr>
              <w:t>4</w:t>
            </w:r>
            <w:r w:rsidRPr="00B456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4995" w:rsidRPr="00F00207" w14:paraId="657480B8" w14:textId="77777777" w:rsidTr="00750AFE">
        <w:trPr>
          <w:trHeight w:val="399"/>
        </w:trPr>
        <w:tc>
          <w:tcPr>
            <w:tcW w:w="3780" w:type="dxa"/>
          </w:tcPr>
          <w:p w14:paraId="1CFE9580" w14:textId="3F25ABCC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6DBA13AF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05A8" w14:textId="0BD0AA48" w:rsidR="006D4995" w:rsidRPr="00B45644" w:rsidRDefault="007A4E70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00207" w:rsidRPr="00B4564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1665A">
              <w:rPr>
                <w:rFonts w:ascii="Angsana New" w:hAnsi="Angsana New" w:cs="Angsana New"/>
                <w:sz w:val="30"/>
                <w:szCs w:val="30"/>
              </w:rPr>
              <w:t>6,937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EFB2DA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AD5792" w14:textId="51122DFC" w:rsidR="006D4995" w:rsidRPr="00B45644" w:rsidRDefault="006D4995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(</w:t>
            </w:r>
            <w:r w:rsidR="00030366" w:rsidRPr="00B45644">
              <w:rPr>
                <w:rFonts w:ascii="Angsana New" w:hAnsi="Angsana New"/>
                <w:sz w:val="30"/>
                <w:szCs w:val="30"/>
              </w:rPr>
              <w:t>44,116</w:t>
            </w:r>
            <w:r w:rsidRPr="00B456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0557FB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0CE6CB" w14:textId="33CD6362" w:rsidR="006D4995" w:rsidRPr="00B45644" w:rsidRDefault="005C071A" w:rsidP="00E85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2BFC" w:rsidRPr="00B45644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2BFC" w:rsidRPr="00B45644">
              <w:rPr>
                <w:rFonts w:ascii="Angsana New" w:hAnsi="Angsana New" w:cs="Angsana New"/>
                <w:sz w:val="30"/>
                <w:szCs w:val="30"/>
              </w:rPr>
              <w:t>884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FEAC7A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2B76AB" w14:textId="3DCB522B" w:rsidR="006D4995" w:rsidRPr="00B45644" w:rsidRDefault="001B5B78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/>
                <w:sz w:val="30"/>
                <w:szCs w:val="30"/>
              </w:rPr>
              <w:t>(</w:t>
            </w:r>
            <w:r w:rsidR="00C73C2D" w:rsidRPr="00B45644">
              <w:rPr>
                <w:rFonts w:ascii="Angsana New" w:hAnsi="Angsana New"/>
                <w:sz w:val="30"/>
                <w:szCs w:val="30"/>
              </w:rPr>
              <w:t>27,1</w:t>
            </w:r>
            <w:r w:rsidR="009474A6" w:rsidRPr="00B45644">
              <w:rPr>
                <w:rFonts w:ascii="Angsana New" w:hAnsi="Angsana New" w:cs="Angsana New"/>
                <w:sz w:val="30"/>
                <w:szCs w:val="38"/>
              </w:rPr>
              <w:t>52</w:t>
            </w:r>
            <w:r w:rsidRPr="00B456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4995" w:rsidRPr="001D520A" w14:paraId="4FC4B2A7" w14:textId="77777777" w:rsidTr="00750AFE">
        <w:trPr>
          <w:trHeight w:val="399"/>
        </w:trPr>
        <w:tc>
          <w:tcPr>
            <w:tcW w:w="3780" w:type="dxa"/>
          </w:tcPr>
          <w:p w14:paraId="39B73767" w14:textId="2290F9B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44D546F4" w14:textId="77777777" w:rsidR="006D4995" w:rsidRPr="00F00207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FE4FE" w14:textId="4F6B6EE3" w:rsidR="006D4995" w:rsidRPr="00B45644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974</w:t>
            </w:r>
            <w:r w:rsidR="00135C51"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22B05"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0DD0C2C3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C6831" w14:textId="113B6350" w:rsidR="006D4995" w:rsidRPr="00B45644" w:rsidRDefault="00030366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978,567</w:t>
            </w:r>
          </w:p>
        </w:tc>
        <w:tc>
          <w:tcPr>
            <w:tcW w:w="270" w:type="dxa"/>
          </w:tcPr>
          <w:p w14:paraId="68C5DFDD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A06BE" w14:textId="070FADC0" w:rsidR="006D4995" w:rsidRPr="00B45644" w:rsidRDefault="00A02BFC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653</w:t>
            </w:r>
            <w:r w:rsidR="005C071A"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09515841" w14:textId="77777777" w:rsidR="006D4995" w:rsidRPr="00B45644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3760E" w14:textId="5782B05A" w:rsidR="006D4995" w:rsidRPr="00B45644" w:rsidRDefault="00030366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689,</w:t>
            </w:r>
            <w:r w:rsidR="00C73C2D" w:rsidRPr="00B456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760</w:t>
            </w:r>
          </w:p>
        </w:tc>
      </w:tr>
      <w:tr w:rsidR="006D4995" w:rsidRPr="001D520A" w14:paraId="67686DB0" w14:textId="77777777" w:rsidTr="00750AFE">
        <w:trPr>
          <w:trHeight w:val="399"/>
        </w:trPr>
        <w:tc>
          <w:tcPr>
            <w:tcW w:w="3780" w:type="dxa"/>
          </w:tcPr>
          <w:p w14:paraId="015D7C91" w14:textId="16A98D60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A02BFC"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A80786D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8DED1" w14:textId="77777777" w:rsidR="006D4995" w:rsidRPr="001D520A" w:rsidRDefault="006D4995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A8C89F" w14:textId="77777777" w:rsidR="006D4995" w:rsidRPr="001D520A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256DA7" w14:textId="0C482132" w:rsidR="006D4995" w:rsidRPr="009A15A3" w:rsidRDefault="00A02BFC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  <w:r w:rsidR="006D4995" w:rsidRPr="006D4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00EC7D1C" w14:textId="77777777" w:rsidR="006D4995" w:rsidRPr="006D4995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83BB2" w14:textId="6073D979" w:rsidR="006D4995" w:rsidRPr="006D4995" w:rsidRDefault="006D4995" w:rsidP="006D4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6C8B3" w14:textId="77777777" w:rsidR="006D4995" w:rsidRPr="006D4995" w:rsidRDefault="006D4995" w:rsidP="006D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62E405F" w14:textId="76F381E6" w:rsidR="006D4995" w:rsidRPr="006D4995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  <w:r w:rsidR="006D4995" w:rsidRPr="006D4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</w:tr>
    </w:tbl>
    <w:p w14:paraId="4F3F0926" w14:textId="3C6034B0" w:rsidR="00405169" w:rsidRPr="00CD7D7B" w:rsidRDefault="00405169" w:rsidP="00FD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Theme="majorBidi" w:hAnsiTheme="majorBidi" w:cstheme="majorBidi"/>
          <w:b/>
          <w:sz w:val="30"/>
          <w:szCs w:val="30"/>
          <w:cs/>
        </w:rPr>
      </w:pPr>
    </w:p>
    <w:p w14:paraId="0C45627B" w14:textId="6749B455" w:rsidR="000A1BD8" w:rsidRPr="00F00207" w:rsidRDefault="000A1BD8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297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F00207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สินทรัพย์สิทธิการใช้</w:t>
      </w:r>
    </w:p>
    <w:p w14:paraId="5CDFC885" w14:textId="77777777" w:rsidR="000A1BD8" w:rsidRPr="00F00207" w:rsidRDefault="000A1BD8" w:rsidP="000A1BD8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00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0A1BD8" w:rsidRPr="00F00207" w14:paraId="483A91BC" w14:textId="77777777" w:rsidTr="00EF35EE">
        <w:trPr>
          <w:trHeight w:val="385"/>
          <w:tblHeader/>
        </w:trPr>
        <w:tc>
          <w:tcPr>
            <w:tcW w:w="3780" w:type="dxa"/>
          </w:tcPr>
          <w:p w14:paraId="101C8D3B" w14:textId="77777777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2CE07" w14:textId="77777777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386A1DC" w14:textId="77777777" w:rsidR="000A1BD8" w:rsidRPr="00F00207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EFC3B0E" w14:textId="77777777" w:rsidR="000A1BD8" w:rsidRPr="00F00207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726287" w14:textId="77777777" w:rsidR="000A1BD8" w:rsidRPr="00F00207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1BD8" w:rsidRPr="00F00207" w14:paraId="03E50BE3" w14:textId="77777777" w:rsidTr="00EF35EE">
        <w:trPr>
          <w:trHeight w:val="385"/>
        </w:trPr>
        <w:tc>
          <w:tcPr>
            <w:tcW w:w="3780" w:type="dxa"/>
          </w:tcPr>
          <w:p w14:paraId="09F5B816" w14:textId="6E75D2D3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B1E70"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02BFC"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A4E70" w:rsidRPr="00F002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A4E70"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2A3CEDA" w14:textId="77777777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435723" w14:textId="7D9B7125" w:rsidR="000A1BD8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F72C0AB" w14:textId="77777777" w:rsidR="000A1BD8" w:rsidRPr="00F00207" w:rsidRDefault="000A1BD8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5629A1" w14:textId="63A6308C" w:rsidR="000A1BD8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487C03B" w14:textId="77777777" w:rsidR="000A1BD8" w:rsidRPr="00F00207" w:rsidRDefault="000A1BD8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680DB" w14:textId="3C64E6B9" w:rsidR="000A1BD8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EA4135" w14:textId="77777777" w:rsidR="000A1BD8" w:rsidRPr="00F00207" w:rsidRDefault="000A1BD8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4343E" w14:textId="01FAD728" w:rsidR="000A1BD8" w:rsidRPr="00F00207" w:rsidRDefault="00A02BFC" w:rsidP="002E1C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A1BD8" w:rsidRPr="00F00207" w14:paraId="1E5517F8" w14:textId="77777777" w:rsidTr="00EF35EE">
        <w:trPr>
          <w:trHeight w:val="399"/>
        </w:trPr>
        <w:tc>
          <w:tcPr>
            <w:tcW w:w="3780" w:type="dxa"/>
          </w:tcPr>
          <w:p w14:paraId="0505C362" w14:textId="77777777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537C1" w14:textId="77777777" w:rsidR="000A1BD8" w:rsidRPr="00F00207" w:rsidRDefault="000A1BD8" w:rsidP="002E1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hideMark/>
          </w:tcPr>
          <w:p w14:paraId="33D8C6F3" w14:textId="77777777" w:rsidR="000A1BD8" w:rsidRPr="00F00207" w:rsidRDefault="000A1BD8" w:rsidP="002E1C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2931" w:rsidRPr="001E05C9" w14:paraId="70B0382E" w14:textId="77777777" w:rsidTr="00EF35EE">
        <w:trPr>
          <w:trHeight w:val="399"/>
        </w:trPr>
        <w:tc>
          <w:tcPr>
            <w:tcW w:w="3780" w:type="dxa"/>
          </w:tcPr>
          <w:p w14:paraId="418547B5" w14:textId="77777777" w:rsidR="00572931" w:rsidRPr="00F00207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70" w:type="dxa"/>
          </w:tcPr>
          <w:p w14:paraId="311CB097" w14:textId="77777777" w:rsidR="00572931" w:rsidRPr="00F00207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AF4F6C" w14:textId="2E73566D" w:rsidR="00572931" w:rsidRPr="00F00207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="00F82655" w:rsidRPr="00F00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4486AF69" w14:textId="77777777" w:rsidR="00572931" w:rsidRPr="00F00207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042C6D" w14:textId="5323AA1C" w:rsidR="00572931" w:rsidRPr="00F00207" w:rsidRDefault="00EC4D7D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94,299</w:t>
            </w:r>
          </w:p>
        </w:tc>
        <w:tc>
          <w:tcPr>
            <w:tcW w:w="270" w:type="dxa"/>
          </w:tcPr>
          <w:p w14:paraId="01295746" w14:textId="77777777" w:rsidR="00572931" w:rsidRPr="00F00207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05CDB5" w14:textId="2A39AC9B" w:rsidR="00572931" w:rsidRPr="00F00207" w:rsidRDefault="00A02BFC" w:rsidP="00571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82655" w:rsidRPr="00F00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14:paraId="3BB151DA" w14:textId="77777777" w:rsidR="00572931" w:rsidRPr="00F00207" w:rsidRDefault="00572931" w:rsidP="0057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9DE6E9" w14:textId="1DDF1EAA" w:rsidR="00572931" w:rsidRPr="00F00207" w:rsidRDefault="00572931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5D14" w:rsidRPr="00F00207" w14:paraId="6C3C5CFB" w14:textId="77777777" w:rsidTr="00EF35EE">
        <w:trPr>
          <w:trHeight w:val="399"/>
        </w:trPr>
        <w:tc>
          <w:tcPr>
            <w:tcW w:w="3780" w:type="dxa"/>
          </w:tcPr>
          <w:p w14:paraId="54A7CD73" w14:textId="4F17C928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4818EEB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54948E" w14:textId="746A1654" w:rsidR="00735D14" w:rsidRPr="00F00207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735D14" w:rsidRPr="00F00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7CD3D47D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8BB57F" w14:textId="28173282" w:rsidR="00735D14" w:rsidRPr="00F00207" w:rsidRDefault="00735D14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EAD2B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0610E8" w14:textId="7C946F1E" w:rsidR="00735D14" w:rsidRPr="00F00207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3564C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D2560F" w14:textId="6577D0AD" w:rsidR="00735D14" w:rsidRPr="00F00207" w:rsidRDefault="00735D14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5D14" w:rsidRPr="00F00207" w14:paraId="7E3DB6D2" w14:textId="77777777" w:rsidTr="00EF35EE">
        <w:trPr>
          <w:trHeight w:val="399"/>
        </w:trPr>
        <w:tc>
          <w:tcPr>
            <w:tcW w:w="3780" w:type="dxa"/>
          </w:tcPr>
          <w:p w14:paraId="09EF4BC0" w14:textId="784AA015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โอนไปที่ดิน อาคาร และอุปกรณ์ </w:t>
            </w:r>
          </w:p>
        </w:tc>
        <w:tc>
          <w:tcPr>
            <w:tcW w:w="270" w:type="dxa"/>
          </w:tcPr>
          <w:p w14:paraId="3C39AD23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B3EDE3" w14:textId="634F3470" w:rsidR="00735D14" w:rsidRPr="00F00207" w:rsidRDefault="00735D14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00207" w:rsidRPr="00F00207">
              <w:rPr>
                <w:rFonts w:ascii="Angsana New" w:hAnsi="Angsana New" w:cs="Angsana New"/>
                <w:sz w:val="30"/>
                <w:szCs w:val="30"/>
              </w:rPr>
              <w:t>66,169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B9CC99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EAC6B9" w14:textId="55AC9485" w:rsidR="00735D14" w:rsidRPr="00F00207" w:rsidRDefault="00735D14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D68970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636C8D" w14:textId="58CAA63B" w:rsidR="00735D14" w:rsidRPr="00F00207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002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480F0D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76378C" w14:textId="7157FF32" w:rsidR="00735D14" w:rsidRPr="00F00207" w:rsidRDefault="00735D14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5D14" w:rsidRPr="00F00207" w14:paraId="1A7FD795" w14:textId="77777777" w:rsidTr="00EF35EE">
        <w:trPr>
          <w:trHeight w:val="399"/>
        </w:trPr>
        <w:tc>
          <w:tcPr>
            <w:tcW w:w="3780" w:type="dxa"/>
          </w:tcPr>
          <w:p w14:paraId="636D72BD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78D7AFAC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52B9" w14:textId="760E04E9" w:rsidR="00735D14" w:rsidRPr="00B45644" w:rsidRDefault="00735D14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F1444" w:rsidRPr="00B45644">
              <w:rPr>
                <w:rFonts w:ascii="Angsana New" w:hAnsi="Angsana New" w:cs="Angsana New"/>
                <w:sz w:val="30"/>
                <w:szCs w:val="30"/>
              </w:rPr>
              <w:t>914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2132C9" w14:textId="77777777" w:rsidR="00735D14" w:rsidRPr="00B45644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A62FF8" w14:textId="2AEDEBC6" w:rsidR="00735D14" w:rsidRPr="00B45644" w:rsidRDefault="00735D14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2BFC" w:rsidRPr="00B4564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C4D7D" w:rsidRPr="00B45644">
              <w:rPr>
                <w:rFonts w:ascii="Angsana New" w:hAnsi="Angsana New" w:cs="Angsana New"/>
                <w:sz w:val="30"/>
                <w:szCs w:val="30"/>
              </w:rPr>
              <w:t>409</w:t>
            </w:r>
            <w:r w:rsidRPr="00B4564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8B2CF7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48BA8C" w14:textId="70D9D589" w:rsidR="00735D14" w:rsidRPr="00F00207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2BFC" w:rsidRPr="00F0020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02BFC" w:rsidRPr="00F00207">
              <w:rPr>
                <w:rFonts w:ascii="Angsana New" w:hAnsi="Angsana New" w:cs="Angsana New"/>
                <w:sz w:val="30"/>
                <w:szCs w:val="30"/>
              </w:rPr>
              <w:t>062</w:t>
            </w:r>
            <w:r w:rsidRPr="00F0020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297D40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B6EBC7" w14:textId="7CB07937" w:rsidR="00735D14" w:rsidRPr="00F00207" w:rsidRDefault="00735D14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35D14" w:rsidRPr="001D520A" w14:paraId="55E9ED8E" w14:textId="77777777" w:rsidTr="00EF35EE">
        <w:trPr>
          <w:trHeight w:val="399"/>
        </w:trPr>
        <w:tc>
          <w:tcPr>
            <w:tcW w:w="3780" w:type="dxa"/>
          </w:tcPr>
          <w:p w14:paraId="357E4200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02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70" w:type="dxa"/>
          </w:tcPr>
          <w:p w14:paraId="47B6CFCB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E77C3" w14:textId="32E0036C" w:rsidR="00735D14" w:rsidRPr="00F00207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 w:rsidR="00735D14" w:rsidRPr="00F002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22B05" w:rsidRPr="00F002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1C554597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B6BDA" w14:textId="6F927FB4" w:rsidR="00735D14" w:rsidRPr="00F00207" w:rsidRDefault="00A02BFC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EC4D7D" w:rsidRPr="00F002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0,890</w:t>
            </w:r>
          </w:p>
        </w:tc>
        <w:tc>
          <w:tcPr>
            <w:tcW w:w="270" w:type="dxa"/>
          </w:tcPr>
          <w:p w14:paraId="6445544C" w14:textId="77777777" w:rsidR="00735D14" w:rsidRPr="00F00207" w:rsidRDefault="00735D14" w:rsidP="00EC4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FDA19" w14:textId="61191E4B" w:rsidR="00735D14" w:rsidRPr="00F00207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02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1EDFE7" w14:textId="77777777" w:rsidR="00735D14" w:rsidRPr="00F00207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06D32" w14:textId="65B07A57" w:rsidR="00735D14" w:rsidRPr="00572931" w:rsidRDefault="00735D14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02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735D14" w:rsidRPr="001D520A" w14:paraId="6DB918F6" w14:textId="77777777" w:rsidTr="00EF35EE">
        <w:trPr>
          <w:trHeight w:val="399"/>
        </w:trPr>
        <w:tc>
          <w:tcPr>
            <w:tcW w:w="3780" w:type="dxa"/>
          </w:tcPr>
          <w:p w14:paraId="0A4B4AFD" w14:textId="1C9B9504" w:rsidR="00735D14" w:rsidRPr="001D520A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4B5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A02BFC" w:rsidRPr="00A02B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B5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887CB1" w14:textId="77777777" w:rsidR="00735D14" w:rsidRPr="001D520A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244F4A" w14:textId="77777777" w:rsidR="00735D14" w:rsidRPr="001D520A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02C48A" w14:textId="77777777" w:rsidR="00735D14" w:rsidRPr="001D520A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3AC93C" w14:textId="07DEB433" w:rsidR="00735D14" w:rsidRPr="000216EB" w:rsidRDefault="00A02BFC" w:rsidP="00DE0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735D14" w:rsidRPr="00021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0746DA3E" w14:textId="77777777" w:rsidR="00735D14" w:rsidRPr="006D4995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F2F06" w14:textId="77777777" w:rsidR="00735D14" w:rsidRPr="006D4995" w:rsidRDefault="00735D14" w:rsidP="0073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BE35A" w14:textId="77777777" w:rsidR="00735D14" w:rsidRPr="006D4995" w:rsidRDefault="00735D14" w:rsidP="007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BBDDC4B" w14:textId="48576E58" w:rsidR="00735D14" w:rsidRPr="000216EB" w:rsidRDefault="00A02BFC" w:rsidP="00EF35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735D14" w:rsidRPr="00021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02BFC">
              <w:rPr>
                <w:rFonts w:ascii="Angsana New" w:hAnsi="Angsana New"/>
                <w:b/>
                <w:bCs/>
                <w:sz w:val="30"/>
                <w:szCs w:val="30"/>
              </w:rPr>
              <w:t>062</w:t>
            </w:r>
          </w:p>
        </w:tc>
      </w:tr>
    </w:tbl>
    <w:p w14:paraId="05DF4E6B" w14:textId="77777777" w:rsidR="003D7E4D" w:rsidRDefault="003D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2E70EBC8" w14:textId="613B87E9" w:rsidR="00405169" w:rsidRDefault="003D7E4D" w:rsidP="00E47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ในระหว่างงวด</w:t>
      </w:r>
      <w:r w:rsidR="00531038">
        <w:rPr>
          <w:rFonts w:ascii="Angsana New" w:hAnsi="Angsana New" w:cs="Angsana New" w:hint="cs"/>
          <w:sz w:val="30"/>
          <w:szCs w:val="30"/>
          <w:cs/>
          <w:lang w:val="en-GB"/>
        </w:rPr>
        <w:t>หก</w:t>
      </w: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เดือนสิ้นสุดวันที่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30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ม</w:t>
      </w:r>
      <w:r w:rsidR="00531038">
        <w:rPr>
          <w:rFonts w:ascii="Angsana New" w:hAnsi="Angsana New" w:cs="Angsana New" w:hint="cs"/>
          <w:sz w:val="30"/>
          <w:szCs w:val="30"/>
          <w:cs/>
          <w:lang w:val="en-GB"/>
        </w:rPr>
        <w:t>ิถุนายน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2564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บริษัทย่อยแห่งหนึ่งได้โอนสินทรัพย์สิทธิการใช้ซึ่งมีมูลค่าตามบัญชีจำนวน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A02BFC" w:rsidRPr="00A02BFC">
        <w:rPr>
          <w:rFonts w:ascii="Angsana New" w:hAnsi="Angsana New" w:cs="Angsana New"/>
          <w:sz w:val="30"/>
          <w:szCs w:val="30"/>
        </w:rPr>
        <w:t>6</w:t>
      </w:r>
      <w:r w:rsidR="00BB77E7">
        <w:rPr>
          <w:rFonts w:ascii="Angsana New" w:hAnsi="Angsana New" w:cs="Angsana New"/>
          <w:sz w:val="30"/>
          <w:szCs w:val="30"/>
        </w:rPr>
        <w:t>6.2</w:t>
      </w:r>
      <w:r w:rsidRPr="00FD135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D135D">
        <w:rPr>
          <w:rFonts w:ascii="Angsana New" w:hAnsi="Angsana New" w:cs="Angsana New"/>
          <w:sz w:val="30"/>
          <w:szCs w:val="30"/>
          <w:cs/>
          <w:lang w:val="en-GB"/>
        </w:rPr>
        <w:t>ล้านบาท ไปเป็นที่ดิน อาคารและอุปกรณ์ เนื่องจากบริษัทได้ทำการไถ่ถอนเครื่องจักรภายใต้สัญญาเช่าก่อนครบกำหนด</w:t>
      </w:r>
    </w:p>
    <w:p w14:paraId="24ADEDE1" w14:textId="77777777" w:rsidR="003D7E4D" w:rsidRDefault="003D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14:paraId="426B5688" w14:textId="20277486" w:rsidR="00297667" w:rsidRPr="00046AD7" w:rsidRDefault="00297667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</w:pPr>
      <w:r w:rsidRPr="00046AD7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lastRenderedPageBreak/>
        <w:t>ส่วนงานดำเนินง</w:t>
      </w:r>
      <w:r w:rsidR="00A92D47" w:rsidRPr="00046AD7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CD7D7B" w:rsidRDefault="00297667" w:rsidP="00297667">
      <w:pPr>
        <w:ind w:left="518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EC7AAB" w:rsidRDefault="00EC7AAB" w:rsidP="004C1AA4">
      <w:pPr>
        <w:tabs>
          <w:tab w:val="clear" w:pos="454"/>
          <w:tab w:val="clear" w:pos="3515"/>
          <w:tab w:val="left" w:pos="3510"/>
        </w:tabs>
        <w:ind w:left="36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C7AAB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CD7D7B" w:rsidRDefault="004278AC" w:rsidP="00297667">
      <w:pPr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0E0E8CC9" w14:textId="098B0F50" w:rsidR="00297667" w:rsidRPr="007E029B" w:rsidRDefault="004278AC" w:rsidP="004C1AA4">
      <w:pPr>
        <w:tabs>
          <w:tab w:val="clear" w:pos="454"/>
          <w:tab w:val="left" w:pos="1530"/>
        </w:tabs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E029B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A02BFC" w:rsidRPr="00A02BFC">
        <w:rPr>
          <w:rFonts w:ascii="Angsana New" w:hAnsi="Angsana New" w:cs="Angsana New"/>
          <w:sz w:val="30"/>
          <w:szCs w:val="30"/>
        </w:rPr>
        <w:t>2</w:t>
      </w:r>
      <w:r w:rsidRPr="007E029B">
        <w:rPr>
          <w:rFonts w:ascii="Angsana New" w:hAnsi="Angsana New" w:cs="Angsana New"/>
          <w:sz w:val="30"/>
          <w:szCs w:val="30"/>
        </w:rPr>
        <w:t xml:space="preserve"> </w:t>
      </w:r>
      <w:r w:rsidRPr="007E029B">
        <w:rPr>
          <w:rFonts w:ascii="Angsana New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3B9433C0" w:rsidR="00297667" w:rsidRPr="007E029B" w:rsidRDefault="00EC7AAB" w:rsidP="004C1AA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17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7E029B">
        <w:rPr>
          <w:rFonts w:ascii="Angsana New" w:hAnsi="Angsana New" w:hint="cs"/>
          <w:sz w:val="30"/>
          <w:szCs w:val="30"/>
          <w:cs/>
        </w:rPr>
        <w:t>ส่วนงาน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/>
          <w:sz w:val="30"/>
          <w:szCs w:val="30"/>
        </w:rPr>
        <w:t>1</w:t>
      </w:r>
      <w:r w:rsidRPr="007E029B">
        <w:rPr>
          <w:rFonts w:ascii="Angsana New" w:hAnsi="Angsana New" w:hint="cs"/>
          <w:sz w:val="30"/>
          <w:szCs w:val="30"/>
          <w:cs/>
        </w:rPr>
        <w:t xml:space="preserve"> </w:t>
      </w:r>
      <w:r w:rsidRPr="007E029B">
        <w:rPr>
          <w:rFonts w:ascii="Angsana New" w:hAnsi="Angsana New"/>
          <w:sz w:val="30"/>
          <w:szCs w:val="30"/>
        </w:rPr>
        <w:t>:</w:t>
      </w:r>
      <w:r w:rsidRPr="007E029B">
        <w:rPr>
          <w:rFonts w:ascii="Angsana New" w:hAnsi="Angsana New"/>
          <w:sz w:val="30"/>
          <w:szCs w:val="30"/>
          <w:cs/>
        </w:rPr>
        <w:t xml:space="preserve"> </w:t>
      </w:r>
      <w:r w:rsidR="00297667" w:rsidRPr="007E029B">
        <w:rPr>
          <w:rFonts w:ascii="Angsana New" w:hAnsi="Angsana New"/>
          <w:sz w:val="30"/>
          <w:szCs w:val="30"/>
          <w:cs/>
        </w:rPr>
        <w:t>ส่วนงาน</w:t>
      </w:r>
      <w:r w:rsidR="000260E6" w:rsidRPr="007E029B">
        <w:rPr>
          <w:rFonts w:ascii="Angsana New" w:hAnsi="Angsana New"/>
          <w:spacing w:val="-4"/>
          <w:sz w:val="30"/>
          <w:szCs w:val="30"/>
          <w:cs/>
        </w:rPr>
        <w:t>เกี่ยวกับรายได้จากการจำหน่าย</w:t>
      </w:r>
      <w:r w:rsidR="00B22B05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0260E6" w:rsidRPr="007E029B">
        <w:rPr>
          <w:rFonts w:ascii="Angsana New" w:hAnsi="Angsana New"/>
          <w:spacing w:val="-4"/>
          <w:sz w:val="30"/>
          <w:szCs w:val="30"/>
          <w:cs/>
        </w:rPr>
        <w:t>หล็ก</w:t>
      </w:r>
    </w:p>
    <w:p w14:paraId="3286E415" w14:textId="76083BFA" w:rsidR="00F01A5A" w:rsidRPr="0031261E" w:rsidRDefault="00EC7AAB" w:rsidP="0031261E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1710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31261E">
        <w:rPr>
          <w:rFonts w:ascii="Angsana New" w:hAnsi="Angsana New" w:hint="cs"/>
          <w:sz w:val="30"/>
          <w:szCs w:val="30"/>
          <w:cs/>
        </w:rPr>
        <w:t>ส่วนงาน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A02BFC" w:rsidRPr="00A02BFC">
        <w:rPr>
          <w:rFonts w:ascii="Angsana New" w:hAnsi="Angsana New"/>
          <w:sz w:val="30"/>
          <w:szCs w:val="30"/>
        </w:rPr>
        <w:t>2</w:t>
      </w:r>
      <w:r w:rsidRPr="0031261E">
        <w:rPr>
          <w:rFonts w:ascii="Angsana New" w:hAnsi="Angsana New" w:hint="cs"/>
          <w:sz w:val="30"/>
          <w:szCs w:val="30"/>
          <w:cs/>
        </w:rPr>
        <w:t xml:space="preserve"> </w:t>
      </w:r>
      <w:r w:rsidRPr="0031261E">
        <w:rPr>
          <w:rFonts w:ascii="Angsana New" w:hAnsi="Angsana New"/>
          <w:sz w:val="30"/>
          <w:szCs w:val="30"/>
        </w:rPr>
        <w:t>:</w:t>
      </w:r>
      <w:r w:rsidRPr="0031261E">
        <w:rPr>
          <w:rFonts w:ascii="Angsana New" w:hAnsi="Angsana New"/>
          <w:sz w:val="30"/>
          <w:szCs w:val="30"/>
          <w:cs/>
        </w:rPr>
        <w:t xml:space="preserve"> </w:t>
      </w:r>
      <w:r w:rsidR="00297667" w:rsidRPr="0031261E">
        <w:rPr>
          <w:rFonts w:ascii="Angsana New" w:hAnsi="Angsana New"/>
          <w:sz w:val="30"/>
          <w:szCs w:val="30"/>
          <w:cs/>
        </w:rPr>
        <w:t>ส่วนงา</w:t>
      </w:r>
      <w:r w:rsidR="000260E6" w:rsidRPr="0031261E">
        <w:rPr>
          <w:rFonts w:ascii="Angsana New" w:hAnsi="Angsana New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31261E">
        <w:rPr>
          <w:rFonts w:ascii="Angsana New" w:hAnsi="Angsana New"/>
          <w:sz w:val="30"/>
          <w:szCs w:val="30"/>
        </w:rPr>
        <w:t xml:space="preserve"> </w:t>
      </w:r>
    </w:p>
    <w:p w14:paraId="35AA2D34" w14:textId="2D059FC7" w:rsidR="00F01A5A" w:rsidRPr="001D520A" w:rsidRDefault="00F01A5A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30"/>
          <w:szCs w:val="30"/>
          <w:cs/>
        </w:rPr>
        <w:sectPr w:rsidR="00F01A5A" w:rsidRPr="001D520A" w:rsidSect="00925F84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</w:p>
    <w:p w14:paraId="2E570ABA" w14:textId="77777777" w:rsidR="00754984" w:rsidRPr="00C1465F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14851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0"/>
      </w:tblGrid>
      <w:tr w:rsidR="00746DD3" w:rsidRPr="00E8597E" w14:paraId="4E1B5462" w14:textId="77777777" w:rsidTr="00E8597E">
        <w:trPr>
          <w:trHeight w:val="353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3423B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3203D" w14:textId="77777777" w:rsidR="00D50B2C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1B50C846" w14:textId="0688B06F" w:rsidR="00746DD3" w:rsidRPr="00E8597E" w:rsidRDefault="00746DD3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DC0E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32447" w14:textId="2D685BFA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</w:t>
            </w:r>
          </w:p>
          <w:p w14:paraId="3249C886" w14:textId="179D637C" w:rsidR="00746DD3" w:rsidRPr="00E8597E" w:rsidRDefault="00D50B2C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ให้บริการ</w:t>
            </w:r>
            <w:r w:rsidR="00746DD3" w:rsidRPr="00E859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8270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E0A7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119B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5991DDC" w14:textId="77777777" w:rsidR="00746DD3" w:rsidRPr="00E8597E" w:rsidRDefault="00746DD3" w:rsidP="00746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8597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75E6D" w:rsidRPr="00E8597E" w14:paraId="699E3439" w14:textId="77777777" w:rsidTr="00E8597E">
        <w:trPr>
          <w:trHeight w:val="247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</w:tcPr>
          <w:p w14:paraId="09810B7F" w14:textId="761D56B2" w:rsidR="00754984" w:rsidRPr="00E8597E" w:rsidRDefault="00754984" w:rsidP="002E1C7F">
            <w:pPr>
              <w:spacing w:line="240" w:lineRule="auto"/>
              <w:ind w:left="-15"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C68E3"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02BFC"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4C68E3" w:rsidRPr="00E859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BD16" w14:textId="21A1CF90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C671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A189" w14:textId="5C04892F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2DF5C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970C" w14:textId="35832158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2A443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496AD" w14:textId="41B3B71B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539E6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F83C" w14:textId="4043000E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DACE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F5D7" w14:textId="15196945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0D41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A8296A" w14:textId="0A29A584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649A732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9FDAEB" w14:textId="1ABB6023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754984" w:rsidRPr="00E8597E" w14:paraId="64AA132D" w14:textId="77777777" w:rsidTr="00E8597E">
        <w:trPr>
          <w:trHeight w:val="137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65A27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621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6FD7624" w14:textId="220D315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E8597E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75E6D" w:rsidRPr="00E8597E" w14:paraId="683A1D6D" w14:textId="77777777" w:rsidTr="00E8597E">
        <w:trPr>
          <w:trHeight w:val="2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AE85DA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51FA9A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07A9E7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E0DF973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7927BE9D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C88766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FEF8FF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A3172B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BC9FDE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4DD9EC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ADF726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EF1A0F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7A690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4DB87C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AB1C2D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64CDDA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75E6D" w:rsidRPr="00E8597E" w14:paraId="1AD3888E" w14:textId="77777777" w:rsidTr="00E8597E">
        <w:trPr>
          <w:trHeight w:val="2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87DAC2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DFF721" w14:textId="3CCFA4A0" w:rsidR="00754984" w:rsidRPr="00E8597E" w:rsidRDefault="00A02BFC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A0495E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 w:rsidR="00E3305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4C792A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187EBC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3C2D2A9" w14:textId="6AB98106" w:rsidR="00754984" w:rsidRPr="00BF379A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0A6833"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359</w:t>
            </w:r>
            <w:r w:rsidR="000A6833"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64184122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187A7D8" w14:textId="5B0C865D" w:rsidR="00754984" w:rsidRPr="00E8597E" w:rsidRDefault="00A02BFC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  <w:r w:rsidR="00AB51A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ED1ED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3D60" w14:textId="7A1EC716" w:rsidR="00754984" w:rsidRPr="00E8597E" w:rsidRDefault="00A02BFC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</w:t>
            </w:r>
            <w:r w:rsidR="000A6833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276245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5F1B51B" w14:textId="2962E3FD" w:rsidR="00754984" w:rsidRPr="00E8597E" w:rsidRDefault="005E0E80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BD7D96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87C6D9" w14:textId="592D8B8D" w:rsidR="00754984" w:rsidRPr="00E8597E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E44748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8F3D77" w14:textId="6EA5332F" w:rsidR="00754984" w:rsidRPr="00E8597E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3A2A2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394</w:t>
            </w:r>
            <w:r w:rsidR="004C792A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756</w:t>
            </w:r>
          </w:p>
        </w:tc>
        <w:tc>
          <w:tcPr>
            <w:tcW w:w="270" w:type="dxa"/>
            <w:vAlign w:val="bottom"/>
          </w:tcPr>
          <w:p w14:paraId="2135F3CC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68C5D" w14:textId="11822550" w:rsidR="00754984" w:rsidRPr="00E8597E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7E3650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412</w:t>
            </w:r>
            <w:r w:rsidR="007E3650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743</w:t>
            </w:r>
          </w:p>
        </w:tc>
      </w:tr>
      <w:tr w:rsidR="00275E6D" w:rsidRPr="00E8597E" w14:paraId="62BA23AF" w14:textId="77777777" w:rsidTr="00E8597E">
        <w:trPr>
          <w:trHeight w:val="2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02A6EFA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039EC" w14:textId="523A3D2A" w:rsidR="00754984" w:rsidRPr="00E8597E" w:rsidRDefault="00740213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EAE90D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B7B28" w14:textId="73607E73" w:rsidR="00754984" w:rsidRPr="00BF379A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8B0626F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CF8F1" w14:textId="4E9F9CA4" w:rsidR="00754984" w:rsidRPr="00E8597E" w:rsidRDefault="00A02BFC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  <w:r w:rsidR="00AB51A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A70D5F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A47D" w14:textId="7AB1976E" w:rsidR="00754984" w:rsidRPr="00E8597E" w:rsidRDefault="00A02BFC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  <w:r w:rsidR="000A6833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8B4B58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63315" w14:textId="278E5F5B" w:rsidR="00754984" w:rsidRPr="00E8597E" w:rsidRDefault="002D5246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02BF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22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43CE8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693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726461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1961C" w14:textId="2D0F1FEC" w:rsidR="00754984" w:rsidRPr="00E8597E" w:rsidRDefault="007E3650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02BF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02BF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982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884D8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BD0FAF" w14:textId="5869CE05" w:rsidR="00754984" w:rsidRPr="00E8597E" w:rsidRDefault="005E0E80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0F95C6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F1A7AB" w14:textId="4B3C9D92" w:rsidR="00754984" w:rsidRPr="00E8597E" w:rsidRDefault="00754984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75E6D" w:rsidRPr="00E8597E" w14:paraId="1FFE6978" w14:textId="77777777" w:rsidTr="00E8597E">
        <w:trPr>
          <w:trHeight w:val="2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E53D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227E1" w14:textId="77777777" w:rsidR="00754984" w:rsidRPr="00E8597E" w:rsidRDefault="00754984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D0F4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D2842" w14:textId="243188C7" w:rsidR="00754984" w:rsidRPr="00BF379A" w:rsidRDefault="00754984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637D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B8163" w14:textId="77777777" w:rsidR="00754984" w:rsidRPr="00E8597E" w:rsidRDefault="00754984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77AD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EF0FB" w14:textId="77777777" w:rsidR="00754984" w:rsidRPr="00E8597E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8B73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59271" w14:textId="77777777" w:rsidR="00754984" w:rsidRPr="00E8597E" w:rsidRDefault="00754984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E6D1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6E41A" w14:textId="77777777" w:rsidR="00754984" w:rsidRPr="00E8597E" w:rsidRDefault="00754984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7CCE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B5CFFD" w14:textId="77777777" w:rsidR="00754984" w:rsidRPr="00E8597E" w:rsidRDefault="00754984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F8FEFF" w14:textId="77777777" w:rsidR="00754984" w:rsidRPr="00E8597E" w:rsidRDefault="00754984" w:rsidP="0075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5B2746" w14:textId="77777777" w:rsidR="00754984" w:rsidRPr="00E8597E" w:rsidRDefault="00754984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75E6D" w:rsidRPr="00E8597E" w14:paraId="21BB42C3" w14:textId="77777777" w:rsidTr="00E8597E">
        <w:trPr>
          <w:trHeight w:val="23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49DE" w14:textId="38B3A2F1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</w:t>
            </w:r>
            <w:r w:rsidR="00DD3EF4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B22B05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  <w:r w:rsidR="00DD3EF4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B22B05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จังหวะการรับรู้รายได้</w:t>
            </w:r>
          </w:p>
          <w:p w14:paraId="7E20ED8B" w14:textId="00F913F1" w:rsidR="00B22B05" w:rsidRPr="00E8597E" w:rsidRDefault="00B22B05" w:rsidP="00B2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45DC3D" w14:textId="4A0D3285" w:rsidR="00B41581" w:rsidRPr="00E8597E" w:rsidRDefault="00A02BFC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="00740213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</w:t>
            </w:r>
            <w:r w:rsidR="008C6795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4C792A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FBFC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B5B4A1" w14:textId="358DC496" w:rsidR="00B41581" w:rsidRPr="00BF379A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F379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0A6833" w:rsidRPr="00BF379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BF379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359</w:t>
            </w:r>
            <w:r w:rsidR="000A6833" w:rsidRPr="00BF379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BF379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F8CA2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22FE57" w14:textId="0E0F8D6B" w:rsidR="00B41581" w:rsidRPr="00E8597E" w:rsidRDefault="00A02BFC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</w:t>
            </w:r>
            <w:r w:rsidR="000F218C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2121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F7BA70" w14:textId="26058697" w:rsidR="00B41581" w:rsidRPr="00E8597E" w:rsidRDefault="00A02BFC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</w:t>
            </w:r>
            <w:r w:rsidR="000A6833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5785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025479" w14:textId="59A1B6FA" w:rsidR="00B41581" w:rsidRPr="00E8597E" w:rsidRDefault="000F218C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A02BFC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8C6795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693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608E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D7DCB6" w14:textId="02552F4D" w:rsidR="00B41581" w:rsidRPr="00E8597E" w:rsidRDefault="00C83D88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A02BFC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A02BFC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982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03A4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077608" w14:textId="564CD4EA" w:rsidR="00B41581" w:rsidRPr="00E8597E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="00485568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394</w:t>
            </w:r>
            <w:r w:rsidR="00A82382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756</w:t>
            </w:r>
          </w:p>
        </w:tc>
        <w:tc>
          <w:tcPr>
            <w:tcW w:w="270" w:type="dxa"/>
            <w:vAlign w:val="bottom"/>
          </w:tcPr>
          <w:p w14:paraId="0E47E760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4C9EF3" w14:textId="77777777" w:rsidR="00BB77E7" w:rsidRPr="00E8597E" w:rsidRDefault="00BB77E7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778418E0" w14:textId="43D9DEFE" w:rsidR="00B41581" w:rsidRPr="00E8597E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C83D88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412</w:t>
            </w:r>
            <w:r w:rsidR="00C83D88"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743</w:t>
            </w:r>
          </w:p>
        </w:tc>
      </w:tr>
      <w:tr w:rsidR="00275E6D" w:rsidRPr="00E8597E" w14:paraId="4EA68D0C" w14:textId="77777777" w:rsidTr="00E8597E">
        <w:trPr>
          <w:trHeight w:val="57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093DC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25249C" w14:textId="77777777" w:rsidR="00B41581" w:rsidRPr="00E8597E" w:rsidRDefault="00B4158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A254D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75D064" w14:textId="77777777" w:rsidR="00B41581" w:rsidRPr="00BF379A" w:rsidRDefault="00B41581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DC868DD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6BCCA3" w14:textId="77777777" w:rsidR="00B41581" w:rsidRPr="00E8597E" w:rsidRDefault="00B4158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667B2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1519D0" w14:textId="77777777" w:rsidR="00B41581" w:rsidRPr="00E8597E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8C2E09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CED148" w14:textId="77777777" w:rsidR="00B41581" w:rsidRPr="00E8597E" w:rsidRDefault="00B41581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3F91F8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CFB6A0" w14:textId="77777777" w:rsidR="00B41581" w:rsidRPr="00E8597E" w:rsidRDefault="00B41581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E08AA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BF5B37" w14:textId="77777777" w:rsidR="00B41581" w:rsidRPr="00E8597E" w:rsidRDefault="00B41581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1B37C2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36BABD" w14:textId="77777777" w:rsidR="00B41581" w:rsidRPr="00E8597E" w:rsidRDefault="00B41581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75E6D" w:rsidRPr="00E8597E" w14:paraId="43F0469D" w14:textId="77777777" w:rsidTr="00E8597E">
        <w:trPr>
          <w:trHeight w:val="5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7DDB87" w14:textId="494B88AE" w:rsidR="00B41581" w:rsidRPr="00E8597E" w:rsidRDefault="00EB11BD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</w:t>
            </w:r>
            <w:r w:rsidR="00B22B05"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 w:rsidR="00B22B05"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8597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5BADED" w14:textId="660AA7D9" w:rsidR="00B41581" w:rsidRPr="00E8597E" w:rsidRDefault="0002093F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691,462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2C1572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3F80AC" w14:textId="282B731D" w:rsidR="00B41581" w:rsidRPr="00BF379A" w:rsidRDefault="000A6833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02BFC"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</w:t>
            </w:r>
            <w:r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02BFC"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650</w:t>
            </w:r>
            <w:r w:rsidRPr="00BF379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E37FA2F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85C3A6" w14:textId="5E4DC3D0" w:rsidR="00B41581" w:rsidRPr="00E8597E" w:rsidRDefault="0002093F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AFAAC5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371DF5" w14:textId="0F3F22AA" w:rsidR="00B41581" w:rsidRPr="00E8597E" w:rsidRDefault="000A6833" w:rsidP="00D2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02BF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712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852A66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B88890" w14:textId="6A33FBF3" w:rsidR="00B41581" w:rsidRPr="00E8597E" w:rsidRDefault="0002093F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150,796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5BB961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E39980" w14:textId="38ED4206" w:rsidR="00B41581" w:rsidRPr="00E8597E" w:rsidRDefault="00C83D88" w:rsidP="004C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02BF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02BF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061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84A67B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3947F" w14:textId="201A2F6A" w:rsidR="00B41581" w:rsidRPr="00E8597E" w:rsidRDefault="0002093F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846,451</w:t>
            </w:r>
          </w:p>
        </w:tc>
        <w:tc>
          <w:tcPr>
            <w:tcW w:w="270" w:type="dxa"/>
            <w:vAlign w:val="bottom"/>
          </w:tcPr>
          <w:p w14:paraId="5794C7D8" w14:textId="77777777" w:rsidR="00B41581" w:rsidRPr="00E8597E" w:rsidRDefault="00B41581" w:rsidP="00B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37F1E" w14:textId="317A518C" w:rsidR="00B41581" w:rsidRPr="00E8597E" w:rsidRDefault="00C83D88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A02BF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A02BFC"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423</w:t>
            </w:r>
            <w:r w:rsidRPr="00E859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</w:tbl>
    <w:p w14:paraId="192F3714" w14:textId="77777777" w:rsidR="00754984" w:rsidRPr="00C1465F" w:rsidRDefault="00754984" w:rsidP="00754984">
      <w:pPr>
        <w:spacing w:line="240" w:lineRule="auto"/>
        <w:jc w:val="both"/>
        <w:rPr>
          <w:rFonts w:ascii="Angsana New" w:hAnsi="Angsana New" w:cs="Angsana New"/>
          <w:spacing w:val="-2"/>
          <w:sz w:val="2"/>
          <w:szCs w:val="2"/>
        </w:rPr>
      </w:pPr>
    </w:p>
    <w:p w14:paraId="6E8EA859" w14:textId="77777777" w:rsidR="00754984" w:rsidRPr="00E8597E" w:rsidRDefault="00754984" w:rsidP="00754984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14857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7"/>
      </w:tblGrid>
      <w:tr w:rsidR="00275E6D" w:rsidRPr="00E8597E" w14:paraId="73E1ECD3" w14:textId="77777777" w:rsidTr="00E8597E">
        <w:trPr>
          <w:trHeight w:val="5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5C9D9" w14:textId="12C3F065" w:rsidR="00754984" w:rsidRPr="00E8597E" w:rsidRDefault="00754984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 w:rsidR="00753073"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753073"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53073"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53073"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/31 </w:t>
            </w:r>
            <w:r w:rsidR="00753073"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2AD7CFF" w14:textId="7D47A911" w:rsidR="00754984" w:rsidRPr="00E8597E" w:rsidRDefault="002627BD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6,49</w:t>
            </w:r>
            <w:r w:rsidR="00991DC7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6,081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A12372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4D999F8" w14:textId="21BD1195" w:rsidR="00754984" w:rsidRPr="00E8597E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526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4727F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ED93CD8" w14:textId="175B3886" w:rsidR="00754984" w:rsidRPr="00E8597E" w:rsidRDefault="002627BD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991DC7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28,649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FFE19F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97F3841" w14:textId="4A136008" w:rsidR="00754984" w:rsidRPr="00E8597E" w:rsidRDefault="00A02BFC" w:rsidP="00D2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left" w:pos="610"/>
              </w:tabs>
              <w:spacing w:line="240" w:lineRule="auto"/>
              <w:ind w:right="6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212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DBE86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EA2FB42" w14:textId="76867D14" w:rsidR="00754984" w:rsidRPr="00E8597E" w:rsidRDefault="002627BD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991DC7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219,912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8E186C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F4BD467" w14:textId="2593B75F" w:rsidR="00754984" w:rsidRPr="00E8597E" w:rsidRDefault="007E3650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A02BFC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419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640AB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190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206649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00C375" w14:textId="5688B43F" w:rsidR="00754984" w:rsidRPr="00E8597E" w:rsidRDefault="00991DC7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6,504,818</w:t>
            </w:r>
          </w:p>
        </w:tc>
        <w:tc>
          <w:tcPr>
            <w:tcW w:w="270" w:type="dxa"/>
            <w:vAlign w:val="bottom"/>
          </w:tcPr>
          <w:p w14:paraId="5957172D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7D20F19C" w14:textId="1076CDD3" w:rsidR="00754984" w:rsidRPr="00E8597E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319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157</w:t>
            </w:r>
          </w:p>
        </w:tc>
      </w:tr>
      <w:tr w:rsidR="00275E6D" w:rsidRPr="00E8597E" w14:paraId="30A0F22B" w14:textId="77777777" w:rsidTr="00E8597E">
        <w:trPr>
          <w:trHeight w:val="404"/>
        </w:trPr>
        <w:tc>
          <w:tcPr>
            <w:tcW w:w="42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473DEF" w14:textId="3CDA512B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หนี้สินส่วนงาน</w:t>
            </w:r>
            <w:r w:rsidR="00753073"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753073"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53073"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53073" w:rsidRPr="00E8597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/31 </w:t>
            </w:r>
            <w:r w:rsidR="00753073" w:rsidRPr="00E8597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11FC739" w14:textId="06A342EA" w:rsidR="00754984" w:rsidRPr="00E8597E" w:rsidRDefault="00A02BFC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AB72C8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991DC7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464,599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2AC7E5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3439580" w14:textId="071C17DE" w:rsidR="00754984" w:rsidRPr="00E8597E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837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CB2C56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770BB1B" w14:textId="263C288A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210</w:t>
            </w:r>
            <w:r w:rsidR="00AB72C8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6C8CE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7128A69" w14:textId="33174434" w:rsidR="00754984" w:rsidRPr="00E8597E" w:rsidRDefault="00A02BFC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197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4B67C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5E992CF" w14:textId="1C4EA501" w:rsidR="00754984" w:rsidRPr="00E8597E" w:rsidRDefault="00AB72C8" w:rsidP="00E8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EC4D7D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278,316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B1C7EC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B4F6F78" w14:textId="4D8F623F" w:rsidR="00754984" w:rsidRPr="00E8597E" w:rsidRDefault="005701FF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A02BFC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333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A02BFC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113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4140E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321F2C" w14:textId="320A8336" w:rsidR="00754984" w:rsidRPr="00E8597E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AB72C8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991DC7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396,776</w:t>
            </w:r>
          </w:p>
        </w:tc>
        <w:tc>
          <w:tcPr>
            <w:tcW w:w="270" w:type="dxa"/>
            <w:vAlign w:val="bottom"/>
          </w:tcPr>
          <w:p w14:paraId="66E2BCC4" w14:textId="77777777" w:rsidR="00754984" w:rsidRPr="00E8597E" w:rsidRDefault="00754984" w:rsidP="002E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  <w:tab w:val="left" w:pos="797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3709215" w14:textId="0902C967" w:rsidR="00754984" w:rsidRPr="00E8597E" w:rsidRDefault="00A02BFC" w:rsidP="00BF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701</w:t>
            </w:r>
            <w:r w:rsidR="005701FF"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E8597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829</w:t>
            </w:r>
          </w:p>
        </w:tc>
      </w:tr>
    </w:tbl>
    <w:p w14:paraId="29771A7D" w14:textId="77777777" w:rsidR="00754984" w:rsidRPr="00E8597E" w:rsidRDefault="00754984" w:rsidP="00754984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93FF018" w14:textId="77777777" w:rsidR="00754984" w:rsidRPr="002A2DDB" w:rsidRDefault="00754984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90"/>
        <w:rPr>
          <w:rFonts w:ascii="Angsana New" w:hAnsi="Angsana New"/>
          <w:b/>
          <w:bCs/>
          <w:i/>
          <w:iCs/>
          <w:sz w:val="30"/>
          <w:szCs w:val="30"/>
        </w:rPr>
      </w:pPr>
      <w:r w:rsidRPr="002A2DD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4EABBE3" w14:textId="77777777" w:rsidR="00754984" w:rsidRPr="002A2DDB" w:rsidRDefault="00754984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9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36ADE9" w14:textId="77777777" w:rsidR="00754984" w:rsidRPr="002A2DDB" w:rsidRDefault="00754984" w:rsidP="00754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61" w:hanging="90"/>
        <w:jc w:val="thaiDistribute"/>
        <w:rPr>
          <w:rFonts w:ascii="Angsana New" w:hAnsi="Angsana New"/>
          <w:sz w:val="30"/>
          <w:szCs w:val="30"/>
        </w:rPr>
      </w:pPr>
      <w:r w:rsidRPr="002A2DDB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7CC0197C" w14:textId="77777777" w:rsidR="00BD42BC" w:rsidRPr="001D520A" w:rsidRDefault="00BD42BC" w:rsidP="007A19C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sectPr w:rsidR="00BD42BC" w:rsidRPr="001D520A" w:rsidSect="00925F84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65B5CA4" w14:textId="77777777" w:rsidR="007A19C7" w:rsidRPr="003F0A1E" w:rsidRDefault="007A19C7" w:rsidP="007A19C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bookmarkStart w:id="3" w:name="_Hlk78794992"/>
      <w:r w:rsidRPr="003F0A1E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39FDEB7A" w14:textId="77777777" w:rsidR="007A19C7" w:rsidRPr="002A2DDB" w:rsidRDefault="007A19C7" w:rsidP="007A19C7">
      <w:pPr>
        <w:rPr>
          <w:rFonts w:asciiTheme="majorBidi" w:hAnsiTheme="majorBidi" w:cstheme="majorBidi"/>
          <w:sz w:val="30"/>
          <w:szCs w:val="30"/>
          <w:highlight w:val="yellow"/>
          <w:lang w:val="th-TH"/>
        </w:rPr>
      </w:pPr>
    </w:p>
    <w:p w14:paraId="5D3F7060" w14:textId="06B5133C" w:rsidR="007A19C7" w:rsidRDefault="007A19C7" w:rsidP="007A1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55466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E554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2BFC" w:rsidRPr="00A02BFC">
        <w:rPr>
          <w:rFonts w:asciiTheme="majorBidi" w:hAnsiTheme="majorBidi" w:cstheme="majorBidi"/>
          <w:sz w:val="30"/>
          <w:szCs w:val="30"/>
        </w:rPr>
        <w:t>2564</w:t>
      </w:r>
      <w:r w:rsidRPr="00E5546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C6F089" w14:textId="77777777" w:rsidR="007A19C7" w:rsidRDefault="007A19C7" w:rsidP="007A1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836"/>
        <w:gridCol w:w="1455"/>
        <w:gridCol w:w="231"/>
        <w:gridCol w:w="1248"/>
      </w:tblGrid>
      <w:tr w:rsidR="007A19C7" w:rsidRPr="00E55466" w14:paraId="34ED847F" w14:textId="77777777" w:rsidTr="002A2DDB">
        <w:trPr>
          <w:tblHeader/>
        </w:trPr>
        <w:tc>
          <w:tcPr>
            <w:tcW w:w="2880" w:type="dxa"/>
            <w:vAlign w:val="bottom"/>
          </w:tcPr>
          <w:p w14:paraId="1C06938F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3579BFB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36" w:type="dxa"/>
            <w:vAlign w:val="bottom"/>
          </w:tcPr>
          <w:p w14:paraId="7021EAD4" w14:textId="77777777" w:rsidR="007A19C7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307CD85" w14:textId="74968F16" w:rsidR="00D4559F" w:rsidRPr="00E55466" w:rsidRDefault="00D4559F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55" w:type="dxa"/>
            <w:vAlign w:val="bottom"/>
          </w:tcPr>
          <w:p w14:paraId="3880C989" w14:textId="77777777" w:rsidR="002A2DDB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D455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  <w:p w14:paraId="2D6418EC" w14:textId="2A4F1FB9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741CD2A6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bottom"/>
          </w:tcPr>
          <w:p w14:paraId="10CA1DFF" w14:textId="77777777" w:rsidR="007A19C7" w:rsidRPr="00E55466" w:rsidDel="00D43E7A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546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A19C7" w:rsidRPr="00E55466" w14:paraId="31A54805" w14:textId="77777777" w:rsidTr="002A2DDB">
        <w:trPr>
          <w:tblHeader/>
        </w:trPr>
        <w:tc>
          <w:tcPr>
            <w:tcW w:w="2880" w:type="dxa"/>
          </w:tcPr>
          <w:p w14:paraId="1700D335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B34E48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14:paraId="1ACED236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5" w:type="dxa"/>
          </w:tcPr>
          <w:p w14:paraId="0B6321FC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51B7525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14:paraId="3969F9EA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19C7" w:rsidRPr="00E55466" w14:paraId="651C33A8" w14:textId="77777777" w:rsidTr="002A2DDB">
        <w:tc>
          <w:tcPr>
            <w:tcW w:w="2880" w:type="dxa"/>
          </w:tcPr>
          <w:p w14:paraId="2CC8C2A2" w14:textId="4940D4CF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E554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2CDF7A06" w14:textId="0BAAAF7A" w:rsidR="007A19C7" w:rsidRPr="00E55466" w:rsidRDefault="00A02BFC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A19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9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6" w:type="dxa"/>
          </w:tcPr>
          <w:p w14:paraId="1459025D" w14:textId="4DFBA1BA" w:rsidR="007A19C7" w:rsidRPr="00E55466" w:rsidRDefault="00A02BFC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A19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19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5" w:type="dxa"/>
          </w:tcPr>
          <w:p w14:paraId="35BC5685" w14:textId="71C750DA" w:rsidR="007A19C7" w:rsidRPr="00E55466" w:rsidRDefault="00A02BFC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A19C7" w:rsidRPr="00E5546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1" w:type="dxa"/>
          </w:tcPr>
          <w:p w14:paraId="154FF0A7" w14:textId="77777777" w:rsidR="007A19C7" w:rsidRPr="00E55466" w:rsidRDefault="007A19C7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6D00352" w14:textId="1E9373F0" w:rsidR="007A19C7" w:rsidRPr="00E55466" w:rsidRDefault="00A02BFC" w:rsidP="0040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7A19C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39928DEC" w14:textId="77777777" w:rsidR="007A19C7" w:rsidRDefault="007A19C7" w:rsidP="007A19C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highlight w:val="yellow"/>
          <w:u w:val="none"/>
          <w:lang w:val="th-TH"/>
        </w:rPr>
      </w:pPr>
    </w:p>
    <w:p w14:paraId="3B32DA59" w14:textId="2727B68A" w:rsidR="006D0480" w:rsidRPr="00A27415" w:rsidRDefault="007C52D2" w:rsidP="004A2A3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A27415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bookmarkEnd w:id="3"/>
    <w:p w14:paraId="1AC3D0CC" w14:textId="77777777" w:rsidR="00195AD7" w:rsidRPr="001D520A" w:rsidRDefault="00195AD7" w:rsidP="009777AF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031"/>
        <w:gridCol w:w="1620"/>
        <w:gridCol w:w="270"/>
        <w:gridCol w:w="1529"/>
      </w:tblGrid>
      <w:tr w:rsidR="00A75C8E" w:rsidRPr="001D520A" w14:paraId="1884D884" w14:textId="77777777" w:rsidTr="007C52D2">
        <w:trPr>
          <w:trHeight w:val="659"/>
          <w:tblHeader/>
        </w:trPr>
        <w:tc>
          <w:tcPr>
            <w:tcW w:w="3191" w:type="pct"/>
            <w:vAlign w:val="bottom"/>
          </w:tcPr>
          <w:p w14:paraId="4F0EC937" w14:textId="6D8056E5" w:rsidR="00A75C8E" w:rsidRPr="001D520A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2BFC"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06F4C"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925D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02BFC" w:rsidRPr="00A02BF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57" w:type="pct"/>
            <w:vAlign w:val="bottom"/>
          </w:tcPr>
          <w:p w14:paraId="3CE041CF" w14:textId="6D340BB1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  <w:vAlign w:val="bottom"/>
          </w:tcPr>
          <w:p w14:paraId="024979B8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5F9A6D2E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09801E" w14:textId="13AA0EBD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75C8E" w:rsidRPr="001D520A" w14:paraId="40A6F109" w14:textId="77777777" w:rsidTr="007C52D2">
        <w:trPr>
          <w:tblHeader/>
        </w:trPr>
        <w:tc>
          <w:tcPr>
            <w:tcW w:w="3191" w:type="pct"/>
          </w:tcPr>
          <w:p w14:paraId="692671D5" w14:textId="77777777" w:rsidR="00A75C8E" w:rsidRPr="001D520A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9" w:type="pct"/>
            <w:gridSpan w:val="3"/>
          </w:tcPr>
          <w:p w14:paraId="3A71F3E8" w14:textId="6657E003" w:rsidR="00A75C8E" w:rsidRPr="001D520A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77A9C"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A6C6C" w:rsidRPr="001D520A" w14:paraId="5938BD3B" w14:textId="77777777" w:rsidTr="007C52D2">
        <w:tc>
          <w:tcPr>
            <w:tcW w:w="3191" w:type="pct"/>
          </w:tcPr>
          <w:p w14:paraId="60FE7E7B" w14:textId="30486DEF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57" w:type="pct"/>
            <w:vAlign w:val="bottom"/>
          </w:tcPr>
          <w:p w14:paraId="1E472F6B" w14:textId="3F1A6599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F2E394" w14:textId="77777777" w:rsidR="009A6C6C" w:rsidRPr="001D520A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pct"/>
          </w:tcPr>
          <w:p w14:paraId="20117817" w14:textId="77777777" w:rsidR="009A6C6C" w:rsidRPr="001D520A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B2C" w:rsidRPr="001D520A" w14:paraId="58F5F692" w14:textId="77777777" w:rsidTr="007C52D2">
        <w:tc>
          <w:tcPr>
            <w:tcW w:w="3191" w:type="pct"/>
          </w:tcPr>
          <w:p w14:paraId="084EEA5E" w14:textId="3C547A79" w:rsidR="00D50B2C" w:rsidRPr="001D520A" w:rsidRDefault="001E4840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57" w:type="pct"/>
          </w:tcPr>
          <w:p w14:paraId="5681D7C3" w14:textId="6D8249A8" w:rsidR="00D50B2C" w:rsidRPr="00B45644" w:rsidRDefault="00BB77E7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  <w:lang w:val="en-US"/>
              </w:rPr>
              <w:t>20,290</w:t>
            </w:r>
          </w:p>
        </w:tc>
        <w:tc>
          <w:tcPr>
            <w:tcW w:w="143" w:type="pct"/>
          </w:tcPr>
          <w:p w14:paraId="4E3F35D8" w14:textId="77777777" w:rsidR="00D50B2C" w:rsidRPr="00B45644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pct"/>
          </w:tcPr>
          <w:p w14:paraId="6A018FC9" w14:textId="07BE766D" w:rsidR="00D50B2C" w:rsidRPr="00B45644" w:rsidRDefault="00BB77E7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20,290</w:t>
            </w:r>
          </w:p>
        </w:tc>
      </w:tr>
      <w:tr w:rsidR="009A6C6C" w:rsidRPr="001D520A" w14:paraId="744EC643" w14:textId="77777777" w:rsidTr="007C52D2">
        <w:trPr>
          <w:trHeight w:val="179"/>
        </w:trPr>
        <w:tc>
          <w:tcPr>
            <w:tcW w:w="3191" w:type="pct"/>
          </w:tcPr>
          <w:p w14:paraId="3C067089" w14:textId="77777777" w:rsidR="009A6C6C" w:rsidRPr="001D520A" w:rsidRDefault="009A6C6C" w:rsidP="009A6C6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  <w:tcBorders>
              <w:top w:val="double" w:sz="4" w:space="0" w:color="auto"/>
            </w:tcBorders>
          </w:tcPr>
          <w:p w14:paraId="5E180CA9" w14:textId="77777777" w:rsidR="009A6C6C" w:rsidRPr="00B45644" w:rsidRDefault="009A6C6C" w:rsidP="00211262">
            <w:pPr>
              <w:pStyle w:val="NoSpacing"/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AAA7E1" w14:textId="77777777" w:rsidR="009A6C6C" w:rsidRPr="00B45644" w:rsidRDefault="009A6C6C" w:rsidP="009A6C6C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</w:tcPr>
          <w:p w14:paraId="3CF73F93" w14:textId="77777777" w:rsidR="009A6C6C" w:rsidRPr="00B45644" w:rsidRDefault="009A6C6C" w:rsidP="00211262">
            <w:pPr>
              <w:pStyle w:val="NoSpacing"/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C6C" w:rsidRPr="001D520A" w14:paraId="510201CA" w14:textId="77777777" w:rsidTr="007C52D2">
        <w:tc>
          <w:tcPr>
            <w:tcW w:w="3191" w:type="pct"/>
          </w:tcPr>
          <w:p w14:paraId="61DDA8A6" w14:textId="536BE45E" w:rsidR="009A6C6C" w:rsidRPr="001D520A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57" w:type="pct"/>
          </w:tcPr>
          <w:p w14:paraId="0F9BC957" w14:textId="77777777" w:rsidR="009A6C6C" w:rsidRPr="00B45644" w:rsidRDefault="009A6C6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87CAB2" w14:textId="77777777" w:rsidR="009A6C6C" w:rsidRPr="00B45644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9" w:type="pct"/>
          </w:tcPr>
          <w:p w14:paraId="0278026F" w14:textId="77777777" w:rsidR="009A6C6C" w:rsidRPr="00B45644" w:rsidRDefault="009A6C6C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0B2C" w:rsidRPr="001D520A" w14:paraId="0AB1B42E" w14:textId="77777777" w:rsidTr="007C52D2">
        <w:tc>
          <w:tcPr>
            <w:tcW w:w="3191" w:type="pct"/>
          </w:tcPr>
          <w:p w14:paraId="146C9E5C" w14:textId="4049137B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7" w:type="pct"/>
          </w:tcPr>
          <w:p w14:paraId="2603E692" w14:textId="50E5D619" w:rsidR="00D50B2C" w:rsidRPr="00B45644" w:rsidRDefault="00BB77E7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1,629,830</w:t>
            </w:r>
          </w:p>
        </w:tc>
        <w:tc>
          <w:tcPr>
            <w:tcW w:w="143" w:type="pct"/>
          </w:tcPr>
          <w:p w14:paraId="7EB13CE3" w14:textId="77777777" w:rsidR="00D50B2C" w:rsidRPr="00B45644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7079C61A" w14:textId="2CC2B876" w:rsidR="00D50B2C" w:rsidRPr="00B45644" w:rsidRDefault="00BB77E7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1,629,830</w:t>
            </w:r>
          </w:p>
        </w:tc>
      </w:tr>
      <w:tr w:rsidR="00AC7851" w:rsidRPr="00BB77E7" w14:paraId="67BB83A1" w14:textId="77777777" w:rsidTr="007C52D2">
        <w:tc>
          <w:tcPr>
            <w:tcW w:w="3191" w:type="pct"/>
          </w:tcPr>
          <w:p w14:paraId="290B096F" w14:textId="79E43221" w:rsidR="00AC7851" w:rsidRPr="001D520A" w:rsidRDefault="00AC7851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57" w:type="pct"/>
          </w:tcPr>
          <w:p w14:paraId="2775BC12" w14:textId="3205342B" w:rsidR="00AC7851" w:rsidRPr="00B45644" w:rsidRDefault="00BB77E7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  <w:lang w:val="en-US"/>
              </w:rPr>
              <w:t>21,940</w:t>
            </w:r>
          </w:p>
        </w:tc>
        <w:tc>
          <w:tcPr>
            <w:tcW w:w="143" w:type="pct"/>
          </w:tcPr>
          <w:p w14:paraId="6ABCC2B9" w14:textId="77777777" w:rsidR="00AC7851" w:rsidRPr="00B45644" w:rsidRDefault="00AC7851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66871849" w14:textId="144C35CE" w:rsidR="00AC7851" w:rsidRPr="00B45644" w:rsidRDefault="00BB77E7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  <w:lang w:val="en-US"/>
              </w:rPr>
              <w:t>21,940</w:t>
            </w:r>
          </w:p>
        </w:tc>
      </w:tr>
      <w:tr w:rsidR="00D50B2C" w:rsidRPr="001D520A" w14:paraId="33A771D2" w14:textId="77777777" w:rsidTr="007C52D2">
        <w:tc>
          <w:tcPr>
            <w:tcW w:w="3191" w:type="pct"/>
          </w:tcPr>
          <w:p w14:paraId="4AC0957E" w14:textId="474E2724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57" w:type="pct"/>
          </w:tcPr>
          <w:p w14:paraId="5933D079" w14:textId="15341574" w:rsidR="00D50B2C" w:rsidRPr="00B45644" w:rsidRDefault="00BB77E7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  <w:lang w:bidi="th-TH"/>
              </w:rPr>
              <w:t>3,680</w:t>
            </w:r>
          </w:p>
        </w:tc>
        <w:tc>
          <w:tcPr>
            <w:tcW w:w="143" w:type="pct"/>
          </w:tcPr>
          <w:p w14:paraId="33D199A9" w14:textId="77777777" w:rsidR="00D50B2C" w:rsidRPr="00B45644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9" w:type="pct"/>
          </w:tcPr>
          <w:p w14:paraId="0B00AADC" w14:textId="044FD74A" w:rsidR="00D50B2C" w:rsidRPr="00B45644" w:rsidRDefault="00BB77E7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644">
              <w:rPr>
                <w:rFonts w:ascii="Angsana New" w:hAnsi="Angsana New" w:cs="Angsana New"/>
                <w:sz w:val="30"/>
                <w:szCs w:val="30"/>
              </w:rPr>
              <w:t>3,680</w:t>
            </w:r>
          </w:p>
        </w:tc>
      </w:tr>
      <w:tr w:rsidR="00D50B2C" w:rsidRPr="001D520A" w14:paraId="608C7F08" w14:textId="77777777" w:rsidTr="00F82765">
        <w:tc>
          <w:tcPr>
            <w:tcW w:w="3191" w:type="pct"/>
          </w:tcPr>
          <w:p w14:paraId="3BD5E052" w14:textId="08F252D1" w:rsidR="00D50B2C" w:rsidRPr="001D520A" w:rsidRDefault="00D50B2C" w:rsidP="00D50B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</w:tcPr>
          <w:p w14:paraId="170B7B3D" w14:textId="01CA963B" w:rsidR="00D50B2C" w:rsidRPr="000C6628" w:rsidRDefault="00BB77E7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1,655,450</w:t>
            </w:r>
          </w:p>
        </w:tc>
        <w:tc>
          <w:tcPr>
            <w:tcW w:w="143" w:type="pct"/>
            <w:vAlign w:val="bottom"/>
          </w:tcPr>
          <w:p w14:paraId="2E8397A5" w14:textId="77777777" w:rsidR="00D50B2C" w:rsidRPr="000C6628" w:rsidRDefault="00D50B2C" w:rsidP="00D5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095D6F89" w14:textId="33466ED7" w:rsidR="00D50B2C" w:rsidRPr="000C6628" w:rsidRDefault="00BB77E7" w:rsidP="00211262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1,655,450</w:t>
            </w:r>
          </w:p>
        </w:tc>
      </w:tr>
    </w:tbl>
    <w:p w14:paraId="2BFF1210" w14:textId="3FC051A1" w:rsidR="00E55466" w:rsidRDefault="00AC32F2" w:rsidP="00145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</w:rPr>
        <w:tab/>
      </w:r>
    </w:p>
    <w:p w14:paraId="1DFDEB67" w14:textId="77777777" w:rsidR="001227BF" w:rsidRDefault="0012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th-TH"/>
        </w:rPr>
        <w:br w:type="page"/>
      </w:r>
    </w:p>
    <w:p w14:paraId="4F247AC0" w14:textId="32C3D638" w:rsidR="00F7666E" w:rsidRPr="007C3DAB" w:rsidRDefault="00F7666E" w:rsidP="0063207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90"/>
        </w:tabs>
        <w:spacing w:line="240" w:lineRule="auto"/>
        <w:ind w:left="36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7C3DAB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275C1FED" w14:textId="360B3A0E" w:rsidR="00F7666E" w:rsidRPr="00632074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E666B9" w14:textId="5A4D03C1" w:rsidR="002F6417" w:rsidRDefault="00F7666E" w:rsidP="00632074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รายการบางรายการใน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งบแสดงฐานะการเงินสิ้นสุดวันที่ </w:t>
      </w:r>
      <w:r w:rsidR="00A02BFC" w:rsidRPr="00A02BFC">
        <w:rPr>
          <w:rFonts w:asciiTheme="majorBidi" w:hAnsiTheme="majorBidi" w:cstheme="majorBidi"/>
          <w:sz w:val="30"/>
          <w:szCs w:val="30"/>
        </w:rPr>
        <w:t>31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2BFC" w:rsidRPr="00A02BFC">
        <w:rPr>
          <w:rFonts w:asciiTheme="majorBidi" w:hAnsiTheme="majorBidi" w:cstheme="majorBidi"/>
          <w:sz w:val="30"/>
          <w:szCs w:val="30"/>
        </w:rPr>
        <w:t>2563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งบการเงินระหว่างกาลสำหรับงวด</w:t>
      </w:r>
      <w:r w:rsidR="000F6431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02BFC" w:rsidRPr="00A02BFC">
        <w:rPr>
          <w:rFonts w:asciiTheme="majorBidi" w:hAnsiTheme="majorBidi" w:cstheme="majorBidi"/>
          <w:sz w:val="30"/>
          <w:szCs w:val="30"/>
        </w:rPr>
        <w:t>30</w:t>
      </w:r>
      <w:r w:rsidR="00632074" w:rsidRPr="00632074">
        <w:rPr>
          <w:rFonts w:asciiTheme="majorBidi" w:hAnsiTheme="majorBidi" w:cstheme="majorBidi"/>
          <w:sz w:val="30"/>
          <w:szCs w:val="30"/>
        </w:rPr>
        <w:t xml:space="preserve"> 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>ม</w:t>
      </w:r>
      <w:r w:rsidR="000F6431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632074" w:rsidRPr="006320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2BFC" w:rsidRPr="00A02BFC">
        <w:rPr>
          <w:rFonts w:asciiTheme="majorBidi" w:hAnsiTheme="majorBidi" w:cstheme="majorBidi"/>
          <w:sz w:val="30"/>
          <w:szCs w:val="30"/>
        </w:rPr>
        <w:t>2564</w:t>
      </w:r>
      <w:r w:rsidR="000F64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3207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F449430" w14:textId="77777777" w:rsidR="00632074" w:rsidRPr="00632074" w:rsidRDefault="00632074" w:rsidP="00632074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132A2B" w:rsidRPr="00632074" w14:paraId="372CEA0D" w14:textId="77777777" w:rsidTr="00403384">
        <w:tc>
          <w:tcPr>
            <w:tcW w:w="3438" w:type="dxa"/>
            <w:hideMark/>
          </w:tcPr>
          <w:p w14:paraId="53D7393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5"/>
          </w:tcPr>
          <w:p w14:paraId="02BA110E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2A2B" w:rsidRPr="00632074" w14:paraId="3A997F6A" w14:textId="77777777" w:rsidTr="00403384">
        <w:tc>
          <w:tcPr>
            <w:tcW w:w="3438" w:type="dxa"/>
          </w:tcPr>
          <w:p w14:paraId="511BD5C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3E44693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577439BC" w14:textId="77777777" w:rsidR="00132A2B" w:rsidRPr="00632074" w:rsidRDefault="00132A2B" w:rsidP="0040338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D7D450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2F8D3F0" w14:textId="77777777" w:rsidR="00132A2B" w:rsidRPr="00632074" w:rsidRDefault="00132A2B" w:rsidP="0040338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E74D9D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32A2B" w:rsidRPr="00632074" w14:paraId="515BF28F" w14:textId="77777777" w:rsidTr="00403384">
        <w:tc>
          <w:tcPr>
            <w:tcW w:w="3438" w:type="dxa"/>
          </w:tcPr>
          <w:p w14:paraId="2DB9D74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4D83B8F8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A2B" w:rsidRPr="00632074" w14:paraId="2A55F7CA" w14:textId="77777777" w:rsidTr="00403384">
        <w:tc>
          <w:tcPr>
            <w:tcW w:w="3438" w:type="dxa"/>
            <w:hideMark/>
          </w:tcPr>
          <w:p w14:paraId="4F754A70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</w:tcPr>
          <w:p w14:paraId="61B59981" w14:textId="563DF9A2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496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360" w:type="dxa"/>
          </w:tcPr>
          <w:p w14:paraId="0ECEDC8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EE1742" w14:textId="0F9806CF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496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FF030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23613C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6D4B1C61" w14:textId="77777777" w:rsidTr="00403384">
        <w:tc>
          <w:tcPr>
            <w:tcW w:w="3438" w:type="dxa"/>
          </w:tcPr>
          <w:p w14:paraId="3F0FD4AD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5D5ED7F3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A8F5CB9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E4D7B6" w14:textId="0E717307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4E3424ED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7980B3" w14:textId="0FC038EE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132A2B" w:rsidRPr="00632074" w14:paraId="16E81FB8" w14:textId="77777777" w:rsidTr="00403384">
        <w:tc>
          <w:tcPr>
            <w:tcW w:w="3438" w:type="dxa"/>
          </w:tcPr>
          <w:p w14:paraId="758CAEC5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3119AD62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11D5F25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D7E06A" w14:textId="1607DBC1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32A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5AC91168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ADA6E2" w14:textId="24E42676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32A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132A2B" w:rsidRPr="00632074" w14:paraId="41BF7715" w14:textId="77777777" w:rsidTr="00403384">
        <w:tc>
          <w:tcPr>
            <w:tcW w:w="3438" w:type="dxa"/>
          </w:tcPr>
          <w:p w14:paraId="621593CF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00" w:type="dxa"/>
          </w:tcPr>
          <w:p w14:paraId="70D44E5A" w14:textId="7D2C753C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360" w:type="dxa"/>
          </w:tcPr>
          <w:p w14:paraId="1BCED0F4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32D6A9" w14:textId="4C1677BF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62102D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134EB6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629AF083" w14:textId="77777777" w:rsidTr="00403384">
        <w:tc>
          <w:tcPr>
            <w:tcW w:w="3438" w:type="dxa"/>
          </w:tcPr>
          <w:p w14:paraId="6948333C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11E27BC9" w14:textId="3A6C1FCB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360" w:type="dxa"/>
          </w:tcPr>
          <w:p w14:paraId="38B39294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0B1952" w14:textId="5DF20358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D74BA9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7E6950" w14:textId="39D2294D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132A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132A2B" w:rsidRPr="00632074" w14:paraId="2C354B6A" w14:textId="77777777" w:rsidTr="00403384">
        <w:tc>
          <w:tcPr>
            <w:tcW w:w="3438" w:type="dxa"/>
          </w:tcPr>
          <w:p w14:paraId="6D09B23F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280800DE" w14:textId="36CD6790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360" w:type="dxa"/>
          </w:tcPr>
          <w:p w14:paraId="5616005E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18E713" w14:textId="6B2B50B6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47657DF9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9E8A88" w14:textId="07DFB66C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132A2B" w:rsidRPr="00632074" w14:paraId="600480E0" w14:textId="77777777" w:rsidTr="00403384">
        <w:tc>
          <w:tcPr>
            <w:tcW w:w="3438" w:type="dxa"/>
          </w:tcPr>
          <w:p w14:paraId="139AEA57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</w:tcPr>
          <w:p w14:paraId="391CD45D" w14:textId="17C68404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20BB59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418E50" w14:textId="204274C1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0BFD5899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3CAEA4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560534A2" w14:textId="77777777" w:rsidTr="00403384">
        <w:tc>
          <w:tcPr>
            <w:tcW w:w="3438" w:type="dxa"/>
          </w:tcPr>
          <w:p w14:paraId="27D0ED2A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15272B4B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AB49738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19F0F3" w14:textId="4189A109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3D573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46E67D" w14:textId="3D081934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2A2B" w:rsidRPr="00632074" w14:paraId="6477478E" w14:textId="77777777" w:rsidTr="00403384">
        <w:tc>
          <w:tcPr>
            <w:tcW w:w="3438" w:type="dxa"/>
          </w:tcPr>
          <w:p w14:paraId="20C101EC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277370C2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2B99AE5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78038D" w14:textId="308C3F6F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547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2D398D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059D7B" w14:textId="7D8CCE8A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547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2A2B" w:rsidRPr="00632074" w14:paraId="2709B0D4" w14:textId="77777777" w:rsidTr="00403384">
        <w:tc>
          <w:tcPr>
            <w:tcW w:w="3438" w:type="dxa"/>
          </w:tcPr>
          <w:p w14:paraId="4F01048D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</w:tcPr>
          <w:p w14:paraId="751879A0" w14:textId="611C0D71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46FED840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BAE318" w14:textId="0A947F61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51A6F35F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D373AF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0C29E9C8" w14:textId="77777777" w:rsidTr="00403384">
        <w:tc>
          <w:tcPr>
            <w:tcW w:w="3438" w:type="dxa"/>
          </w:tcPr>
          <w:p w14:paraId="39D18DF5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00" w:type="dxa"/>
          </w:tcPr>
          <w:p w14:paraId="373FBAC9" w14:textId="1A9E3C23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A436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2ED6F2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CD5B73" w14:textId="18AEFCB9" w:rsidR="00132A2B" w:rsidRPr="000B294D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132A2B" w:rsidRPr="00A43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2639F411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54E6E0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376A8DF2" w14:textId="77777777" w:rsidTr="00403384">
        <w:tc>
          <w:tcPr>
            <w:tcW w:w="3438" w:type="dxa"/>
          </w:tcPr>
          <w:p w14:paraId="3EFA5F4B" w14:textId="77777777" w:rsidR="00132A2B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="Angsana New"/>
                <w:sz w:val="30"/>
                <w:szCs w:val="30"/>
              </w:rPr>
            </w:pPr>
            <w:r w:rsidRPr="00A4363E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ส่วนต่ำจากการเปลี่ยนแปลงสัดส่วน</w:t>
            </w:r>
          </w:p>
          <w:p w14:paraId="26269E95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A4363E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การถือหุ้นบริษัทย่อย</w:t>
            </w:r>
          </w:p>
        </w:tc>
        <w:tc>
          <w:tcPr>
            <w:tcW w:w="1800" w:type="dxa"/>
          </w:tcPr>
          <w:p w14:paraId="329E87E8" w14:textId="77777777" w:rsidR="00132A2B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D09797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B543A3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496ECD" w14:textId="77777777" w:rsidR="00132A2B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2C71C2" w14:textId="10ACA7F6" w:rsidR="00132A2B" w:rsidRPr="000B294D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436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14FDAA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54229A" w14:textId="77777777" w:rsidR="00132A2B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C01821" w14:textId="0142E9CE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436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Pr="00A436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2A2B" w:rsidRPr="00632074" w14:paraId="2DC931B8" w14:textId="77777777" w:rsidTr="00403384">
        <w:tc>
          <w:tcPr>
            <w:tcW w:w="3438" w:type="dxa"/>
          </w:tcPr>
          <w:p w14:paraId="0DD43C6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1D294F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3C68DE5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3E6E00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EA76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38029F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FF0E92E" w14:textId="77777777" w:rsidR="0011327E" w:rsidRDefault="0011327E">
      <w:r>
        <w:br w:type="page"/>
      </w:r>
    </w:p>
    <w:tbl>
      <w:tblPr>
        <w:tblW w:w="919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438"/>
        <w:gridCol w:w="1800"/>
        <w:gridCol w:w="360"/>
        <w:gridCol w:w="1530"/>
        <w:gridCol w:w="270"/>
        <w:gridCol w:w="1800"/>
      </w:tblGrid>
      <w:tr w:rsidR="00132A2B" w:rsidRPr="00632074" w14:paraId="3040445C" w14:textId="77777777" w:rsidTr="00403384">
        <w:tc>
          <w:tcPr>
            <w:tcW w:w="3438" w:type="dxa"/>
            <w:hideMark/>
          </w:tcPr>
          <w:p w14:paraId="674400F7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36E5FDA4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A2B" w:rsidRPr="00632074" w14:paraId="5BECCEEB" w14:textId="77777777" w:rsidTr="00403384">
        <w:tc>
          <w:tcPr>
            <w:tcW w:w="3438" w:type="dxa"/>
          </w:tcPr>
          <w:p w14:paraId="2C8B57B6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8B0B63C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2E4C02D3" w14:textId="77777777" w:rsidR="00132A2B" w:rsidRPr="00632074" w:rsidRDefault="00132A2B" w:rsidP="0040338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152934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24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7DA6D7C" w14:textId="77777777" w:rsidR="00132A2B" w:rsidRPr="00632074" w:rsidRDefault="00132A2B" w:rsidP="0040338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A6ED5C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89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32A2B" w:rsidRPr="00632074" w14:paraId="19544366" w14:textId="77777777" w:rsidTr="00403384">
        <w:tc>
          <w:tcPr>
            <w:tcW w:w="3438" w:type="dxa"/>
          </w:tcPr>
          <w:p w14:paraId="26CAE7D0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512BD341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A2B" w:rsidRPr="00632074" w14:paraId="1529ADD9" w14:textId="77777777" w:rsidTr="00403384">
        <w:tc>
          <w:tcPr>
            <w:tcW w:w="3438" w:type="dxa"/>
            <w:hideMark/>
          </w:tcPr>
          <w:p w14:paraId="50AA7147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00" w:type="dxa"/>
          </w:tcPr>
          <w:p w14:paraId="35C886BD" w14:textId="24215E76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360" w:type="dxa"/>
          </w:tcPr>
          <w:p w14:paraId="68E5C13F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337DC1" w14:textId="5D24CAAA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476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357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6C3639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68EBC5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07969BEF" w14:textId="77777777" w:rsidTr="00403384">
        <w:tc>
          <w:tcPr>
            <w:tcW w:w="3438" w:type="dxa"/>
          </w:tcPr>
          <w:p w14:paraId="7AFF2A08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29FC6AB2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395F6D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2AAD0F" w14:textId="2AC5307A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6F3DD8F6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B93E45" w14:textId="0D048854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132A2B" w:rsidRPr="00632074" w14:paraId="09B39A33" w14:textId="77777777" w:rsidTr="00403384">
        <w:tc>
          <w:tcPr>
            <w:tcW w:w="3438" w:type="dxa"/>
          </w:tcPr>
          <w:p w14:paraId="37E8E28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7C468863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8EB452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C81D44" w14:textId="2DAAD847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14:paraId="7C179377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812D4C" w14:textId="12A0A77E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</w:tr>
      <w:tr w:rsidR="00132A2B" w:rsidRPr="00632074" w14:paraId="5EA8C7FE" w14:textId="77777777" w:rsidTr="00403384">
        <w:tc>
          <w:tcPr>
            <w:tcW w:w="3438" w:type="dxa"/>
          </w:tcPr>
          <w:p w14:paraId="4A2F44FC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800" w:type="dxa"/>
          </w:tcPr>
          <w:p w14:paraId="127642B4" w14:textId="2B39D4C3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360" w:type="dxa"/>
          </w:tcPr>
          <w:p w14:paraId="5DE9ADFC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C47808" w14:textId="02C553E5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3DC2CA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66B132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44CF04F7" w14:textId="77777777" w:rsidTr="00403384">
        <w:tc>
          <w:tcPr>
            <w:tcW w:w="3438" w:type="dxa"/>
          </w:tcPr>
          <w:p w14:paraId="0C0D4CA5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75420299" w14:textId="5996648F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360" w:type="dxa"/>
          </w:tcPr>
          <w:p w14:paraId="006A8B51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6F4CEA" w14:textId="05DC209C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firstLine="141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046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E6601C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01F2DD" w14:textId="7D7FC1DD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132A2B" w:rsidRPr="00632074" w14:paraId="5E29B346" w14:textId="77777777" w:rsidTr="00403384">
        <w:tc>
          <w:tcPr>
            <w:tcW w:w="3438" w:type="dxa"/>
          </w:tcPr>
          <w:p w14:paraId="54FE5B29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3CFC0F28" w14:textId="522D29DC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360" w:type="dxa"/>
          </w:tcPr>
          <w:p w14:paraId="2CDE548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5CFD67" w14:textId="10A19DD5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52725420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122532" w14:textId="3DCB2EC7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132A2B" w:rsidRPr="00632074" w14:paraId="0B8861DD" w14:textId="77777777" w:rsidTr="00403384">
        <w:tc>
          <w:tcPr>
            <w:tcW w:w="3438" w:type="dxa"/>
          </w:tcPr>
          <w:p w14:paraId="00CF628B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00" w:type="dxa"/>
          </w:tcPr>
          <w:p w14:paraId="2F04275E" w14:textId="536CC994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771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4D6715D1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BCE203" w14:textId="6638B4BA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17373840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75BAB4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421C4AB5" w14:textId="77777777" w:rsidTr="00403384">
        <w:tc>
          <w:tcPr>
            <w:tcW w:w="3438" w:type="dxa"/>
          </w:tcPr>
          <w:p w14:paraId="0A1EFFEE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624CFA1E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E2434A1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03D544" w14:textId="2A851A2A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193DD6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66140F" w14:textId="4FFDC7E4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2A2B" w:rsidRPr="00632074" w14:paraId="3D248F96" w14:textId="77777777" w:rsidTr="00403384">
        <w:tc>
          <w:tcPr>
            <w:tcW w:w="3438" w:type="dxa"/>
          </w:tcPr>
          <w:p w14:paraId="526AD1A0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66F8D917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3AD2BC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749A9A" w14:textId="0E0215EC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928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5BD9CA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FBEFE09" w14:textId="50A22565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928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2A2B" w:rsidRPr="00632074" w14:paraId="1FAC65A3" w14:textId="77777777" w:rsidTr="00403384">
        <w:tc>
          <w:tcPr>
            <w:tcW w:w="3438" w:type="dxa"/>
          </w:tcPr>
          <w:p w14:paraId="3EA5520C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</w:tcPr>
          <w:p w14:paraId="6749670E" w14:textId="381BC41A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after="0"/>
              <w:ind w:right="27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2BFC" w:rsidRPr="00A02BFC">
              <w:rPr>
                <w:rFonts w:asciiTheme="majorBidi" w:hAnsiTheme="majorBidi" w:cstheme="majorBidi"/>
                <w:sz w:val="30"/>
                <w:szCs w:val="30"/>
              </w:rPr>
              <w:t>046</w:t>
            </w:r>
            <w:r w:rsidRPr="006320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60375FB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D1D541" w14:textId="32F74C80" w:rsidR="00132A2B" w:rsidRPr="00632074" w:rsidRDefault="00A02BFC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A02B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32A2B" w:rsidRPr="006320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BFC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05EF0BDD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A6CA51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6"/>
              </w:tabs>
              <w:spacing w:after="0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A2B" w:rsidRPr="00632074" w14:paraId="0843FE6A" w14:textId="77777777" w:rsidTr="00403384">
        <w:tc>
          <w:tcPr>
            <w:tcW w:w="3438" w:type="dxa"/>
          </w:tcPr>
          <w:p w14:paraId="33C3DA62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9DB5F8" w14:textId="77777777" w:rsidR="00132A2B" w:rsidRPr="00632074" w:rsidRDefault="00132A2B" w:rsidP="004033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C5AD929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49F3A6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20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52DF3" w14:textId="77777777" w:rsidR="00132A2B" w:rsidRPr="00632074" w:rsidRDefault="00132A2B" w:rsidP="0040338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90ACDA" w14:textId="77777777" w:rsidR="00132A2B" w:rsidRPr="00632074" w:rsidRDefault="00132A2B" w:rsidP="00403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3BE8393" w14:textId="77777777" w:rsidR="00132A2B" w:rsidRDefault="00132A2B" w:rsidP="002F79A3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68DCC" w14:textId="2D8DCB57" w:rsidR="00F7666E" w:rsidRPr="00632074" w:rsidRDefault="00F7666E" w:rsidP="002F79A3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3207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เห็นว่ามีความเหมาะสมกับธุรกิจของ</w:t>
      </w:r>
      <w:r w:rsidR="00165F7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F6417" w:rsidRPr="00632074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6C325FE4" w14:textId="77777777" w:rsidR="00F7666E" w:rsidRPr="00632074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632074" w:rsidSect="00925F84">
      <w:headerReference w:type="default" r:id="rId20"/>
      <w:footerReference w:type="default" r:id="rId21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C5ED1" w14:textId="77777777" w:rsidR="00A5140C" w:rsidRDefault="00A5140C">
      <w:r>
        <w:separator/>
      </w:r>
    </w:p>
  </w:endnote>
  <w:endnote w:type="continuationSeparator" w:id="0">
    <w:p w14:paraId="1C9912E7" w14:textId="77777777" w:rsidR="00A5140C" w:rsidRDefault="00A5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B847B" w14:textId="01A354CE" w:rsidR="00A5140C" w:rsidRPr="003E277A" w:rsidRDefault="00A5140C" w:rsidP="003E277A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3E277A">
      <w:rPr>
        <w:rFonts w:asciiTheme="majorBidi" w:hAnsiTheme="majorBidi" w:cstheme="majorBidi"/>
        <w:caps/>
        <w:sz w:val="30"/>
        <w:szCs w:val="30"/>
      </w:rPr>
      <w:fldChar w:fldCharType="begin"/>
    </w:r>
    <w:r w:rsidRPr="003E277A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3E277A">
      <w:rPr>
        <w:rFonts w:asciiTheme="majorBidi" w:hAnsiTheme="majorBidi" w:cstheme="majorBidi"/>
        <w:caps/>
        <w:sz w:val="30"/>
        <w:szCs w:val="30"/>
      </w:rPr>
      <w:fldChar w:fldCharType="separate"/>
    </w:r>
    <w:r w:rsidRPr="00A02BFC">
      <w:rPr>
        <w:rFonts w:asciiTheme="majorBidi" w:hAnsiTheme="majorBidi" w:cstheme="majorBidi"/>
        <w:caps/>
        <w:noProof/>
        <w:sz w:val="30"/>
        <w:szCs w:val="30"/>
      </w:rPr>
      <w:t>2</w:t>
    </w:r>
    <w:r w:rsidRPr="003E277A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F767B" w14:textId="09D6306B" w:rsidR="00A5140C" w:rsidRPr="00C827F6" w:rsidRDefault="00A5140C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57BDC">
      <w:rPr>
        <w:rFonts w:ascii="Angsana New" w:hAnsi="Angsana New"/>
        <w:noProof/>
        <w:sz w:val="30"/>
        <w:szCs w:val="30"/>
        <w:lang w:val="fr-FR"/>
      </w:rPr>
      <w:t>thet3-Q2'21-set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A02BFC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A5140C" w:rsidRPr="00C827F6" w:rsidRDefault="00A5140C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E0D56" w14:textId="6261ABC3" w:rsidR="00A5140C" w:rsidRPr="00C827F6" w:rsidRDefault="00A5140C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57BDC">
      <w:rPr>
        <w:rFonts w:ascii="Angsana New" w:hAnsi="Angsana New"/>
        <w:noProof/>
        <w:sz w:val="30"/>
        <w:szCs w:val="30"/>
        <w:lang w:val="fr-FR"/>
      </w:rPr>
      <w:t>thet3-Q2'21-set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A02BFC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A5140C" w:rsidRPr="00C827F6" w:rsidRDefault="00A5140C">
    <w:pPr>
      <w:pStyle w:val="Footer"/>
      <w:rPr>
        <w:lang w:val="fr-FR"/>
      </w:rPr>
    </w:pPr>
  </w:p>
  <w:p w14:paraId="34F930A6" w14:textId="77777777" w:rsidR="00A5140C" w:rsidRDefault="00A5140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B2BA8" w14:textId="2BA38B33" w:rsidR="00A5140C" w:rsidRPr="00DC1D4C" w:rsidRDefault="00A5140C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A02BFC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A5140C" w:rsidRPr="00820451" w:rsidRDefault="00A5140C" w:rsidP="002E1C7F">
    <w:pPr>
      <w:pStyle w:val="Footer"/>
      <w:rPr>
        <w:rFonts w:cs="Cordia New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D65D7" w14:textId="5D12C47F" w:rsidR="00A5140C" w:rsidRPr="00DC1D4C" w:rsidRDefault="00A5140C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A02BFC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A5140C" w:rsidRPr="00820451" w:rsidRDefault="00A5140C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C9E90" w14:textId="77777777" w:rsidR="00A5140C" w:rsidRDefault="00A5140C">
      <w:r>
        <w:separator/>
      </w:r>
    </w:p>
  </w:footnote>
  <w:footnote w:type="continuationSeparator" w:id="0">
    <w:p w14:paraId="3BBC7E23" w14:textId="77777777" w:rsidR="00A5140C" w:rsidRDefault="00A51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03CC4" w14:textId="515F6902" w:rsidR="00A5140C" w:rsidRPr="001D520A" w:rsidRDefault="00A5140C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048196D" w14:textId="77777777" w:rsidR="00A5140C" w:rsidRPr="001D520A" w:rsidRDefault="00A5140C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043C7F" w14:textId="25170751" w:rsidR="00A5140C" w:rsidRPr="001D520A" w:rsidRDefault="00A5140C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Pr="00A02BFC">
      <w:rPr>
        <w:rFonts w:asciiTheme="majorBidi" w:hAnsiTheme="majorBidi" w:cstheme="majorBidi"/>
        <w:bCs/>
        <w:sz w:val="32"/>
        <w:szCs w:val="32"/>
        <w:lang w:val="en-US" w:bidi="th-TH"/>
      </w:rPr>
      <w:t>2564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5B02C0A2" w14:textId="77777777" w:rsidR="00A5140C" w:rsidRPr="00AA7C7B" w:rsidRDefault="00A5140C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F30CE" w14:textId="77777777" w:rsidR="00A5140C" w:rsidRPr="00FA7747" w:rsidRDefault="00A5140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A5140C" w:rsidRPr="00FA7747" w:rsidRDefault="00A5140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6A049B1A" w:rsidR="00A5140C" w:rsidRPr="00074891" w:rsidRDefault="00A5140C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02BFC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A02BFC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39201" w14:textId="5CFC4A40" w:rsidR="00A5140C" w:rsidRPr="00004C63" w:rsidRDefault="00A5140C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112D32F" w14:textId="77777777" w:rsidR="00A5140C" w:rsidRPr="00004C63" w:rsidRDefault="00A5140C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04C63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004C63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004C63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2A3C997A" w14:textId="1B467780" w:rsidR="00A5140C" w:rsidRPr="00004C63" w:rsidRDefault="00A5140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A02BFC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2C74F3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A02BFC">
      <w:rPr>
        <w:rFonts w:ascii="Angsana New" w:hAnsi="Angsana New" w:cs="Angsana New"/>
        <w:sz w:val="32"/>
        <w:szCs w:val="32"/>
        <w:lang w:val="en-US" w:bidi="th-TH"/>
      </w:rPr>
      <w:t>2564</w:t>
    </w:r>
    <w:r w:rsidRPr="00004C63">
      <w:rPr>
        <w:rFonts w:ascii="Angsana New" w:hAnsi="Angsana New" w:cs="Angsana New"/>
        <w:sz w:val="32"/>
        <w:szCs w:val="32"/>
        <w:lang w:bidi="th-TH"/>
      </w:rPr>
      <w:t xml:space="preserve"> (</w:t>
    </w:r>
    <w:r w:rsidRPr="00004C63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="Angsana New" w:hAnsi="Angsana New" w:cs="Angsana New"/>
        <w:sz w:val="32"/>
        <w:szCs w:val="32"/>
        <w:lang w:bidi="th-TH"/>
      </w:rPr>
      <w:t>)</w:t>
    </w:r>
  </w:p>
  <w:p w14:paraId="71D8AA45" w14:textId="77777777" w:rsidR="00A5140C" w:rsidRPr="00410770" w:rsidRDefault="00A5140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D7C06" w14:textId="77777777" w:rsidR="00A5140C" w:rsidRDefault="00A5140C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131CF" w14:textId="77777777" w:rsidR="00A5140C" w:rsidRPr="00FA7747" w:rsidRDefault="00A5140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A5140C" w:rsidRPr="00FA7747" w:rsidRDefault="00A5140C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2FB6683F" w:rsidR="00A5140C" w:rsidRPr="00410770" w:rsidRDefault="00A5140C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A02BFC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A02BFC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A5140C" w:rsidRPr="00074891" w:rsidRDefault="00A5140C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50BFF" w14:textId="37B75BC4" w:rsidR="00A5140C" w:rsidRPr="00004C63" w:rsidRDefault="00A5140C" w:rsidP="004C1A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98580F0" w14:textId="77777777" w:rsidR="00A5140C" w:rsidRPr="00004C63" w:rsidRDefault="00A5140C" w:rsidP="004C1A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</w:rPr>
    </w:pPr>
    <w:r w:rsidRPr="00004C6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B06D7F" w14:textId="0C875266" w:rsidR="00A5140C" w:rsidRPr="00004C63" w:rsidRDefault="00A5140C" w:rsidP="004C1AA4">
    <w:pPr>
      <w:pStyle w:val="acctmainheading"/>
      <w:spacing w:after="0" w:line="240" w:lineRule="atLeast"/>
      <w:ind w:left="-180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A02BFC">
      <w:rPr>
        <w:rFonts w:asciiTheme="majorBidi" w:hAnsiTheme="majorBidi" w:cstheme="majorBidi"/>
        <w:sz w:val="32"/>
        <w:szCs w:val="32"/>
        <w:lang w:val="en-US" w:bidi="th-TH"/>
      </w:rPr>
      <w:t>30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ม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ิถุนายน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</w:t>
    </w:r>
    <w:r w:rsidRPr="00A02BFC">
      <w:rPr>
        <w:rFonts w:asciiTheme="majorBidi" w:hAnsiTheme="majorBidi" w:cstheme="majorBidi"/>
        <w:sz w:val="32"/>
        <w:szCs w:val="32"/>
        <w:lang w:val="en-US" w:bidi="th-TH"/>
      </w:rPr>
      <w:t>2564</w:t>
    </w:r>
    <w:r w:rsidRPr="00004C63">
      <w:rPr>
        <w:rFonts w:asciiTheme="majorBidi" w:hAnsiTheme="majorBidi" w:cstheme="majorBidi"/>
        <w:sz w:val="32"/>
        <w:szCs w:val="32"/>
        <w:lang w:bidi="th-TH"/>
      </w:rPr>
      <w:t xml:space="preserve"> (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Theme="majorBidi" w:hAnsiTheme="majorBidi" w:cstheme="majorBidi"/>
        <w:sz w:val="32"/>
        <w:szCs w:val="32"/>
        <w:lang w:bidi="th-TH"/>
      </w:rPr>
      <w:t>)</w:t>
    </w:r>
  </w:p>
  <w:p w14:paraId="18659A13" w14:textId="77777777" w:rsidR="00A5140C" w:rsidRPr="00410770" w:rsidRDefault="00A5140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E1587" w14:textId="77777777" w:rsidR="00A5140C" w:rsidRDefault="00A5140C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E811D" w14:textId="77777777" w:rsidR="00A5140C" w:rsidRPr="00004C63" w:rsidRDefault="00A5140C" w:rsidP="00346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3EC2B3F" w14:textId="77777777" w:rsidR="00A5140C" w:rsidRPr="00004C63" w:rsidRDefault="00A5140C" w:rsidP="00346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04C6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43F76F" w14:textId="04FD0C2D" w:rsidR="00A5140C" w:rsidRPr="00004C63" w:rsidRDefault="00A5140C" w:rsidP="0034635E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</w:t>
    </w:r>
    <w:r>
      <w:rPr>
        <w:rFonts w:asciiTheme="majorBidi" w:hAnsiTheme="majorBidi" w:cstheme="majorBidi" w:hint="cs"/>
        <w:b w:val="0"/>
        <w:bCs/>
        <w:sz w:val="32"/>
        <w:szCs w:val="32"/>
        <w:cs/>
        <w:lang w:val="en-US" w:bidi="th-TH"/>
      </w:rPr>
      <w:t>ดสามเดือนและ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หก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A02BFC">
      <w:rPr>
        <w:rFonts w:asciiTheme="majorBidi" w:hAnsiTheme="majorBidi" w:cstheme="majorBidi"/>
        <w:sz w:val="32"/>
        <w:szCs w:val="32"/>
        <w:lang w:val="en-US" w:bidi="th-TH"/>
      </w:rPr>
      <w:t>30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มิถุนายน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 xml:space="preserve"> </w:t>
    </w:r>
    <w:r w:rsidRPr="00A02BFC">
      <w:rPr>
        <w:rFonts w:asciiTheme="majorBidi" w:hAnsiTheme="majorBidi" w:cstheme="majorBidi"/>
        <w:sz w:val="32"/>
        <w:szCs w:val="32"/>
        <w:lang w:val="en-US" w:bidi="th-TH"/>
      </w:rPr>
      <w:t>2564</w:t>
    </w:r>
    <w:r w:rsidRPr="00004C63">
      <w:rPr>
        <w:rFonts w:asciiTheme="majorBidi" w:hAnsiTheme="majorBidi" w:cstheme="majorBidi"/>
        <w:sz w:val="32"/>
        <w:szCs w:val="32"/>
        <w:lang w:bidi="th-TH"/>
      </w:rPr>
      <w:t xml:space="preserve"> (</w:t>
    </w:r>
    <w:r w:rsidRPr="00004C63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004C63">
      <w:rPr>
        <w:rFonts w:asciiTheme="majorBidi" w:hAnsiTheme="majorBidi" w:cstheme="majorBidi"/>
        <w:sz w:val="32"/>
        <w:szCs w:val="32"/>
        <w:lang w:bidi="th-TH"/>
      </w:rPr>
      <w:t>)</w:t>
    </w:r>
  </w:p>
  <w:p w14:paraId="18E41883" w14:textId="77777777" w:rsidR="00A5140C" w:rsidRPr="00754984" w:rsidRDefault="00A5140C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A3B75" w14:textId="1286F806" w:rsidR="00A5140C" w:rsidRPr="00004C63" w:rsidRDefault="00A5140C" w:rsidP="002B03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Theme="majorBidi" w:hAnsiTheme="majorBidi" w:cstheme="majorBidi"/>
        <w:b/>
        <w:bCs/>
        <w:sz w:val="32"/>
        <w:szCs w:val="32"/>
        <w:cs/>
      </w:rPr>
    </w:pP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004C63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004C63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004C6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2B526AAE" w14:textId="77777777" w:rsidR="00A5140C" w:rsidRPr="00004C63" w:rsidRDefault="00A5140C" w:rsidP="002B03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="Angsana New" w:hAnsi="Angsana New" w:cs="Angsana New"/>
        <w:b/>
        <w:bCs/>
        <w:sz w:val="32"/>
        <w:szCs w:val="32"/>
      </w:rPr>
    </w:pPr>
    <w:r w:rsidRPr="00004C63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Pr="00004C63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004C63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4536A3B1" w:rsidR="00A5140C" w:rsidRPr="00004C63" w:rsidRDefault="00A5140C" w:rsidP="002B03C4">
    <w:pPr>
      <w:pStyle w:val="acctmainheading"/>
      <w:spacing w:after="0" w:line="240" w:lineRule="atLeast"/>
      <w:ind w:left="-180"/>
      <w:rPr>
        <w:rFonts w:ascii="Angsana New" w:hAnsi="Angsana New" w:cs="Angsana New"/>
        <w:bCs/>
        <w:sz w:val="32"/>
        <w:szCs w:val="32"/>
        <w:lang w:val="en-US" w:bidi="th-TH"/>
      </w:rPr>
    </w:pPr>
    <w:r w:rsidRPr="00004C63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สามเดือนและหก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เดือนสิ้นสุดวันที่ </w:t>
    </w:r>
    <w:r w:rsidRPr="00A02BFC">
      <w:rPr>
        <w:rFonts w:ascii="Angsana New" w:hAnsi="Angsana New" w:cs="Angsana New"/>
        <w:bCs/>
        <w:sz w:val="32"/>
        <w:szCs w:val="32"/>
        <w:lang w:val="en-US" w:bidi="th-TH"/>
      </w:rPr>
      <w:t>30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 ม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ิถุนายน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Pr="00A02BFC">
      <w:rPr>
        <w:rFonts w:ascii="Angsana New" w:hAnsi="Angsana New" w:cs="Angsana New"/>
        <w:bCs/>
        <w:sz w:val="32"/>
        <w:szCs w:val="32"/>
        <w:lang w:val="en-US" w:bidi="th-TH"/>
      </w:rPr>
      <w:t>2564</w:t>
    </w:r>
    <w:r w:rsidRPr="00004C63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Pr="00004C63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004C63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2EAED60C" w14:textId="77777777" w:rsidR="00A5140C" w:rsidRPr="00410770" w:rsidRDefault="00A5140C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4"/>
  </w:num>
  <w:num w:numId="6">
    <w:abstractNumId w:val="16"/>
  </w:num>
  <w:num w:numId="7">
    <w:abstractNumId w:val="17"/>
  </w:num>
  <w:num w:numId="8">
    <w:abstractNumId w:val="11"/>
  </w:num>
  <w:num w:numId="9">
    <w:abstractNumId w:val="1"/>
  </w:num>
  <w:num w:numId="10">
    <w:abstractNumId w:val="9"/>
  </w:num>
  <w:num w:numId="11">
    <w:abstractNumId w:val="14"/>
  </w:num>
  <w:num w:numId="12">
    <w:abstractNumId w:val="2"/>
  </w:num>
  <w:num w:numId="13">
    <w:abstractNumId w:val="8"/>
  </w:num>
  <w:num w:numId="14">
    <w:abstractNumId w:val="12"/>
  </w:num>
  <w:num w:numId="15">
    <w:abstractNumId w:val="5"/>
  </w:num>
  <w:num w:numId="16">
    <w:abstractNumId w:val="6"/>
  </w:num>
  <w:num w:numId="17">
    <w:abstractNumId w:val="13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3F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66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3F9"/>
    <w:rsid w:val="00041597"/>
    <w:rsid w:val="00041711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AD7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190"/>
    <w:rsid w:val="00054433"/>
    <w:rsid w:val="00054663"/>
    <w:rsid w:val="000553C1"/>
    <w:rsid w:val="0005542F"/>
    <w:rsid w:val="00055589"/>
    <w:rsid w:val="000555B9"/>
    <w:rsid w:val="000558C4"/>
    <w:rsid w:val="000559E1"/>
    <w:rsid w:val="00055F34"/>
    <w:rsid w:val="00056664"/>
    <w:rsid w:val="000569A6"/>
    <w:rsid w:val="00056DFE"/>
    <w:rsid w:val="00056F2D"/>
    <w:rsid w:val="000570A0"/>
    <w:rsid w:val="00057A0E"/>
    <w:rsid w:val="00057AD1"/>
    <w:rsid w:val="00057BDC"/>
    <w:rsid w:val="00060AB1"/>
    <w:rsid w:val="00061623"/>
    <w:rsid w:val="0006165F"/>
    <w:rsid w:val="000616BD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3AE"/>
    <w:rsid w:val="000758AE"/>
    <w:rsid w:val="00075907"/>
    <w:rsid w:val="00075927"/>
    <w:rsid w:val="00075BC1"/>
    <w:rsid w:val="00075D21"/>
    <w:rsid w:val="00075E4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8A5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32D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028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5BE5"/>
    <w:rsid w:val="000A683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AF5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1CA6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866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05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18C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850"/>
    <w:rsid w:val="000F59B5"/>
    <w:rsid w:val="000F6169"/>
    <w:rsid w:val="000F6231"/>
    <w:rsid w:val="000F6431"/>
    <w:rsid w:val="000F65F5"/>
    <w:rsid w:val="000F6F02"/>
    <w:rsid w:val="000F6F4B"/>
    <w:rsid w:val="000F6FBD"/>
    <w:rsid w:val="000F700F"/>
    <w:rsid w:val="000F71DD"/>
    <w:rsid w:val="000F7354"/>
    <w:rsid w:val="000F747F"/>
    <w:rsid w:val="00100142"/>
    <w:rsid w:val="0010049A"/>
    <w:rsid w:val="0010067E"/>
    <w:rsid w:val="00100A6A"/>
    <w:rsid w:val="00100E96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944"/>
    <w:rsid w:val="001227BF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A2B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C51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0A0"/>
    <w:rsid w:val="0015151E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7D"/>
    <w:rsid w:val="0016178C"/>
    <w:rsid w:val="00161AC9"/>
    <w:rsid w:val="00161BDE"/>
    <w:rsid w:val="00161C6E"/>
    <w:rsid w:val="00161E01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B82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6E9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5DD"/>
    <w:rsid w:val="001B2655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B7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1CBB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C7F48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5C9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0B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A81"/>
    <w:rsid w:val="00232F4A"/>
    <w:rsid w:val="002335BC"/>
    <w:rsid w:val="002338AE"/>
    <w:rsid w:val="002339B9"/>
    <w:rsid w:val="00233F08"/>
    <w:rsid w:val="00234014"/>
    <w:rsid w:val="0023412E"/>
    <w:rsid w:val="00234B12"/>
    <w:rsid w:val="0023559E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223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4A1"/>
    <w:rsid w:val="00247D36"/>
    <w:rsid w:val="00247E7D"/>
    <w:rsid w:val="00247EE4"/>
    <w:rsid w:val="0025022B"/>
    <w:rsid w:val="00250290"/>
    <w:rsid w:val="00250423"/>
    <w:rsid w:val="002506E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BA8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7BD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18A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9A4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5E6D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837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D37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A12"/>
    <w:rsid w:val="002A2D02"/>
    <w:rsid w:val="002A2D24"/>
    <w:rsid w:val="002A2DBB"/>
    <w:rsid w:val="002A2DD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58ED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1C0"/>
    <w:rsid w:val="002A7603"/>
    <w:rsid w:val="002A78B6"/>
    <w:rsid w:val="002A7BA5"/>
    <w:rsid w:val="002A7D0F"/>
    <w:rsid w:val="002A7D8F"/>
    <w:rsid w:val="002A7E5D"/>
    <w:rsid w:val="002A7FE4"/>
    <w:rsid w:val="002B03C4"/>
    <w:rsid w:val="002B0878"/>
    <w:rsid w:val="002B10A9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378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B7D7F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873"/>
    <w:rsid w:val="002C2921"/>
    <w:rsid w:val="002C2954"/>
    <w:rsid w:val="002C29BC"/>
    <w:rsid w:val="002C36F6"/>
    <w:rsid w:val="002C3C07"/>
    <w:rsid w:val="002C3D4C"/>
    <w:rsid w:val="002C4414"/>
    <w:rsid w:val="002C4417"/>
    <w:rsid w:val="002C461D"/>
    <w:rsid w:val="002C4AF6"/>
    <w:rsid w:val="002C4E1B"/>
    <w:rsid w:val="002C519B"/>
    <w:rsid w:val="002C5778"/>
    <w:rsid w:val="002C57C6"/>
    <w:rsid w:val="002C583E"/>
    <w:rsid w:val="002C5F67"/>
    <w:rsid w:val="002C60A7"/>
    <w:rsid w:val="002C7217"/>
    <w:rsid w:val="002C74F3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BB1"/>
    <w:rsid w:val="002D4F70"/>
    <w:rsid w:val="002D5246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AF6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0E23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253"/>
    <w:rsid w:val="003166A7"/>
    <w:rsid w:val="003166CD"/>
    <w:rsid w:val="00316A40"/>
    <w:rsid w:val="00316DC3"/>
    <w:rsid w:val="003177CF"/>
    <w:rsid w:val="00317B9A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BB3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1F78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310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CE8"/>
    <w:rsid w:val="00344210"/>
    <w:rsid w:val="003445A1"/>
    <w:rsid w:val="003449DA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1F8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6C7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1BB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71B"/>
    <w:rsid w:val="00380948"/>
    <w:rsid w:val="00380D0D"/>
    <w:rsid w:val="0038136B"/>
    <w:rsid w:val="0038139A"/>
    <w:rsid w:val="00382179"/>
    <w:rsid w:val="003821E0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BF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3E2"/>
    <w:rsid w:val="003A24E7"/>
    <w:rsid w:val="003A2785"/>
    <w:rsid w:val="003A2800"/>
    <w:rsid w:val="003A28C9"/>
    <w:rsid w:val="003A2A2C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A12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E61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FE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A1E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384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D3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7B"/>
    <w:rsid w:val="004130B6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760"/>
    <w:rsid w:val="00447BB8"/>
    <w:rsid w:val="00447DC2"/>
    <w:rsid w:val="00450012"/>
    <w:rsid w:val="004501FD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25D5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1FB5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CF1"/>
    <w:rsid w:val="00467D5D"/>
    <w:rsid w:val="0047042B"/>
    <w:rsid w:val="00470444"/>
    <w:rsid w:val="00470992"/>
    <w:rsid w:val="00470A6E"/>
    <w:rsid w:val="00470AC8"/>
    <w:rsid w:val="00470E45"/>
    <w:rsid w:val="00471133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8A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6D5"/>
    <w:rsid w:val="004758D4"/>
    <w:rsid w:val="00476322"/>
    <w:rsid w:val="0047646D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682"/>
    <w:rsid w:val="00482B18"/>
    <w:rsid w:val="00482D8E"/>
    <w:rsid w:val="00482DAC"/>
    <w:rsid w:val="00482E45"/>
    <w:rsid w:val="004830D5"/>
    <w:rsid w:val="004830E6"/>
    <w:rsid w:val="00483120"/>
    <w:rsid w:val="004836C5"/>
    <w:rsid w:val="00483CAD"/>
    <w:rsid w:val="004850EE"/>
    <w:rsid w:val="004852E8"/>
    <w:rsid w:val="00485432"/>
    <w:rsid w:val="00485568"/>
    <w:rsid w:val="004858BB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8E3"/>
    <w:rsid w:val="004C6A57"/>
    <w:rsid w:val="004C7002"/>
    <w:rsid w:val="004C7020"/>
    <w:rsid w:val="004C792A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21E"/>
    <w:rsid w:val="004D3953"/>
    <w:rsid w:val="004D3FA0"/>
    <w:rsid w:val="004D478A"/>
    <w:rsid w:val="004D4C0F"/>
    <w:rsid w:val="004D5277"/>
    <w:rsid w:val="004D59D0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17E5B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1F81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BAE"/>
    <w:rsid w:val="00530DC1"/>
    <w:rsid w:val="00530FAC"/>
    <w:rsid w:val="00531038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A8F"/>
    <w:rsid w:val="00533D9A"/>
    <w:rsid w:val="00534152"/>
    <w:rsid w:val="005343C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E5B"/>
    <w:rsid w:val="00542E8E"/>
    <w:rsid w:val="005432F4"/>
    <w:rsid w:val="00543411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3B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E4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83F"/>
    <w:rsid w:val="00567C81"/>
    <w:rsid w:val="00570159"/>
    <w:rsid w:val="005701FF"/>
    <w:rsid w:val="00570DF9"/>
    <w:rsid w:val="00570E22"/>
    <w:rsid w:val="0057161B"/>
    <w:rsid w:val="00571D76"/>
    <w:rsid w:val="00571D9F"/>
    <w:rsid w:val="00571E1B"/>
    <w:rsid w:val="0057213F"/>
    <w:rsid w:val="00572333"/>
    <w:rsid w:val="0057240D"/>
    <w:rsid w:val="00572823"/>
    <w:rsid w:val="005728F5"/>
    <w:rsid w:val="00572931"/>
    <w:rsid w:val="00572D2A"/>
    <w:rsid w:val="00572F22"/>
    <w:rsid w:val="00572F97"/>
    <w:rsid w:val="005734D5"/>
    <w:rsid w:val="00573871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171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F53"/>
    <w:rsid w:val="005A0990"/>
    <w:rsid w:val="005A1437"/>
    <w:rsid w:val="005A1798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A40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5C63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71A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610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DE4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039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9F6"/>
    <w:rsid w:val="00640ABF"/>
    <w:rsid w:val="00640BD8"/>
    <w:rsid w:val="00640C78"/>
    <w:rsid w:val="00640D25"/>
    <w:rsid w:val="00640D85"/>
    <w:rsid w:val="00640FE2"/>
    <w:rsid w:val="00641286"/>
    <w:rsid w:val="0064163C"/>
    <w:rsid w:val="00641A28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32B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6B50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15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7A5"/>
    <w:rsid w:val="00664B7A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DFA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F2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605"/>
    <w:rsid w:val="006E7736"/>
    <w:rsid w:val="006E7928"/>
    <w:rsid w:val="006E7AA7"/>
    <w:rsid w:val="006F03F0"/>
    <w:rsid w:val="006F18C1"/>
    <w:rsid w:val="006F1B26"/>
    <w:rsid w:val="006F1BB5"/>
    <w:rsid w:val="006F1D5B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1F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D14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213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520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D5"/>
    <w:rsid w:val="0074786B"/>
    <w:rsid w:val="0074797D"/>
    <w:rsid w:val="00747F02"/>
    <w:rsid w:val="007501BE"/>
    <w:rsid w:val="007503E4"/>
    <w:rsid w:val="007508BE"/>
    <w:rsid w:val="00750AFE"/>
    <w:rsid w:val="00750E34"/>
    <w:rsid w:val="00750EC8"/>
    <w:rsid w:val="00750ED8"/>
    <w:rsid w:val="00751058"/>
    <w:rsid w:val="0075201B"/>
    <w:rsid w:val="007523E9"/>
    <w:rsid w:val="007525CC"/>
    <w:rsid w:val="007525DB"/>
    <w:rsid w:val="00752741"/>
    <w:rsid w:val="00752892"/>
    <w:rsid w:val="00752B04"/>
    <w:rsid w:val="00752EC2"/>
    <w:rsid w:val="00753073"/>
    <w:rsid w:val="007531D6"/>
    <w:rsid w:val="00753237"/>
    <w:rsid w:val="007532AC"/>
    <w:rsid w:val="007536EB"/>
    <w:rsid w:val="00753B4E"/>
    <w:rsid w:val="00753CAD"/>
    <w:rsid w:val="00754277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218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34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BDD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9C7"/>
    <w:rsid w:val="007A1AB1"/>
    <w:rsid w:val="007A1DA3"/>
    <w:rsid w:val="007A1DDE"/>
    <w:rsid w:val="007A2521"/>
    <w:rsid w:val="007A283F"/>
    <w:rsid w:val="007A2935"/>
    <w:rsid w:val="007A2BED"/>
    <w:rsid w:val="007A31E6"/>
    <w:rsid w:val="007A33D9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4E70"/>
    <w:rsid w:val="007A55B2"/>
    <w:rsid w:val="007A563E"/>
    <w:rsid w:val="007A581F"/>
    <w:rsid w:val="007A5FA5"/>
    <w:rsid w:val="007A626D"/>
    <w:rsid w:val="007A6A96"/>
    <w:rsid w:val="007A6AC6"/>
    <w:rsid w:val="007A6C2A"/>
    <w:rsid w:val="007A73AA"/>
    <w:rsid w:val="007A7602"/>
    <w:rsid w:val="007A783C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DAB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0D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856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3D5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E6C"/>
    <w:rsid w:val="007E2EB7"/>
    <w:rsid w:val="007E32E8"/>
    <w:rsid w:val="007E34F2"/>
    <w:rsid w:val="007E35F5"/>
    <w:rsid w:val="007E3650"/>
    <w:rsid w:val="007E36E3"/>
    <w:rsid w:val="007E3DEC"/>
    <w:rsid w:val="007E3FF2"/>
    <w:rsid w:val="007E411D"/>
    <w:rsid w:val="007E42FC"/>
    <w:rsid w:val="007E48D0"/>
    <w:rsid w:val="007E4A65"/>
    <w:rsid w:val="007E5029"/>
    <w:rsid w:val="007E54E3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7E8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4DED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EDC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1BCF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5A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A47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4F83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702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F0"/>
    <w:rsid w:val="008C15DD"/>
    <w:rsid w:val="008C1928"/>
    <w:rsid w:val="008C1A65"/>
    <w:rsid w:val="008C1AE2"/>
    <w:rsid w:val="008C1D9F"/>
    <w:rsid w:val="008C1DFC"/>
    <w:rsid w:val="008C20B7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795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316"/>
    <w:rsid w:val="008D5693"/>
    <w:rsid w:val="008D57FD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9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317"/>
    <w:rsid w:val="008F09DC"/>
    <w:rsid w:val="008F0B05"/>
    <w:rsid w:val="008F0B59"/>
    <w:rsid w:val="008F0ED8"/>
    <w:rsid w:val="008F1006"/>
    <w:rsid w:val="008F1833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D15"/>
    <w:rsid w:val="00925F58"/>
    <w:rsid w:val="00925F84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4BE"/>
    <w:rsid w:val="00932E39"/>
    <w:rsid w:val="00932E70"/>
    <w:rsid w:val="00932F6B"/>
    <w:rsid w:val="009334D2"/>
    <w:rsid w:val="00933590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2DE8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11A"/>
    <w:rsid w:val="00945175"/>
    <w:rsid w:val="00945295"/>
    <w:rsid w:val="009456E6"/>
    <w:rsid w:val="00945DE1"/>
    <w:rsid w:val="00945E72"/>
    <w:rsid w:val="009460B9"/>
    <w:rsid w:val="009460FB"/>
    <w:rsid w:val="00946C8D"/>
    <w:rsid w:val="00946F34"/>
    <w:rsid w:val="0094722A"/>
    <w:rsid w:val="00947437"/>
    <w:rsid w:val="009474A6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03"/>
    <w:rsid w:val="00953F4F"/>
    <w:rsid w:val="009543AF"/>
    <w:rsid w:val="009548A5"/>
    <w:rsid w:val="00954970"/>
    <w:rsid w:val="00954A37"/>
    <w:rsid w:val="00954C49"/>
    <w:rsid w:val="00954E28"/>
    <w:rsid w:val="009551DA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1AC1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4A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2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DC7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75"/>
    <w:rsid w:val="009A08F2"/>
    <w:rsid w:val="009A0AA6"/>
    <w:rsid w:val="009A0BB6"/>
    <w:rsid w:val="009A0E1E"/>
    <w:rsid w:val="009A0E33"/>
    <w:rsid w:val="009A1035"/>
    <w:rsid w:val="009A11A4"/>
    <w:rsid w:val="009A1244"/>
    <w:rsid w:val="009A15A3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70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4DF"/>
    <w:rsid w:val="009B7681"/>
    <w:rsid w:val="009B77F9"/>
    <w:rsid w:val="009B7A56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7A2"/>
    <w:rsid w:val="00A02BFC"/>
    <w:rsid w:val="00A02CF7"/>
    <w:rsid w:val="00A031E2"/>
    <w:rsid w:val="00A03290"/>
    <w:rsid w:val="00A03458"/>
    <w:rsid w:val="00A04674"/>
    <w:rsid w:val="00A04954"/>
    <w:rsid w:val="00A0495E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D94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415"/>
    <w:rsid w:val="00A279B1"/>
    <w:rsid w:val="00A27A9E"/>
    <w:rsid w:val="00A27AC2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B8A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DE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40C"/>
    <w:rsid w:val="00A5175A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8B5"/>
    <w:rsid w:val="00A64D20"/>
    <w:rsid w:val="00A64FC0"/>
    <w:rsid w:val="00A6508A"/>
    <w:rsid w:val="00A65563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DD"/>
    <w:rsid w:val="00A81559"/>
    <w:rsid w:val="00A81883"/>
    <w:rsid w:val="00A81995"/>
    <w:rsid w:val="00A819DD"/>
    <w:rsid w:val="00A81C89"/>
    <w:rsid w:val="00A8224B"/>
    <w:rsid w:val="00A82382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DCA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FE4"/>
    <w:rsid w:val="00AA51D5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33A"/>
    <w:rsid w:val="00AB4775"/>
    <w:rsid w:val="00AB4F0F"/>
    <w:rsid w:val="00AB505B"/>
    <w:rsid w:val="00AB51AC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136"/>
    <w:rsid w:val="00AB724F"/>
    <w:rsid w:val="00AB72C8"/>
    <w:rsid w:val="00AB76C0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361"/>
    <w:rsid w:val="00AC16D0"/>
    <w:rsid w:val="00AC1D4D"/>
    <w:rsid w:val="00AC1E4D"/>
    <w:rsid w:val="00AC1F39"/>
    <w:rsid w:val="00AC1FEC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D9C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C7AC2"/>
    <w:rsid w:val="00AD01D3"/>
    <w:rsid w:val="00AD0387"/>
    <w:rsid w:val="00AD0844"/>
    <w:rsid w:val="00AD0C61"/>
    <w:rsid w:val="00AD0D93"/>
    <w:rsid w:val="00AD0E32"/>
    <w:rsid w:val="00AD1002"/>
    <w:rsid w:val="00AD105D"/>
    <w:rsid w:val="00AD1382"/>
    <w:rsid w:val="00AD1546"/>
    <w:rsid w:val="00AD1A1A"/>
    <w:rsid w:val="00AD1A1E"/>
    <w:rsid w:val="00AD1B19"/>
    <w:rsid w:val="00AD1C5B"/>
    <w:rsid w:val="00AD1D25"/>
    <w:rsid w:val="00AD1D39"/>
    <w:rsid w:val="00AD1DF7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8FD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EDB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A4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EE"/>
    <w:rsid w:val="00B06733"/>
    <w:rsid w:val="00B06BC5"/>
    <w:rsid w:val="00B071DB"/>
    <w:rsid w:val="00B076A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C54"/>
    <w:rsid w:val="00B20D54"/>
    <w:rsid w:val="00B213E6"/>
    <w:rsid w:val="00B214CA"/>
    <w:rsid w:val="00B219FD"/>
    <w:rsid w:val="00B21D3F"/>
    <w:rsid w:val="00B22308"/>
    <w:rsid w:val="00B2249B"/>
    <w:rsid w:val="00B22555"/>
    <w:rsid w:val="00B22B0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1D5"/>
    <w:rsid w:val="00B2562E"/>
    <w:rsid w:val="00B259A4"/>
    <w:rsid w:val="00B264F7"/>
    <w:rsid w:val="00B26709"/>
    <w:rsid w:val="00B2684F"/>
    <w:rsid w:val="00B26B3F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77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644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6F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86D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4DFF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DD9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2D5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A01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3C7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2FA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7E7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3EF6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BC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8DD"/>
    <w:rsid w:val="00BE1620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444"/>
    <w:rsid w:val="00BF15E8"/>
    <w:rsid w:val="00BF16BC"/>
    <w:rsid w:val="00BF1753"/>
    <w:rsid w:val="00BF183D"/>
    <w:rsid w:val="00BF1A39"/>
    <w:rsid w:val="00BF1F0A"/>
    <w:rsid w:val="00BF2148"/>
    <w:rsid w:val="00BF2377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379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C8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9DF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1FF"/>
    <w:rsid w:val="00C42E1B"/>
    <w:rsid w:val="00C42F2B"/>
    <w:rsid w:val="00C431DC"/>
    <w:rsid w:val="00C432E7"/>
    <w:rsid w:val="00C435CB"/>
    <w:rsid w:val="00C43733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7FF"/>
    <w:rsid w:val="00C51B2F"/>
    <w:rsid w:val="00C51B5B"/>
    <w:rsid w:val="00C51D5C"/>
    <w:rsid w:val="00C52363"/>
    <w:rsid w:val="00C52949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DEE"/>
    <w:rsid w:val="00C734BD"/>
    <w:rsid w:val="00C73704"/>
    <w:rsid w:val="00C737B0"/>
    <w:rsid w:val="00C73C2D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77FC0"/>
    <w:rsid w:val="00C804DD"/>
    <w:rsid w:val="00C80570"/>
    <w:rsid w:val="00C8060A"/>
    <w:rsid w:val="00C809DC"/>
    <w:rsid w:val="00C80AC8"/>
    <w:rsid w:val="00C80B91"/>
    <w:rsid w:val="00C815AB"/>
    <w:rsid w:val="00C816BA"/>
    <w:rsid w:val="00C81BF7"/>
    <w:rsid w:val="00C81E76"/>
    <w:rsid w:val="00C827F6"/>
    <w:rsid w:val="00C82912"/>
    <w:rsid w:val="00C82D74"/>
    <w:rsid w:val="00C830C3"/>
    <w:rsid w:val="00C83195"/>
    <w:rsid w:val="00C837DD"/>
    <w:rsid w:val="00C83D88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97E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384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B05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E095B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0FE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EFD"/>
    <w:rsid w:val="00CF512B"/>
    <w:rsid w:val="00CF55A1"/>
    <w:rsid w:val="00CF55DC"/>
    <w:rsid w:val="00CF561F"/>
    <w:rsid w:val="00CF5805"/>
    <w:rsid w:val="00CF58D8"/>
    <w:rsid w:val="00CF5B34"/>
    <w:rsid w:val="00CF5E81"/>
    <w:rsid w:val="00CF6370"/>
    <w:rsid w:val="00CF6819"/>
    <w:rsid w:val="00CF6A53"/>
    <w:rsid w:val="00CF6DEC"/>
    <w:rsid w:val="00CF7037"/>
    <w:rsid w:val="00CF75D2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139"/>
    <w:rsid w:val="00D2362B"/>
    <w:rsid w:val="00D23873"/>
    <w:rsid w:val="00D238F1"/>
    <w:rsid w:val="00D23ADF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3F1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8D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59F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3E7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3A12"/>
    <w:rsid w:val="00D84287"/>
    <w:rsid w:val="00D85060"/>
    <w:rsid w:val="00D85114"/>
    <w:rsid w:val="00D851DB"/>
    <w:rsid w:val="00D85228"/>
    <w:rsid w:val="00D85A54"/>
    <w:rsid w:val="00D85C12"/>
    <w:rsid w:val="00D85C82"/>
    <w:rsid w:val="00D85DD5"/>
    <w:rsid w:val="00D85E4D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B5D"/>
    <w:rsid w:val="00D93D3A"/>
    <w:rsid w:val="00D94201"/>
    <w:rsid w:val="00D9424A"/>
    <w:rsid w:val="00D94637"/>
    <w:rsid w:val="00D946AF"/>
    <w:rsid w:val="00D950BF"/>
    <w:rsid w:val="00D955B0"/>
    <w:rsid w:val="00D959AE"/>
    <w:rsid w:val="00D95A76"/>
    <w:rsid w:val="00D95BB6"/>
    <w:rsid w:val="00D95EC4"/>
    <w:rsid w:val="00D960FB"/>
    <w:rsid w:val="00D96302"/>
    <w:rsid w:val="00D967E0"/>
    <w:rsid w:val="00D96B04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5C08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3EF4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DA1"/>
    <w:rsid w:val="00DE0FF2"/>
    <w:rsid w:val="00DE1135"/>
    <w:rsid w:val="00DE1195"/>
    <w:rsid w:val="00DE11AA"/>
    <w:rsid w:val="00DE1305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1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33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5D4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102"/>
    <w:rsid w:val="00E27344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05C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6"/>
    <w:rsid w:val="00E55867"/>
    <w:rsid w:val="00E55AD8"/>
    <w:rsid w:val="00E560CA"/>
    <w:rsid w:val="00E56173"/>
    <w:rsid w:val="00E5646C"/>
    <w:rsid w:val="00E564EC"/>
    <w:rsid w:val="00E56728"/>
    <w:rsid w:val="00E568C8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351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205"/>
    <w:rsid w:val="00E724AB"/>
    <w:rsid w:val="00E72901"/>
    <w:rsid w:val="00E72DC7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BC6"/>
    <w:rsid w:val="00E84F33"/>
    <w:rsid w:val="00E853D3"/>
    <w:rsid w:val="00E8555C"/>
    <w:rsid w:val="00E8597E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2D7D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92E"/>
    <w:rsid w:val="00EA5A06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1BD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1C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B7BEA"/>
    <w:rsid w:val="00EC0303"/>
    <w:rsid w:val="00EC0830"/>
    <w:rsid w:val="00EC0B83"/>
    <w:rsid w:val="00EC0FA4"/>
    <w:rsid w:val="00EC12FB"/>
    <w:rsid w:val="00EC153B"/>
    <w:rsid w:val="00EC1D37"/>
    <w:rsid w:val="00EC1E01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6BC"/>
    <w:rsid w:val="00EC492E"/>
    <w:rsid w:val="00EC4CDC"/>
    <w:rsid w:val="00EC4D7D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C42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5EE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0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6D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FDB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CA4"/>
    <w:rsid w:val="00F430EB"/>
    <w:rsid w:val="00F4323B"/>
    <w:rsid w:val="00F4345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A09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1AE2"/>
    <w:rsid w:val="00F52464"/>
    <w:rsid w:val="00F524CA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3FC9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1F1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B98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542"/>
    <w:rsid w:val="00F7487B"/>
    <w:rsid w:val="00F748C7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592"/>
    <w:rsid w:val="00F8198B"/>
    <w:rsid w:val="00F819C8"/>
    <w:rsid w:val="00F81C69"/>
    <w:rsid w:val="00F8220D"/>
    <w:rsid w:val="00F82359"/>
    <w:rsid w:val="00F823D3"/>
    <w:rsid w:val="00F8251F"/>
    <w:rsid w:val="00F82655"/>
    <w:rsid w:val="00F826D5"/>
    <w:rsid w:val="00F82765"/>
    <w:rsid w:val="00F8282A"/>
    <w:rsid w:val="00F82846"/>
    <w:rsid w:val="00F82A3D"/>
    <w:rsid w:val="00F82C28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589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5F1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695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35D"/>
    <w:rsid w:val="00FD18FA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753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68A9"/>
    <w:rsid w:val="00FE6AF3"/>
    <w:rsid w:val="00FE6F42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63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495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A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17</Pages>
  <Words>2746</Words>
  <Characters>12513</Characters>
  <Application>Microsoft Office Word</Application>
  <DocSecurity>0</DocSecurity>
  <Lines>104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4</cp:revision>
  <cp:lastPrinted>2021-08-10T10:56:00Z</cp:lastPrinted>
  <dcterms:created xsi:type="dcterms:W3CDTF">2021-08-11T05:24:00Z</dcterms:created>
  <dcterms:modified xsi:type="dcterms:W3CDTF">2021-08-11T05:26:00Z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