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14:paraId="547C8617" w14:textId="77777777" w:rsidTr="00B06A4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4B2FB2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71BE84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1A6BBB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14:paraId="7FBABC6B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1110C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67DA65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343210C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8B26AE" w:rsidRPr="00BA3B87" w14:paraId="79CE6E6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021648" w14:textId="14B282CE" w:rsidR="008B26AE" w:rsidRPr="00BC6587" w:rsidRDefault="00227D0B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1DAC09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5DB3FA" w14:textId="6D018B8D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B26AE" w:rsidRPr="00BA3B87" w14:paraId="23FF8F75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5C2615" w14:textId="7C476D60" w:rsidR="008B26AE" w:rsidRPr="00BC6587" w:rsidRDefault="00227D0B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82DB27F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2574D2" w14:textId="23ED72FC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="003F561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245568" w:rsidRPr="00BA3B87" w14:paraId="5910365A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63BE65" w14:textId="24FAD731" w:rsidR="00245568" w:rsidRPr="00BC6587" w:rsidRDefault="00227D0B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8BF5B8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5E6331" w14:textId="6935FA8D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="0064581A" w:rsidRPr="0064581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245568" w:rsidRPr="00BA3B87" w14:paraId="601F07D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635338" w14:textId="28BF9886" w:rsidR="00245568" w:rsidRPr="00BC6587" w:rsidRDefault="004372A9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7C693A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DDC6C4" w14:textId="30CF9A05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45568" w:rsidRPr="00BA3B87" w14:paraId="4BFAA22D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7DD878" w14:textId="06718089" w:rsidR="00245568" w:rsidRPr="00BC6587" w:rsidRDefault="004372A9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3E640FE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584276" w14:textId="6A20F9D2" w:rsidR="00245568" w:rsidRPr="00C241F2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1F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45568" w:rsidRPr="00BA3B87" w14:paraId="7B712E7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2C751B" w14:textId="3CE1D014" w:rsidR="00245568" w:rsidRPr="00BC6587" w:rsidRDefault="004372A9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9958810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91C64D" w14:textId="708A28B1" w:rsidR="00245568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245568" w:rsidRPr="00BA3B87" w14:paraId="45C2872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0FA747" w14:textId="7FD92BF9" w:rsidR="00245568" w:rsidRPr="00BC6587" w:rsidRDefault="004372A9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3911CF2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1034B2" w14:textId="7F481312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55078" w:rsidRPr="00BA3B87" w14:paraId="31D9D28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E70A7B" w14:textId="4143E47C" w:rsidR="00E55078" w:rsidRDefault="004372A9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89DB2A" w14:textId="77777777" w:rsidR="00E55078" w:rsidRPr="00BA3B87" w:rsidRDefault="00E5507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A9A2DD" w14:textId="782086F6" w:rsidR="00E55078" w:rsidRDefault="00E5507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45568" w:rsidRPr="00BA3B87" w14:paraId="33558F1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F0B58" w14:textId="58E926F6" w:rsidR="00245568" w:rsidRPr="00BC6587" w:rsidRDefault="004372A9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6B31CF6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6AFC15" w14:textId="676F485B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45568" w:rsidRPr="00BA3B87" w14:paraId="1D73B54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5E460E" w14:textId="26E11A23" w:rsidR="00245568" w:rsidRPr="00BC65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5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372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FB280D8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05BEC0" w14:textId="3337C86A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2812E0" w:rsidRPr="00BA3B87" w14:paraId="1855049E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A793B9" w14:textId="384933E7" w:rsidR="002812E0" w:rsidRPr="00BC6587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372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5DAC5BE" w14:textId="77777777" w:rsidR="002812E0" w:rsidRPr="00BA3B87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E10A4E" w14:textId="42FA757B" w:rsidR="002812E0" w:rsidRPr="001A0D1E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คดีฟ้องร้อง</w:t>
            </w:r>
          </w:p>
        </w:tc>
      </w:tr>
      <w:tr w:rsidR="002430EB" w:rsidRPr="00BA3B87" w14:paraId="56A071F2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B29906" w14:textId="580D4E52" w:rsidR="002430EB" w:rsidRPr="00BA3B87" w:rsidRDefault="002E0AE7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0A564AD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143776" w14:textId="43F28B44" w:rsidR="002430EB" w:rsidRPr="006A3DFE" w:rsidRDefault="002E0AE7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E0AE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812E0" w:rsidRPr="00BA3B87" w14:paraId="779DD9F7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77B3BA" w14:textId="74621D1F" w:rsidR="002812E0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6C79A" w14:textId="77777777" w:rsidR="002812E0" w:rsidRPr="00BA3B87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944166" w14:textId="77777777" w:rsidR="002812E0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  <w:tr w:rsidR="002430EB" w:rsidRPr="00BA3B87" w14:paraId="6AE2401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BCCF62" w14:textId="77777777" w:rsidR="002430EB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CB8B3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F65331" w14:textId="77777777" w:rsidR="002430EB" w:rsidRPr="0045264A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</w:tbl>
    <w:p w14:paraId="04C087AC" w14:textId="77777777" w:rsidR="00276700" w:rsidRPr="009433A9" w:rsidRDefault="001940B5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276700" w:rsidRPr="009433A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9433A9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7441409" w14:textId="2496A82A" w:rsidR="006F68AE" w:rsidRPr="009433A9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227D0B" w:rsidRPr="009433A9">
        <w:rPr>
          <w:rFonts w:ascii="Angsana New" w:hAnsi="Angsana New"/>
          <w:sz w:val="30"/>
          <w:szCs w:val="30"/>
        </w:rPr>
        <w:t xml:space="preserve">11 </w:t>
      </w:r>
      <w:r w:rsidR="00227D0B" w:rsidRPr="009433A9">
        <w:rPr>
          <w:rFonts w:ascii="Angsana New" w:hAnsi="Angsana New" w:hint="cs"/>
          <w:sz w:val="30"/>
          <w:szCs w:val="30"/>
          <w:cs/>
        </w:rPr>
        <w:t>สิงหาคม</w:t>
      </w:r>
      <w:r w:rsidR="0053447D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="0053447D" w:rsidRPr="009433A9">
        <w:rPr>
          <w:rFonts w:ascii="Angsana New" w:hAnsi="Angsana New"/>
          <w:sz w:val="30"/>
          <w:szCs w:val="30"/>
        </w:rPr>
        <w:t>256</w:t>
      </w:r>
      <w:r w:rsidR="00777016" w:rsidRPr="009433A9">
        <w:rPr>
          <w:rFonts w:ascii="Angsana New" w:hAnsi="Angsana New"/>
          <w:sz w:val="30"/>
          <w:szCs w:val="30"/>
        </w:rPr>
        <w:t>4</w:t>
      </w:r>
    </w:p>
    <w:p w14:paraId="19C18B58" w14:textId="77777777" w:rsidR="00661CC0" w:rsidRPr="009433A9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5D25ABE" w14:textId="77777777" w:rsidR="00661CC0" w:rsidRPr="009433A9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433A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9433A9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D8D4E1" w14:textId="2F2F9FB4" w:rsidR="001512FC" w:rsidRPr="009433A9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</w:t>
      </w:r>
      <w:r w:rsidRPr="009433A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     </w:t>
      </w:r>
      <w:r w:rsidRPr="009433A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433A9">
        <w:rPr>
          <w:rFonts w:ascii="Angsana New" w:hAnsi="Angsana New"/>
          <w:sz w:val="30"/>
          <w:szCs w:val="30"/>
        </w:rPr>
        <w:t>34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เรื่อง </w:t>
      </w:r>
      <w:r w:rsidRPr="009433A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433A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372A9">
        <w:rPr>
          <w:rFonts w:ascii="Angsana New" w:hAnsi="Angsana New"/>
          <w:sz w:val="30"/>
          <w:szCs w:val="30"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372A9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8484F" w:rsidRPr="009433A9">
        <w:rPr>
          <w:rFonts w:ascii="Angsana New" w:hAnsi="Angsana New"/>
          <w:sz w:val="30"/>
          <w:szCs w:val="30"/>
        </w:rPr>
        <w:t>31</w:t>
      </w:r>
      <w:r w:rsidR="0048484F" w:rsidRPr="009433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8484F" w:rsidRPr="009433A9">
        <w:rPr>
          <w:rFonts w:ascii="Angsana New" w:hAnsi="Angsana New"/>
          <w:sz w:val="30"/>
          <w:szCs w:val="30"/>
        </w:rPr>
        <w:t>2563</w:t>
      </w:r>
    </w:p>
    <w:p w14:paraId="2983236C" w14:textId="26F2B0F1" w:rsidR="001512FC" w:rsidRPr="009433A9" w:rsidRDefault="001512FC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969D299" w14:textId="2402A8B5" w:rsidR="009414E3" w:rsidRPr="009433A9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433A9">
        <w:rPr>
          <w:rFonts w:ascii="Angsana New" w:hAnsi="Angsana New" w:hint="cs"/>
          <w:sz w:val="30"/>
          <w:szCs w:val="30"/>
          <w:cs/>
        </w:rPr>
        <w:t>และ</w:t>
      </w:r>
      <w:r w:rsidRPr="009433A9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433A9">
        <w:rPr>
          <w:rFonts w:ascii="Angsana New" w:hAnsi="Angsana New" w:hint="cs"/>
          <w:sz w:val="30"/>
          <w:szCs w:val="30"/>
          <w:cs/>
        </w:rPr>
        <w:t>ไว้</w:t>
      </w:r>
      <w:r w:rsidRPr="009433A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433A9">
        <w:rPr>
          <w:rFonts w:ascii="Angsana New" w:hAnsi="Angsana New"/>
          <w:sz w:val="30"/>
          <w:szCs w:val="30"/>
        </w:rPr>
        <w:t>31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/>
          <w:sz w:val="30"/>
          <w:szCs w:val="30"/>
        </w:rPr>
        <w:t>256</w:t>
      </w:r>
      <w:r w:rsidR="008B26AE" w:rsidRPr="009433A9">
        <w:rPr>
          <w:rFonts w:ascii="Angsana New" w:hAnsi="Angsana New"/>
          <w:sz w:val="30"/>
          <w:szCs w:val="30"/>
        </w:rPr>
        <w:t>3</w:t>
      </w:r>
      <w:r w:rsidR="00436168" w:rsidRPr="009433A9">
        <w:rPr>
          <w:rFonts w:ascii="Angsana New" w:hAnsi="Angsana New"/>
          <w:sz w:val="30"/>
          <w:szCs w:val="30"/>
        </w:rPr>
        <w:t xml:space="preserve"> </w:t>
      </w:r>
    </w:p>
    <w:p w14:paraId="6728B332" w14:textId="77777777" w:rsidR="001E2D8D" w:rsidRPr="00200B54" w:rsidRDefault="001E2D8D" w:rsidP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6F8179" w14:textId="3CC89D71" w:rsidR="00C45EB9" w:rsidRPr="009433A9" w:rsidRDefault="00C45EB9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200B54" w:rsidRDefault="00533BC3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28672CCC" w14:textId="5E72EC73" w:rsidR="00832AE4" w:rsidRPr="00832AE4" w:rsidRDefault="00832AE4" w:rsidP="0083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832AE4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F42A77">
        <w:rPr>
          <w:rFonts w:ascii="Angsana New" w:hAnsi="Angsana New"/>
          <w:sz w:val="30"/>
          <w:szCs w:val="30"/>
        </w:rPr>
        <w:t xml:space="preserve"> </w:t>
      </w:r>
      <w:r w:rsidRPr="00832AE4">
        <w:rPr>
          <w:rFonts w:ascii="Angsana New" w:hAnsi="Angsana New"/>
          <w:sz w:val="30"/>
          <w:szCs w:val="30"/>
          <w:cs/>
        </w:rPr>
        <w:t xml:space="preserve">และนโยบายการกำหนดราคาไม่มีการเปลี่ยนแปลงที่มีสาระสำคัญในระหว่างงวดหกเดือนสิ้นสุดวันที่ </w:t>
      </w:r>
      <w:r w:rsidRPr="00832AE4">
        <w:rPr>
          <w:rFonts w:ascii="Angsana New" w:hAnsi="Angsana New"/>
          <w:sz w:val="30"/>
          <w:szCs w:val="30"/>
        </w:rPr>
        <w:t xml:space="preserve">30 </w:t>
      </w:r>
      <w:r w:rsidRPr="00832AE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832AE4">
        <w:rPr>
          <w:rFonts w:ascii="Angsana New" w:hAnsi="Angsana New"/>
          <w:sz w:val="30"/>
          <w:szCs w:val="30"/>
        </w:rPr>
        <w:t>2564</w:t>
      </w:r>
    </w:p>
    <w:p w14:paraId="3C85FBE5" w14:textId="77777777" w:rsidR="001460BA" w:rsidRPr="00832AE4" w:rsidRDefault="0014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7B1D4340" w14:textId="7EA4BE62" w:rsidR="00661CC0" w:rsidRPr="009433A9" w:rsidRDefault="00661CC0" w:rsidP="0042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รายการ</w:t>
      </w:r>
      <w:r w:rsidR="00A45BFC" w:rsidRPr="009433A9">
        <w:rPr>
          <w:rFonts w:ascii="Angsana New" w:hAnsi="Angsana New"/>
          <w:b/>
          <w:sz w:val="30"/>
          <w:szCs w:val="30"/>
          <w:cs/>
        </w:rPr>
        <w:t>ที่สำคัญ</w:t>
      </w:r>
      <w:r w:rsidR="00485CA6" w:rsidRPr="009433A9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3D16A5" w:rsidRPr="009433A9">
        <w:rPr>
          <w:rFonts w:ascii="Angsana New" w:hAnsi="Angsana New"/>
          <w:b/>
          <w:sz w:val="30"/>
          <w:szCs w:val="30"/>
          <w:cs/>
        </w:rPr>
        <w:t>สำหรับ</w:t>
      </w:r>
      <w:r w:rsidR="003D16A5" w:rsidRPr="009433A9">
        <w:rPr>
          <w:rFonts w:ascii="Angsana New" w:hAnsi="Angsana New" w:hint="cs"/>
          <w:b/>
          <w:sz w:val="30"/>
          <w:szCs w:val="30"/>
          <w:cs/>
        </w:rPr>
        <w:t>งวด</w:t>
      </w:r>
      <w:r w:rsidR="003A1B1A" w:rsidRPr="00832AE4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3A1B1A" w:rsidRPr="00832AE4">
        <w:rPr>
          <w:rFonts w:ascii="Angsana New" w:hAnsi="Angsana New"/>
          <w:sz w:val="30"/>
          <w:szCs w:val="30"/>
        </w:rPr>
        <w:t xml:space="preserve">30 </w:t>
      </w:r>
      <w:r w:rsidR="003A1B1A" w:rsidRPr="00832AE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A1B1A" w:rsidRPr="00832AE4">
        <w:rPr>
          <w:rFonts w:ascii="Angsana New" w:hAnsi="Angsana New"/>
          <w:sz w:val="30"/>
          <w:szCs w:val="30"/>
        </w:rPr>
        <w:t>2564</w:t>
      </w:r>
      <w:r w:rsidR="009C75A0" w:rsidRPr="009433A9">
        <w:rPr>
          <w:rFonts w:ascii="Angsana New" w:hAnsi="Angsana New"/>
          <w:b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10747CAE" w14:textId="28AB0316" w:rsidR="00200B54" w:rsidRDefault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20750B" w:rsidRPr="009433A9" w14:paraId="6BB0F207" w14:textId="77777777" w:rsidTr="00152DDA">
        <w:trPr>
          <w:tblHeader/>
        </w:trPr>
        <w:tc>
          <w:tcPr>
            <w:tcW w:w="2132" w:type="pct"/>
          </w:tcPr>
          <w:p w14:paraId="49EBDF32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74" w:type="pct"/>
            <w:gridSpan w:val="3"/>
          </w:tcPr>
          <w:p w14:paraId="78DE5202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3FD168F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1F571AEE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750B" w:rsidRPr="009433A9" w14:paraId="140A1620" w14:textId="77777777" w:rsidTr="00152DDA">
        <w:trPr>
          <w:tblHeader/>
        </w:trPr>
        <w:tc>
          <w:tcPr>
            <w:tcW w:w="2132" w:type="pct"/>
          </w:tcPr>
          <w:p w14:paraId="7E41E103" w14:textId="4D5A4418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14:paraId="406234A3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128A377F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B7FB44A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4D345AB7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C890488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5F7FBE61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2B77B83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0750B" w:rsidRPr="009433A9" w14:paraId="4E6718CC" w14:textId="77777777" w:rsidTr="00152DDA">
        <w:trPr>
          <w:tblHeader/>
        </w:trPr>
        <w:tc>
          <w:tcPr>
            <w:tcW w:w="2132" w:type="pct"/>
          </w:tcPr>
          <w:p w14:paraId="61FF92AE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24AAFAE0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750B" w:rsidRPr="009433A9" w14:paraId="542E4109" w14:textId="77777777" w:rsidTr="00152DDA">
        <w:tc>
          <w:tcPr>
            <w:tcW w:w="2132" w:type="pct"/>
          </w:tcPr>
          <w:p w14:paraId="642F3781" w14:textId="77777777" w:rsidR="0020750B" w:rsidRPr="009433A9" w:rsidRDefault="0020750B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02713133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B792321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01458C46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4231765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31455FDA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D7AEB30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F9D64BA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0750B" w:rsidRPr="009433A9" w14:paraId="29B1DCB6" w14:textId="77777777" w:rsidTr="00152DDA">
        <w:tc>
          <w:tcPr>
            <w:tcW w:w="2132" w:type="pct"/>
          </w:tcPr>
          <w:p w14:paraId="0D81CDB7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47BD97FB" w14:textId="4003F5B5" w:rsidR="0020750B" w:rsidRPr="009433A9" w:rsidRDefault="003A3404" w:rsidP="002075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F7C625B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1D625A8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F6F8DC0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59DD1FF" w14:textId="28A01E84" w:rsidR="0020750B" w:rsidRPr="009433A9" w:rsidRDefault="00900EE6" w:rsidP="0020750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0EE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EB39FF">
              <w:rPr>
                <w:rFonts w:ascii="Angsana New" w:hAnsi="Angsana New"/>
                <w:sz w:val="30"/>
                <w:szCs w:val="30"/>
                <w:lang w:val="en-US" w:bidi="th-TH"/>
              </w:rPr>
              <w:t>,492</w:t>
            </w:r>
          </w:p>
        </w:tc>
        <w:tc>
          <w:tcPr>
            <w:tcW w:w="128" w:type="pct"/>
          </w:tcPr>
          <w:p w14:paraId="028DF5E9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B1FB00F" w14:textId="74E345C8" w:rsidR="0020750B" w:rsidRPr="009433A9" w:rsidRDefault="0020750B" w:rsidP="0020750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1,154</w:t>
            </w:r>
          </w:p>
        </w:tc>
      </w:tr>
      <w:tr w:rsidR="0020750B" w:rsidRPr="009433A9" w14:paraId="59FAADE4" w14:textId="77777777" w:rsidTr="00152DDA">
        <w:tc>
          <w:tcPr>
            <w:tcW w:w="2132" w:type="pct"/>
          </w:tcPr>
          <w:p w14:paraId="276CF182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1979D555" w14:textId="72F5ECBA" w:rsidR="0020750B" w:rsidRPr="009433A9" w:rsidRDefault="003A3404" w:rsidP="002075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71F9CDD5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75A47D0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7D81AB89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29E90B7" w14:textId="6D56B10C" w:rsidR="0020750B" w:rsidRPr="009433A9" w:rsidRDefault="00EB39FF" w:rsidP="0020750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3,456</w:t>
            </w:r>
          </w:p>
        </w:tc>
        <w:tc>
          <w:tcPr>
            <w:tcW w:w="128" w:type="pct"/>
          </w:tcPr>
          <w:p w14:paraId="4822B6B0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6C761AA" w14:textId="66DC4494" w:rsidR="0020750B" w:rsidRPr="009433A9" w:rsidRDefault="0020750B" w:rsidP="0020750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3,966</w:t>
            </w:r>
          </w:p>
        </w:tc>
      </w:tr>
      <w:tr w:rsidR="0020750B" w:rsidRPr="009433A9" w14:paraId="46784797" w14:textId="77777777" w:rsidTr="00152DDA">
        <w:tc>
          <w:tcPr>
            <w:tcW w:w="2132" w:type="pct"/>
          </w:tcPr>
          <w:p w14:paraId="00EDFCD7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450984FE" w14:textId="5F87A2D0" w:rsidR="0020750B" w:rsidRPr="009433A9" w:rsidRDefault="003A3404" w:rsidP="002075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93FE9A8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3F387C1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0ABDA04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BD7C2AB" w14:textId="5885449D" w:rsidR="0020750B" w:rsidRPr="009433A9" w:rsidRDefault="007814FD" w:rsidP="0020750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="00EB39F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8" w:type="pct"/>
          </w:tcPr>
          <w:p w14:paraId="6F53CD4B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CF7B8C5" w14:textId="4B99269A" w:rsidR="0020750B" w:rsidRPr="009433A9" w:rsidRDefault="0020750B" w:rsidP="0020750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1,547</w:t>
            </w:r>
          </w:p>
        </w:tc>
      </w:tr>
      <w:tr w:rsidR="0020750B" w:rsidRPr="009433A9" w14:paraId="27718B61" w14:textId="77777777" w:rsidTr="00152DDA">
        <w:tc>
          <w:tcPr>
            <w:tcW w:w="2132" w:type="pct"/>
          </w:tcPr>
          <w:p w14:paraId="0F5F4699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55240DC8" w14:textId="717E0084" w:rsidR="0020750B" w:rsidRPr="009433A9" w:rsidRDefault="003A3404" w:rsidP="002075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331A651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2C66A84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0F0EB73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58555AD" w14:textId="7CC8CE81" w:rsidR="0020750B" w:rsidRPr="009433A9" w:rsidRDefault="00EB39FF" w:rsidP="0020750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863</w:t>
            </w:r>
          </w:p>
        </w:tc>
        <w:tc>
          <w:tcPr>
            <w:tcW w:w="128" w:type="pct"/>
          </w:tcPr>
          <w:p w14:paraId="67348F7C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6716661" w14:textId="1578DFC0" w:rsidR="0020750B" w:rsidRPr="009433A9" w:rsidRDefault="0020750B" w:rsidP="0020750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bidi="th-TH"/>
              </w:rPr>
              <w:t>863</w:t>
            </w:r>
          </w:p>
        </w:tc>
      </w:tr>
      <w:tr w:rsidR="0020750B" w:rsidRPr="009433A9" w14:paraId="07C20CAC" w14:textId="77777777" w:rsidTr="00152DDA">
        <w:tc>
          <w:tcPr>
            <w:tcW w:w="2132" w:type="pct"/>
          </w:tcPr>
          <w:p w14:paraId="49FCD08B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14:paraId="02D94934" w14:textId="09E6CAEE" w:rsidR="0020750B" w:rsidRPr="009433A9" w:rsidRDefault="003A3404" w:rsidP="002075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4DA0829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B77F68C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43A27AF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61141B6" w14:textId="7AEF5058" w:rsidR="0020750B" w:rsidRPr="009433A9" w:rsidRDefault="007814FD" w:rsidP="0020750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4,714</w:t>
            </w:r>
          </w:p>
        </w:tc>
        <w:tc>
          <w:tcPr>
            <w:tcW w:w="128" w:type="pct"/>
          </w:tcPr>
          <w:p w14:paraId="7F12B47C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BA3034B" w14:textId="1D44509D" w:rsidR="0020750B" w:rsidRPr="009433A9" w:rsidRDefault="0020750B" w:rsidP="0020750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bidi="th-TH"/>
              </w:rPr>
              <w:t>5,143</w:t>
            </w:r>
          </w:p>
        </w:tc>
      </w:tr>
      <w:tr w:rsidR="0020750B" w:rsidRPr="009433A9" w14:paraId="2FC9DA59" w14:textId="77777777" w:rsidTr="00152DDA">
        <w:tc>
          <w:tcPr>
            <w:tcW w:w="2132" w:type="pct"/>
          </w:tcPr>
          <w:p w14:paraId="3A6CCD58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7B0E7EE9" w14:textId="7603D36A" w:rsidR="0020750B" w:rsidRPr="009433A9" w:rsidRDefault="003A3404" w:rsidP="002075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6279798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EF923C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CC9F6EA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B125729" w14:textId="50F13FBF" w:rsidR="0020750B" w:rsidRPr="009433A9" w:rsidRDefault="00EB39FF" w:rsidP="0020750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128" w:type="pct"/>
          </w:tcPr>
          <w:p w14:paraId="29A685F4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46DB51C" w14:textId="715BF7FA" w:rsidR="0020750B" w:rsidRPr="009433A9" w:rsidRDefault="0020750B" w:rsidP="0020750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</w:p>
        </w:tc>
      </w:tr>
      <w:tr w:rsidR="0020750B" w:rsidRPr="009433A9" w14:paraId="18F34990" w14:textId="77777777" w:rsidTr="00152DDA">
        <w:tc>
          <w:tcPr>
            <w:tcW w:w="2132" w:type="pct"/>
          </w:tcPr>
          <w:p w14:paraId="6DCA66D0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08D73BA4" w14:textId="0BD28A3D" w:rsidR="0020750B" w:rsidRPr="009433A9" w:rsidRDefault="003A3404" w:rsidP="002075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417C2A4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E92F308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682517F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07D5BF1" w14:textId="10CAED92" w:rsidR="0020750B" w:rsidRPr="009433A9" w:rsidRDefault="00EB39FF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10,659</w:t>
            </w:r>
          </w:p>
        </w:tc>
        <w:tc>
          <w:tcPr>
            <w:tcW w:w="128" w:type="pct"/>
          </w:tcPr>
          <w:p w14:paraId="343CE81F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FA1B040" w14:textId="254473E7" w:rsidR="0020750B" w:rsidRPr="009433A9" w:rsidRDefault="0020750B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9,635</w:t>
            </w:r>
          </w:p>
        </w:tc>
      </w:tr>
      <w:tr w:rsidR="0020750B" w:rsidRPr="009433A9" w14:paraId="7F3E97A0" w14:textId="77777777" w:rsidTr="00152DDA">
        <w:tc>
          <w:tcPr>
            <w:tcW w:w="2132" w:type="pct"/>
          </w:tcPr>
          <w:p w14:paraId="4859E9A3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3C64E144" w14:textId="270DFC09" w:rsidR="0020750B" w:rsidRPr="009433A9" w:rsidRDefault="003A3404" w:rsidP="002075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522B962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02EA99D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92DAAAD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7F982FE" w14:textId="59C89CEC" w:rsidR="0020750B" w:rsidRPr="009433A9" w:rsidRDefault="00EB39FF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128" w:type="pct"/>
          </w:tcPr>
          <w:p w14:paraId="2A232371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1135F60" w14:textId="1D33871F" w:rsidR="0020750B" w:rsidRPr="009433A9" w:rsidRDefault="0020750B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1,115</w:t>
            </w:r>
          </w:p>
        </w:tc>
      </w:tr>
      <w:tr w:rsidR="00986DA5" w:rsidRPr="009433A9" w14:paraId="5B0CD495" w14:textId="77777777" w:rsidTr="00152DDA">
        <w:tc>
          <w:tcPr>
            <w:tcW w:w="2132" w:type="pct"/>
          </w:tcPr>
          <w:p w14:paraId="2043103A" w14:textId="77777777" w:rsidR="00986DA5" w:rsidRPr="009433A9" w:rsidRDefault="00986DA5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47D232E6" w14:textId="77777777" w:rsidR="00986DA5" w:rsidRPr="009433A9" w:rsidRDefault="00986DA5" w:rsidP="002075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5F77360" w14:textId="77777777" w:rsidR="00986DA5" w:rsidRPr="009433A9" w:rsidRDefault="00986DA5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1121133" w14:textId="77777777" w:rsidR="00986DA5" w:rsidRPr="009433A9" w:rsidRDefault="00986DA5" w:rsidP="002075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D2ABDE1" w14:textId="77777777" w:rsidR="00986DA5" w:rsidRPr="009433A9" w:rsidRDefault="00986DA5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BC306E1" w14:textId="77777777" w:rsidR="00986DA5" w:rsidRPr="009433A9" w:rsidRDefault="00986DA5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3EBAAAC" w14:textId="77777777" w:rsidR="00986DA5" w:rsidRPr="009433A9" w:rsidRDefault="00986DA5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2FF6685" w14:textId="77777777" w:rsidR="00986DA5" w:rsidRPr="009433A9" w:rsidRDefault="00986DA5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0750B" w:rsidRPr="009433A9" w14:paraId="316AF39C" w14:textId="77777777" w:rsidTr="00E01AAC">
        <w:tc>
          <w:tcPr>
            <w:tcW w:w="2132" w:type="pct"/>
            <w:shd w:val="clear" w:color="auto" w:fill="auto"/>
          </w:tcPr>
          <w:p w14:paraId="1F4BC658" w14:textId="77777777" w:rsidR="0020750B" w:rsidRPr="009433A9" w:rsidRDefault="0020750B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14:paraId="3904E321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B8A3592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035C794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3A3652AE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10EB5DA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3C634177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6D340D5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0750B" w:rsidRPr="009433A9" w14:paraId="04923DD0" w14:textId="77777777" w:rsidTr="00E01AAC">
        <w:tc>
          <w:tcPr>
            <w:tcW w:w="2132" w:type="pct"/>
            <w:shd w:val="clear" w:color="auto" w:fill="auto"/>
          </w:tcPr>
          <w:p w14:paraId="6F108568" w14:textId="77777777" w:rsidR="0020750B" w:rsidRPr="009433A9" w:rsidRDefault="0020750B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67DAC989" w14:textId="0725DBFF" w:rsidR="0020750B" w:rsidRPr="00D401E3" w:rsidRDefault="00900EE6" w:rsidP="00152DD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0EE6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3A3404" w:rsidRPr="00D401E3">
              <w:rPr>
                <w:rFonts w:ascii="Angsana New" w:hAnsi="Angsana New"/>
                <w:sz w:val="30"/>
                <w:szCs w:val="30"/>
                <w:lang w:val="en-US" w:bidi="th-TH"/>
              </w:rPr>
              <w:t>,7</w:t>
            </w:r>
            <w:r w:rsidR="00D401E3" w:rsidRPr="00D401E3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28" w:type="pct"/>
            <w:shd w:val="clear" w:color="auto" w:fill="auto"/>
          </w:tcPr>
          <w:p w14:paraId="4F727631" w14:textId="77777777" w:rsidR="0020750B" w:rsidRPr="00D401E3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52D2571" w14:textId="1B4ED6A9" w:rsidR="0020750B" w:rsidRPr="00D401E3" w:rsidRDefault="00A907ED" w:rsidP="00955AA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01E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002529D" w14:textId="77777777" w:rsidR="0020750B" w:rsidRPr="00D401E3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42846E5" w14:textId="0BED539B" w:rsidR="0020750B" w:rsidRPr="00D401E3" w:rsidRDefault="003A3404" w:rsidP="00152D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01E3">
              <w:rPr>
                <w:rFonts w:ascii="Angsana New" w:hAnsi="Angsana New"/>
                <w:sz w:val="30"/>
                <w:szCs w:val="30"/>
                <w:lang w:val="en-US" w:bidi="th-TH"/>
              </w:rPr>
              <w:t>9,7</w:t>
            </w:r>
            <w:r w:rsidR="00D401E3" w:rsidRPr="00D401E3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28" w:type="pct"/>
            <w:shd w:val="clear" w:color="auto" w:fill="auto"/>
          </w:tcPr>
          <w:p w14:paraId="2834B4AE" w14:textId="77777777" w:rsidR="0020750B" w:rsidRPr="00D401E3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90449DC" w14:textId="6CB0B164" w:rsidR="0020750B" w:rsidRPr="00D401E3" w:rsidRDefault="003A3404" w:rsidP="00955AA0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01E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0750B" w:rsidRPr="009433A9" w14:paraId="5FCE7F94" w14:textId="77777777" w:rsidTr="00E01AAC">
        <w:tc>
          <w:tcPr>
            <w:tcW w:w="2132" w:type="pct"/>
            <w:shd w:val="clear" w:color="auto" w:fill="auto"/>
          </w:tcPr>
          <w:p w14:paraId="795A1393" w14:textId="77777777" w:rsidR="0020750B" w:rsidRPr="009433A9" w:rsidRDefault="0020750B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0FADE564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1D45F1E4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F5D7306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F1273B0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1ECFDDA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BD38902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D3BF262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0750B" w:rsidRPr="009433A9" w14:paraId="6F2A2FDE" w14:textId="77777777" w:rsidTr="00E01AAC">
        <w:tc>
          <w:tcPr>
            <w:tcW w:w="2132" w:type="pct"/>
            <w:shd w:val="clear" w:color="auto" w:fill="auto"/>
          </w:tcPr>
          <w:p w14:paraId="100132C6" w14:textId="77777777" w:rsidR="0020750B" w:rsidRPr="009433A9" w:rsidRDefault="0020750B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shd w:val="clear" w:color="auto" w:fill="auto"/>
          </w:tcPr>
          <w:p w14:paraId="19059FE3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7D385A9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8BB4EBA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4C82777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D9EB74E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3CEAF238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C5B21BE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0750B" w:rsidRPr="009433A9" w14:paraId="1C0B10C1" w14:textId="77777777" w:rsidTr="00E01AAC">
        <w:tc>
          <w:tcPr>
            <w:tcW w:w="2132" w:type="pct"/>
            <w:shd w:val="clear" w:color="auto" w:fill="auto"/>
          </w:tcPr>
          <w:p w14:paraId="407B3A2E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  <w:shd w:val="clear" w:color="auto" w:fill="auto"/>
          </w:tcPr>
          <w:p w14:paraId="5273CB28" w14:textId="653221E9" w:rsidR="0020750B" w:rsidRPr="009433A9" w:rsidRDefault="003A3404" w:rsidP="0020750B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1,380</w:t>
            </w:r>
          </w:p>
        </w:tc>
        <w:tc>
          <w:tcPr>
            <w:tcW w:w="128" w:type="pct"/>
            <w:shd w:val="clear" w:color="auto" w:fill="auto"/>
          </w:tcPr>
          <w:p w14:paraId="3F458C35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A209C73" w14:textId="1FC515CC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  <w:tc>
          <w:tcPr>
            <w:tcW w:w="128" w:type="pct"/>
            <w:shd w:val="clear" w:color="auto" w:fill="auto"/>
          </w:tcPr>
          <w:p w14:paraId="001EE7C2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CADBA3E" w14:textId="6FDB6B19" w:rsidR="0020750B" w:rsidRPr="009433A9" w:rsidRDefault="00EB39FF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1,380</w:t>
            </w:r>
          </w:p>
        </w:tc>
        <w:tc>
          <w:tcPr>
            <w:tcW w:w="128" w:type="pct"/>
            <w:shd w:val="clear" w:color="auto" w:fill="auto"/>
          </w:tcPr>
          <w:p w14:paraId="6FCEC246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9FFF947" w14:textId="6088B68A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</w:tr>
      <w:tr w:rsidR="0020750B" w:rsidRPr="009433A9" w14:paraId="2238D50D" w14:textId="77777777" w:rsidTr="00E01AAC">
        <w:tc>
          <w:tcPr>
            <w:tcW w:w="2132" w:type="pct"/>
            <w:shd w:val="clear" w:color="auto" w:fill="auto"/>
          </w:tcPr>
          <w:p w14:paraId="6F8E8E88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4AFEF01E" w14:textId="5A95D597" w:rsidR="0020750B" w:rsidRPr="009433A9" w:rsidRDefault="003A3404" w:rsidP="0020750B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2,950</w:t>
            </w:r>
          </w:p>
        </w:tc>
        <w:tc>
          <w:tcPr>
            <w:tcW w:w="128" w:type="pct"/>
            <w:shd w:val="clear" w:color="auto" w:fill="auto"/>
          </w:tcPr>
          <w:p w14:paraId="314E7A5A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AB8A52A" w14:textId="66E2065A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  <w:tc>
          <w:tcPr>
            <w:tcW w:w="128" w:type="pct"/>
            <w:shd w:val="clear" w:color="auto" w:fill="auto"/>
          </w:tcPr>
          <w:p w14:paraId="08A50744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E14685C" w14:textId="498787E3" w:rsidR="0020750B" w:rsidRPr="009433A9" w:rsidRDefault="003A3404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2,950</w:t>
            </w:r>
          </w:p>
        </w:tc>
        <w:tc>
          <w:tcPr>
            <w:tcW w:w="128" w:type="pct"/>
            <w:shd w:val="clear" w:color="auto" w:fill="auto"/>
          </w:tcPr>
          <w:p w14:paraId="2FF47527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03F29F1" w14:textId="77CFC2BE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</w:tr>
      <w:tr w:rsidR="0020750B" w:rsidRPr="009433A9" w14:paraId="2C5B5943" w14:textId="77777777" w:rsidTr="00152DDA">
        <w:tc>
          <w:tcPr>
            <w:tcW w:w="2132" w:type="pct"/>
          </w:tcPr>
          <w:p w14:paraId="795206AC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pct"/>
          </w:tcPr>
          <w:p w14:paraId="5AD6E21A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00ACF5C3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2" w:type="pct"/>
          </w:tcPr>
          <w:p w14:paraId="065CE60D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34F23AA5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pct"/>
          </w:tcPr>
          <w:p w14:paraId="4BC09A93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36F6D0A8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1" w:type="pct"/>
            <w:shd w:val="clear" w:color="auto" w:fill="auto"/>
          </w:tcPr>
          <w:p w14:paraId="35AF97B2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20750B" w:rsidRPr="009433A9" w14:paraId="09E9C670" w14:textId="77777777" w:rsidTr="00152DDA">
        <w:tc>
          <w:tcPr>
            <w:tcW w:w="2132" w:type="pct"/>
          </w:tcPr>
          <w:p w14:paraId="477C31C3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028DD831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6AB74D1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AAD456D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744D4CB9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4854526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17BAAB08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F401EC8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0750B" w:rsidRPr="009433A9" w14:paraId="302136F8" w14:textId="77777777" w:rsidTr="00152DDA">
        <w:tc>
          <w:tcPr>
            <w:tcW w:w="2132" w:type="pct"/>
          </w:tcPr>
          <w:p w14:paraId="686E59D4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24" w:type="pct"/>
          </w:tcPr>
          <w:p w14:paraId="6C78FB1F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846BDAF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CE7D24B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47B5A7D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B4B660C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6969EEB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B5B7EED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0750B" w:rsidRPr="009433A9" w14:paraId="5BCC48C3" w14:textId="77777777" w:rsidTr="00152DDA">
        <w:tc>
          <w:tcPr>
            <w:tcW w:w="2132" w:type="pct"/>
          </w:tcPr>
          <w:p w14:paraId="05469F17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0151E46A" w14:textId="50CA7D68" w:rsidR="0020750B" w:rsidRPr="009433A9" w:rsidRDefault="00A04196" w:rsidP="0020750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12,809</w:t>
            </w:r>
          </w:p>
        </w:tc>
        <w:tc>
          <w:tcPr>
            <w:tcW w:w="128" w:type="pct"/>
          </w:tcPr>
          <w:p w14:paraId="3DB46CAE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DBA3590" w14:textId="081AA355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12,186</w:t>
            </w:r>
          </w:p>
        </w:tc>
        <w:tc>
          <w:tcPr>
            <w:tcW w:w="128" w:type="pct"/>
          </w:tcPr>
          <w:p w14:paraId="7BA5BF42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0A74109" w14:textId="4A521C9E" w:rsidR="0020750B" w:rsidRPr="009433A9" w:rsidRDefault="00A04196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12,389</w:t>
            </w:r>
          </w:p>
        </w:tc>
        <w:tc>
          <w:tcPr>
            <w:tcW w:w="128" w:type="pct"/>
          </w:tcPr>
          <w:p w14:paraId="4B76CC10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77F5AD4" w14:textId="786EE1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11,766</w:t>
            </w:r>
          </w:p>
        </w:tc>
      </w:tr>
      <w:tr w:rsidR="0020750B" w:rsidRPr="009433A9" w14:paraId="10D29445" w14:textId="77777777" w:rsidTr="00152DDA">
        <w:tc>
          <w:tcPr>
            <w:tcW w:w="2132" w:type="pct"/>
          </w:tcPr>
          <w:p w14:paraId="47104133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5A20BA1" w14:textId="77BDA415" w:rsidR="0020750B" w:rsidRPr="009433A9" w:rsidRDefault="00A04196" w:rsidP="0020750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128" w:type="pct"/>
          </w:tcPr>
          <w:p w14:paraId="44A511FB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BAF92A5" w14:textId="00F8B84B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128" w:type="pct"/>
          </w:tcPr>
          <w:p w14:paraId="699969DA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3D7ECCF4" w14:textId="3150857B" w:rsidR="0020750B" w:rsidRPr="009433A9" w:rsidRDefault="00A04196" w:rsidP="0020750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128" w:type="pct"/>
          </w:tcPr>
          <w:p w14:paraId="448970AD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67B473FD" w14:textId="50CC888B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791</w:t>
            </w:r>
          </w:p>
        </w:tc>
      </w:tr>
      <w:tr w:rsidR="0020750B" w:rsidRPr="009433A9" w14:paraId="3FFEC7B6" w14:textId="77777777" w:rsidTr="00152DDA">
        <w:tc>
          <w:tcPr>
            <w:tcW w:w="2132" w:type="pct"/>
          </w:tcPr>
          <w:p w14:paraId="798EC8FF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5C1C5BC" w14:textId="677AE396" w:rsidR="0020750B" w:rsidRPr="009433A9" w:rsidRDefault="00A04196" w:rsidP="0020750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13,195</w:t>
            </w:r>
          </w:p>
        </w:tc>
        <w:tc>
          <w:tcPr>
            <w:tcW w:w="128" w:type="pct"/>
          </w:tcPr>
          <w:p w14:paraId="25CBBB1A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3D5AD63" w14:textId="60C2C280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12,977</w:t>
            </w:r>
          </w:p>
        </w:tc>
        <w:tc>
          <w:tcPr>
            <w:tcW w:w="128" w:type="pct"/>
          </w:tcPr>
          <w:p w14:paraId="076979BF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4705280" w14:textId="3715A6C9" w:rsidR="0020750B" w:rsidRPr="009433A9" w:rsidRDefault="00A04196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12,775</w:t>
            </w:r>
          </w:p>
        </w:tc>
        <w:tc>
          <w:tcPr>
            <w:tcW w:w="128" w:type="pct"/>
          </w:tcPr>
          <w:p w14:paraId="1419E899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CDEDE" w14:textId="519F0F24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12,557</w:t>
            </w:r>
          </w:p>
        </w:tc>
      </w:tr>
    </w:tbl>
    <w:p w14:paraId="73AED348" w14:textId="77777777" w:rsidR="001E7815" w:rsidRPr="009433A9" w:rsidRDefault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005D2775" w14:textId="77777777" w:rsidR="004372A9" w:rsidRDefault="004372A9" w:rsidP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5875052F" w14:textId="77777777" w:rsidR="004372A9" w:rsidRDefault="004372A9" w:rsidP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CD5D582" w14:textId="77777777" w:rsidR="004372A9" w:rsidRDefault="004372A9" w:rsidP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33D71B6" w14:textId="77777777" w:rsidR="004372A9" w:rsidRDefault="004372A9" w:rsidP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F945805" w14:textId="77777777" w:rsidR="004372A9" w:rsidRDefault="004372A9" w:rsidP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A2423E2" w14:textId="77777777" w:rsidR="004372A9" w:rsidRDefault="004372A9" w:rsidP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DC5A82B" w14:textId="690183A4" w:rsidR="001E7815" w:rsidRPr="009433A9" w:rsidRDefault="001E7815" w:rsidP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Pr="009433A9">
        <w:rPr>
          <w:rFonts w:ascii="Angsana New" w:hAnsi="Angsana New"/>
          <w:sz w:val="30"/>
          <w:szCs w:val="30"/>
        </w:rPr>
        <w:t>30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มิถุนายน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2564</w:t>
      </w:r>
      <w:r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Pr="009433A9">
        <w:rPr>
          <w:rFonts w:ascii="Angsana New" w:hAnsi="Angsana New"/>
          <w:sz w:val="30"/>
          <w:szCs w:val="30"/>
        </w:rPr>
        <w:t>31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 w:hint="cs"/>
          <w:sz w:val="30"/>
          <w:szCs w:val="30"/>
        </w:rPr>
        <w:t>256</w:t>
      </w:r>
      <w:r w:rsidRPr="009433A9">
        <w:rPr>
          <w:rFonts w:ascii="Angsana New" w:hAnsi="Angsana New"/>
          <w:sz w:val="28"/>
          <w:szCs w:val="28"/>
        </w:rPr>
        <w:t>3</w:t>
      </w:r>
      <w:r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>มีดังนี้</w:t>
      </w:r>
    </w:p>
    <w:p w14:paraId="0834750A" w14:textId="5781983A" w:rsidR="00200B54" w:rsidRDefault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70"/>
        <w:gridCol w:w="243"/>
        <w:gridCol w:w="1143"/>
        <w:gridCol w:w="17"/>
        <w:gridCol w:w="236"/>
        <w:gridCol w:w="17"/>
        <w:gridCol w:w="1125"/>
        <w:gridCol w:w="14"/>
        <w:gridCol w:w="224"/>
        <w:gridCol w:w="14"/>
        <w:gridCol w:w="1112"/>
      </w:tblGrid>
      <w:tr w:rsidR="001E7815" w:rsidRPr="009433A9" w14:paraId="50371D23" w14:textId="77777777" w:rsidTr="00152DDA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</w:tcPr>
          <w:p w14:paraId="32D159FB" w14:textId="77777777" w:rsidR="001E7815" w:rsidRPr="009433A9" w:rsidRDefault="001E7815" w:rsidP="00152DDA">
            <w:pPr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75BC4A" w14:textId="77777777" w:rsidR="001E7815" w:rsidRPr="009433A9" w:rsidRDefault="001E7815" w:rsidP="00152DDA">
            <w:pPr>
              <w:ind w:left="7" w:right="-16" w:hanging="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C52F02" w14:textId="77777777" w:rsidR="001E7815" w:rsidRPr="009433A9" w:rsidRDefault="001E7815" w:rsidP="00152DDA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A94E8C" w14:textId="77777777" w:rsidR="001E7815" w:rsidRPr="009433A9" w:rsidRDefault="001E7815" w:rsidP="00152DDA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815" w:rsidRPr="009433A9" w14:paraId="2D9E90D4" w14:textId="77777777" w:rsidTr="00152DDA">
        <w:tc>
          <w:tcPr>
            <w:tcW w:w="3957" w:type="dxa"/>
          </w:tcPr>
          <w:p w14:paraId="6D659E1B" w14:textId="77777777" w:rsidR="001E7815" w:rsidRPr="009433A9" w:rsidRDefault="001E7815" w:rsidP="00152DDA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6F5C34" w14:textId="66462293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41313465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gridSpan w:val="2"/>
          </w:tcPr>
          <w:p w14:paraId="17B3EA2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C298286" w14:textId="77777777" w:rsidR="001E7815" w:rsidRPr="009433A9" w:rsidRDefault="001E7815" w:rsidP="00152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gridSpan w:val="3"/>
          </w:tcPr>
          <w:p w14:paraId="0F8131AA" w14:textId="7ACA1236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gridSpan w:val="2"/>
          </w:tcPr>
          <w:p w14:paraId="6A5AF848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EF3E4D5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E7815" w:rsidRPr="009433A9" w14:paraId="66C6EFC6" w14:textId="77777777" w:rsidTr="00152DDA">
        <w:tc>
          <w:tcPr>
            <w:tcW w:w="3957" w:type="dxa"/>
          </w:tcPr>
          <w:p w14:paraId="3726D98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72DE16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19BEE2FD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gridSpan w:val="2"/>
          </w:tcPr>
          <w:p w14:paraId="4B16B417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107A854" w14:textId="77777777" w:rsidR="001E7815" w:rsidRPr="009433A9" w:rsidRDefault="001E7815" w:rsidP="00152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gridSpan w:val="3"/>
          </w:tcPr>
          <w:p w14:paraId="5DD16D6A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  <w:gridSpan w:val="2"/>
          </w:tcPr>
          <w:p w14:paraId="465F5F9D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3E3D749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E7815" w:rsidRPr="009433A9" w14:paraId="60832294" w14:textId="77777777" w:rsidTr="00152DDA">
        <w:tc>
          <w:tcPr>
            <w:tcW w:w="3957" w:type="dxa"/>
          </w:tcPr>
          <w:p w14:paraId="78E95A1D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5" w:type="dxa"/>
            <w:gridSpan w:val="11"/>
          </w:tcPr>
          <w:p w14:paraId="2B330CE9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7815" w:rsidRPr="009433A9" w14:paraId="1CAA83B4" w14:textId="77777777" w:rsidTr="00152DDA">
        <w:tc>
          <w:tcPr>
            <w:tcW w:w="3957" w:type="dxa"/>
          </w:tcPr>
          <w:p w14:paraId="21D2831A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15" w:type="dxa"/>
            <w:gridSpan w:val="11"/>
          </w:tcPr>
          <w:p w14:paraId="23FC2F2C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E7815" w:rsidRPr="009433A9" w14:paraId="6914BF7A" w14:textId="77777777" w:rsidTr="00152DDA">
        <w:tc>
          <w:tcPr>
            <w:tcW w:w="3957" w:type="dxa"/>
          </w:tcPr>
          <w:p w14:paraId="548B4643" w14:textId="77777777" w:rsidR="001E7815" w:rsidRPr="009433A9" w:rsidRDefault="001E7815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13692E" w14:textId="0ECAAE78" w:rsidR="001E7815" w:rsidRPr="009433A9" w:rsidRDefault="00AE6037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B6F8AE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gridSpan w:val="2"/>
            <w:tcBorders>
              <w:bottom w:val="double" w:sz="4" w:space="0" w:color="auto"/>
            </w:tcBorders>
          </w:tcPr>
          <w:p w14:paraId="0B6F0581" w14:textId="77777777" w:rsidR="001E7815" w:rsidRPr="009433A9" w:rsidRDefault="001E7815" w:rsidP="00152DD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32D49E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gridSpan w:val="3"/>
            <w:tcBorders>
              <w:bottom w:val="double" w:sz="4" w:space="0" w:color="auto"/>
            </w:tcBorders>
          </w:tcPr>
          <w:p w14:paraId="6213986C" w14:textId="220E0460" w:rsidR="001E7815" w:rsidRPr="009433A9" w:rsidRDefault="00AE6037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286,611</w:t>
            </w:r>
          </w:p>
        </w:tc>
        <w:tc>
          <w:tcPr>
            <w:tcW w:w="238" w:type="dxa"/>
            <w:gridSpan w:val="2"/>
          </w:tcPr>
          <w:p w14:paraId="24CB5E13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28E4B587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287,457</w:t>
            </w:r>
          </w:p>
        </w:tc>
      </w:tr>
      <w:tr w:rsidR="001E7815" w:rsidRPr="009433A9" w14:paraId="6A137215" w14:textId="77777777" w:rsidTr="00152DDA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29771" w14:textId="77777777" w:rsidR="001E7815" w:rsidRPr="009433A9" w:rsidRDefault="001E7815" w:rsidP="00152DDA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8A802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24C63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C94EE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3CA35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D11D35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A5ECE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BF3FBE6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E7815" w:rsidRPr="009433A9" w14:paraId="0CDBB579" w14:textId="77777777" w:rsidTr="00152DDA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6D11" w14:textId="77777777" w:rsidR="001E7815" w:rsidRPr="009433A9" w:rsidRDefault="001E7815" w:rsidP="00152DDA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C0EC1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CCED8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814AE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2A62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7CBCE8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7D8D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DF576CF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E7815" w:rsidRPr="009433A9" w14:paraId="081664BA" w14:textId="77777777" w:rsidTr="00152DDA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DA75D" w14:textId="77777777" w:rsidR="001E7815" w:rsidRPr="009433A9" w:rsidRDefault="001E7815" w:rsidP="00152DDA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A94C4" w14:textId="3CF85C08" w:rsidR="001E7815" w:rsidRPr="009433A9" w:rsidRDefault="00AE6037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A1851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93B199" w14:textId="77777777" w:rsidR="001E7815" w:rsidRPr="009433A9" w:rsidRDefault="001E7815" w:rsidP="00152DD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0E9B7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E2CEA0" w14:textId="7E5A6FF3" w:rsidR="001E7815" w:rsidRPr="009433A9" w:rsidRDefault="00AE6037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7,114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D977F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F49AA48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8,035</w:t>
            </w:r>
          </w:p>
        </w:tc>
      </w:tr>
      <w:tr w:rsidR="00900EE6" w:rsidRPr="009433A9" w14:paraId="0338D96C" w14:textId="77777777" w:rsidTr="00152DDA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2DB81" w14:textId="77777777" w:rsidR="00900EE6" w:rsidRPr="009433A9" w:rsidRDefault="00900EE6" w:rsidP="00900EE6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BDCF2" w14:textId="5162062C" w:rsidR="00900EE6" w:rsidRPr="009433A9" w:rsidRDefault="00900EE6" w:rsidP="0090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50"/>
              </w:tabs>
              <w:spacing w:after="0" w:line="240" w:lineRule="auto"/>
              <w:ind w:left="-108" w:right="-4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81E22" w14:textId="77777777" w:rsidR="00900EE6" w:rsidRPr="009433A9" w:rsidRDefault="00900EE6" w:rsidP="0090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8DFAE" w14:textId="12A7E061" w:rsidR="00900EE6" w:rsidRPr="009433A9" w:rsidRDefault="00900EE6" w:rsidP="00900E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A148B" w14:textId="77777777" w:rsidR="00900EE6" w:rsidRPr="009433A9" w:rsidRDefault="00900EE6" w:rsidP="0090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2D591" w14:textId="52154117" w:rsidR="00900EE6" w:rsidRPr="009433A9" w:rsidRDefault="00900EE6" w:rsidP="0090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7D093" w14:textId="77777777" w:rsidR="00900EE6" w:rsidRPr="009433A9" w:rsidRDefault="00900EE6" w:rsidP="0090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97A63" w14:textId="77777777" w:rsidR="00900EE6" w:rsidRPr="009433A9" w:rsidRDefault="00900EE6" w:rsidP="0090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900EE6" w:rsidRPr="009433A9" w14:paraId="007B7171" w14:textId="77777777" w:rsidTr="00152DDA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9B337" w14:textId="77777777" w:rsidR="00900EE6" w:rsidRPr="009433A9" w:rsidRDefault="00900EE6" w:rsidP="00900EE6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5D1A8E" w14:textId="5C34B968" w:rsidR="00900EE6" w:rsidRPr="00900EE6" w:rsidRDefault="00900EE6" w:rsidP="0090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880"/>
                <w:tab w:val="decimal" w:pos="950"/>
              </w:tabs>
              <w:spacing w:after="0" w:line="240" w:lineRule="auto"/>
              <w:ind w:left="-108" w:right="-4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EE6">
              <w:rPr>
                <w:rFonts w:ascii="Angsana New" w:hAnsi="Angsana New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06E56" w14:textId="77777777" w:rsidR="00900EE6" w:rsidRPr="00900EE6" w:rsidRDefault="00900EE6" w:rsidP="0090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25AE49" w14:textId="070CAC81" w:rsidR="00900EE6" w:rsidRPr="00900EE6" w:rsidRDefault="00900EE6" w:rsidP="00900E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0EE6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C0695" w14:textId="77777777" w:rsidR="00900EE6" w:rsidRPr="009433A9" w:rsidRDefault="00900EE6" w:rsidP="0090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B5305C" w14:textId="362ACF21" w:rsidR="00900EE6" w:rsidRPr="009433A9" w:rsidRDefault="00900EE6" w:rsidP="0090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3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7,839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D160A" w14:textId="77777777" w:rsidR="00900EE6" w:rsidRPr="009433A9" w:rsidRDefault="00900EE6" w:rsidP="0090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131E3A" w14:textId="77777777" w:rsidR="00900EE6" w:rsidRPr="009433A9" w:rsidRDefault="00900EE6" w:rsidP="0090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8,370</w:t>
            </w:r>
          </w:p>
        </w:tc>
      </w:tr>
    </w:tbl>
    <w:p w14:paraId="3865710D" w14:textId="0ABA23F7" w:rsidR="00B578F0" w:rsidRPr="00200B54" w:rsidRDefault="00B57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200A5EA" w14:textId="16D3E349" w:rsidR="00C851AB" w:rsidRPr="009433A9" w:rsidRDefault="00C851AB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1E7815" w:rsidRPr="009433A9">
        <w:rPr>
          <w:rFonts w:ascii="Angsana New" w:hAnsi="Angsana New" w:hint="cs"/>
          <w:sz w:val="30"/>
          <w:szCs w:val="30"/>
          <w:cs/>
        </w:rPr>
        <w:t>หก</w:t>
      </w:r>
      <w:r w:rsidRPr="009433A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433A9">
        <w:rPr>
          <w:rFonts w:ascii="Angsana New" w:hAnsi="Angsana New"/>
          <w:sz w:val="30"/>
          <w:szCs w:val="30"/>
        </w:rPr>
        <w:t>3</w:t>
      </w:r>
      <w:r w:rsidR="009D2B5A" w:rsidRPr="009433A9">
        <w:rPr>
          <w:rFonts w:ascii="Angsana New" w:hAnsi="Angsana New"/>
          <w:sz w:val="30"/>
          <w:szCs w:val="30"/>
        </w:rPr>
        <w:t>0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="009D2B5A" w:rsidRPr="009433A9">
        <w:rPr>
          <w:rFonts w:ascii="Angsana New" w:hAnsi="Angsana New" w:hint="cs"/>
          <w:sz w:val="30"/>
          <w:szCs w:val="30"/>
          <w:cs/>
        </w:rPr>
        <w:t>มิถุนายน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</w:t>
      </w:r>
      <w:r w:rsidR="00177F84"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61F1409" w14:textId="41505DEF" w:rsidR="001F2AE5" w:rsidRPr="009433A9" w:rsidRDefault="001F2AE5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09"/>
        <w:gridCol w:w="1079"/>
        <w:gridCol w:w="236"/>
        <w:gridCol w:w="1116"/>
        <w:gridCol w:w="1079"/>
        <w:gridCol w:w="236"/>
        <w:gridCol w:w="935"/>
        <w:gridCol w:w="236"/>
        <w:gridCol w:w="935"/>
        <w:gridCol w:w="242"/>
        <w:gridCol w:w="1017"/>
      </w:tblGrid>
      <w:tr w:rsidR="001F2AE5" w:rsidRPr="00211EE8" w14:paraId="7722F95C" w14:textId="77777777" w:rsidTr="0038609B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336AC299" w14:textId="408D2910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3"/>
            <w:shd w:val="clear" w:color="auto" w:fill="auto"/>
            <w:vAlign w:val="bottom"/>
          </w:tcPr>
          <w:p w14:paraId="21B82B05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31572493" w14:textId="6C0F106D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211E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12B9F" w:rsidRPr="00211EE8" w14:paraId="310D8C52" w14:textId="77777777" w:rsidTr="0038609B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3C53616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FB8A09E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38F690D6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31</w:t>
            </w: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1F2780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43B3776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7ECB7B29" w14:textId="77F991DF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3</w:t>
            </w:r>
            <w:r w:rsidR="009D2B5A" w:rsidRPr="00211EE8">
              <w:rPr>
                <w:rFonts w:ascii="Angsana New" w:hAnsi="Angsana New"/>
                <w:sz w:val="28"/>
                <w:szCs w:val="28"/>
              </w:rPr>
              <w:t>0</w:t>
            </w:r>
            <w:r w:rsidR="00503B4C" w:rsidRPr="00211E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D2B5A" w:rsidRPr="00211EE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F40D72B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558B6F73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31</w:t>
            </w: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3F7F05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BF8C067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FA043C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2816350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8CBD517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EBADC2D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1EE8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219D77E7" w14:textId="179F2BE4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3</w:t>
            </w:r>
            <w:r w:rsidR="009D2B5A" w:rsidRPr="00211EE8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9D2B5A" w:rsidRPr="00211EE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B08D9" w:rsidRPr="00211EE8" w14:paraId="1F1A44F7" w14:textId="77777777" w:rsidTr="0038609B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6FCCF07D" w14:textId="2F16D412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0" w:name="_Hlk68479092"/>
            <w:r w:rsidRPr="00211E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bookmarkEnd w:id="0"/>
          </w:p>
        </w:tc>
        <w:tc>
          <w:tcPr>
            <w:tcW w:w="1079" w:type="dxa"/>
            <w:shd w:val="clear" w:color="auto" w:fill="auto"/>
            <w:vAlign w:val="bottom"/>
          </w:tcPr>
          <w:p w14:paraId="2432EF49" w14:textId="594AC515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211EE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12915F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05FB8C9" w14:textId="1CB9DD11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1EE8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211EE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340D79B" w14:textId="339620FA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211EE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9C0DF4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2D02FC6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C57927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DC585D0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DAB62B0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2F5E9E2" w14:textId="28F7CA26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211EE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B08D9" w:rsidRPr="00211EE8" w14:paraId="05D1F061" w14:textId="77777777" w:rsidTr="0038609B">
        <w:trPr>
          <w:tblHeader/>
        </w:trPr>
        <w:tc>
          <w:tcPr>
            <w:tcW w:w="2609" w:type="dxa"/>
            <w:shd w:val="clear" w:color="auto" w:fill="auto"/>
          </w:tcPr>
          <w:p w14:paraId="4DD4849B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6CF01615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1E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680" w:type="dxa"/>
            <w:gridSpan w:val="7"/>
            <w:shd w:val="clear" w:color="auto" w:fill="auto"/>
          </w:tcPr>
          <w:p w14:paraId="518C136C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1E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211EE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11E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E7109" w:rsidRPr="00211EE8" w14:paraId="0DE4A68E" w14:textId="77777777" w:rsidTr="0038609B">
        <w:tc>
          <w:tcPr>
            <w:tcW w:w="2609" w:type="dxa"/>
            <w:shd w:val="clear" w:color="auto" w:fill="auto"/>
          </w:tcPr>
          <w:p w14:paraId="7879C957" w14:textId="16D4C7AE" w:rsidR="00BE7109" w:rsidRPr="00211EE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9" w:type="dxa"/>
            <w:shd w:val="clear" w:color="auto" w:fill="auto"/>
          </w:tcPr>
          <w:p w14:paraId="732E0AC2" w14:textId="357FCB6A" w:rsidR="00BE7109" w:rsidRPr="00211EE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236" w:type="dxa"/>
            <w:shd w:val="clear" w:color="auto" w:fill="auto"/>
          </w:tcPr>
          <w:p w14:paraId="485FB3EE" w14:textId="77777777" w:rsidR="00BE7109" w:rsidRPr="00211EE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1A868A41" w14:textId="46E120EF" w:rsidR="00BE7109" w:rsidRPr="00211EE8" w:rsidRDefault="00900EE6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EE6">
              <w:rPr>
                <w:rFonts w:ascii="Angsana New" w:hAnsi="Angsana New" w:hint="cs"/>
                <w:sz w:val="28"/>
                <w:szCs w:val="28"/>
              </w:rPr>
              <w:t>10</w:t>
            </w:r>
            <w:r w:rsidR="00D61CEA" w:rsidRPr="00211EE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00EE6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6729C75" w14:textId="63CE271D" w:rsidR="00BE7109" w:rsidRPr="00211EE8" w:rsidRDefault="00BE7109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  <w:tc>
          <w:tcPr>
            <w:tcW w:w="236" w:type="dxa"/>
            <w:shd w:val="clear" w:color="auto" w:fill="auto"/>
          </w:tcPr>
          <w:p w14:paraId="65E8FADC" w14:textId="77777777" w:rsidR="00BE7109" w:rsidRPr="00211EE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5ECB944" w14:textId="06ACFADB" w:rsidR="00BE7109" w:rsidRPr="00211EE8" w:rsidRDefault="00D61CEA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0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8C3C65" w14:textId="77777777" w:rsidR="00BE7109" w:rsidRPr="00211EE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7FF5CE99" w14:textId="35205516" w:rsidR="00BE7109" w:rsidRPr="00211EE8" w:rsidRDefault="00D61CEA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403B09B" w14:textId="77777777" w:rsidR="00BE7109" w:rsidRPr="00211EE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C9AE8DF" w14:textId="74A1F208" w:rsidR="00BE7109" w:rsidRPr="00211EE8" w:rsidRDefault="00D61CEA" w:rsidP="001B1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</w:tr>
      <w:tr w:rsidR="0038609B" w:rsidRPr="00211EE8" w14:paraId="11FD5E6E" w14:textId="77777777" w:rsidTr="0038609B">
        <w:tc>
          <w:tcPr>
            <w:tcW w:w="2609" w:type="dxa"/>
            <w:shd w:val="clear" w:color="auto" w:fill="auto"/>
          </w:tcPr>
          <w:p w14:paraId="455E90F2" w14:textId="02AB6CF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9" w:type="dxa"/>
            <w:shd w:val="clear" w:color="auto" w:fill="auto"/>
          </w:tcPr>
          <w:p w14:paraId="57EB67C2" w14:textId="057FEFD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8.0</w:t>
            </w: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1EE8">
              <w:rPr>
                <w:rFonts w:ascii="Angsana New" w:hAnsi="Angsana New"/>
                <w:sz w:val="28"/>
                <w:szCs w:val="28"/>
              </w:rPr>
              <w:t>-</w:t>
            </w: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1EE8"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236" w:type="dxa"/>
            <w:shd w:val="clear" w:color="auto" w:fill="auto"/>
          </w:tcPr>
          <w:p w14:paraId="7CF86121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5FB31F28" w14:textId="701CE9AC" w:rsidR="0038609B" w:rsidRPr="00211EE8" w:rsidRDefault="00D61CEA" w:rsidP="00E7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8.0</w:t>
            </w:r>
            <w:r w:rsidR="00211EE8" w:rsidRPr="00211E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1EE8">
              <w:rPr>
                <w:rFonts w:ascii="Angsana New" w:hAnsi="Angsana New"/>
                <w:sz w:val="28"/>
                <w:szCs w:val="28"/>
              </w:rPr>
              <w:t>-</w:t>
            </w:r>
            <w:r w:rsidR="00211EE8" w:rsidRPr="00211E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1EE8"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5BF1838" w14:textId="76BF62C4" w:rsidR="0038609B" w:rsidRPr="00211EE8" w:rsidRDefault="0038609B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81,188</w:t>
            </w:r>
          </w:p>
        </w:tc>
        <w:tc>
          <w:tcPr>
            <w:tcW w:w="236" w:type="dxa"/>
            <w:shd w:val="clear" w:color="auto" w:fill="auto"/>
          </w:tcPr>
          <w:p w14:paraId="3F11229E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0F69CE0F" w14:textId="2D70E4AB" w:rsidR="0038609B" w:rsidRPr="00211EE8" w:rsidRDefault="00900EE6" w:rsidP="0078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EE6">
              <w:rPr>
                <w:rFonts w:ascii="Angsana New" w:hAnsi="Angsana New" w:hint="cs"/>
                <w:sz w:val="28"/>
                <w:szCs w:val="28"/>
              </w:rPr>
              <w:t>12</w:t>
            </w:r>
            <w:r w:rsidR="00D61CEA" w:rsidRPr="00211EE8">
              <w:rPr>
                <w:rFonts w:ascii="Angsana New" w:hAnsi="Angsana New"/>
                <w:sz w:val="28"/>
                <w:szCs w:val="28"/>
              </w:rPr>
              <w:t>,448</w:t>
            </w:r>
          </w:p>
        </w:tc>
        <w:tc>
          <w:tcPr>
            <w:tcW w:w="236" w:type="dxa"/>
            <w:shd w:val="clear" w:color="auto" w:fill="auto"/>
          </w:tcPr>
          <w:p w14:paraId="6912D3F0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12598AC3" w14:textId="43C4ECA5" w:rsidR="0038609B" w:rsidRPr="00211EE8" w:rsidRDefault="00D61CEA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(21,452)</w:t>
            </w:r>
          </w:p>
        </w:tc>
        <w:tc>
          <w:tcPr>
            <w:tcW w:w="242" w:type="dxa"/>
            <w:shd w:val="clear" w:color="auto" w:fill="auto"/>
          </w:tcPr>
          <w:p w14:paraId="102D15E3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CAD5E0A" w14:textId="744CD2E8" w:rsidR="0038609B" w:rsidRPr="00211EE8" w:rsidRDefault="00D61CEA" w:rsidP="001B1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72,184</w:t>
            </w:r>
          </w:p>
        </w:tc>
      </w:tr>
      <w:tr w:rsidR="0038609B" w:rsidRPr="00211EE8" w14:paraId="436F321E" w14:textId="77777777" w:rsidTr="00C26533">
        <w:tc>
          <w:tcPr>
            <w:tcW w:w="2609" w:type="dxa"/>
            <w:shd w:val="clear" w:color="auto" w:fill="auto"/>
          </w:tcPr>
          <w:p w14:paraId="702B9A9E" w14:textId="568FCC8D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1E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  <w:shd w:val="clear" w:color="auto" w:fill="auto"/>
          </w:tcPr>
          <w:p w14:paraId="53D78899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A03053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326A925B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D7D7B5C" w14:textId="772FE00E" w:rsidR="0038609B" w:rsidRPr="00211EE8" w:rsidRDefault="0038609B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b/>
                <w:bCs/>
                <w:sz w:val="28"/>
                <w:szCs w:val="28"/>
              </w:rPr>
              <w:t>278,188</w:t>
            </w:r>
          </w:p>
        </w:tc>
        <w:tc>
          <w:tcPr>
            <w:tcW w:w="236" w:type="dxa"/>
            <w:shd w:val="clear" w:color="auto" w:fill="auto"/>
          </w:tcPr>
          <w:p w14:paraId="11F24B25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1739924D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AE4EDF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8146BA6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2728059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7DB27CEB" w14:textId="2F98E381" w:rsidR="0038609B" w:rsidRPr="00211EE8" w:rsidRDefault="00D61CEA" w:rsidP="001B1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1EE8">
              <w:rPr>
                <w:rFonts w:ascii="Angsana New" w:hAnsi="Angsana New"/>
                <w:b/>
                <w:bCs/>
                <w:sz w:val="28"/>
                <w:szCs w:val="28"/>
              </w:rPr>
              <w:t>269,184</w:t>
            </w:r>
          </w:p>
        </w:tc>
      </w:tr>
      <w:tr w:rsidR="001B1B66" w:rsidRPr="00211EE8" w14:paraId="1F07F552" w14:textId="77777777" w:rsidTr="00C26533">
        <w:tc>
          <w:tcPr>
            <w:tcW w:w="2609" w:type="dxa"/>
            <w:shd w:val="clear" w:color="auto" w:fill="auto"/>
          </w:tcPr>
          <w:p w14:paraId="3964B4F0" w14:textId="7BA552ED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1E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1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079" w:type="dxa"/>
            <w:shd w:val="clear" w:color="auto" w:fill="auto"/>
          </w:tcPr>
          <w:p w14:paraId="677E24FD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5DFAE3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496ED5C5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3C0BB16C" w14:textId="77777777" w:rsidR="001B1B66" w:rsidRPr="00211EE8" w:rsidRDefault="001B1B66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A24152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16B0AC66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D29515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3ADF9CE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34553000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31F3383" w14:textId="77777777" w:rsidR="001B1B66" w:rsidRPr="00211EE8" w:rsidRDefault="001B1B66" w:rsidP="001B1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8609B" w:rsidRPr="00211EE8" w14:paraId="06610084" w14:textId="77777777" w:rsidTr="0038609B">
        <w:tc>
          <w:tcPr>
            <w:tcW w:w="2609" w:type="dxa"/>
            <w:shd w:val="clear" w:color="auto" w:fill="auto"/>
          </w:tcPr>
          <w:p w14:paraId="4B118958" w14:textId="343AE513" w:rsidR="0038609B" w:rsidRPr="00211EE8" w:rsidRDefault="001B1B66" w:rsidP="001B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1EE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1EE8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  <w:r w:rsidRPr="00211E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  <w:shd w:val="clear" w:color="auto" w:fill="auto"/>
          </w:tcPr>
          <w:p w14:paraId="7ACEDE17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2B127C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28712240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73BA6D4" w14:textId="48FC033D" w:rsidR="0038609B" w:rsidRPr="00211EE8" w:rsidRDefault="0038609B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7BC19E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4BFC9DA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AF88E9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5242EE2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48275E95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96442BC" w14:textId="175CA807" w:rsidR="0038609B" w:rsidRPr="00211EE8" w:rsidRDefault="00D61CEA" w:rsidP="007F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9"/>
                <w:tab w:val="decimal" w:pos="636"/>
                <w:tab w:val="decimal" w:pos="800"/>
              </w:tabs>
              <w:spacing w:after="0" w:line="240" w:lineRule="auto"/>
              <w:ind w:left="-108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609B" w:rsidRPr="00211EE8" w14:paraId="4FBCA6A1" w14:textId="77777777" w:rsidTr="0038609B">
        <w:tc>
          <w:tcPr>
            <w:tcW w:w="2609" w:type="dxa"/>
            <w:shd w:val="clear" w:color="auto" w:fill="auto"/>
          </w:tcPr>
          <w:p w14:paraId="17602996" w14:textId="170125F6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1E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9" w:type="dxa"/>
            <w:shd w:val="clear" w:color="auto" w:fill="auto"/>
          </w:tcPr>
          <w:p w14:paraId="5F2813DE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8F0437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4CA18048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31CE0" w14:textId="273CF43D" w:rsidR="0038609B" w:rsidRPr="00211EE8" w:rsidRDefault="0038609B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1EE8">
              <w:rPr>
                <w:rFonts w:ascii="Angsana New" w:hAnsi="Angsana New"/>
                <w:b/>
                <w:bCs/>
                <w:sz w:val="28"/>
                <w:szCs w:val="28"/>
              </w:rPr>
              <w:t>278,188</w:t>
            </w:r>
          </w:p>
        </w:tc>
        <w:tc>
          <w:tcPr>
            <w:tcW w:w="236" w:type="dxa"/>
            <w:shd w:val="clear" w:color="auto" w:fill="auto"/>
          </w:tcPr>
          <w:p w14:paraId="5A37AB98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24BEC77A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F76451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3ED05ED4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AD2B7F7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86D79" w14:textId="5E1E1E2D" w:rsidR="0038609B" w:rsidRPr="00211EE8" w:rsidRDefault="00D61CEA" w:rsidP="001B1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1EE8">
              <w:rPr>
                <w:rFonts w:ascii="Angsana New" w:hAnsi="Angsana New"/>
                <w:b/>
                <w:bCs/>
                <w:sz w:val="28"/>
                <w:szCs w:val="28"/>
              </w:rPr>
              <w:t>269,184</w:t>
            </w:r>
          </w:p>
        </w:tc>
      </w:tr>
    </w:tbl>
    <w:p w14:paraId="43306A4C" w14:textId="18A7EBEC" w:rsidR="00200B54" w:rsidRDefault="00200B54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D12724E" w14:textId="77777777" w:rsidR="00200B54" w:rsidRDefault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09"/>
        <w:gridCol w:w="1079"/>
        <w:gridCol w:w="236"/>
        <w:gridCol w:w="1116"/>
        <w:gridCol w:w="1079"/>
        <w:gridCol w:w="240"/>
        <w:gridCol w:w="931"/>
        <w:gridCol w:w="236"/>
        <w:gridCol w:w="935"/>
        <w:gridCol w:w="242"/>
        <w:gridCol w:w="1017"/>
      </w:tblGrid>
      <w:tr w:rsidR="00C944BC" w:rsidRPr="004568AF" w14:paraId="190FE1D4" w14:textId="77777777" w:rsidTr="0062232F">
        <w:trPr>
          <w:tblHeader/>
        </w:trPr>
        <w:tc>
          <w:tcPr>
            <w:tcW w:w="2609" w:type="dxa"/>
            <w:vAlign w:val="bottom"/>
          </w:tcPr>
          <w:p w14:paraId="7FEBC244" w14:textId="6E20EEFD" w:rsidR="00C944BC" w:rsidRPr="004568AF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1288B686" w14:textId="77777777" w:rsidR="00C944BC" w:rsidRPr="004568AF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680" w:type="dxa"/>
            <w:gridSpan w:val="7"/>
            <w:vAlign w:val="bottom"/>
          </w:tcPr>
          <w:p w14:paraId="21CEE40F" w14:textId="77777777" w:rsidR="00C944BC" w:rsidRPr="004568AF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B5A" w:rsidRPr="004568AF" w14:paraId="3E78E259" w14:textId="77777777" w:rsidTr="00040A31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1573558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59A634B4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5840BF05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31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36" w:type="dxa"/>
            <w:vAlign w:val="bottom"/>
          </w:tcPr>
          <w:p w14:paraId="46ED16A8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B03F677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3F387CD7" w14:textId="4213105E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30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68A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79" w:type="dxa"/>
            <w:vAlign w:val="bottom"/>
          </w:tcPr>
          <w:p w14:paraId="751A213D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067A18E6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31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40" w:type="dxa"/>
            <w:vAlign w:val="bottom"/>
          </w:tcPr>
          <w:p w14:paraId="1519ED39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EAE69FE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424F74A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392F8655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" w:type="dxa"/>
            <w:vAlign w:val="bottom"/>
          </w:tcPr>
          <w:p w14:paraId="6F414A69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67854600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79FEC92E" w14:textId="7EDB5DDD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30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68A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7761C" w:rsidRPr="004568AF" w14:paraId="4FFED99B" w14:textId="77777777" w:rsidTr="00040A31">
        <w:trPr>
          <w:tblHeader/>
        </w:trPr>
        <w:tc>
          <w:tcPr>
            <w:tcW w:w="2609" w:type="dxa"/>
            <w:vAlign w:val="bottom"/>
          </w:tcPr>
          <w:p w14:paraId="3E9034E4" w14:textId="4C10612B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79" w:type="dxa"/>
            <w:vAlign w:val="bottom"/>
          </w:tcPr>
          <w:p w14:paraId="3D49F063" w14:textId="69D908E9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4568A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5897CC79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28C14DF" w14:textId="65532F81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4568A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79" w:type="dxa"/>
            <w:vAlign w:val="bottom"/>
          </w:tcPr>
          <w:p w14:paraId="6309A3D3" w14:textId="3B693638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4568A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0" w:type="dxa"/>
            <w:vAlign w:val="bottom"/>
          </w:tcPr>
          <w:p w14:paraId="03DEB650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204DAAE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F4600DA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B9B9B84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42" w:type="dxa"/>
            <w:vAlign w:val="bottom"/>
          </w:tcPr>
          <w:p w14:paraId="3BA9D525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7D62BD23" w14:textId="368CC7CC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4568A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7761C" w:rsidRPr="004568AF" w14:paraId="07A442D2" w14:textId="77777777" w:rsidTr="0062232F">
        <w:trPr>
          <w:tblHeader/>
        </w:trPr>
        <w:tc>
          <w:tcPr>
            <w:tcW w:w="2609" w:type="dxa"/>
          </w:tcPr>
          <w:p w14:paraId="7EEEECBE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1" w:type="dxa"/>
            <w:gridSpan w:val="3"/>
          </w:tcPr>
          <w:p w14:paraId="2EFD2245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568A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680" w:type="dxa"/>
            <w:gridSpan w:val="7"/>
          </w:tcPr>
          <w:p w14:paraId="4018849D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568A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4568A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4568A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E7109" w:rsidRPr="004568AF" w14:paraId="3A1EFC95" w14:textId="77777777" w:rsidTr="00040A31">
        <w:tc>
          <w:tcPr>
            <w:tcW w:w="2609" w:type="dxa"/>
          </w:tcPr>
          <w:p w14:paraId="43A42637" w14:textId="41699001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9" w:type="dxa"/>
          </w:tcPr>
          <w:p w14:paraId="0B5AE11A" w14:textId="5025A630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4.5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-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6.0</w:t>
            </w:r>
          </w:p>
        </w:tc>
        <w:tc>
          <w:tcPr>
            <w:tcW w:w="236" w:type="dxa"/>
          </w:tcPr>
          <w:p w14:paraId="387A631C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A38F9A5" w14:textId="3C29EF60" w:rsidR="00BE7109" w:rsidRPr="004568AF" w:rsidRDefault="00FC0D01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4.5</w:t>
            </w:r>
            <w:r w:rsidR="004568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-</w:t>
            </w:r>
            <w:r w:rsidR="004568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6.0</w:t>
            </w:r>
          </w:p>
        </w:tc>
        <w:tc>
          <w:tcPr>
            <w:tcW w:w="1079" w:type="dxa"/>
          </w:tcPr>
          <w:p w14:paraId="06CE0BEE" w14:textId="717B3706" w:rsidR="00BE7109" w:rsidRPr="004568AF" w:rsidRDefault="00BE7109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 w:right="72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179,246</w:t>
            </w:r>
          </w:p>
        </w:tc>
        <w:tc>
          <w:tcPr>
            <w:tcW w:w="240" w:type="dxa"/>
          </w:tcPr>
          <w:p w14:paraId="29AC6CE6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56DA7950" w14:textId="1FB7C9B3" w:rsidR="00BE7109" w:rsidRPr="004568AF" w:rsidRDefault="00FC0D01" w:rsidP="001B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13,700</w:t>
            </w:r>
          </w:p>
        </w:tc>
        <w:tc>
          <w:tcPr>
            <w:tcW w:w="236" w:type="dxa"/>
          </w:tcPr>
          <w:p w14:paraId="166CD007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775477A" w14:textId="438A797D" w:rsidR="00BE7109" w:rsidRPr="004568AF" w:rsidRDefault="00FC0D01" w:rsidP="001A2BD2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(8,000)</w:t>
            </w:r>
          </w:p>
        </w:tc>
        <w:tc>
          <w:tcPr>
            <w:tcW w:w="242" w:type="dxa"/>
          </w:tcPr>
          <w:p w14:paraId="1943F03C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E63EA43" w14:textId="5487F81F" w:rsidR="00BE7109" w:rsidRPr="004568AF" w:rsidRDefault="00FC0D01" w:rsidP="000E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184,946</w:t>
            </w:r>
          </w:p>
        </w:tc>
      </w:tr>
      <w:tr w:rsidR="00BE7109" w:rsidRPr="004568AF" w14:paraId="2CB5889D" w14:textId="77777777" w:rsidTr="00040A31">
        <w:tc>
          <w:tcPr>
            <w:tcW w:w="2609" w:type="dxa"/>
          </w:tcPr>
          <w:p w14:paraId="3B9365D8" w14:textId="17A97072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9" w:type="dxa"/>
          </w:tcPr>
          <w:p w14:paraId="20B6F107" w14:textId="01D63FA9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236" w:type="dxa"/>
          </w:tcPr>
          <w:p w14:paraId="2549600D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AF6A9A5" w14:textId="5AC23568" w:rsidR="00BE7109" w:rsidRPr="004568AF" w:rsidRDefault="00FC0D01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079" w:type="dxa"/>
          </w:tcPr>
          <w:p w14:paraId="33D6C707" w14:textId="157DAE34" w:rsidR="00BE7109" w:rsidRPr="004568AF" w:rsidRDefault="00BE7109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 w:right="72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  <w:tc>
          <w:tcPr>
            <w:tcW w:w="240" w:type="dxa"/>
          </w:tcPr>
          <w:p w14:paraId="519E3833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3DDEE281" w14:textId="2D783ED0" w:rsidR="00BE7109" w:rsidRPr="004568AF" w:rsidRDefault="00FC0D01" w:rsidP="001B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0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A450DF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7CBF44F6" w14:textId="790E803C" w:rsidR="00BE7109" w:rsidRPr="004568AF" w:rsidRDefault="00FC0D01" w:rsidP="001A2BD2">
            <w:pPr>
              <w:pStyle w:val="acctfourfigures"/>
              <w:tabs>
                <w:tab w:val="clear" w:pos="765"/>
                <w:tab w:val="decimal" w:pos="0"/>
                <w:tab w:val="left" w:pos="380"/>
                <w:tab w:val="decimal" w:pos="670"/>
              </w:tabs>
              <w:spacing w:line="240" w:lineRule="auto"/>
              <w:ind w:left="-99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0C59C49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8096D5E" w14:textId="7F8EAA1A" w:rsidR="00BE7109" w:rsidRPr="004568AF" w:rsidRDefault="00FC0D01" w:rsidP="000E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</w:tr>
      <w:tr w:rsidR="00BE7109" w:rsidRPr="004568AF" w14:paraId="7D727BD7" w14:textId="77777777" w:rsidTr="00040A31">
        <w:tc>
          <w:tcPr>
            <w:tcW w:w="2609" w:type="dxa"/>
          </w:tcPr>
          <w:p w14:paraId="7FA90216" w14:textId="5A4B80FB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9" w:type="dxa"/>
          </w:tcPr>
          <w:p w14:paraId="11C2067F" w14:textId="1354FA6F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8.0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-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236" w:type="dxa"/>
          </w:tcPr>
          <w:p w14:paraId="5B7FFD64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828DB90" w14:textId="00972534" w:rsidR="00BE7109" w:rsidRPr="004568AF" w:rsidRDefault="00FC0D01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8.0</w:t>
            </w:r>
            <w:r w:rsidR="004568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-</w:t>
            </w:r>
            <w:r w:rsidR="004568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27C1548" w14:textId="1190B126" w:rsidR="00BE7109" w:rsidRPr="004568AF" w:rsidRDefault="00BE7109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 w:right="72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81,188</w:t>
            </w:r>
          </w:p>
        </w:tc>
        <w:tc>
          <w:tcPr>
            <w:tcW w:w="240" w:type="dxa"/>
          </w:tcPr>
          <w:p w14:paraId="5D492932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5ABE4C4A" w14:textId="1208C39A" w:rsidR="00BE7109" w:rsidRPr="004568AF" w:rsidRDefault="00FC0D01" w:rsidP="004568A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12,</w:t>
            </w:r>
            <w:r w:rsidRPr="004568AF">
              <w:rPr>
                <w:rFonts w:ascii="Angsana New" w:hAnsi="Angsana New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36" w:type="dxa"/>
          </w:tcPr>
          <w:p w14:paraId="518186A7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7117915A" w14:textId="02192B3F" w:rsidR="00BE7109" w:rsidRPr="004568AF" w:rsidRDefault="00FC0D01" w:rsidP="00E7772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68AF">
              <w:rPr>
                <w:rFonts w:ascii="Angsana New" w:hAnsi="Angsana New"/>
                <w:sz w:val="28"/>
                <w:szCs w:val="28"/>
                <w:lang w:val="en-US" w:bidi="th-TH"/>
              </w:rPr>
              <w:t>(21,452)</w:t>
            </w:r>
          </w:p>
        </w:tc>
        <w:tc>
          <w:tcPr>
            <w:tcW w:w="242" w:type="dxa"/>
          </w:tcPr>
          <w:p w14:paraId="30301DFC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0FB22CA" w14:textId="523DF1F6" w:rsidR="00BE7109" w:rsidRPr="004568AF" w:rsidRDefault="00FC0D01" w:rsidP="000E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72,184</w:t>
            </w:r>
          </w:p>
        </w:tc>
      </w:tr>
      <w:tr w:rsidR="0062232F" w:rsidRPr="004568AF" w14:paraId="6A55256E" w14:textId="77777777" w:rsidTr="00F74725">
        <w:tc>
          <w:tcPr>
            <w:tcW w:w="2609" w:type="dxa"/>
          </w:tcPr>
          <w:p w14:paraId="3235342F" w14:textId="7255DDF0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</w:tcPr>
          <w:p w14:paraId="3E1FB8BB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FEA69D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14AB639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A3D4C60" w14:textId="3A086864" w:rsidR="0062232F" w:rsidRPr="004568AF" w:rsidRDefault="0062232F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 w:right="72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b/>
                <w:bCs/>
                <w:sz w:val="28"/>
                <w:szCs w:val="28"/>
              </w:rPr>
              <w:t>457,434</w:t>
            </w:r>
          </w:p>
        </w:tc>
        <w:tc>
          <w:tcPr>
            <w:tcW w:w="240" w:type="dxa"/>
          </w:tcPr>
          <w:p w14:paraId="0CA7C40A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1B18655A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F4E1E3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7A8A756D" w14:textId="77777777" w:rsidR="0062232F" w:rsidRPr="004568AF" w:rsidRDefault="0062232F" w:rsidP="0062232F">
            <w:pPr>
              <w:pStyle w:val="acctfourfigures"/>
              <w:tabs>
                <w:tab w:val="clear" w:pos="765"/>
                <w:tab w:val="decimal" w:pos="0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CC7C262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678FB81" w14:textId="25F129C7" w:rsidR="0062232F" w:rsidRPr="004568AF" w:rsidRDefault="00FC0D01" w:rsidP="000E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68AF">
              <w:rPr>
                <w:rFonts w:ascii="Angsana New" w:hAnsi="Angsana New"/>
                <w:b/>
                <w:bCs/>
                <w:sz w:val="28"/>
                <w:szCs w:val="28"/>
              </w:rPr>
              <w:t>454,130</w:t>
            </w:r>
          </w:p>
        </w:tc>
      </w:tr>
      <w:tr w:rsidR="001B1B66" w:rsidRPr="004568AF" w14:paraId="3988D6EB" w14:textId="77777777" w:rsidTr="00F74725">
        <w:trPr>
          <w:trHeight w:val="398"/>
        </w:trPr>
        <w:tc>
          <w:tcPr>
            <w:tcW w:w="2609" w:type="dxa"/>
          </w:tcPr>
          <w:p w14:paraId="551FC2E5" w14:textId="4FA4A705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372A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079" w:type="dxa"/>
          </w:tcPr>
          <w:p w14:paraId="3E849BBD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57859E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8ADBDB7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C53DB9D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81CFEDC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4B6A1C42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CADDC1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41A9FD6B" w14:textId="77777777" w:rsidR="001B1B66" w:rsidRPr="004568AF" w:rsidRDefault="001B1B66" w:rsidP="009E7235">
            <w:pPr>
              <w:pStyle w:val="acctfourfigures"/>
              <w:tabs>
                <w:tab w:val="clear" w:pos="765"/>
                <w:tab w:val="decimal" w:pos="0"/>
                <w:tab w:val="decimal" w:pos="670"/>
              </w:tabs>
              <w:spacing w:line="240" w:lineRule="auto"/>
              <w:ind w:left="-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316BD693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113A40A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32F" w:rsidRPr="004568AF" w14:paraId="39717831" w14:textId="77777777" w:rsidTr="00040A31">
        <w:tc>
          <w:tcPr>
            <w:tcW w:w="2609" w:type="dxa"/>
          </w:tcPr>
          <w:p w14:paraId="696B022F" w14:textId="2FDFAF38" w:rsidR="0062232F" w:rsidRPr="004568AF" w:rsidRDefault="00281CAD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2232F" w:rsidRPr="004568AF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79" w:type="dxa"/>
          </w:tcPr>
          <w:p w14:paraId="493FAFB2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42BB6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14DBC1B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E365397" w14:textId="2E7CA29F" w:rsidR="0062232F" w:rsidRPr="004568AF" w:rsidRDefault="0062232F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531A465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2C7C76AF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E1CFB2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AE9BB61" w14:textId="77777777" w:rsidR="0062232F" w:rsidRPr="004568AF" w:rsidRDefault="0062232F" w:rsidP="0062232F">
            <w:pPr>
              <w:pStyle w:val="acctfourfigures"/>
              <w:tabs>
                <w:tab w:val="clear" w:pos="765"/>
                <w:tab w:val="decimal" w:pos="0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3C6384E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66AC76D" w14:textId="2FDC8239" w:rsidR="0062232F" w:rsidRPr="004568AF" w:rsidRDefault="00FC0D01" w:rsidP="002A5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800"/>
              </w:tabs>
              <w:spacing w:after="0" w:line="240" w:lineRule="auto"/>
              <w:ind w:left="-108" w:right="-2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232F" w:rsidRPr="004568AF" w14:paraId="4D69881D" w14:textId="77777777" w:rsidTr="00040A31">
        <w:tc>
          <w:tcPr>
            <w:tcW w:w="2609" w:type="dxa"/>
          </w:tcPr>
          <w:p w14:paraId="19BF6EA7" w14:textId="1CAF4939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68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</w:tcPr>
          <w:p w14:paraId="6004B743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760D4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04A768A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3B25797" w14:textId="3E92B8DE" w:rsidR="0062232F" w:rsidRPr="004568AF" w:rsidRDefault="0062232F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b/>
                <w:bCs/>
                <w:sz w:val="28"/>
                <w:szCs w:val="28"/>
              </w:rPr>
              <w:t>457,434</w:t>
            </w:r>
          </w:p>
        </w:tc>
        <w:tc>
          <w:tcPr>
            <w:tcW w:w="240" w:type="dxa"/>
          </w:tcPr>
          <w:p w14:paraId="6BD6EBF5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nil"/>
            </w:tcBorders>
          </w:tcPr>
          <w:p w14:paraId="2F27075F" w14:textId="18134734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7529A9C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07021703" w14:textId="42858A31" w:rsidR="0062232F" w:rsidRPr="004568AF" w:rsidRDefault="0062232F" w:rsidP="0062232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6397460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532801D" w14:textId="04EE77B4" w:rsidR="0062232F" w:rsidRPr="004568AF" w:rsidRDefault="00FC0D01" w:rsidP="000E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68AF">
              <w:rPr>
                <w:rFonts w:ascii="Angsana New" w:hAnsi="Angsana New"/>
                <w:b/>
                <w:bCs/>
                <w:sz w:val="28"/>
                <w:szCs w:val="28"/>
              </w:rPr>
              <w:t>454,130</w:t>
            </w:r>
          </w:p>
        </w:tc>
      </w:tr>
    </w:tbl>
    <w:p w14:paraId="60A167E4" w14:textId="2D9BDD59" w:rsidR="00300228" w:rsidRPr="009433A9" w:rsidRDefault="00836B8F" w:rsidP="0030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8"/>
        <w:gridCol w:w="1107"/>
        <w:gridCol w:w="242"/>
        <w:gridCol w:w="1118"/>
        <w:gridCol w:w="242"/>
        <w:gridCol w:w="1087"/>
        <w:gridCol w:w="261"/>
        <w:gridCol w:w="1093"/>
      </w:tblGrid>
      <w:tr w:rsidR="00040A31" w:rsidRPr="009433A9" w14:paraId="19D31002" w14:textId="77777777" w:rsidTr="009D2B5A">
        <w:trPr>
          <w:tblHeader/>
        </w:trPr>
        <w:tc>
          <w:tcPr>
            <w:tcW w:w="2356" w:type="pct"/>
          </w:tcPr>
          <w:p w14:paraId="215C05C2" w14:textId="77777777" w:rsidR="00040A31" w:rsidRPr="009433A9" w:rsidRDefault="00040A31" w:rsidP="0004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pct"/>
            <w:gridSpan w:val="3"/>
          </w:tcPr>
          <w:p w14:paraId="62559D78" w14:textId="75B1508A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0986F511" w14:textId="77777777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3" w:type="pct"/>
            <w:gridSpan w:val="3"/>
          </w:tcPr>
          <w:p w14:paraId="197432F1" w14:textId="2E6BA217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40A31" w:rsidRPr="009433A9" w14:paraId="5DBFA33B" w14:textId="77777777" w:rsidTr="004372A9">
        <w:trPr>
          <w:tblHeader/>
        </w:trPr>
        <w:tc>
          <w:tcPr>
            <w:tcW w:w="2356" w:type="pct"/>
          </w:tcPr>
          <w:p w14:paraId="5119E901" w14:textId="77777777" w:rsidR="00040A31" w:rsidRPr="009433A9" w:rsidRDefault="00040A31" w:rsidP="0004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6A0CA1C1" w14:textId="3B4A19F6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01A65384" w14:textId="77777777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284" w:right="-131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64DE9FBB" w14:textId="24D2CADC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97" w:hanging="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4" w:type="pct"/>
          </w:tcPr>
          <w:p w14:paraId="4BA2AC4A" w14:textId="77777777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3AB872A4" w14:textId="45BD2141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14:paraId="5112DCA9" w14:textId="77777777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28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5BA82C7D" w14:textId="03B19176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40A31" w:rsidRPr="009433A9" w14:paraId="23B04284" w14:textId="77777777" w:rsidTr="002F4A08">
        <w:trPr>
          <w:tblHeader/>
        </w:trPr>
        <w:tc>
          <w:tcPr>
            <w:tcW w:w="2356" w:type="pct"/>
          </w:tcPr>
          <w:p w14:paraId="1BE5F6E3" w14:textId="44481720" w:rsidR="00040A31" w:rsidRPr="009433A9" w:rsidRDefault="00040A31" w:rsidP="004D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pct"/>
            <w:gridSpan w:val="7"/>
          </w:tcPr>
          <w:p w14:paraId="603D1DE2" w14:textId="1E704B5C" w:rsidR="00040A31" w:rsidRPr="009433A9" w:rsidRDefault="00040A31" w:rsidP="004D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433A9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9433A9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9433A9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040A31" w:rsidRPr="009433A9" w14:paraId="5ADFE855" w14:textId="77777777" w:rsidTr="004372A9">
        <w:tc>
          <w:tcPr>
            <w:tcW w:w="2356" w:type="pct"/>
          </w:tcPr>
          <w:p w14:paraId="3BF48C82" w14:textId="77BBA7D4" w:rsidR="00040A31" w:rsidRPr="009433A9" w:rsidRDefault="00040A31" w:rsidP="0070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33A9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69" w:type="pct"/>
          </w:tcPr>
          <w:p w14:paraId="2FBF26CD" w14:textId="2EC0D245" w:rsidR="00006A22" w:rsidRPr="009433A9" w:rsidRDefault="00006A22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</w:tcPr>
          <w:p w14:paraId="53405C90" w14:textId="77777777" w:rsidR="00040A31" w:rsidRPr="009433A9" w:rsidRDefault="00040A31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284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</w:tcPr>
          <w:p w14:paraId="672BF533" w14:textId="426EC678" w:rsidR="00006A22" w:rsidRPr="009433A9" w:rsidRDefault="00006A22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</w:tcPr>
          <w:p w14:paraId="1C6A8D28" w14:textId="77777777" w:rsidR="00040A31" w:rsidRPr="009433A9" w:rsidRDefault="00040A31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</w:tcPr>
          <w:p w14:paraId="3EB5F306" w14:textId="6EA170BC" w:rsidR="00006A22" w:rsidRPr="009433A9" w:rsidRDefault="00006A22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65390F8F" w14:textId="77777777" w:rsidR="00040A31" w:rsidRPr="009433A9" w:rsidRDefault="00040A31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5916CDBE" w14:textId="0C4FDB6C" w:rsidR="00006A22" w:rsidRPr="009433A9" w:rsidRDefault="00006A22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284" w:right="3" w:hanging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2B5A" w:rsidRPr="009433A9" w14:paraId="53A1411A" w14:textId="77777777" w:rsidTr="002F4A08">
        <w:tc>
          <w:tcPr>
            <w:tcW w:w="2356" w:type="pct"/>
          </w:tcPr>
          <w:p w14:paraId="2FF45E02" w14:textId="20BC6680" w:rsidR="009D2B5A" w:rsidRPr="009433A9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33A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9433A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9433A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9433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9433A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433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CC7442C" w14:textId="137DB295" w:rsidR="009D2B5A" w:rsidRPr="009433A9" w:rsidRDefault="00FC0D01" w:rsidP="009D2B5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138F36D6" w14:textId="77777777" w:rsidR="009D2B5A" w:rsidRPr="009433A9" w:rsidRDefault="009D2B5A" w:rsidP="009D2B5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284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783763F7" w14:textId="24102A1A" w:rsidR="009D2B5A" w:rsidRPr="009433A9" w:rsidRDefault="009D2B5A" w:rsidP="009D2B5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0002EBBA" w14:textId="77777777" w:rsidR="009D2B5A" w:rsidRPr="009433A9" w:rsidRDefault="009D2B5A" w:rsidP="009D2B5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0B19EEC1" w14:textId="1086EA0E" w:rsidR="009D2B5A" w:rsidRPr="009433A9" w:rsidRDefault="00FC0D01" w:rsidP="001A2BD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840" w:right="2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7CE90DB8" w14:textId="77777777" w:rsidR="009D2B5A" w:rsidRPr="009433A9" w:rsidRDefault="009D2B5A" w:rsidP="009D2B5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3C04EF1" w14:textId="722DE634" w:rsidR="009D2B5A" w:rsidRPr="009433A9" w:rsidRDefault="009D2B5A" w:rsidP="009D2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800"/>
              </w:tabs>
              <w:spacing w:after="0" w:line="240" w:lineRule="auto"/>
              <w:ind w:left="-108" w:right="-2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A765C47" w14:textId="4D138EB0" w:rsidR="001C51F4" w:rsidRPr="009433A9" w:rsidRDefault="001C51F4" w:rsidP="0030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7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9"/>
        <w:gridCol w:w="1167"/>
        <w:gridCol w:w="268"/>
        <w:gridCol w:w="1085"/>
        <w:gridCol w:w="276"/>
        <w:gridCol w:w="984"/>
        <w:gridCol w:w="274"/>
        <w:gridCol w:w="1054"/>
        <w:gridCol w:w="10"/>
      </w:tblGrid>
      <w:tr w:rsidR="004F7328" w:rsidRPr="009433A9" w14:paraId="72FF50FE" w14:textId="77777777" w:rsidTr="00072463">
        <w:trPr>
          <w:gridAfter w:val="1"/>
          <w:wAfter w:w="5" w:type="pct"/>
        </w:trPr>
        <w:tc>
          <w:tcPr>
            <w:tcW w:w="2364" w:type="pct"/>
          </w:tcPr>
          <w:p w14:paraId="3696EA4D" w14:textId="77777777" w:rsidR="004F7328" w:rsidRPr="009433A9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56A75720" w14:textId="77777777" w:rsidR="004F7328" w:rsidRPr="009433A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CC64794" w14:textId="77777777" w:rsidR="004F7328" w:rsidRPr="009433A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pct"/>
            <w:gridSpan w:val="3"/>
          </w:tcPr>
          <w:p w14:paraId="0DB4FA9F" w14:textId="77777777" w:rsidR="004F7328" w:rsidRPr="009433A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018" w:rsidRPr="009433A9" w14:paraId="61BC02E8" w14:textId="77777777" w:rsidTr="00F43AA0">
        <w:tc>
          <w:tcPr>
            <w:tcW w:w="2364" w:type="pct"/>
          </w:tcPr>
          <w:p w14:paraId="47D3190F" w14:textId="7E9D7DA3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</w:tcPr>
          <w:p w14:paraId="087526CD" w14:textId="274B2F39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" w:type="pct"/>
          </w:tcPr>
          <w:p w14:paraId="115E2B7E" w14:textId="77777777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64B729E8" w14:textId="45E0FB8D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61CF9EC4" w14:textId="77777777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750ABE36" w14:textId="14C997F4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383004DF" w14:textId="77777777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25379E2E" w14:textId="662E5397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72028" w:rsidRPr="009433A9" w14:paraId="18FD4411" w14:textId="77777777" w:rsidTr="00F43AA0">
        <w:tc>
          <w:tcPr>
            <w:tcW w:w="2364" w:type="pct"/>
          </w:tcPr>
          <w:p w14:paraId="04C860F7" w14:textId="3F233830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163C9FAD" w14:textId="426239B1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1188F"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2EC66F50" w14:textId="77777777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DA92423" w14:textId="7838F5C0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1188F" w:rsidRPr="009433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2CDBFE8D" w14:textId="77777777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0EC124AB" w14:textId="68B11656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1188F"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22A86580" w14:textId="77777777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314AADE0" w14:textId="2063BEEE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1188F" w:rsidRPr="009433A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72028" w:rsidRPr="009433A9" w14:paraId="7726E844" w14:textId="77777777" w:rsidTr="00072463">
        <w:tc>
          <w:tcPr>
            <w:tcW w:w="2364" w:type="pct"/>
          </w:tcPr>
          <w:p w14:paraId="472903E9" w14:textId="41C8095B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6" w:type="pct"/>
            <w:gridSpan w:val="8"/>
          </w:tcPr>
          <w:p w14:paraId="0B87E348" w14:textId="77777777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433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6DD5" w:rsidRPr="009433A9" w14:paraId="3FC9E9F9" w14:textId="77777777" w:rsidTr="00072463">
        <w:tc>
          <w:tcPr>
            <w:tcW w:w="2364" w:type="pct"/>
          </w:tcPr>
          <w:p w14:paraId="4B46E774" w14:textId="375ED13D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36" w:type="pct"/>
            <w:gridSpan w:val="8"/>
          </w:tcPr>
          <w:p w14:paraId="7A2A31EA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76DD5" w:rsidRPr="009433A9" w14:paraId="3A3EDA42" w14:textId="77777777" w:rsidTr="00F43AA0">
        <w:tc>
          <w:tcPr>
            <w:tcW w:w="2364" w:type="pct"/>
          </w:tcPr>
          <w:p w14:paraId="2AA971DD" w14:textId="5EE7A8E9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4181FA2F" w14:textId="22CDD502" w:rsidR="00676DD5" w:rsidRPr="009433A9" w:rsidRDefault="00FC0D01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267C12E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516ACEF6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9297A0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</w:tcPr>
          <w:p w14:paraId="57CF89F3" w14:textId="01D06A46" w:rsidR="00676DD5" w:rsidRPr="009433A9" w:rsidRDefault="00FC0D01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1,317</w:t>
            </w:r>
          </w:p>
        </w:tc>
        <w:tc>
          <w:tcPr>
            <w:tcW w:w="141" w:type="pct"/>
          </w:tcPr>
          <w:p w14:paraId="4FEC0B4A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bottom w:val="double" w:sz="4" w:space="0" w:color="auto"/>
            </w:tcBorders>
          </w:tcPr>
          <w:p w14:paraId="2D79F1D2" w14:textId="3647DE8B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6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1,503</w:t>
            </w:r>
          </w:p>
        </w:tc>
      </w:tr>
      <w:tr w:rsidR="00676DD5" w:rsidRPr="009433A9" w14:paraId="00289405" w14:textId="77777777" w:rsidTr="00072463">
        <w:tc>
          <w:tcPr>
            <w:tcW w:w="2364" w:type="pct"/>
          </w:tcPr>
          <w:p w14:paraId="17BADDA5" w14:textId="77777777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gridSpan w:val="8"/>
          </w:tcPr>
          <w:p w14:paraId="76D5B909" w14:textId="6E2E22EE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6DD5" w:rsidRPr="009433A9" w14:paraId="03787AFA" w14:textId="77777777" w:rsidTr="00072463">
        <w:tc>
          <w:tcPr>
            <w:tcW w:w="2364" w:type="pct"/>
          </w:tcPr>
          <w:p w14:paraId="26CAF7F9" w14:textId="037A13F5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636" w:type="pct"/>
            <w:gridSpan w:val="8"/>
          </w:tcPr>
          <w:p w14:paraId="5397D94F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76DD5" w:rsidRPr="009433A9" w14:paraId="43D74D8C" w14:textId="77777777" w:rsidTr="00F43AA0">
        <w:tc>
          <w:tcPr>
            <w:tcW w:w="2364" w:type="pct"/>
          </w:tcPr>
          <w:p w14:paraId="2FC34023" w14:textId="77777777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</w:tcPr>
          <w:p w14:paraId="70803AA8" w14:textId="4ABADA2C" w:rsidR="00676DD5" w:rsidRPr="009433A9" w:rsidRDefault="00FC0D01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2573340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6655C73C" w14:textId="47C0ECF8" w:rsidR="00676DD5" w:rsidRPr="009433A9" w:rsidRDefault="00676DD5" w:rsidP="0007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spacing w:after="0"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3C9305B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</w:tcPr>
          <w:p w14:paraId="5850B839" w14:textId="3389C198" w:rsidR="00676DD5" w:rsidRPr="001A2BD2" w:rsidRDefault="00FC0D01" w:rsidP="001A2BD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840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B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BB84025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56819253" w14:textId="093395C2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676DD5" w:rsidRPr="009433A9" w14:paraId="7D317468" w14:textId="77777777" w:rsidTr="00F43AA0">
        <w:tc>
          <w:tcPr>
            <w:tcW w:w="2364" w:type="pct"/>
          </w:tcPr>
          <w:p w14:paraId="36CBC545" w14:textId="77777777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25BC02F" w14:textId="17B85DB3" w:rsidR="00676DD5" w:rsidRPr="009433A9" w:rsidRDefault="00FC0D01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4E895ED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79CC908B" w14:textId="2A3A6CC6" w:rsidR="00676DD5" w:rsidRPr="00E01AAC" w:rsidRDefault="00E01AAC" w:rsidP="00E01AA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AA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7D21078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10CE9BB2" w14:textId="6708769A" w:rsidR="00676DD5" w:rsidRPr="001A2BD2" w:rsidRDefault="00FC0D01" w:rsidP="001A2BD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840" w:right="2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B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6137B5CF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469E3E" w14:textId="1D2B487D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6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</w:tr>
    </w:tbl>
    <w:p w14:paraId="6D4BA959" w14:textId="77777777" w:rsidR="00015305" w:rsidRPr="009433A9" w:rsidRDefault="00015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365CE0A" w14:textId="5F488713" w:rsidR="00FF61D2" w:rsidRDefault="00FF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AACA702" w14:textId="639E2940" w:rsidR="00C868AC" w:rsidRDefault="00434E2F" w:rsidP="00434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B35018" w:rsidRPr="009433A9">
        <w:rPr>
          <w:rFonts w:ascii="Angsana New" w:hAnsi="Angsana New" w:hint="cs"/>
          <w:sz w:val="30"/>
          <w:szCs w:val="30"/>
          <w:cs/>
        </w:rPr>
        <w:t>หก</w:t>
      </w:r>
      <w:r w:rsidRPr="009433A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433A9">
        <w:rPr>
          <w:rFonts w:ascii="Angsana New" w:hAnsi="Angsana New"/>
          <w:sz w:val="30"/>
          <w:szCs w:val="30"/>
        </w:rPr>
        <w:t>3</w:t>
      </w:r>
      <w:r w:rsidR="00B35018" w:rsidRPr="009433A9">
        <w:rPr>
          <w:rFonts w:ascii="Angsana New" w:hAnsi="Angsana New"/>
          <w:sz w:val="30"/>
          <w:szCs w:val="30"/>
        </w:rPr>
        <w:t>0</w:t>
      </w:r>
      <w:r w:rsidR="00503B4C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ม</w:t>
      </w:r>
      <w:r w:rsidR="00B35018" w:rsidRPr="009433A9">
        <w:rPr>
          <w:rFonts w:ascii="Angsana New" w:hAnsi="Angsana New" w:hint="cs"/>
          <w:sz w:val="30"/>
          <w:szCs w:val="30"/>
          <w:cs/>
        </w:rPr>
        <w:t>ิถุนายน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</w:t>
      </w:r>
      <w:r w:rsidR="00E44DE2"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45A1715D" w14:textId="77777777" w:rsidR="004372A9" w:rsidRPr="009433A9" w:rsidRDefault="004372A9" w:rsidP="00434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724" w:type="dxa"/>
        <w:tblInd w:w="360" w:type="dxa"/>
        <w:tblLook w:val="04A0" w:firstRow="1" w:lastRow="0" w:firstColumn="1" w:lastColumn="0" w:noHBand="0" w:noVBand="1"/>
      </w:tblPr>
      <w:tblGrid>
        <w:gridCol w:w="1618"/>
        <w:gridCol w:w="1349"/>
        <w:gridCol w:w="234"/>
        <w:gridCol w:w="1385"/>
        <w:gridCol w:w="1204"/>
        <w:gridCol w:w="235"/>
        <w:gridCol w:w="991"/>
        <w:gridCol w:w="235"/>
        <w:gridCol w:w="1119"/>
        <w:gridCol w:w="235"/>
        <w:gridCol w:w="1119"/>
      </w:tblGrid>
      <w:tr w:rsidR="00E85FBE" w:rsidRPr="009433A9" w14:paraId="356E4136" w14:textId="77777777" w:rsidTr="00E85FBE">
        <w:tc>
          <w:tcPr>
            <w:tcW w:w="1618" w:type="dxa"/>
            <w:vAlign w:val="bottom"/>
          </w:tcPr>
          <w:p w14:paraId="4EC47A45" w14:textId="3778BECA" w:rsidR="00E85FBE" w:rsidRPr="009433A9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</w:p>
        </w:tc>
        <w:tc>
          <w:tcPr>
            <w:tcW w:w="2968" w:type="dxa"/>
            <w:gridSpan w:val="3"/>
            <w:vAlign w:val="bottom"/>
          </w:tcPr>
          <w:p w14:paraId="62937F9B" w14:textId="77777777" w:rsidR="00E85FBE" w:rsidRPr="009433A9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138" w:type="dxa"/>
            <w:gridSpan w:val="7"/>
            <w:vAlign w:val="bottom"/>
          </w:tcPr>
          <w:p w14:paraId="624969D7" w14:textId="77777777" w:rsidR="00E85FBE" w:rsidRPr="009433A9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018" w:rsidRPr="009433A9" w14:paraId="39023824" w14:textId="77777777" w:rsidTr="00E85FBE">
        <w:tc>
          <w:tcPr>
            <w:tcW w:w="1618" w:type="dxa"/>
            <w:shd w:val="clear" w:color="auto" w:fill="auto"/>
            <w:vAlign w:val="bottom"/>
          </w:tcPr>
          <w:p w14:paraId="61C881DE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642B05E7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E4A1B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vAlign w:val="bottom"/>
          </w:tcPr>
          <w:p w14:paraId="2ABDC9D2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4DF4593A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20FDB0A" w14:textId="2E5EC085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4" w:type="dxa"/>
            <w:vAlign w:val="bottom"/>
          </w:tcPr>
          <w:p w14:paraId="78907CEB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A1545F8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35" w:type="dxa"/>
            <w:vAlign w:val="bottom"/>
          </w:tcPr>
          <w:p w14:paraId="7D2A2C02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5E73EAA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35BD601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152D9A77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18B8041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3046D85E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C5521E6" w14:textId="28E76105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35018" w:rsidRPr="009433A9" w14:paraId="30B38978" w14:textId="77777777" w:rsidTr="00E85FBE">
        <w:tc>
          <w:tcPr>
            <w:tcW w:w="1618" w:type="dxa"/>
            <w:vAlign w:val="bottom"/>
          </w:tcPr>
          <w:p w14:paraId="253090C6" w14:textId="3ACD6B35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349" w:type="dxa"/>
            <w:vAlign w:val="bottom"/>
          </w:tcPr>
          <w:p w14:paraId="532ED1A6" w14:textId="7286BFE3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462D9F5A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5F471590" w14:textId="5AAAFF02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04" w:type="dxa"/>
            <w:vAlign w:val="bottom"/>
          </w:tcPr>
          <w:p w14:paraId="0824D23D" w14:textId="29E8F52B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07A22888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2F9AFFC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FE15ACB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33650E84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6EA9FAA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31FC2210" w14:textId="7B519BF6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35018" w:rsidRPr="009433A9" w14:paraId="06F7CEB7" w14:textId="77777777" w:rsidTr="00E85FBE">
        <w:tc>
          <w:tcPr>
            <w:tcW w:w="1618" w:type="dxa"/>
          </w:tcPr>
          <w:p w14:paraId="72AD8945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0678239E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38" w:type="dxa"/>
            <w:gridSpan w:val="7"/>
          </w:tcPr>
          <w:p w14:paraId="3E741935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35018" w:rsidRPr="009433A9" w14:paraId="15289F5E" w14:textId="77777777" w:rsidTr="00E85FBE">
        <w:tc>
          <w:tcPr>
            <w:tcW w:w="1618" w:type="dxa"/>
          </w:tcPr>
          <w:p w14:paraId="6BC1E864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9" w:type="dxa"/>
          </w:tcPr>
          <w:p w14:paraId="08FD4116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234" w:type="dxa"/>
          </w:tcPr>
          <w:p w14:paraId="76B6AD19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91B9C8E" w14:textId="2B2AC722" w:rsidR="00B35018" w:rsidRPr="009433A9" w:rsidRDefault="00900EE6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0EE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645E8E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00EE6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51196F5" w14:textId="02B4246C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7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27,985</w:t>
            </w:r>
          </w:p>
        </w:tc>
        <w:tc>
          <w:tcPr>
            <w:tcW w:w="235" w:type="dxa"/>
          </w:tcPr>
          <w:p w14:paraId="4ED91895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990F553" w14:textId="22451683" w:rsidR="00B35018" w:rsidRPr="009433A9" w:rsidRDefault="00645E8E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49207241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CCC0040" w14:textId="4F7D6486" w:rsidR="00B35018" w:rsidRPr="009433A9" w:rsidRDefault="00645E8E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393292E2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6439B6D9" w14:textId="2E5C5900" w:rsidR="00B35018" w:rsidRPr="009433A9" w:rsidRDefault="00900EE6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0EE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27</w:t>
            </w:r>
            <w:r w:rsidR="00645E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,985</w:t>
            </w:r>
          </w:p>
        </w:tc>
      </w:tr>
    </w:tbl>
    <w:p w14:paraId="1E6AE21E" w14:textId="77777777" w:rsidR="00C72028" w:rsidRPr="00200B54" w:rsidRDefault="00C72028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2856EF4D" w14:textId="490A2ABD" w:rsidR="0079593A" w:rsidRPr="009433A9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433A9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2A2718D8" w14:textId="77777777" w:rsidR="0079593A" w:rsidRPr="00200B54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8F0CEF7" w14:textId="5D86D2F4" w:rsidR="0079593A" w:rsidRPr="009433A9" w:rsidRDefault="0079593A" w:rsidP="0079593A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เช่า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กับบริษัทที่เกี่ยวข้องกันแห่งหนึ่ง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ซึ่งครอบคลุมการ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ให้เช่าทรัพย์สินและอุปกรณ์</w:t>
      </w:r>
      <w:r w:rsidRPr="009433A9">
        <w:rPr>
          <w:rFonts w:ascii="Angsana New" w:hAnsi="Angsana New"/>
          <w:b/>
          <w:sz w:val="30"/>
          <w:szCs w:val="30"/>
          <w:cs/>
        </w:rPr>
        <w:t>เพื่อ</w:t>
      </w:r>
      <w:r w:rsidRPr="009433A9">
        <w:rPr>
          <w:rFonts w:ascii="Angsana New" w:hAnsi="Angsana New"/>
          <w:b/>
          <w:spacing w:val="-2"/>
          <w:sz w:val="30"/>
          <w:szCs w:val="30"/>
          <w:cs/>
        </w:rPr>
        <w:t>จำหน่ายก๊าซคาร์บอนไดออกไซด์เหลวพร้อมอัดในราคาที่</w:t>
      </w:r>
      <w:r w:rsidRPr="009433A9">
        <w:rPr>
          <w:rFonts w:ascii="Angsana New" w:hAnsi="Angsana New" w:hint="cs"/>
          <w:b/>
          <w:spacing w:val="-2"/>
          <w:sz w:val="30"/>
          <w:szCs w:val="30"/>
          <w:cs/>
        </w:rPr>
        <w:t>ระบุไว้ในสัญญา</w:t>
      </w:r>
      <w:r w:rsidRPr="009433A9">
        <w:rPr>
          <w:rFonts w:ascii="Angsana New" w:hAnsi="Angsana New"/>
          <w:b/>
          <w:spacing w:val="-2"/>
          <w:sz w:val="30"/>
          <w:szCs w:val="30"/>
          <w:cs/>
        </w:rPr>
        <w:t xml:space="preserve"> โดยสัญญาจะสิ้นสุดเมื่อบริษัทบอกเลิก</w:t>
      </w:r>
      <w:r w:rsidRPr="009433A9">
        <w:rPr>
          <w:rFonts w:ascii="Angsana New" w:hAnsi="Angsana New"/>
          <w:b/>
          <w:sz w:val="30"/>
          <w:szCs w:val="30"/>
          <w:cs/>
        </w:rPr>
        <w:br/>
        <w:t>สัญญา</w:t>
      </w:r>
      <w:r w:rsidRPr="009433A9">
        <w:rPr>
          <w:rFonts w:ascii="Angsana New" w:hAnsi="Angsana New" w:hint="cs"/>
          <w:b/>
          <w:sz w:val="30"/>
          <w:szCs w:val="30"/>
          <w:cs/>
        </w:rPr>
        <w:t>เป็นลายลักษณ์อักษรแก่คู่สัญญา</w:t>
      </w:r>
    </w:p>
    <w:p w14:paraId="34F96FB2" w14:textId="77777777" w:rsidR="00A46510" w:rsidRPr="00200B54" w:rsidRDefault="00A46510" w:rsidP="0079593A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</w:p>
    <w:p w14:paraId="11F67C8F" w14:textId="18F61E69" w:rsidR="0079593A" w:rsidRPr="009433A9" w:rsidRDefault="0079593A" w:rsidP="0079593A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 w:rsidRPr="009433A9">
        <w:rPr>
          <w:rFonts w:ascii="Angsana New" w:hAnsi="Angsana New"/>
          <w:b/>
          <w:spacing w:val="6"/>
          <w:sz w:val="30"/>
          <w:szCs w:val="30"/>
          <w:cs/>
        </w:rPr>
        <w:t>กลุ่มบริษัทและบริษัทได้ทำสัญญากับบริษัทที่เกี่ยวข้องกันหลายแห่งเพื่อ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ให้บริการให้คำปรึ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กษาและให้บริการธุรกิจแก่บริษัทในเครือหลายแห่ง โดยสัญญาจะสิ้นสุดเมื่อ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กลุ่มบริษัทและ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บริษัท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14:paraId="5AE29EAA" w14:textId="77777777" w:rsidR="00B06D3A" w:rsidRPr="00200B54" w:rsidRDefault="00B06D3A" w:rsidP="0046032E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347EE14A" w14:textId="72BF54DA" w:rsidR="00464A7F" w:rsidRDefault="0079593A" w:rsidP="0046032E">
      <w:pPr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9433A9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บริษัทได้ทำสัญญาให้กู้ยืมเงินแก่บริษัทที่เกี่ยวข้องกันหลายแห่ง</w:t>
      </w:r>
      <w:r w:rsidR="00503B4C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และได้ทำสัญญากู้ยืมเงินจากบริษัทที่เกี่ยวข้องกัน</w:t>
      </w:r>
      <w:r w:rsidR="005945A1" w:rsidRPr="009433A9">
        <w:rPr>
          <w:rFonts w:asciiTheme="majorBidi" w:hAnsiTheme="majorBidi" w:cstheme="majorBidi" w:hint="cs"/>
          <w:sz w:val="30"/>
          <w:szCs w:val="30"/>
          <w:cs/>
        </w:rPr>
        <w:t>แห่งหนึ่ง โดยสัญญาจะสิ้นสุดเมื่อบริษัทได้รับชำระคืนเงินต้นหมดหรือเมื่อผู้ให้กู้ทวงถาม</w:t>
      </w:r>
    </w:p>
    <w:p w14:paraId="3127116D" w14:textId="77777777" w:rsidR="008B73D8" w:rsidRPr="009433A9" w:rsidRDefault="008B73D8" w:rsidP="0046032E">
      <w:pPr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3DFEB7AF" w14:textId="0EF511D6" w:rsidR="00EC1879" w:rsidRPr="009433A9" w:rsidRDefault="00EC1879" w:rsidP="00EC1879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บริษัทได้ทำสัญญาให้กู้ยืมเงินหลายฉบับแก่บริษัทที่เกี่ยวข้องกันแห่งหนึ่ง เพื่อใช้ในโครงการผลิตกระแสไฟฟ้าจากพลังงานแสงอาทิตย์หลายโครงการ ซึ่งมีอัตราดอกเบี้ยเท่ากับที่ระบุในสัญญา เงินกู้ยืมนี้มีกำหนดชำระคืนภายใน </w:t>
      </w:r>
      <w:r w:rsidRPr="009433A9">
        <w:rPr>
          <w:rFonts w:ascii="Angsana New" w:hAnsi="Angsana New"/>
          <w:spacing w:val="-2"/>
          <w:sz w:val="30"/>
          <w:szCs w:val="30"/>
        </w:rPr>
        <w:t>1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ปีและ </w:t>
      </w:r>
      <w:r w:rsidRPr="009433A9">
        <w:rPr>
          <w:rFonts w:ascii="Angsana New" w:hAnsi="Angsana New"/>
          <w:spacing w:val="-2"/>
          <w:sz w:val="30"/>
          <w:szCs w:val="30"/>
        </w:rPr>
        <w:t>8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ปี ตามแต่ละสัญญาพร้อมทั้งค้ำประกันโดยสินทรัพย์ของแต่ละโครงการ โดยสัญญาดังกล่าวจะทยอยสิ้นสุดใน</w:t>
      </w:r>
      <w:r w:rsidRPr="007B1010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7B1010" w:rsidRPr="007B1010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7B101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B1010">
        <w:rPr>
          <w:rFonts w:ascii="Angsana New" w:hAnsi="Angsana New"/>
          <w:spacing w:val="-2"/>
          <w:sz w:val="30"/>
          <w:szCs w:val="30"/>
        </w:rPr>
        <w:t>2564</w:t>
      </w:r>
      <w:r w:rsidRPr="007B1010">
        <w:rPr>
          <w:rFonts w:ascii="Angsana New" w:hAnsi="Angsana New"/>
          <w:spacing w:val="-2"/>
          <w:sz w:val="30"/>
          <w:szCs w:val="30"/>
          <w:cs/>
        </w:rPr>
        <w:t xml:space="preserve"> จนถึงเดือน</w:t>
      </w:r>
      <w:r w:rsidR="009A5127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7B101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B1010">
        <w:rPr>
          <w:rFonts w:ascii="Angsana New" w:hAnsi="Angsana New"/>
          <w:spacing w:val="-2"/>
          <w:sz w:val="30"/>
          <w:szCs w:val="30"/>
        </w:rPr>
        <w:t>2571</w:t>
      </w:r>
    </w:p>
    <w:p w14:paraId="6FD99A2D" w14:textId="77777777" w:rsidR="00EC1879" w:rsidRPr="00200B54" w:rsidRDefault="00EC1879" w:rsidP="00EC1879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9FC95E1" w14:textId="08B6EA79" w:rsidR="00EC1879" w:rsidRPr="009433A9" w:rsidRDefault="00EC1879" w:rsidP="00EC1879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9433A9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เงินให้กู้ยืมแก่บริษัทร่วมแห่งหนึ่งเพื่อใช้ในการก่อสร้างโรงงานไฟฟ้าพลังงานแสงอาทิตย์ โดยมีอัตราดอกเบี้ยร้อยละ </w:t>
      </w:r>
      <w:r w:rsidRPr="009433A9">
        <w:rPr>
          <w:rFonts w:ascii="Angsana New" w:hAnsi="Angsana New"/>
          <w:spacing w:val="-2"/>
          <w:sz w:val="30"/>
          <w:szCs w:val="30"/>
        </w:rPr>
        <w:t>10</w:t>
      </w:r>
      <w:r w:rsidR="00281CAD" w:rsidRPr="009433A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pacing w:val="-2"/>
          <w:sz w:val="30"/>
          <w:szCs w:val="30"/>
          <w:cs/>
        </w:rPr>
        <w:t>ต่อปี ซึ่งสัญญาดังกล่าวจะสิ้นสุดตามที่ระบุในสัญญา</w:t>
      </w:r>
    </w:p>
    <w:p w14:paraId="309C3477" w14:textId="16FA033E" w:rsidR="00200B54" w:rsidRDefault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CC0578E" w14:textId="35A20910" w:rsidR="00F30622" w:rsidRDefault="00F30622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t>ลูกหนี้การค้า</w:t>
      </w:r>
      <w:r w:rsidR="00322D32" w:rsidRPr="009433A9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</w:p>
    <w:p w14:paraId="24428301" w14:textId="77777777" w:rsidR="008B73D8" w:rsidRPr="009433A9" w:rsidRDefault="008B73D8" w:rsidP="008B73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42721DBF" w14:textId="0273D10B" w:rsidR="00F30622" w:rsidRPr="009433A9" w:rsidRDefault="00F30622" w:rsidP="00F30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6"/>
          <w:szCs w:val="6"/>
        </w:rPr>
      </w:pPr>
    </w:p>
    <w:tbl>
      <w:tblPr>
        <w:tblW w:w="96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080"/>
        <w:gridCol w:w="1267"/>
        <w:gridCol w:w="181"/>
        <w:gridCol w:w="1268"/>
        <w:gridCol w:w="178"/>
        <w:gridCol w:w="1175"/>
        <w:gridCol w:w="183"/>
        <w:gridCol w:w="1253"/>
        <w:gridCol w:w="9"/>
      </w:tblGrid>
      <w:tr w:rsidR="00CC6738" w:rsidRPr="009433A9" w14:paraId="60C6A3AF" w14:textId="77777777" w:rsidTr="00F57206">
        <w:trPr>
          <w:cantSplit/>
        </w:trPr>
        <w:tc>
          <w:tcPr>
            <w:tcW w:w="3060" w:type="dxa"/>
            <w:vAlign w:val="bottom"/>
            <w:hideMark/>
          </w:tcPr>
          <w:p w14:paraId="62C15EB1" w14:textId="77777777" w:rsidR="00CC6738" w:rsidRPr="009433A9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EABBF0" w14:textId="77777777" w:rsidR="00CC6738" w:rsidRPr="009433A9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16" w:type="dxa"/>
            <w:gridSpan w:val="3"/>
            <w:vAlign w:val="bottom"/>
          </w:tcPr>
          <w:p w14:paraId="2F5A9B59" w14:textId="53FFFF1C" w:rsidR="00CC6738" w:rsidRPr="009433A9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42066027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20" w:type="dxa"/>
            <w:gridSpan w:val="4"/>
            <w:vAlign w:val="bottom"/>
          </w:tcPr>
          <w:p w14:paraId="09A38233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C6738" w:rsidRPr="009433A9" w14:paraId="22DEBC4F" w14:textId="77777777" w:rsidTr="00F57206">
        <w:trPr>
          <w:cantSplit/>
        </w:trPr>
        <w:tc>
          <w:tcPr>
            <w:tcW w:w="3060" w:type="dxa"/>
            <w:vAlign w:val="bottom"/>
          </w:tcPr>
          <w:p w14:paraId="3F826384" w14:textId="77777777" w:rsidR="00CC6738" w:rsidRPr="009433A9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780E6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4FFB176F" w14:textId="67F64C4C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7" w:type="dxa"/>
            <w:vAlign w:val="bottom"/>
          </w:tcPr>
          <w:p w14:paraId="08308ADC" w14:textId="7EAF8094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</w:t>
            </w:r>
            <w:r w:rsidR="00B43B45" w:rsidRPr="009433A9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0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 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ม</w:t>
            </w:r>
            <w:r w:rsidR="00B43B45" w:rsidRPr="009433A9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ิถุนายน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494BCD79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1" w:type="dxa"/>
            <w:vAlign w:val="bottom"/>
          </w:tcPr>
          <w:p w14:paraId="7C167398" w14:textId="77777777" w:rsidR="00CC6738" w:rsidRPr="009433A9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45D89DB" w14:textId="77777777" w:rsidR="00CC6738" w:rsidRPr="009433A9" w:rsidRDefault="00CC6738" w:rsidP="00BA07E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137E3EF3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6D41A014" w14:textId="2D622F45" w:rsidR="00CC6738" w:rsidRPr="009433A9" w:rsidRDefault="00CC6738" w:rsidP="00BA07E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43B45" w:rsidRPr="009433A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</w:t>
            </w:r>
            <w:r w:rsidR="00B43B45" w:rsidRPr="009433A9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3" w:type="dxa"/>
            <w:vAlign w:val="bottom"/>
          </w:tcPr>
          <w:p w14:paraId="09A71B20" w14:textId="77777777" w:rsidR="00CC6738" w:rsidRPr="009433A9" w:rsidRDefault="00CC6738" w:rsidP="00BA07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6AC857D7" w14:textId="77777777" w:rsidR="00CC6738" w:rsidRPr="009433A9" w:rsidRDefault="00CC6738" w:rsidP="00BA07E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CC6738" w:rsidRPr="009433A9" w14:paraId="0335E5E6" w14:textId="77777777" w:rsidTr="00F57206">
        <w:trPr>
          <w:gridAfter w:val="1"/>
          <w:wAfter w:w="9" w:type="dxa"/>
          <w:cantSplit/>
          <w:trHeight w:val="335"/>
        </w:trPr>
        <w:tc>
          <w:tcPr>
            <w:tcW w:w="3060" w:type="dxa"/>
            <w:vAlign w:val="bottom"/>
            <w:hideMark/>
          </w:tcPr>
          <w:p w14:paraId="55EAD713" w14:textId="77777777" w:rsidR="00CC6738" w:rsidRPr="009433A9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9F25C33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05" w:type="dxa"/>
            <w:gridSpan w:val="7"/>
            <w:vAlign w:val="bottom"/>
            <w:hideMark/>
          </w:tcPr>
          <w:p w14:paraId="2D49CC78" w14:textId="6EBED4B0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C6738" w:rsidRPr="009433A9" w14:paraId="24AD7F6E" w14:textId="77777777" w:rsidTr="00F57206">
        <w:trPr>
          <w:cantSplit/>
        </w:trPr>
        <w:tc>
          <w:tcPr>
            <w:tcW w:w="3060" w:type="dxa"/>
            <w:hideMark/>
          </w:tcPr>
          <w:p w14:paraId="4792FCCA" w14:textId="550E08B2" w:rsidR="00CC6738" w:rsidRPr="009433A9" w:rsidRDefault="00CC6738" w:rsidP="00BA07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80" w:type="dxa"/>
          </w:tcPr>
          <w:p w14:paraId="7ACAC899" w14:textId="2AEAA31F" w:rsidR="00CC6738" w:rsidRPr="009433A9" w:rsidRDefault="00331F66" w:rsidP="001A0D1E">
            <w:pPr>
              <w:pStyle w:val="acctfourfigures"/>
              <w:tabs>
                <w:tab w:val="clear" w:pos="765"/>
              </w:tabs>
              <w:spacing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67" w:type="dxa"/>
          </w:tcPr>
          <w:p w14:paraId="6CF8B99B" w14:textId="7D415AE3" w:rsidR="00CC6738" w:rsidRPr="009433A9" w:rsidRDefault="00CC6738" w:rsidP="00BA07E6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CF5628D" w14:textId="77777777" w:rsidR="00CC6738" w:rsidRPr="009433A9" w:rsidRDefault="00CC6738" w:rsidP="00BA07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</w:tcPr>
          <w:p w14:paraId="0CD27CCA" w14:textId="53FBC856" w:rsidR="00CC6738" w:rsidRPr="009433A9" w:rsidRDefault="00CC6738" w:rsidP="00BA07E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20A0264" w14:textId="77777777" w:rsidR="00CC6738" w:rsidRPr="009433A9" w:rsidRDefault="00CC6738" w:rsidP="00BA07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550A61DC" w14:textId="55C07956" w:rsidR="00CC6738" w:rsidRPr="009433A9" w:rsidRDefault="00CC6738" w:rsidP="00BA07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A592339" w14:textId="77777777" w:rsidR="00CC6738" w:rsidRPr="009433A9" w:rsidRDefault="00CC6738" w:rsidP="00BA07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18A8F436" w14:textId="336F73F6" w:rsidR="00CC6738" w:rsidRPr="009433A9" w:rsidRDefault="00CC6738" w:rsidP="00BA07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6AB5" w:rsidRPr="009433A9" w14:paraId="02DEABBF" w14:textId="77777777" w:rsidTr="00F57206">
        <w:trPr>
          <w:cantSplit/>
        </w:trPr>
        <w:tc>
          <w:tcPr>
            <w:tcW w:w="3060" w:type="dxa"/>
          </w:tcPr>
          <w:p w14:paraId="1E81046E" w14:textId="7E161A3F" w:rsidR="00B36AB5" w:rsidRPr="009433A9" w:rsidRDefault="00B36AB5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693AB3A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</w:tcPr>
          <w:p w14:paraId="7A1CC3E8" w14:textId="3F565208" w:rsidR="00B36AB5" w:rsidRPr="009433A9" w:rsidRDefault="00DE552F" w:rsidP="00D23CA9">
            <w:pPr>
              <w:pStyle w:val="acctfourfigures"/>
              <w:tabs>
                <w:tab w:val="clear" w:pos="765"/>
              </w:tabs>
              <w:spacing w:line="240" w:lineRule="auto"/>
              <w:ind w:left="-350" w:right="38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C949471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B0F81F4" w14:textId="2D5C8948" w:rsidR="00B36AB5" w:rsidRPr="009433A9" w:rsidRDefault="00574905" w:rsidP="00B36A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CF92B63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4E021BDA" w14:textId="42541180" w:rsidR="00B36AB5" w:rsidRPr="009433A9" w:rsidRDefault="00DE552F" w:rsidP="005C4D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286,611</w:t>
            </w:r>
          </w:p>
        </w:tc>
        <w:tc>
          <w:tcPr>
            <w:tcW w:w="183" w:type="dxa"/>
          </w:tcPr>
          <w:p w14:paraId="41F35E73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07B3CF7" w14:textId="640D0965" w:rsidR="00B36AB5" w:rsidRPr="009433A9" w:rsidRDefault="0057490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287,457</w:t>
            </w:r>
          </w:p>
        </w:tc>
      </w:tr>
      <w:tr w:rsidR="00B36AB5" w:rsidRPr="009433A9" w14:paraId="683F9905" w14:textId="77777777" w:rsidTr="00F57206">
        <w:trPr>
          <w:cantSplit/>
        </w:trPr>
        <w:tc>
          <w:tcPr>
            <w:tcW w:w="3060" w:type="dxa"/>
          </w:tcPr>
          <w:p w14:paraId="6E709636" w14:textId="1E1CE72E" w:rsidR="00B36AB5" w:rsidRPr="009433A9" w:rsidRDefault="00B36AB5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507956" w:rsidRPr="009433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703F96CA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288C947" w14:textId="46EC92C1" w:rsidR="00B36AB5" w:rsidRPr="009433A9" w:rsidRDefault="00955BEF" w:rsidP="00955BEF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181" w:type="dxa"/>
          </w:tcPr>
          <w:p w14:paraId="649E9969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3702B36" w14:textId="3DF4A8F9" w:rsidR="00B36AB5" w:rsidRPr="009433A9" w:rsidRDefault="00955BEF" w:rsidP="00955BE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78" w:type="dxa"/>
          </w:tcPr>
          <w:p w14:paraId="713676D4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1799668" w14:textId="537C5529" w:rsidR="00B36AB5" w:rsidRPr="009433A9" w:rsidRDefault="009B3DE1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56192E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183" w:type="dxa"/>
          </w:tcPr>
          <w:p w14:paraId="408BE321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</w:tcPr>
          <w:p w14:paraId="5195508A" w14:textId="6292FC13" w:rsidR="00B36AB5" w:rsidRPr="009433A9" w:rsidRDefault="002117E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8,370</w:t>
            </w:r>
          </w:p>
        </w:tc>
      </w:tr>
      <w:tr w:rsidR="00B36AB5" w:rsidRPr="009433A9" w14:paraId="2FAAB72D" w14:textId="77777777" w:rsidTr="00F57206">
        <w:trPr>
          <w:cantSplit/>
        </w:trPr>
        <w:tc>
          <w:tcPr>
            <w:tcW w:w="3060" w:type="dxa"/>
          </w:tcPr>
          <w:p w14:paraId="6CD96037" w14:textId="77777777" w:rsidR="00B36AB5" w:rsidRPr="009433A9" w:rsidRDefault="00B36AB5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B5AF41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A4D0036" w14:textId="2CA66ABC" w:rsidR="00B36AB5" w:rsidRPr="009433A9" w:rsidRDefault="00955BEF" w:rsidP="00955BEF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181" w:type="dxa"/>
          </w:tcPr>
          <w:p w14:paraId="270DF68E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DB85E61" w14:textId="61EF6662" w:rsidR="00B36AB5" w:rsidRPr="009433A9" w:rsidRDefault="00955BEF" w:rsidP="00955BE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78" w:type="dxa"/>
          </w:tcPr>
          <w:p w14:paraId="0509A34E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DCAA8AC" w14:textId="2E3C8666" w:rsidR="00B36AB5" w:rsidRPr="009433A9" w:rsidRDefault="009B3DE1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5619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940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19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183" w:type="dxa"/>
          </w:tcPr>
          <w:p w14:paraId="42B5B74F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62FF5" w14:textId="7E286C16" w:rsidR="00B36AB5" w:rsidRPr="009433A9" w:rsidRDefault="0057490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295,</w:t>
            </w:r>
            <w:r w:rsidR="002117E5" w:rsidRPr="009433A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117E5" w:rsidRPr="009433A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574905" w:rsidRPr="009433A9" w14:paraId="744FB337" w14:textId="77777777" w:rsidTr="00F57206">
        <w:trPr>
          <w:cantSplit/>
        </w:trPr>
        <w:tc>
          <w:tcPr>
            <w:tcW w:w="3060" w:type="dxa"/>
          </w:tcPr>
          <w:p w14:paraId="40DC1A7B" w14:textId="77777777" w:rsidR="00574905" w:rsidRPr="005C4D66" w:rsidRDefault="00574905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F0A88A" w14:textId="77777777" w:rsidR="00574905" w:rsidRPr="005C4D66" w:rsidRDefault="0057490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97E9763" w14:textId="77777777" w:rsidR="00574905" w:rsidRPr="005C4D66" w:rsidRDefault="0057490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882A854" w14:textId="77777777" w:rsidR="00574905" w:rsidRPr="005C4D66" w:rsidRDefault="0057490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7805F8F" w14:textId="77777777" w:rsidR="00574905" w:rsidRPr="005C4D66" w:rsidRDefault="00574905" w:rsidP="00B36A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2DE9789" w14:textId="77777777" w:rsidR="00574905" w:rsidRPr="005C4D66" w:rsidRDefault="0057490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0685184" w14:textId="77777777" w:rsidR="00574905" w:rsidRPr="005C4D66" w:rsidRDefault="0057490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D0BFA44" w14:textId="77777777" w:rsidR="00574905" w:rsidRPr="005C4D66" w:rsidRDefault="0057490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1F8CB6DB" w14:textId="77777777" w:rsidR="00574905" w:rsidRPr="005C4D66" w:rsidRDefault="0057490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6AB5" w:rsidRPr="009433A9" w14:paraId="090AE2BE" w14:textId="77777777" w:rsidTr="00F57206">
        <w:trPr>
          <w:cantSplit/>
        </w:trPr>
        <w:tc>
          <w:tcPr>
            <w:tcW w:w="3060" w:type="dxa"/>
            <w:hideMark/>
          </w:tcPr>
          <w:p w14:paraId="2EFE6133" w14:textId="42FB8C2B" w:rsidR="00B36AB5" w:rsidRPr="009433A9" w:rsidRDefault="00B36AB5" w:rsidP="00B36A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2CA52C30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FE3AAE1" w14:textId="75111D7D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C1F7347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D960FE2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EC2791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EB6D70B" w14:textId="77777777" w:rsidR="00B36AB5" w:rsidRPr="009433A9" w:rsidRDefault="00B36AB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37649418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2892210E" w14:textId="77777777" w:rsidR="00B36AB5" w:rsidRPr="009433A9" w:rsidRDefault="00B36AB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AB5" w:rsidRPr="009433A9" w14:paraId="28C23419" w14:textId="77777777" w:rsidTr="00F57206">
        <w:trPr>
          <w:cantSplit/>
        </w:trPr>
        <w:tc>
          <w:tcPr>
            <w:tcW w:w="3060" w:type="dxa"/>
          </w:tcPr>
          <w:p w14:paraId="5BCB11B1" w14:textId="6A963304" w:rsidR="00B36AB5" w:rsidRPr="009433A9" w:rsidRDefault="00B36AB5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BBA5CA9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8728A38" w14:textId="709799C4" w:rsidR="00B36AB5" w:rsidRPr="009433A9" w:rsidRDefault="00D82712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2712">
              <w:rPr>
                <w:rFonts w:asciiTheme="majorBidi" w:hAnsiTheme="majorBidi" w:cstheme="majorBidi"/>
                <w:sz w:val="30"/>
                <w:szCs w:val="30"/>
              </w:rPr>
              <w:t>348,388</w:t>
            </w:r>
          </w:p>
        </w:tc>
        <w:tc>
          <w:tcPr>
            <w:tcW w:w="181" w:type="dxa"/>
          </w:tcPr>
          <w:p w14:paraId="7D2D54CA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F1AD067" w14:textId="34F96895" w:rsidR="00B36AB5" w:rsidRPr="009433A9" w:rsidRDefault="00927981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277,162</w:t>
            </w:r>
          </w:p>
        </w:tc>
        <w:tc>
          <w:tcPr>
            <w:tcW w:w="178" w:type="dxa"/>
          </w:tcPr>
          <w:p w14:paraId="52B9E58B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0A7F570" w14:textId="22202278" w:rsidR="00B36AB5" w:rsidRPr="009433A9" w:rsidRDefault="00D82712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2712">
              <w:rPr>
                <w:rFonts w:asciiTheme="majorBidi" w:hAnsiTheme="majorBidi" w:cstheme="majorBidi"/>
                <w:sz w:val="30"/>
                <w:szCs w:val="30"/>
              </w:rPr>
              <w:t>307,987</w:t>
            </w:r>
          </w:p>
        </w:tc>
        <w:tc>
          <w:tcPr>
            <w:tcW w:w="183" w:type="dxa"/>
          </w:tcPr>
          <w:p w14:paraId="067FB1C4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6BD36B24" w14:textId="00DE1727" w:rsidR="00B36AB5" w:rsidRPr="009433A9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239,41</w:t>
            </w:r>
            <w:r w:rsidR="00011705" w:rsidRPr="009433A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07956" w:rsidRPr="009433A9" w14:paraId="422B0D30" w14:textId="77777777" w:rsidTr="00F57206">
        <w:trPr>
          <w:cantSplit/>
        </w:trPr>
        <w:tc>
          <w:tcPr>
            <w:tcW w:w="3060" w:type="dxa"/>
          </w:tcPr>
          <w:p w14:paraId="0865585D" w14:textId="3427783D" w:rsidR="00507956" w:rsidRPr="009433A9" w:rsidRDefault="00507956" w:rsidP="005079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80" w:type="dxa"/>
          </w:tcPr>
          <w:p w14:paraId="32FB9A37" w14:textId="77777777" w:rsidR="00507956" w:rsidRPr="009433A9" w:rsidRDefault="00507956" w:rsidP="00507956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957ECD2" w14:textId="2112DD34" w:rsidR="00507956" w:rsidRPr="009433A9" w:rsidRDefault="00D82712" w:rsidP="00507956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2712">
              <w:rPr>
                <w:rFonts w:asciiTheme="majorBidi" w:hAnsiTheme="majorBidi" w:cstheme="majorBidi"/>
                <w:sz w:val="30"/>
                <w:szCs w:val="30"/>
              </w:rPr>
              <w:t>13,389</w:t>
            </w:r>
          </w:p>
        </w:tc>
        <w:tc>
          <w:tcPr>
            <w:tcW w:w="181" w:type="dxa"/>
          </w:tcPr>
          <w:p w14:paraId="3D252103" w14:textId="77777777" w:rsidR="00507956" w:rsidRPr="009433A9" w:rsidRDefault="00507956" w:rsidP="005079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54703925" w14:textId="53FFF36C" w:rsidR="00507956" w:rsidRPr="009433A9" w:rsidRDefault="00507956" w:rsidP="0050795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9,517</w:t>
            </w:r>
          </w:p>
        </w:tc>
        <w:tc>
          <w:tcPr>
            <w:tcW w:w="178" w:type="dxa"/>
          </w:tcPr>
          <w:p w14:paraId="704D1E19" w14:textId="77777777" w:rsidR="00507956" w:rsidRPr="009433A9" w:rsidRDefault="00507956" w:rsidP="005079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988A73B" w14:textId="5B552C60" w:rsidR="00507956" w:rsidRPr="009433A9" w:rsidRDefault="009B3DE1" w:rsidP="005079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8,942</w:t>
            </w:r>
          </w:p>
        </w:tc>
        <w:tc>
          <w:tcPr>
            <w:tcW w:w="183" w:type="dxa"/>
          </w:tcPr>
          <w:p w14:paraId="6A846FE7" w14:textId="77777777" w:rsidR="00507956" w:rsidRPr="009433A9" w:rsidRDefault="00507956" w:rsidP="00507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5C5D937" w14:textId="7BE713B7" w:rsidR="00507956" w:rsidRPr="009433A9" w:rsidRDefault="00507956" w:rsidP="005079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6,508</w:t>
            </w:r>
          </w:p>
        </w:tc>
      </w:tr>
      <w:tr w:rsidR="00B36AB5" w:rsidRPr="009433A9" w14:paraId="67B5DF05" w14:textId="77777777" w:rsidTr="00F57206">
        <w:trPr>
          <w:cantSplit/>
        </w:trPr>
        <w:tc>
          <w:tcPr>
            <w:tcW w:w="3060" w:type="dxa"/>
          </w:tcPr>
          <w:p w14:paraId="3A578A87" w14:textId="2722931F" w:rsidR="00B36AB5" w:rsidRPr="009433A9" w:rsidRDefault="00927981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80" w:type="dxa"/>
          </w:tcPr>
          <w:p w14:paraId="3E768BC9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B6A3AB4" w14:textId="56B35D8E" w:rsidR="00B36AB5" w:rsidRPr="009433A9" w:rsidRDefault="000B454E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13,692</w:t>
            </w:r>
          </w:p>
        </w:tc>
        <w:tc>
          <w:tcPr>
            <w:tcW w:w="181" w:type="dxa"/>
          </w:tcPr>
          <w:p w14:paraId="455AE72E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B6396BE" w14:textId="26C1C4D8" w:rsidR="00B36AB5" w:rsidRPr="009433A9" w:rsidRDefault="00927981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13,658</w:t>
            </w:r>
          </w:p>
        </w:tc>
        <w:tc>
          <w:tcPr>
            <w:tcW w:w="178" w:type="dxa"/>
          </w:tcPr>
          <w:p w14:paraId="469AD85B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D6AF306" w14:textId="091E0127" w:rsidR="00B36AB5" w:rsidRPr="009433A9" w:rsidRDefault="009B3DE1" w:rsidP="00FE2AB2">
            <w:pPr>
              <w:pStyle w:val="acctfourfigures"/>
              <w:tabs>
                <w:tab w:val="clear" w:pos="765"/>
              </w:tabs>
              <w:spacing w:line="240" w:lineRule="auto"/>
              <w:ind w:left="-180" w:right="3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AFA1076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6564C31" w14:textId="700EE486" w:rsidR="00B36AB5" w:rsidRPr="009433A9" w:rsidRDefault="00095DC6" w:rsidP="00D23CA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3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6AB5" w:rsidRPr="009433A9" w14:paraId="54E34F00" w14:textId="77777777" w:rsidTr="00F57206">
        <w:trPr>
          <w:cantSplit/>
        </w:trPr>
        <w:tc>
          <w:tcPr>
            <w:tcW w:w="3060" w:type="dxa"/>
          </w:tcPr>
          <w:p w14:paraId="29CB2572" w14:textId="660DB046" w:rsidR="00B36AB5" w:rsidRPr="009433A9" w:rsidRDefault="00927981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080" w:type="dxa"/>
          </w:tcPr>
          <w:p w14:paraId="1D469BE0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1684979" w14:textId="7901F429" w:rsidR="00B36AB5" w:rsidRPr="009433A9" w:rsidRDefault="000B454E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 w:rsidR="0061311C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81" w:type="dxa"/>
          </w:tcPr>
          <w:p w14:paraId="48D7969A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1B95E4D" w14:textId="4CAC0C5B" w:rsidR="00B36AB5" w:rsidRPr="009433A9" w:rsidRDefault="00927981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8,002</w:t>
            </w:r>
          </w:p>
        </w:tc>
        <w:tc>
          <w:tcPr>
            <w:tcW w:w="178" w:type="dxa"/>
          </w:tcPr>
          <w:p w14:paraId="0F6366F9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3721E5E" w14:textId="15BECBB2" w:rsidR="00B36AB5" w:rsidRPr="009433A9" w:rsidRDefault="009B3DE1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</w:t>
            </w:r>
            <w:r w:rsidR="0056192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</w:tcPr>
          <w:p w14:paraId="7C03FA06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F9BBE60" w14:textId="3CD7F08A" w:rsidR="00B36AB5" w:rsidRPr="009433A9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3,588</w:t>
            </w:r>
          </w:p>
        </w:tc>
      </w:tr>
      <w:tr w:rsidR="00927981" w:rsidRPr="009433A9" w14:paraId="3730B74B" w14:textId="77777777" w:rsidTr="00F57206">
        <w:trPr>
          <w:cantSplit/>
        </w:trPr>
        <w:tc>
          <w:tcPr>
            <w:tcW w:w="3060" w:type="dxa"/>
          </w:tcPr>
          <w:p w14:paraId="51C38DC0" w14:textId="36B228B3" w:rsidR="00927981" w:rsidRPr="009433A9" w:rsidRDefault="00927981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080" w:type="dxa"/>
          </w:tcPr>
          <w:p w14:paraId="5621EFF7" w14:textId="77777777" w:rsidR="00927981" w:rsidRPr="009433A9" w:rsidRDefault="00927981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EFFC22D" w14:textId="1B233A99" w:rsidR="00927981" w:rsidRPr="009433A9" w:rsidRDefault="000B454E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7,807</w:t>
            </w:r>
          </w:p>
        </w:tc>
        <w:tc>
          <w:tcPr>
            <w:tcW w:w="181" w:type="dxa"/>
          </w:tcPr>
          <w:p w14:paraId="64C92451" w14:textId="77777777" w:rsidR="00927981" w:rsidRPr="009433A9" w:rsidRDefault="00927981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3832DE4" w14:textId="35FE547C" w:rsidR="00927981" w:rsidRPr="009433A9" w:rsidRDefault="00927981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2,523</w:t>
            </w:r>
          </w:p>
        </w:tc>
        <w:tc>
          <w:tcPr>
            <w:tcW w:w="178" w:type="dxa"/>
          </w:tcPr>
          <w:p w14:paraId="2A843DF9" w14:textId="77777777" w:rsidR="00927981" w:rsidRPr="009433A9" w:rsidRDefault="00927981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E4A5180" w14:textId="73739E1E" w:rsidR="00927981" w:rsidRPr="009433A9" w:rsidRDefault="009B3DE1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7,399</w:t>
            </w:r>
          </w:p>
        </w:tc>
        <w:tc>
          <w:tcPr>
            <w:tcW w:w="183" w:type="dxa"/>
          </w:tcPr>
          <w:p w14:paraId="74255F62" w14:textId="77777777" w:rsidR="00927981" w:rsidRPr="009433A9" w:rsidRDefault="00927981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58C9222B" w14:textId="585FCABB" w:rsidR="00927981" w:rsidRPr="009433A9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2,113</w:t>
            </w:r>
          </w:p>
        </w:tc>
      </w:tr>
      <w:tr w:rsidR="00B36AB5" w:rsidRPr="009433A9" w14:paraId="40F869F8" w14:textId="77777777" w:rsidTr="00955BEF">
        <w:trPr>
          <w:cantSplit/>
        </w:trPr>
        <w:tc>
          <w:tcPr>
            <w:tcW w:w="3060" w:type="dxa"/>
          </w:tcPr>
          <w:p w14:paraId="0E872A51" w14:textId="49D6AC49" w:rsidR="00B36AB5" w:rsidRPr="009433A9" w:rsidRDefault="00B36AB5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2117E5" w:rsidRPr="009433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1CD00E67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26F1274" w14:textId="04C791C7" w:rsidR="00B36AB5" w:rsidRPr="009433A9" w:rsidRDefault="00955BEF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82712" w:rsidRPr="00D827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181" w:type="dxa"/>
          </w:tcPr>
          <w:p w14:paraId="2A23F2B7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02312A6" w14:textId="449B4206" w:rsidR="00B36AB5" w:rsidRPr="009433A9" w:rsidRDefault="00927981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955BEF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178" w:type="dxa"/>
          </w:tcPr>
          <w:p w14:paraId="1C8F3EAD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E643A8E" w14:textId="4B9F3AF9" w:rsidR="00B36AB5" w:rsidRPr="009433A9" w:rsidRDefault="0056192E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131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83" w:type="dxa"/>
          </w:tcPr>
          <w:p w14:paraId="26272CE8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</w:tcPr>
          <w:p w14:paraId="47F29985" w14:textId="05537C5C" w:rsidR="00B36AB5" w:rsidRPr="009433A9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4,</w:t>
            </w:r>
            <w:r w:rsidR="002117E5" w:rsidRPr="009433A9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  <w:tr w:rsidR="00B36AB5" w:rsidRPr="009433A9" w14:paraId="1E8A8EA0" w14:textId="77777777" w:rsidTr="00955BEF">
        <w:trPr>
          <w:cantSplit/>
        </w:trPr>
        <w:tc>
          <w:tcPr>
            <w:tcW w:w="3060" w:type="dxa"/>
          </w:tcPr>
          <w:p w14:paraId="417A5297" w14:textId="77777777" w:rsidR="00B36AB5" w:rsidRPr="009433A9" w:rsidRDefault="00B36AB5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0A7084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CBF4320" w14:textId="25D84E95" w:rsidR="00B36AB5" w:rsidRPr="009433A9" w:rsidRDefault="00D82712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955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D8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5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181" w:type="dxa"/>
          </w:tcPr>
          <w:p w14:paraId="207ED50E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CC036EE" w14:textId="1722D198" w:rsidR="00B36AB5" w:rsidRPr="00164E37" w:rsidRDefault="00095DC6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55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5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178" w:type="dxa"/>
          </w:tcPr>
          <w:p w14:paraId="35080ED2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12D5746" w14:textId="23800746" w:rsidR="00B36AB5" w:rsidRPr="00C940D1" w:rsidRDefault="00900EE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0EE6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56192E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3</w:t>
            </w:r>
            <w:r w:rsidR="00D82712" w:rsidRPr="00D8271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6192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985</w:t>
            </w:r>
          </w:p>
        </w:tc>
        <w:tc>
          <w:tcPr>
            <w:tcW w:w="183" w:type="dxa"/>
          </w:tcPr>
          <w:p w14:paraId="1379C8C3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179A63" w14:textId="7E526B75" w:rsidR="00B36AB5" w:rsidRPr="009433A9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255,</w:t>
            </w:r>
            <w:r w:rsidR="002117E5" w:rsidRPr="009433A9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011705" w:rsidRPr="009433A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EF0B3D" w:rsidRPr="009433A9" w14:paraId="444A3900" w14:textId="77777777" w:rsidTr="00EF0B3D">
        <w:trPr>
          <w:cantSplit/>
        </w:trPr>
        <w:tc>
          <w:tcPr>
            <w:tcW w:w="3060" w:type="dxa"/>
          </w:tcPr>
          <w:p w14:paraId="3104EA34" w14:textId="77777777" w:rsidR="00EF0B3D" w:rsidRPr="009433A9" w:rsidRDefault="00EF0B3D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99931A" w14:textId="77777777" w:rsidR="00EF0B3D" w:rsidRPr="009433A9" w:rsidRDefault="00EF0B3D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2AD077D" w14:textId="77777777" w:rsidR="00EF0B3D" w:rsidRPr="00D82712" w:rsidRDefault="00EF0B3D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3052558" w14:textId="77777777" w:rsidR="00EF0B3D" w:rsidRPr="009433A9" w:rsidRDefault="00EF0B3D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7768020" w14:textId="77777777" w:rsidR="00EF0B3D" w:rsidRPr="009433A9" w:rsidRDefault="00EF0B3D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81E3FB0" w14:textId="77777777" w:rsidR="00EF0B3D" w:rsidRPr="009433A9" w:rsidRDefault="00EF0B3D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B7E2AA3" w14:textId="77777777" w:rsidR="00EF0B3D" w:rsidRPr="00900EE6" w:rsidRDefault="00EF0B3D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236980A" w14:textId="77777777" w:rsidR="00EF0B3D" w:rsidRPr="009433A9" w:rsidRDefault="00EF0B3D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437395E5" w14:textId="77777777" w:rsidR="00EF0B3D" w:rsidRPr="009433A9" w:rsidRDefault="00EF0B3D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6AB5" w:rsidRPr="009433A9" w14:paraId="3ADA9C6A" w14:textId="77777777" w:rsidTr="00EF0B3D">
        <w:trPr>
          <w:cantSplit/>
        </w:trPr>
        <w:tc>
          <w:tcPr>
            <w:tcW w:w="3060" w:type="dxa"/>
            <w:hideMark/>
          </w:tcPr>
          <w:p w14:paraId="01A93F89" w14:textId="11339F20" w:rsidR="00B36AB5" w:rsidRPr="009433A9" w:rsidRDefault="00B36AB5" w:rsidP="00B36A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4ED6165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54F71A33" w14:textId="20F10BD9" w:rsidR="00B36AB5" w:rsidRPr="009433A9" w:rsidRDefault="00D82712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8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398,441</w:t>
            </w:r>
          </w:p>
        </w:tc>
        <w:tc>
          <w:tcPr>
            <w:tcW w:w="181" w:type="dxa"/>
          </w:tcPr>
          <w:p w14:paraId="26B4EF8C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</w:tcPr>
          <w:p w14:paraId="065684B6" w14:textId="2025DE54" w:rsidR="00B36AB5" w:rsidRPr="009433A9" w:rsidRDefault="00095DC6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315,29</w:t>
            </w:r>
            <w:r w:rsidR="002117E5"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402DEC18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3CC7347A" w14:textId="32C4FA75" w:rsidR="00B36AB5" w:rsidRPr="009433A9" w:rsidRDefault="00D82712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628,435</w:t>
            </w:r>
          </w:p>
        </w:tc>
        <w:tc>
          <w:tcPr>
            <w:tcW w:w="183" w:type="dxa"/>
          </w:tcPr>
          <w:p w14:paraId="41350B68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2B035B84" w14:textId="5AC8350E" w:rsidR="00B36AB5" w:rsidRPr="009433A9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551,46</w:t>
            </w:r>
            <w:r w:rsidR="00011705" w:rsidRPr="009433A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5D4C40" w:rsidRPr="009433A9" w14:paraId="0CEAA0AF" w14:textId="77777777" w:rsidTr="00F57206">
        <w:trPr>
          <w:cantSplit/>
        </w:trPr>
        <w:tc>
          <w:tcPr>
            <w:tcW w:w="3060" w:type="dxa"/>
          </w:tcPr>
          <w:p w14:paraId="5690C329" w14:textId="2D332A99" w:rsidR="005D4C40" w:rsidRPr="009433A9" w:rsidRDefault="005D4C40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</w:p>
        </w:tc>
        <w:tc>
          <w:tcPr>
            <w:tcW w:w="1080" w:type="dxa"/>
          </w:tcPr>
          <w:p w14:paraId="0A9BCCF8" w14:textId="77777777" w:rsidR="005D4C40" w:rsidRPr="009433A9" w:rsidRDefault="005D4C40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6130E1A" w14:textId="7AD08F3C" w:rsidR="005D4C40" w:rsidRPr="009433A9" w:rsidRDefault="005D4C40" w:rsidP="000B454E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410C446" w14:textId="77777777" w:rsidR="005D4C40" w:rsidRPr="009433A9" w:rsidRDefault="005D4C40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</w:tcPr>
          <w:p w14:paraId="4246A08C" w14:textId="77777777" w:rsidR="005D4C40" w:rsidRPr="009433A9" w:rsidRDefault="005D4C40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A8A0316" w14:textId="77777777" w:rsidR="005D4C40" w:rsidRPr="009433A9" w:rsidRDefault="005D4C40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0BA52FDF" w14:textId="77777777" w:rsidR="005D4C40" w:rsidRPr="009433A9" w:rsidRDefault="005D4C40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B2A3F6C" w14:textId="77777777" w:rsidR="005D4C40" w:rsidRPr="009433A9" w:rsidRDefault="005D4C40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ED00206" w14:textId="77777777" w:rsidR="005D4C40" w:rsidRPr="009433A9" w:rsidRDefault="005D4C40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6AB5" w:rsidRPr="009433A9" w14:paraId="09668E84" w14:textId="77777777" w:rsidTr="00F57206">
        <w:trPr>
          <w:cantSplit/>
        </w:trPr>
        <w:tc>
          <w:tcPr>
            <w:tcW w:w="3060" w:type="dxa"/>
            <w:hideMark/>
          </w:tcPr>
          <w:p w14:paraId="6FAF5098" w14:textId="35B1A2B9" w:rsidR="00B36AB5" w:rsidRPr="009433A9" w:rsidRDefault="005D4C40" w:rsidP="00B36A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080" w:type="dxa"/>
          </w:tcPr>
          <w:p w14:paraId="57F45C1F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3B3B900" w14:textId="0D8D9C89" w:rsidR="00B36AB5" w:rsidRPr="009433A9" w:rsidRDefault="000B454E" w:rsidP="00DF054B">
            <w:pPr>
              <w:pStyle w:val="acctfourfigures"/>
              <w:tabs>
                <w:tab w:val="clear" w:pos="765"/>
              </w:tabs>
              <w:spacing w:line="240" w:lineRule="auto"/>
              <w:ind w:left="-83" w:right="3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(28,760)</w:t>
            </w:r>
          </w:p>
        </w:tc>
        <w:tc>
          <w:tcPr>
            <w:tcW w:w="181" w:type="dxa"/>
          </w:tcPr>
          <w:p w14:paraId="10CD107E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5FE5CEF" w14:textId="2E2D8203" w:rsidR="00B36AB5" w:rsidRPr="009433A9" w:rsidRDefault="00095DC6" w:rsidP="00FD653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4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011705" w:rsidRPr="009433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433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1705" w:rsidRPr="009433A9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Pr="009433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A400847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58A6242" w14:textId="60BFA180" w:rsidR="00B36AB5" w:rsidRPr="009433A9" w:rsidRDefault="00C940D1" w:rsidP="00D23CA9">
            <w:pPr>
              <w:pStyle w:val="acctfourfigures"/>
              <w:tabs>
                <w:tab w:val="clear" w:pos="765"/>
              </w:tabs>
              <w:spacing w:line="240" w:lineRule="auto"/>
              <w:ind w:left="-79" w:right="-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(26,401)</w:t>
            </w:r>
          </w:p>
        </w:tc>
        <w:tc>
          <w:tcPr>
            <w:tcW w:w="183" w:type="dxa"/>
          </w:tcPr>
          <w:p w14:paraId="58E86F58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</w:tcPr>
          <w:p w14:paraId="68045610" w14:textId="481685B1" w:rsidR="00B36AB5" w:rsidRPr="009433A9" w:rsidRDefault="00095DC6" w:rsidP="00D23CA9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(7,49</w:t>
            </w:r>
            <w:r w:rsidR="00011705" w:rsidRPr="009433A9">
              <w:rPr>
                <w:rFonts w:ascii="Angsana New" w:hAnsi="Angsana New"/>
                <w:sz w:val="30"/>
                <w:szCs w:val="30"/>
              </w:rPr>
              <w:t>3</w:t>
            </w:r>
            <w:r w:rsidRPr="009433A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6AB5" w:rsidRPr="009433A9" w14:paraId="76608E2F" w14:textId="77777777" w:rsidTr="00F57206">
        <w:trPr>
          <w:cantSplit/>
        </w:trPr>
        <w:tc>
          <w:tcPr>
            <w:tcW w:w="3060" w:type="dxa"/>
            <w:hideMark/>
          </w:tcPr>
          <w:p w14:paraId="3E76043E" w14:textId="1908FF52" w:rsidR="00B36AB5" w:rsidRPr="009433A9" w:rsidRDefault="00B36AB5" w:rsidP="00B36A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27BA0BD4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08D9165" w14:textId="0E3FA4DC" w:rsidR="00B36AB5" w:rsidRPr="009433A9" w:rsidRDefault="00D82712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369,681</w:t>
            </w:r>
          </w:p>
        </w:tc>
        <w:tc>
          <w:tcPr>
            <w:tcW w:w="181" w:type="dxa"/>
          </w:tcPr>
          <w:p w14:paraId="620FA57C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0D4C5F11" w14:textId="36B347F0" w:rsidR="00B36AB5" w:rsidRPr="009433A9" w:rsidRDefault="00095DC6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</w:t>
            </w:r>
            <w:r w:rsidR="00011705"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178" w:type="dxa"/>
          </w:tcPr>
          <w:p w14:paraId="45E7BA8F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5ECE04E" w14:textId="5C16BCB1" w:rsidR="00B36AB5" w:rsidRPr="009433A9" w:rsidRDefault="00D82712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602,034</w:t>
            </w:r>
          </w:p>
        </w:tc>
        <w:tc>
          <w:tcPr>
            <w:tcW w:w="183" w:type="dxa"/>
          </w:tcPr>
          <w:p w14:paraId="4B6600CE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39AAF7" w14:textId="013A96E7" w:rsidR="00B36AB5" w:rsidRPr="009433A9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543,970</w:t>
            </w:r>
          </w:p>
        </w:tc>
      </w:tr>
    </w:tbl>
    <w:p w14:paraId="1291C38B" w14:textId="47A5E1F2" w:rsidR="00200B54" w:rsidRDefault="00200B54"/>
    <w:p w14:paraId="41D9D9EE" w14:textId="77777777" w:rsidR="00200B54" w:rsidRDefault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55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9"/>
        <w:gridCol w:w="7"/>
        <w:gridCol w:w="1260"/>
        <w:gridCol w:w="181"/>
        <w:gridCol w:w="1268"/>
        <w:gridCol w:w="178"/>
        <w:gridCol w:w="1175"/>
        <w:gridCol w:w="183"/>
        <w:gridCol w:w="1262"/>
      </w:tblGrid>
      <w:tr w:rsidR="00C23466" w:rsidRPr="009433A9" w14:paraId="426F247D" w14:textId="77777777" w:rsidTr="00200B54">
        <w:trPr>
          <w:cantSplit/>
        </w:trPr>
        <w:tc>
          <w:tcPr>
            <w:tcW w:w="4039" w:type="dxa"/>
            <w:vAlign w:val="bottom"/>
            <w:hideMark/>
          </w:tcPr>
          <w:p w14:paraId="5AC1D481" w14:textId="57485F31" w:rsidR="00C23466" w:rsidRPr="009433A9" w:rsidRDefault="00B578F0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9433A9">
              <w:br w:type="column"/>
            </w:r>
          </w:p>
        </w:tc>
        <w:tc>
          <w:tcPr>
            <w:tcW w:w="2716" w:type="dxa"/>
            <w:gridSpan w:val="4"/>
            <w:vAlign w:val="bottom"/>
          </w:tcPr>
          <w:p w14:paraId="59023CD1" w14:textId="77777777" w:rsidR="00C23466" w:rsidRPr="009433A9" w:rsidRDefault="00C23466" w:rsidP="00BC3FE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45E4039A" w14:textId="77777777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2620" w:type="dxa"/>
            <w:gridSpan w:val="3"/>
            <w:vAlign w:val="bottom"/>
          </w:tcPr>
          <w:p w14:paraId="576B1771" w14:textId="77777777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งบการเงินเฉพาะกิจการ </w:t>
            </w:r>
          </w:p>
        </w:tc>
      </w:tr>
      <w:tr w:rsidR="00C23466" w:rsidRPr="009433A9" w14:paraId="20453767" w14:textId="77777777" w:rsidTr="00200B54">
        <w:trPr>
          <w:cantSplit/>
        </w:trPr>
        <w:tc>
          <w:tcPr>
            <w:tcW w:w="4039" w:type="dxa"/>
            <w:vAlign w:val="bottom"/>
          </w:tcPr>
          <w:p w14:paraId="3CD7B277" w14:textId="709DF58B" w:rsidR="00C23466" w:rsidRPr="009433A9" w:rsidRDefault="00BF30BE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267" w:type="dxa"/>
            <w:gridSpan w:val="2"/>
            <w:vAlign w:val="bottom"/>
          </w:tcPr>
          <w:p w14:paraId="39E65E04" w14:textId="1EA97278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  <w:lang w:bidi="th-TH"/>
              </w:rPr>
              <w:t>3</w:t>
            </w:r>
            <w:r w:rsidR="00B43B45" w:rsidRPr="009433A9">
              <w:rPr>
                <w:rFonts w:asciiTheme="majorBidi" w:hAnsiTheme="majorBidi" w:cstheme="majorBidi"/>
                <w:b w:val="0"/>
                <w:sz w:val="29"/>
                <w:szCs w:val="29"/>
                <w:lang w:val="en-US" w:bidi="th-TH"/>
              </w:rPr>
              <w:t>0</w:t>
            </w: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  <w:lang w:bidi="th-TH"/>
              </w:rPr>
              <w:t xml:space="preserve"> </w:t>
            </w: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  <w:t>ม</w:t>
            </w:r>
            <w:r w:rsidR="00B43B45" w:rsidRPr="009433A9">
              <w:rPr>
                <w:rFonts w:asciiTheme="majorBidi" w:hAnsiTheme="majorBidi" w:cstheme="majorBidi" w:hint="cs"/>
                <w:b w:val="0"/>
                <w:sz w:val="29"/>
                <w:szCs w:val="29"/>
                <w:cs/>
                <w:lang w:bidi="th-TH"/>
              </w:rPr>
              <w:t>ิถุนายน</w:t>
            </w: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  <w:t xml:space="preserve"> </w:t>
            </w:r>
          </w:p>
          <w:p w14:paraId="55B190AD" w14:textId="77777777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  <w:lang w:bidi="th-TH"/>
              </w:rPr>
              <w:t>2564</w:t>
            </w:r>
          </w:p>
        </w:tc>
        <w:tc>
          <w:tcPr>
            <w:tcW w:w="181" w:type="dxa"/>
            <w:vAlign w:val="bottom"/>
          </w:tcPr>
          <w:p w14:paraId="180812CB" w14:textId="77777777" w:rsidR="00C23466" w:rsidRPr="009433A9" w:rsidRDefault="00C23466" w:rsidP="00BC3FE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268" w:type="dxa"/>
            <w:vAlign w:val="bottom"/>
          </w:tcPr>
          <w:p w14:paraId="08C5B657" w14:textId="77777777" w:rsidR="00C23466" w:rsidRPr="009433A9" w:rsidRDefault="00C23466" w:rsidP="00BC3FE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</w:rPr>
              <w:t xml:space="preserve">31 </w:t>
            </w: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  <w:cs/>
              </w:rPr>
              <w:t>ธันวาคม</w:t>
            </w: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</w:rPr>
              <w:t xml:space="preserve"> 2563</w:t>
            </w:r>
          </w:p>
        </w:tc>
        <w:tc>
          <w:tcPr>
            <w:tcW w:w="178" w:type="dxa"/>
          </w:tcPr>
          <w:p w14:paraId="23F0CAC0" w14:textId="77777777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175" w:type="dxa"/>
            <w:vAlign w:val="bottom"/>
          </w:tcPr>
          <w:p w14:paraId="679EE27E" w14:textId="075D7E53" w:rsidR="00C23466" w:rsidRPr="009433A9" w:rsidRDefault="00C23466" w:rsidP="00BC3FE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B43B45" w:rsidRPr="009433A9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</w:t>
            </w:r>
            <w:r w:rsidR="00B43B45" w:rsidRPr="009433A9">
              <w:rPr>
                <w:rFonts w:asciiTheme="majorBidi" w:hAnsiTheme="majorBidi" w:cstheme="majorBidi" w:hint="cs"/>
                <w:sz w:val="29"/>
                <w:szCs w:val="29"/>
                <w:cs/>
              </w:rPr>
              <w:t>ิถุนายน</w:t>
            </w: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83" w:type="dxa"/>
            <w:vAlign w:val="bottom"/>
          </w:tcPr>
          <w:p w14:paraId="5563E532" w14:textId="77777777" w:rsidR="00C23466" w:rsidRPr="009433A9" w:rsidRDefault="00C23466" w:rsidP="00BC3F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262" w:type="dxa"/>
            <w:vAlign w:val="bottom"/>
          </w:tcPr>
          <w:p w14:paraId="745C9ECE" w14:textId="77777777" w:rsidR="00C23466" w:rsidRPr="009433A9" w:rsidRDefault="00C23466" w:rsidP="00BC3FE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</w:rPr>
              <w:t xml:space="preserve">31 </w:t>
            </w: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  <w:cs/>
              </w:rPr>
              <w:t>ธันวาคม</w:t>
            </w: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</w:rPr>
              <w:t xml:space="preserve"> 2563</w:t>
            </w:r>
          </w:p>
        </w:tc>
      </w:tr>
      <w:tr w:rsidR="00C23466" w:rsidRPr="009433A9" w14:paraId="0ABAC9C9" w14:textId="77777777" w:rsidTr="00200B54">
        <w:trPr>
          <w:cantSplit/>
        </w:trPr>
        <w:tc>
          <w:tcPr>
            <w:tcW w:w="4039" w:type="dxa"/>
            <w:vAlign w:val="bottom"/>
            <w:hideMark/>
          </w:tcPr>
          <w:p w14:paraId="1A6B39EB" w14:textId="77777777" w:rsidR="00C23466" w:rsidRPr="009433A9" w:rsidRDefault="00C23466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514" w:type="dxa"/>
            <w:gridSpan w:val="8"/>
            <w:vAlign w:val="bottom"/>
            <w:hideMark/>
          </w:tcPr>
          <w:p w14:paraId="1E99BB7F" w14:textId="77777777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433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23466" w:rsidRPr="009433A9" w14:paraId="38868D05" w14:textId="77777777" w:rsidTr="00200B54">
        <w:trPr>
          <w:cantSplit/>
        </w:trPr>
        <w:tc>
          <w:tcPr>
            <w:tcW w:w="4039" w:type="dxa"/>
            <w:vAlign w:val="bottom"/>
          </w:tcPr>
          <w:p w14:paraId="3ADBE4E8" w14:textId="77777777" w:rsidR="00C23466" w:rsidRPr="009433A9" w:rsidRDefault="00C23466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514" w:type="dxa"/>
            <w:gridSpan w:val="8"/>
            <w:vAlign w:val="bottom"/>
          </w:tcPr>
          <w:p w14:paraId="20E97DA9" w14:textId="77777777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</w:tr>
      <w:tr w:rsidR="00C23466" w:rsidRPr="009433A9" w14:paraId="7402117F" w14:textId="77777777" w:rsidTr="00200B54">
        <w:trPr>
          <w:cantSplit/>
        </w:trPr>
        <w:tc>
          <w:tcPr>
            <w:tcW w:w="4039" w:type="dxa"/>
            <w:hideMark/>
          </w:tcPr>
          <w:p w14:paraId="1CDCBD61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  <w:gridSpan w:val="2"/>
          </w:tcPr>
          <w:p w14:paraId="5B59ED6E" w14:textId="429B9234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23F681D5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42DF9F4C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</w:tcPr>
          <w:p w14:paraId="17EEF510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453C211B" w14:textId="23C903AE" w:rsidR="00C23466" w:rsidRPr="00E47305" w:rsidRDefault="00E47305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68,22</w:t>
            </w:r>
            <w:r w:rsidR="00FB72C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</w:p>
        </w:tc>
        <w:tc>
          <w:tcPr>
            <w:tcW w:w="183" w:type="dxa"/>
          </w:tcPr>
          <w:p w14:paraId="2ECEEECA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53AB7706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67,924</w:t>
            </w:r>
          </w:p>
        </w:tc>
      </w:tr>
      <w:tr w:rsidR="00C23466" w:rsidRPr="009433A9" w14:paraId="44DDC64A" w14:textId="77777777" w:rsidTr="00200B54">
        <w:trPr>
          <w:cantSplit/>
        </w:trPr>
        <w:tc>
          <w:tcPr>
            <w:tcW w:w="4039" w:type="dxa"/>
            <w:hideMark/>
          </w:tcPr>
          <w:p w14:paraId="0E6619B2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267" w:type="dxa"/>
            <w:gridSpan w:val="2"/>
          </w:tcPr>
          <w:p w14:paraId="7DF46C25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24E5C745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1E1A776A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8" w:type="dxa"/>
          </w:tcPr>
          <w:p w14:paraId="7863CCB6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27B14C98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14:paraId="57D41B0A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7F1E34D5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23466" w:rsidRPr="009433A9" w14:paraId="03BA0348" w14:textId="77777777" w:rsidTr="00200B54">
        <w:trPr>
          <w:cantSplit/>
        </w:trPr>
        <w:tc>
          <w:tcPr>
            <w:tcW w:w="4039" w:type="dxa"/>
            <w:hideMark/>
          </w:tcPr>
          <w:p w14:paraId="0B0CE8EA" w14:textId="77777777" w:rsidR="00C23466" w:rsidRPr="009433A9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  น้อยกว่า </w:t>
            </w:r>
            <w:r w:rsidRPr="009433A9">
              <w:rPr>
                <w:rFonts w:ascii="Angsana New" w:hAnsi="Angsana New"/>
                <w:sz w:val="29"/>
                <w:szCs w:val="29"/>
              </w:rPr>
              <w:t>3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  <w:gridSpan w:val="2"/>
          </w:tcPr>
          <w:p w14:paraId="09501F4B" w14:textId="43486F94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61CD4242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1A73B8CB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</w:tcPr>
          <w:p w14:paraId="6484FCEA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5CE78D8C" w14:textId="384D9541" w:rsidR="00C23466" w:rsidRPr="009433A9" w:rsidRDefault="00E47305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1,033</w:t>
            </w:r>
          </w:p>
        </w:tc>
        <w:tc>
          <w:tcPr>
            <w:tcW w:w="183" w:type="dxa"/>
          </w:tcPr>
          <w:p w14:paraId="3A2E2D52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188D6720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1,386</w:t>
            </w:r>
          </w:p>
        </w:tc>
      </w:tr>
      <w:tr w:rsidR="00C23466" w:rsidRPr="009433A9" w14:paraId="669DD341" w14:textId="77777777" w:rsidTr="00200B54">
        <w:trPr>
          <w:cantSplit/>
        </w:trPr>
        <w:tc>
          <w:tcPr>
            <w:tcW w:w="4039" w:type="dxa"/>
            <w:hideMark/>
          </w:tcPr>
          <w:p w14:paraId="121C8DAB" w14:textId="77777777" w:rsidR="00C23466" w:rsidRPr="009433A9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9433A9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- </w:t>
            </w:r>
            <w:r w:rsidRPr="009433A9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  <w:gridSpan w:val="2"/>
          </w:tcPr>
          <w:p w14:paraId="6C73888C" w14:textId="4CED5596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274A623D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BA78FE8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</w:tcPr>
          <w:p w14:paraId="164897A4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79EE38D4" w14:textId="058FC8AE" w:rsidR="00C23466" w:rsidRPr="009433A9" w:rsidRDefault="00E47305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477</w:t>
            </w:r>
          </w:p>
        </w:tc>
        <w:tc>
          <w:tcPr>
            <w:tcW w:w="183" w:type="dxa"/>
          </w:tcPr>
          <w:p w14:paraId="43071D71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03015EC8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230</w:t>
            </w:r>
          </w:p>
        </w:tc>
      </w:tr>
      <w:tr w:rsidR="00C23466" w:rsidRPr="009433A9" w14:paraId="3CDBE3B1" w14:textId="77777777" w:rsidTr="00200B54">
        <w:trPr>
          <w:cantSplit/>
        </w:trPr>
        <w:tc>
          <w:tcPr>
            <w:tcW w:w="4039" w:type="dxa"/>
            <w:hideMark/>
          </w:tcPr>
          <w:p w14:paraId="4FBE5216" w14:textId="77777777" w:rsidR="00C23466" w:rsidRPr="009433A9" w:rsidRDefault="00C23466" w:rsidP="00BC3FE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9433A9">
              <w:rPr>
                <w:rFonts w:ascii="Angsana New" w:hAnsi="Angsana New"/>
                <w:sz w:val="29"/>
                <w:szCs w:val="29"/>
              </w:rPr>
              <w:t>6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="Angsana New" w:hAnsi="Angsana New"/>
                <w:sz w:val="29"/>
                <w:szCs w:val="29"/>
              </w:rPr>
              <w:t>-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="Angsana New" w:hAnsi="Angsana New"/>
                <w:sz w:val="29"/>
                <w:szCs w:val="29"/>
              </w:rPr>
              <w:t>12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  <w:gridSpan w:val="2"/>
          </w:tcPr>
          <w:p w14:paraId="535FEEEE" w14:textId="47F926A5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225E119B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DD6256D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</w:tcPr>
          <w:p w14:paraId="6B669053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58BBB62A" w14:textId="66BB77D5" w:rsidR="00C23466" w:rsidRPr="009433A9" w:rsidRDefault="00E47305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448</w:t>
            </w:r>
          </w:p>
        </w:tc>
        <w:tc>
          <w:tcPr>
            <w:tcW w:w="183" w:type="dxa"/>
          </w:tcPr>
          <w:p w14:paraId="34484665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53C16210" w14:textId="64D58B18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4,08</w:t>
            </w:r>
            <w:r w:rsidRPr="009433A9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</w:p>
        </w:tc>
      </w:tr>
      <w:tr w:rsidR="00C23466" w:rsidRPr="009433A9" w14:paraId="7A2CCAEC" w14:textId="77777777" w:rsidTr="00200B54">
        <w:trPr>
          <w:cantSplit/>
        </w:trPr>
        <w:tc>
          <w:tcPr>
            <w:tcW w:w="4039" w:type="dxa"/>
            <w:hideMark/>
          </w:tcPr>
          <w:p w14:paraId="5ABADC02" w14:textId="77777777" w:rsidR="00C23466" w:rsidRPr="009433A9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9433A9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72958" w14:textId="3C4C68E6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3B19EF08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3EC7B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</w:tcPr>
          <w:p w14:paraId="64C41E12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28E40" w14:textId="6E4C1F7B" w:rsidR="00C23466" w:rsidRPr="009433A9" w:rsidRDefault="00E47305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216,432</w:t>
            </w:r>
          </w:p>
        </w:tc>
        <w:tc>
          <w:tcPr>
            <w:tcW w:w="183" w:type="dxa"/>
          </w:tcPr>
          <w:p w14:paraId="0CD814CE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2D75C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213,835</w:t>
            </w:r>
          </w:p>
        </w:tc>
      </w:tr>
      <w:tr w:rsidR="00C23466" w:rsidRPr="009433A9" w14:paraId="1682F66C" w14:textId="77777777" w:rsidTr="00200B54">
        <w:trPr>
          <w:cantSplit/>
        </w:trPr>
        <w:tc>
          <w:tcPr>
            <w:tcW w:w="4039" w:type="dxa"/>
            <w:hideMark/>
          </w:tcPr>
          <w:p w14:paraId="2371AC28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64E13" w14:textId="5A611B0A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504E1D0C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D2FA5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78" w:type="dxa"/>
          </w:tcPr>
          <w:p w14:paraId="77D9C86C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ABE42" w14:textId="1AFAAE52" w:rsidR="00C23466" w:rsidRPr="000E1CE4" w:rsidRDefault="00E47305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286,61</w:t>
            </w:r>
            <w:r w:rsidR="004372A9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183" w:type="dxa"/>
          </w:tcPr>
          <w:p w14:paraId="6091E0E3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576D487E" w14:textId="6A703FB0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</w:rPr>
              <w:t>287,457</w:t>
            </w:r>
          </w:p>
        </w:tc>
      </w:tr>
      <w:tr w:rsidR="00C23466" w:rsidRPr="009433A9" w14:paraId="7E2D2BA9" w14:textId="77777777" w:rsidTr="00200B54">
        <w:trPr>
          <w:cantSplit/>
          <w:trHeight w:val="71"/>
        </w:trPr>
        <w:tc>
          <w:tcPr>
            <w:tcW w:w="4039" w:type="dxa"/>
            <w:vAlign w:val="bottom"/>
            <w:hideMark/>
          </w:tcPr>
          <w:p w14:paraId="39344F3F" w14:textId="77777777" w:rsidR="00C23466" w:rsidRPr="009433A9" w:rsidRDefault="00C23466" w:rsidP="00BC3FEC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0FEB4" w14:textId="5A574684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3AC7F890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97767E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  <w:vAlign w:val="bottom"/>
          </w:tcPr>
          <w:p w14:paraId="61A992DE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43959" w14:textId="11D80D68" w:rsidR="00C23466" w:rsidRPr="009433A9" w:rsidRDefault="00E47305" w:rsidP="007A6BB4">
            <w:pPr>
              <w:pStyle w:val="acctfourfigures"/>
              <w:tabs>
                <w:tab w:val="decimal" w:pos="701"/>
              </w:tabs>
              <w:spacing w:line="240" w:lineRule="auto"/>
              <w:ind w:left="-79" w:right="36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3" w:type="dxa"/>
            <w:vAlign w:val="bottom"/>
          </w:tcPr>
          <w:p w14:paraId="22C8D7FC" w14:textId="77777777" w:rsidR="00C23466" w:rsidRPr="009433A9" w:rsidRDefault="00C23466" w:rsidP="00BC3FE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tcBorders>
              <w:left w:val="nil"/>
              <w:bottom w:val="single" w:sz="2" w:space="0" w:color="auto"/>
              <w:right w:val="nil"/>
            </w:tcBorders>
            <w:vAlign w:val="center"/>
          </w:tcPr>
          <w:p w14:paraId="0E12B16C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36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23466" w:rsidRPr="009433A9" w14:paraId="69778EDE" w14:textId="77777777" w:rsidTr="00200B54">
        <w:trPr>
          <w:cantSplit/>
        </w:trPr>
        <w:tc>
          <w:tcPr>
            <w:tcW w:w="4039" w:type="dxa"/>
            <w:hideMark/>
          </w:tcPr>
          <w:p w14:paraId="25F0F1C6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780AAE" w14:textId="613927C4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433E6F35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3D0E5C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78" w:type="dxa"/>
          </w:tcPr>
          <w:p w14:paraId="3A5CAB8D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E08AE" w14:textId="3CCDA031" w:rsidR="00C23466" w:rsidRPr="009433A9" w:rsidRDefault="00E47305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286,61</w:t>
            </w:r>
            <w:r w:rsidR="004372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183" w:type="dxa"/>
          </w:tcPr>
          <w:p w14:paraId="510FC77D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double" w:sz="4" w:space="0" w:color="auto"/>
            </w:tcBorders>
          </w:tcPr>
          <w:p w14:paraId="6564DCCD" w14:textId="3DF4BF69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</w:rPr>
              <w:t>287,457</w:t>
            </w:r>
          </w:p>
        </w:tc>
      </w:tr>
      <w:tr w:rsidR="00C23466" w:rsidRPr="009433A9" w14:paraId="75026FF9" w14:textId="77777777" w:rsidTr="00200B54">
        <w:trPr>
          <w:cantSplit/>
        </w:trPr>
        <w:tc>
          <w:tcPr>
            <w:tcW w:w="4046" w:type="dxa"/>
            <w:gridSpan w:val="2"/>
            <w:vAlign w:val="bottom"/>
          </w:tcPr>
          <w:p w14:paraId="2AB0D828" w14:textId="77777777" w:rsidR="00C23466" w:rsidRPr="004810C8" w:rsidRDefault="00C23466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5507" w:type="dxa"/>
            <w:gridSpan w:val="7"/>
            <w:vAlign w:val="bottom"/>
          </w:tcPr>
          <w:p w14:paraId="5D613385" w14:textId="77777777" w:rsidR="00C23466" w:rsidRPr="004810C8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</w:tr>
      <w:tr w:rsidR="00C23466" w:rsidRPr="009433A9" w14:paraId="2F994045" w14:textId="77777777" w:rsidTr="00200B54">
        <w:trPr>
          <w:cantSplit/>
        </w:trPr>
        <w:tc>
          <w:tcPr>
            <w:tcW w:w="4046" w:type="dxa"/>
            <w:gridSpan w:val="2"/>
            <w:vAlign w:val="bottom"/>
          </w:tcPr>
          <w:p w14:paraId="798E8A8E" w14:textId="77777777" w:rsidR="00C23466" w:rsidRPr="009433A9" w:rsidRDefault="00C23466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bidi="th-TH"/>
              </w:rPr>
              <w:t>กิจการอื่น</w:t>
            </w:r>
          </w:p>
        </w:tc>
        <w:tc>
          <w:tcPr>
            <w:tcW w:w="5507" w:type="dxa"/>
            <w:gridSpan w:val="7"/>
            <w:vAlign w:val="bottom"/>
          </w:tcPr>
          <w:p w14:paraId="6C666763" w14:textId="77777777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</w:tr>
      <w:tr w:rsidR="00C23466" w:rsidRPr="009433A9" w14:paraId="0E0C05A5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254361EC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5105FD2" w14:textId="619CFA8E" w:rsidR="00C23466" w:rsidRPr="009433A9" w:rsidRDefault="00437CA5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37CA5">
              <w:rPr>
                <w:rFonts w:asciiTheme="majorBidi" w:hAnsiTheme="majorBidi" w:cstheme="majorBidi"/>
                <w:sz w:val="29"/>
                <w:szCs w:val="29"/>
              </w:rPr>
              <w:t>223,61</w:t>
            </w:r>
            <w:r w:rsidR="002E68E6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81" w:type="dxa"/>
          </w:tcPr>
          <w:p w14:paraId="0038C0E7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1C4D0795" w14:textId="7CC01384" w:rsidR="00C23466" w:rsidRPr="009433A9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20</w:t>
            </w:r>
            <w:r w:rsidR="001300E0" w:rsidRPr="009433A9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9433A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1300E0" w:rsidRPr="009433A9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9433A9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1300E0" w:rsidRPr="009433A9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78" w:type="dxa"/>
          </w:tcPr>
          <w:p w14:paraId="5228924E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7981A4E1" w14:textId="7A8B2DFD" w:rsidR="00C23466" w:rsidRPr="009433A9" w:rsidRDefault="00437CA5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37CA5">
              <w:rPr>
                <w:rFonts w:asciiTheme="majorBidi" w:hAnsiTheme="majorBidi" w:cstheme="majorBidi"/>
                <w:sz w:val="29"/>
                <w:szCs w:val="29"/>
              </w:rPr>
              <w:t>198,66</w:t>
            </w:r>
            <w:r w:rsidR="00FB72C6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83" w:type="dxa"/>
          </w:tcPr>
          <w:p w14:paraId="7D9F572D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64E05AE6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185,662</w:t>
            </w:r>
          </w:p>
        </w:tc>
      </w:tr>
      <w:tr w:rsidR="00C23466" w:rsidRPr="009433A9" w14:paraId="08F08B49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7E41477B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96030E5" w14:textId="77777777" w:rsidR="00C23466" w:rsidRPr="009433A9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6A409ABA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4B7CD418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8" w:type="dxa"/>
          </w:tcPr>
          <w:p w14:paraId="0EE18699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7CF541F1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14:paraId="67EFBAC0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72DC4FDB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23466" w:rsidRPr="009433A9" w14:paraId="6C7038D8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0F1C136A" w14:textId="77777777" w:rsidR="00C23466" w:rsidRPr="009433A9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  น้อยกว่า </w:t>
            </w:r>
            <w:r w:rsidRPr="009433A9">
              <w:rPr>
                <w:rFonts w:ascii="Angsana New" w:hAnsi="Angsana New"/>
                <w:sz w:val="29"/>
                <w:szCs w:val="29"/>
              </w:rPr>
              <w:t>3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3217D35" w14:textId="5408A260" w:rsidR="00C23466" w:rsidRPr="009433A9" w:rsidRDefault="00E47305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44,751</w:t>
            </w:r>
          </w:p>
        </w:tc>
        <w:tc>
          <w:tcPr>
            <w:tcW w:w="181" w:type="dxa"/>
          </w:tcPr>
          <w:p w14:paraId="76CD40D4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B3CF868" w14:textId="3E14AACC" w:rsidR="00C23466" w:rsidRPr="009433A9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44,50</w:t>
            </w:r>
            <w:r w:rsidR="001300E0" w:rsidRPr="009433A9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78" w:type="dxa"/>
          </w:tcPr>
          <w:p w14:paraId="2D127D22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3957428A" w14:textId="3E2688E4" w:rsidR="00C23466" w:rsidRPr="009433A9" w:rsidRDefault="00E47305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34,319</w:t>
            </w:r>
          </w:p>
        </w:tc>
        <w:tc>
          <w:tcPr>
            <w:tcW w:w="183" w:type="dxa"/>
          </w:tcPr>
          <w:p w14:paraId="63A08305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1FCF3D52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30,923</w:t>
            </w:r>
          </w:p>
        </w:tc>
      </w:tr>
      <w:tr w:rsidR="00C23466" w:rsidRPr="009433A9" w14:paraId="1E0030D0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2841B04E" w14:textId="77777777" w:rsidR="00C23466" w:rsidRPr="009433A9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9433A9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- </w:t>
            </w:r>
            <w:r w:rsidRPr="009433A9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B15614C" w14:textId="74471012" w:rsidR="00C23466" w:rsidRPr="009433A9" w:rsidRDefault="00E47305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54,429</w:t>
            </w:r>
          </w:p>
        </w:tc>
        <w:tc>
          <w:tcPr>
            <w:tcW w:w="181" w:type="dxa"/>
          </w:tcPr>
          <w:p w14:paraId="7E428CF4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A265FA7" w14:textId="77777777" w:rsidR="00C23466" w:rsidRPr="009433A9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12,411</w:t>
            </w:r>
          </w:p>
        </w:tc>
        <w:tc>
          <w:tcPr>
            <w:tcW w:w="178" w:type="dxa"/>
          </w:tcPr>
          <w:p w14:paraId="0D3082FB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191D8D96" w14:textId="275F61F7" w:rsidR="00C23466" w:rsidRPr="009433A9" w:rsidRDefault="00E47305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51,843</w:t>
            </w:r>
          </w:p>
        </w:tc>
        <w:tc>
          <w:tcPr>
            <w:tcW w:w="183" w:type="dxa"/>
          </w:tcPr>
          <w:p w14:paraId="1DCD6206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6B36524C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8,217</w:t>
            </w:r>
          </w:p>
        </w:tc>
      </w:tr>
      <w:tr w:rsidR="00C23466" w:rsidRPr="009433A9" w14:paraId="0E734EF6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085D5124" w14:textId="77777777" w:rsidR="00C23466" w:rsidRPr="009433A9" w:rsidRDefault="00C23466" w:rsidP="00BC3FE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9433A9">
              <w:rPr>
                <w:rFonts w:ascii="Angsana New" w:hAnsi="Angsana New"/>
                <w:sz w:val="29"/>
                <w:szCs w:val="29"/>
              </w:rPr>
              <w:t>6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="Angsana New" w:hAnsi="Angsana New"/>
                <w:sz w:val="29"/>
                <w:szCs w:val="29"/>
              </w:rPr>
              <w:t>-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="Angsana New" w:hAnsi="Angsana New"/>
                <w:sz w:val="29"/>
                <w:szCs w:val="29"/>
              </w:rPr>
              <w:t>12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EFE80AE" w14:textId="41A6F0A5" w:rsidR="00C23466" w:rsidRPr="009433A9" w:rsidRDefault="00E47305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12,451</w:t>
            </w:r>
          </w:p>
        </w:tc>
        <w:tc>
          <w:tcPr>
            <w:tcW w:w="181" w:type="dxa"/>
          </w:tcPr>
          <w:p w14:paraId="049B92AB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F565C8C" w14:textId="77777777" w:rsidR="00C23466" w:rsidRPr="009433A9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3,795</w:t>
            </w:r>
          </w:p>
        </w:tc>
        <w:tc>
          <w:tcPr>
            <w:tcW w:w="178" w:type="dxa"/>
          </w:tcPr>
          <w:p w14:paraId="0F294A11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3E0B3489" w14:textId="458BBB51" w:rsidR="00C23466" w:rsidRPr="009433A9" w:rsidRDefault="00E47305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12,451</w:t>
            </w:r>
          </w:p>
        </w:tc>
        <w:tc>
          <w:tcPr>
            <w:tcW w:w="183" w:type="dxa"/>
          </w:tcPr>
          <w:p w14:paraId="4EEB34C0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30538071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3,128</w:t>
            </w:r>
          </w:p>
        </w:tc>
      </w:tr>
      <w:tr w:rsidR="00C23466" w:rsidRPr="009433A9" w14:paraId="1C732D90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78A8FA05" w14:textId="77777777" w:rsidR="00C23466" w:rsidRPr="009433A9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9433A9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C9D09" w14:textId="232EE40C" w:rsidR="00C23466" w:rsidRPr="009433A9" w:rsidRDefault="00E47305" w:rsidP="00496B06">
            <w:pPr>
              <w:pStyle w:val="acctfourfigures"/>
              <w:tabs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13,143</w:t>
            </w:r>
          </w:p>
        </w:tc>
        <w:tc>
          <w:tcPr>
            <w:tcW w:w="181" w:type="dxa"/>
          </w:tcPr>
          <w:p w14:paraId="7E7128A0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7178" w14:textId="77777777" w:rsidR="00C23466" w:rsidRPr="009433A9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14,451</w:t>
            </w:r>
          </w:p>
        </w:tc>
        <w:tc>
          <w:tcPr>
            <w:tcW w:w="178" w:type="dxa"/>
          </w:tcPr>
          <w:p w14:paraId="1B7DDF70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1932B" w14:textId="2068FF95" w:rsidR="00C23466" w:rsidRPr="009433A9" w:rsidRDefault="00E47305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10,714</w:t>
            </w:r>
          </w:p>
        </w:tc>
        <w:tc>
          <w:tcPr>
            <w:tcW w:w="183" w:type="dxa"/>
          </w:tcPr>
          <w:p w14:paraId="3CA7BD66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9D7A9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11,485</w:t>
            </w:r>
          </w:p>
        </w:tc>
      </w:tr>
      <w:tr w:rsidR="00C23466" w:rsidRPr="009433A9" w14:paraId="4B37E0BA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09A7A583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54EE7" w14:textId="5F679A53" w:rsidR="00C23466" w:rsidRPr="00BB3270" w:rsidRDefault="00437CA5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37CA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348,38</w:t>
            </w:r>
            <w:r w:rsidR="004372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181" w:type="dxa"/>
          </w:tcPr>
          <w:p w14:paraId="3830FC97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6EC52" w14:textId="1E1BA15C" w:rsidR="00C23466" w:rsidRPr="00BB3270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B327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277,</w:t>
            </w:r>
            <w:r w:rsidR="001300E0" w:rsidRPr="00BB327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162</w:t>
            </w:r>
          </w:p>
        </w:tc>
        <w:tc>
          <w:tcPr>
            <w:tcW w:w="178" w:type="dxa"/>
          </w:tcPr>
          <w:p w14:paraId="03B4D9DD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69F1E" w14:textId="7FEBE950" w:rsidR="00C23466" w:rsidRPr="009433A9" w:rsidRDefault="00437CA5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37CA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307,98</w:t>
            </w:r>
            <w:r w:rsidR="004372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183" w:type="dxa"/>
          </w:tcPr>
          <w:p w14:paraId="1AE325B5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172A4222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</w:rPr>
              <w:t>239,415</w:t>
            </w:r>
          </w:p>
        </w:tc>
      </w:tr>
      <w:tr w:rsidR="00C23466" w:rsidRPr="009433A9" w14:paraId="312EA624" w14:textId="77777777" w:rsidTr="00200B54">
        <w:trPr>
          <w:cantSplit/>
          <w:trHeight w:val="71"/>
        </w:trPr>
        <w:tc>
          <w:tcPr>
            <w:tcW w:w="4046" w:type="dxa"/>
            <w:gridSpan w:val="2"/>
            <w:vAlign w:val="bottom"/>
            <w:hideMark/>
          </w:tcPr>
          <w:p w14:paraId="39B51943" w14:textId="77777777" w:rsidR="00C23466" w:rsidRPr="009433A9" w:rsidRDefault="00C23466" w:rsidP="00BC3FEC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6E312" w14:textId="104E5103" w:rsidR="00C23466" w:rsidRPr="009433A9" w:rsidRDefault="00E47305" w:rsidP="00BB3270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(28,76</w:t>
            </w:r>
            <w:r w:rsidR="000E1CE4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7E923188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32252" w14:textId="77777777" w:rsidR="00C23466" w:rsidRPr="00BB3270" w:rsidRDefault="00C23466" w:rsidP="00BB3270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B3270">
              <w:rPr>
                <w:rFonts w:asciiTheme="majorBidi" w:hAnsiTheme="majorBidi" w:cstheme="majorBidi"/>
                <w:sz w:val="29"/>
                <w:szCs w:val="29"/>
              </w:rPr>
              <w:t>(11,</w:t>
            </w:r>
            <w:r w:rsidRPr="009433A9">
              <w:rPr>
                <w:rFonts w:asciiTheme="majorBidi" w:hAnsiTheme="majorBidi" w:cstheme="majorBidi"/>
                <w:sz w:val="29"/>
                <w:szCs w:val="29"/>
              </w:rPr>
              <w:t>283</w:t>
            </w:r>
            <w:r w:rsidRPr="00BB327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78" w:type="dxa"/>
            <w:vAlign w:val="bottom"/>
          </w:tcPr>
          <w:p w14:paraId="46C87DA1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85B2A" w14:textId="11D41A1D" w:rsidR="00C23466" w:rsidRPr="009433A9" w:rsidRDefault="00E47305" w:rsidP="00BC3FEC">
            <w:pPr>
              <w:pStyle w:val="acctfourfigures"/>
              <w:tabs>
                <w:tab w:val="clear" w:pos="765"/>
              </w:tabs>
              <w:spacing w:line="240" w:lineRule="auto"/>
              <w:ind w:left="-83" w:right="1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(26,401)</w:t>
            </w:r>
          </w:p>
        </w:tc>
        <w:tc>
          <w:tcPr>
            <w:tcW w:w="183" w:type="dxa"/>
            <w:vAlign w:val="bottom"/>
          </w:tcPr>
          <w:p w14:paraId="4E1E0D49" w14:textId="77777777" w:rsidR="00C23466" w:rsidRPr="009433A9" w:rsidRDefault="00C23466" w:rsidP="00BC3FE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tcBorders>
              <w:left w:val="nil"/>
              <w:bottom w:val="single" w:sz="2" w:space="0" w:color="auto"/>
              <w:right w:val="nil"/>
            </w:tcBorders>
            <w:vAlign w:val="center"/>
          </w:tcPr>
          <w:p w14:paraId="71F077BE" w14:textId="77777777" w:rsidR="00C23466" w:rsidRPr="009433A9" w:rsidRDefault="00C23466" w:rsidP="00BC3FEC">
            <w:pPr>
              <w:pStyle w:val="acctfourfigures"/>
              <w:tabs>
                <w:tab w:val="clear" w:pos="765"/>
              </w:tabs>
              <w:spacing w:line="240" w:lineRule="auto"/>
              <w:ind w:left="-83" w:right="2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(7,493)</w:t>
            </w:r>
          </w:p>
        </w:tc>
      </w:tr>
      <w:tr w:rsidR="00C23466" w:rsidRPr="009433A9" w14:paraId="03DF816C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65A87F21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21FCD8" w14:textId="208A4FB5" w:rsidR="00C23466" w:rsidRPr="004A3A7C" w:rsidRDefault="00437CA5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437CA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319,62</w:t>
            </w:r>
            <w:r w:rsidR="004A3A7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0EED9482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6EEE1" w14:textId="229C5F83" w:rsidR="00C23466" w:rsidRPr="00BB3270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B327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265,</w:t>
            </w:r>
            <w:r w:rsidR="001300E0" w:rsidRPr="00BB327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879</w:t>
            </w:r>
          </w:p>
        </w:tc>
        <w:tc>
          <w:tcPr>
            <w:tcW w:w="178" w:type="dxa"/>
          </w:tcPr>
          <w:p w14:paraId="46E71BA8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1CE7C8" w14:textId="26C00E5E" w:rsidR="00C23466" w:rsidRPr="009433A9" w:rsidRDefault="00437CA5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37CA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281,58</w:t>
            </w:r>
            <w:r w:rsidR="004A3A7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83" w:type="dxa"/>
          </w:tcPr>
          <w:p w14:paraId="0EF49EC7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double" w:sz="4" w:space="0" w:color="auto"/>
            </w:tcBorders>
          </w:tcPr>
          <w:p w14:paraId="597BF7D5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</w:rPr>
              <w:t>231,922</w:t>
            </w:r>
          </w:p>
        </w:tc>
      </w:tr>
      <w:tr w:rsidR="00C23466" w:rsidRPr="009433A9" w14:paraId="16CC6185" w14:textId="77777777" w:rsidTr="00200B54">
        <w:trPr>
          <w:cantSplit/>
        </w:trPr>
        <w:tc>
          <w:tcPr>
            <w:tcW w:w="4046" w:type="dxa"/>
            <w:gridSpan w:val="2"/>
          </w:tcPr>
          <w:p w14:paraId="3074B3F3" w14:textId="77777777" w:rsidR="00C23466" w:rsidRPr="004810C8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8282F19" w14:textId="77777777" w:rsidR="00C23466" w:rsidRPr="004810C8" w:rsidRDefault="00C23466" w:rsidP="00BC3F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8A37FF1" w14:textId="77777777" w:rsidR="00C23466" w:rsidRPr="004810C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</w:tcPr>
          <w:p w14:paraId="036FFA53" w14:textId="77777777" w:rsidR="00C23466" w:rsidRPr="004810C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78" w:type="dxa"/>
          </w:tcPr>
          <w:p w14:paraId="79E2F759" w14:textId="77777777" w:rsidR="00C23466" w:rsidRPr="004810C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right w:val="nil"/>
            </w:tcBorders>
          </w:tcPr>
          <w:p w14:paraId="13381030" w14:textId="77777777" w:rsidR="00C23466" w:rsidRPr="004810C8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3" w:type="dxa"/>
          </w:tcPr>
          <w:p w14:paraId="68D1C8D8" w14:textId="77777777" w:rsidR="00C23466" w:rsidRPr="004810C8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5312E447" w14:textId="77777777" w:rsidR="00C23466" w:rsidRPr="004810C8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C23466" w:rsidRPr="009433A9" w14:paraId="1FD5B591" w14:textId="77777777" w:rsidTr="00200B54">
        <w:trPr>
          <w:cantSplit/>
        </w:trPr>
        <w:tc>
          <w:tcPr>
            <w:tcW w:w="4046" w:type="dxa"/>
            <w:gridSpan w:val="2"/>
          </w:tcPr>
          <w:p w14:paraId="39C5EA1B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8B2EFE3" w14:textId="7B8B19F3" w:rsidR="00C23466" w:rsidRPr="009433A9" w:rsidRDefault="00437CA5" w:rsidP="00496B06">
            <w:pPr>
              <w:pStyle w:val="acctfourfigures"/>
              <w:tabs>
                <w:tab w:val="decimal" w:pos="465"/>
              </w:tabs>
              <w:spacing w:line="240" w:lineRule="auto"/>
              <w:ind w:left="-83" w:right="73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37CA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319,62</w:t>
            </w:r>
            <w:r w:rsidR="004A3A7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181" w:type="dxa"/>
          </w:tcPr>
          <w:p w14:paraId="03A9CEC1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tcBorders>
              <w:left w:val="nil"/>
              <w:bottom w:val="double" w:sz="4" w:space="0" w:color="auto"/>
              <w:right w:val="nil"/>
            </w:tcBorders>
          </w:tcPr>
          <w:p w14:paraId="246D7C2F" w14:textId="67F88FFE" w:rsidR="00C23466" w:rsidRPr="009433A9" w:rsidRDefault="00C23466" w:rsidP="00DD1DFB">
            <w:pPr>
              <w:pStyle w:val="acctfourfigures"/>
              <w:tabs>
                <w:tab w:val="decimal" w:pos="731"/>
                <w:tab w:val="left" w:pos="1090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</w:rPr>
              <w:t>265,</w:t>
            </w:r>
            <w:r w:rsidR="001300E0" w:rsidRPr="009433A9">
              <w:rPr>
                <w:rFonts w:ascii="Angsana New" w:hAnsi="Angsana New"/>
                <w:b/>
                <w:bCs/>
                <w:sz w:val="29"/>
                <w:szCs w:val="29"/>
              </w:rPr>
              <w:t>879</w:t>
            </w:r>
          </w:p>
        </w:tc>
        <w:tc>
          <w:tcPr>
            <w:tcW w:w="178" w:type="dxa"/>
          </w:tcPr>
          <w:p w14:paraId="1741E826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left w:val="nil"/>
              <w:bottom w:val="double" w:sz="4" w:space="0" w:color="auto"/>
              <w:right w:val="nil"/>
            </w:tcBorders>
          </w:tcPr>
          <w:p w14:paraId="5673C1CF" w14:textId="670FCC38" w:rsidR="00C23466" w:rsidRPr="009433A9" w:rsidRDefault="00437CA5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437CA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568,19</w:t>
            </w:r>
            <w:r w:rsidR="00A326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183" w:type="dxa"/>
          </w:tcPr>
          <w:p w14:paraId="31DF1165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55AB1872" w14:textId="588742FE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519,37</w:t>
            </w:r>
            <w:r w:rsidR="00755B81" w:rsidRPr="009433A9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</w:t>
            </w:r>
          </w:p>
        </w:tc>
      </w:tr>
    </w:tbl>
    <w:p w14:paraId="3C484393" w14:textId="77777777" w:rsidR="008B1C42" w:rsidRPr="004810C8" w:rsidRDefault="008B1C42">
      <w:pPr>
        <w:rPr>
          <w:rFonts w:asciiTheme="majorBidi" w:hAnsiTheme="majorBidi" w:cstheme="majorBidi"/>
          <w:sz w:val="29"/>
          <w:szCs w:val="29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4"/>
        <w:gridCol w:w="1258"/>
        <w:gridCol w:w="180"/>
        <w:gridCol w:w="1266"/>
        <w:gridCol w:w="178"/>
        <w:gridCol w:w="1173"/>
        <w:gridCol w:w="183"/>
        <w:gridCol w:w="1258"/>
      </w:tblGrid>
      <w:tr w:rsidR="00F30622" w:rsidRPr="009433A9" w14:paraId="499F3D67" w14:textId="77777777" w:rsidTr="00C23466">
        <w:trPr>
          <w:cantSplit/>
        </w:trPr>
        <w:tc>
          <w:tcPr>
            <w:tcW w:w="4044" w:type="dxa"/>
            <w:vAlign w:val="bottom"/>
            <w:hideMark/>
          </w:tcPr>
          <w:p w14:paraId="59C1C5EE" w14:textId="28429168" w:rsidR="00F30622" w:rsidRPr="009433A9" w:rsidRDefault="00F30622" w:rsidP="004D29B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ผล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ขาดทุนด้านเครดิตที่คาดว่าจะเกิดขึ้น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704" w:type="dxa"/>
            <w:gridSpan w:val="3"/>
            <w:vAlign w:val="bottom"/>
          </w:tcPr>
          <w:p w14:paraId="79D320E9" w14:textId="658031E0" w:rsidR="00F30622" w:rsidRPr="009433A9" w:rsidRDefault="00F30622" w:rsidP="004D29B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3A2889A" w14:textId="77777777" w:rsidR="00F30622" w:rsidRPr="009433A9" w:rsidRDefault="00F30622" w:rsidP="004D29B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7D5F3C75" w14:textId="136B693B" w:rsidR="00F30622" w:rsidRPr="009433A9" w:rsidRDefault="00F30622" w:rsidP="004D29B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งบการเงินเฉพาะกิจการ </w:t>
            </w:r>
          </w:p>
        </w:tc>
      </w:tr>
      <w:tr w:rsidR="00F30622" w:rsidRPr="009433A9" w14:paraId="19E14183" w14:textId="77777777" w:rsidTr="00C23466">
        <w:trPr>
          <w:cantSplit/>
        </w:trPr>
        <w:tc>
          <w:tcPr>
            <w:tcW w:w="4044" w:type="dxa"/>
            <w:vAlign w:val="bottom"/>
          </w:tcPr>
          <w:p w14:paraId="7D037DA5" w14:textId="6842D6C1" w:rsidR="00F30622" w:rsidRPr="009433A9" w:rsidRDefault="00E8136F" w:rsidP="004D29B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690B8B" w:rsidRPr="009433A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หก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</w:t>
            </w:r>
            <w:r w:rsidR="00690B8B"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>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690B8B" w:rsidRPr="009433A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มิถุนายน</w:t>
            </w:r>
          </w:p>
        </w:tc>
        <w:tc>
          <w:tcPr>
            <w:tcW w:w="1258" w:type="dxa"/>
            <w:vAlign w:val="bottom"/>
          </w:tcPr>
          <w:p w14:paraId="09F80BFF" w14:textId="595950EE" w:rsidR="00F30622" w:rsidRPr="009433A9" w:rsidRDefault="00777016" w:rsidP="004D29B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BF0DC3A" w14:textId="77777777" w:rsidR="00F30622" w:rsidRPr="009433A9" w:rsidRDefault="00F30622" w:rsidP="004D29B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66" w:type="dxa"/>
            <w:vAlign w:val="bottom"/>
          </w:tcPr>
          <w:p w14:paraId="323D6574" w14:textId="7993BC35" w:rsidR="00F30622" w:rsidRPr="009433A9" w:rsidRDefault="00777016" w:rsidP="004D29B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869D872" w14:textId="77777777" w:rsidR="00F30622" w:rsidRPr="009433A9" w:rsidRDefault="00F30622" w:rsidP="004D29B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73" w:type="dxa"/>
            <w:vAlign w:val="bottom"/>
          </w:tcPr>
          <w:p w14:paraId="0FA18E4B" w14:textId="55BB20BC" w:rsidR="00F30622" w:rsidRPr="009433A9" w:rsidRDefault="00777016" w:rsidP="004D29B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/>
                <w:bCs/>
                <w:sz w:val="29"/>
                <w:szCs w:val="29"/>
              </w:rPr>
              <w:t>2564</w:t>
            </w:r>
          </w:p>
        </w:tc>
        <w:tc>
          <w:tcPr>
            <w:tcW w:w="183" w:type="dxa"/>
            <w:vAlign w:val="bottom"/>
          </w:tcPr>
          <w:p w14:paraId="43DC96E8" w14:textId="77777777" w:rsidR="00F30622" w:rsidRPr="009433A9" w:rsidRDefault="00F30622" w:rsidP="004D2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58" w:type="dxa"/>
            <w:vAlign w:val="bottom"/>
          </w:tcPr>
          <w:p w14:paraId="00961CF3" w14:textId="6A37D28B" w:rsidR="00F30622" w:rsidRPr="009433A9" w:rsidRDefault="00777016" w:rsidP="004D29B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2563</w:t>
            </w:r>
          </w:p>
        </w:tc>
      </w:tr>
      <w:tr w:rsidR="00F30622" w:rsidRPr="009433A9" w14:paraId="46343A54" w14:textId="77777777" w:rsidTr="00C23466">
        <w:trPr>
          <w:cantSplit/>
        </w:trPr>
        <w:tc>
          <w:tcPr>
            <w:tcW w:w="4044" w:type="dxa"/>
            <w:vAlign w:val="bottom"/>
            <w:hideMark/>
          </w:tcPr>
          <w:p w14:paraId="719B1102" w14:textId="055BA952" w:rsidR="00F30622" w:rsidRPr="009433A9" w:rsidRDefault="00F30622" w:rsidP="004D29B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5496" w:type="dxa"/>
            <w:gridSpan w:val="7"/>
            <w:vAlign w:val="bottom"/>
            <w:hideMark/>
          </w:tcPr>
          <w:p w14:paraId="64E87DF0" w14:textId="6F4D58FC" w:rsidR="00F30622" w:rsidRPr="009433A9" w:rsidRDefault="00F30622" w:rsidP="004D29B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(</w:t>
            </w:r>
            <w:r w:rsidR="00E8136F" w:rsidRPr="009433A9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พัน</w:t>
            </w:r>
            <w:r w:rsidRPr="009433A9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บาท)</w:t>
            </w:r>
          </w:p>
        </w:tc>
      </w:tr>
      <w:tr w:rsidR="00F30622" w:rsidRPr="009433A9" w14:paraId="20A7A467" w14:textId="77777777" w:rsidTr="00C23466">
        <w:trPr>
          <w:cantSplit/>
        </w:trPr>
        <w:tc>
          <w:tcPr>
            <w:tcW w:w="4044" w:type="dxa"/>
          </w:tcPr>
          <w:p w14:paraId="5CAE6FB2" w14:textId="77777777" w:rsidR="00F30622" w:rsidRPr="009433A9" w:rsidRDefault="00F30622" w:rsidP="00020A0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258" w:type="dxa"/>
          </w:tcPr>
          <w:p w14:paraId="2AFFEEEF" w14:textId="73668FE7" w:rsidR="00F30622" w:rsidRPr="009433A9" w:rsidRDefault="00E47305" w:rsidP="00E73769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17,47</w:t>
            </w:r>
            <w:r w:rsidR="000E1CE4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80" w:type="dxa"/>
          </w:tcPr>
          <w:p w14:paraId="377E168C" w14:textId="77777777" w:rsidR="00F30622" w:rsidRPr="009433A9" w:rsidRDefault="00F30622" w:rsidP="004D29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6" w:type="dxa"/>
          </w:tcPr>
          <w:p w14:paraId="7B33DCE3" w14:textId="39C8E09E" w:rsidR="00F30622" w:rsidRPr="00E73769" w:rsidRDefault="00EB03D2" w:rsidP="00E73769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73769">
              <w:rPr>
                <w:rFonts w:asciiTheme="majorBidi" w:hAnsiTheme="majorBidi" w:cstheme="majorBidi"/>
                <w:sz w:val="29"/>
                <w:szCs w:val="29"/>
              </w:rPr>
              <w:t>2,647</w:t>
            </w:r>
          </w:p>
        </w:tc>
        <w:tc>
          <w:tcPr>
            <w:tcW w:w="178" w:type="dxa"/>
          </w:tcPr>
          <w:p w14:paraId="0FADDD1D" w14:textId="77777777" w:rsidR="00F30622" w:rsidRPr="009433A9" w:rsidRDefault="00F30622" w:rsidP="004D29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</w:tcPr>
          <w:p w14:paraId="1C0863B3" w14:textId="03F98DA5" w:rsidR="00F30622" w:rsidRPr="009433A9" w:rsidRDefault="00E47305" w:rsidP="00DD1D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18,908</w:t>
            </w:r>
          </w:p>
        </w:tc>
        <w:tc>
          <w:tcPr>
            <w:tcW w:w="183" w:type="dxa"/>
          </w:tcPr>
          <w:p w14:paraId="08E58C6B" w14:textId="77777777" w:rsidR="00F30622" w:rsidRPr="009433A9" w:rsidRDefault="00F30622" w:rsidP="004D29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694895CC" w14:textId="48F288CE" w:rsidR="00F30622" w:rsidRPr="009433A9" w:rsidRDefault="00EB03D2" w:rsidP="00DD1D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738</w:t>
            </w:r>
          </w:p>
        </w:tc>
      </w:tr>
    </w:tbl>
    <w:p w14:paraId="4E33297B" w14:textId="77777777" w:rsidR="001D0194" w:rsidRPr="009433A9" w:rsidRDefault="001D0194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  <w:sectPr w:rsidR="001D0194" w:rsidRPr="009433A9" w:rsidSect="009433A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836C48B" w14:textId="77777777" w:rsidR="00BF3DAB" w:rsidRPr="009433A9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14:paraId="3DF02F71" w14:textId="77777777" w:rsidR="00571348" w:rsidRPr="009433A9" w:rsidRDefault="00571348" w:rsidP="0057134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14:paraId="5F0D4214" w14:textId="77777777" w:rsidR="00571348" w:rsidRPr="009433A9" w:rsidRDefault="00571348" w:rsidP="00DD6E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4"/>
          <w:szCs w:val="4"/>
        </w:rPr>
      </w:pPr>
    </w:p>
    <w:p w14:paraId="08899931" w14:textId="6E910006" w:rsidR="00BF3DAB" w:rsidRPr="004832D2" w:rsidRDefault="00BF3DAB" w:rsidP="00DC1B32">
      <w:pPr>
        <w:ind w:left="540"/>
        <w:rPr>
          <w:rFonts w:ascii="Angsana New" w:hAnsi="Angsana New"/>
          <w:bCs/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540"/>
        <w:gridCol w:w="237"/>
        <w:gridCol w:w="236"/>
        <w:gridCol w:w="1062"/>
        <w:gridCol w:w="1440"/>
      </w:tblGrid>
      <w:tr w:rsidR="00DC1B32" w:rsidRPr="005133C9" w14:paraId="6E8C99F9" w14:textId="77777777" w:rsidTr="00D01BB5">
        <w:trPr>
          <w:tblHeader/>
        </w:trPr>
        <w:tc>
          <w:tcPr>
            <w:tcW w:w="5670" w:type="dxa"/>
            <w:vAlign w:val="bottom"/>
          </w:tcPr>
          <w:p w14:paraId="6045D329" w14:textId="343EDD45" w:rsidR="00DC1B32" w:rsidRPr="000B4788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33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</w:t>
            </w:r>
            <w:r w:rsidR="000B4788" w:rsidRPr="005133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="000B4788" w:rsidRPr="005133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0B4788" w:rsidRPr="005133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0B4788" w:rsidRPr="005133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40" w:type="dxa"/>
            <w:vAlign w:val="bottom"/>
          </w:tcPr>
          <w:p w14:paraId="71C2A582" w14:textId="77777777" w:rsidR="00DC1B32" w:rsidRPr="005133C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3544F5B" w14:textId="77777777" w:rsidR="00DC1B32" w:rsidRPr="005133C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753BE2" w14:textId="77777777" w:rsidR="00DC1B32" w:rsidRPr="002A40A6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0087478A" w14:textId="77777777" w:rsidR="00DC1B32" w:rsidRPr="005133C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0D024F7" w14:textId="77777777" w:rsidR="00DC1B32" w:rsidRPr="005133C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33C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C26FB8A" w14:textId="77777777" w:rsidR="00DC1B32" w:rsidRPr="005133C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133C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1B32" w:rsidRPr="005133C9" w14:paraId="736C4A63" w14:textId="77777777" w:rsidTr="00D01BB5">
        <w:tc>
          <w:tcPr>
            <w:tcW w:w="5670" w:type="dxa"/>
            <w:vAlign w:val="bottom"/>
          </w:tcPr>
          <w:p w14:paraId="22FBD22E" w14:textId="77777777" w:rsidR="00DC1B32" w:rsidRPr="005133C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1BAF7C4" w14:textId="77777777" w:rsidR="00DC1B32" w:rsidRPr="005133C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CBFF7DC" w14:textId="77777777" w:rsidR="00DC1B32" w:rsidRPr="005133C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94B513" w14:textId="77777777" w:rsidR="00DC1B32" w:rsidRPr="005133C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2F36103" w14:textId="77777777" w:rsidR="00DC1B32" w:rsidRPr="005133C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DD7207" w14:textId="2C575560" w:rsidR="00DC1B32" w:rsidRPr="002A40A6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2A40A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C424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A40A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DC1B32" w:rsidRPr="005133C9" w14:paraId="3D877F69" w14:textId="77777777" w:rsidTr="00D01BB5">
        <w:tc>
          <w:tcPr>
            <w:tcW w:w="5670" w:type="dxa"/>
            <w:vAlign w:val="bottom"/>
          </w:tcPr>
          <w:p w14:paraId="1C6E9B9F" w14:textId="01ADF8B9" w:rsidR="00DC1B32" w:rsidRPr="0085275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27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  <w:r w:rsidRPr="008527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52759">
              <w:rPr>
                <w:rFonts w:asciiTheme="majorBidi" w:hAnsiTheme="majorBidi"/>
                <w:sz w:val="30"/>
                <w:szCs w:val="30"/>
                <w:cs/>
              </w:rPr>
              <w:t>สแกน ไอซีที จำกัด</w:t>
            </w:r>
            <w:r w:rsidR="00C424E1" w:rsidRPr="00852759">
              <w:rPr>
                <w:rFonts w:asciiTheme="majorBidi" w:hAnsiTheme="majorBidi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540" w:type="dxa"/>
          </w:tcPr>
          <w:p w14:paraId="5A54ECB7" w14:textId="77777777" w:rsidR="00DC1B32" w:rsidRPr="0085275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70A0D0A" w14:textId="77777777" w:rsidR="00DC1B32" w:rsidRPr="0085275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A2E2F8" w14:textId="77777777" w:rsidR="00DC1B32" w:rsidRPr="00852759" w:rsidRDefault="00DC1B32" w:rsidP="00AE4E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2EEA0F9F" w14:textId="77777777" w:rsidR="00DC1B32" w:rsidRPr="0085275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662432" w14:textId="6CA30982" w:rsidR="00DC1B32" w:rsidRPr="00852759" w:rsidRDefault="00DC1B32" w:rsidP="003875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2759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D01BB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C1B32" w:rsidRPr="005133C9" w14:paraId="4ABC4B92" w14:textId="77777777" w:rsidTr="00D01BB5">
        <w:tc>
          <w:tcPr>
            <w:tcW w:w="5670" w:type="dxa"/>
            <w:vAlign w:val="bottom"/>
          </w:tcPr>
          <w:p w14:paraId="122FB28B" w14:textId="66B529BB" w:rsidR="00DC1B32" w:rsidRPr="0085275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7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  <w:r w:rsidRPr="008527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52759">
              <w:rPr>
                <w:rFonts w:asciiTheme="majorBidi" w:hAnsiTheme="majorBidi"/>
                <w:sz w:val="30"/>
                <w:szCs w:val="30"/>
                <w:cs/>
              </w:rPr>
              <w:t>เครือข่ายก๊าซไทย-ญี่ปุ่น</w:t>
            </w:r>
            <w:r w:rsidR="004372A9" w:rsidRPr="0085275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52759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  <w:r w:rsidR="00C424E1" w:rsidRPr="00852759">
              <w:rPr>
                <w:rFonts w:asciiTheme="majorBidi" w:hAnsiTheme="majorBidi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540" w:type="dxa"/>
          </w:tcPr>
          <w:p w14:paraId="4AE13857" w14:textId="77777777" w:rsidR="00DC1B32" w:rsidRPr="0085275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D3B4423" w14:textId="77777777" w:rsidR="00DC1B32" w:rsidRPr="0085275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B1C716" w14:textId="77777777" w:rsidR="00DC1B32" w:rsidRPr="00852759" w:rsidRDefault="00DC1B32" w:rsidP="00AE4E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2" w:type="dxa"/>
            <w:vAlign w:val="bottom"/>
          </w:tcPr>
          <w:p w14:paraId="302F5EB3" w14:textId="77777777" w:rsidR="00DC1B32" w:rsidRPr="0085275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50CC5A" w14:textId="28CD4DF8" w:rsidR="00DC1B32" w:rsidRPr="00852759" w:rsidRDefault="00DC1B32" w:rsidP="003875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2759">
              <w:rPr>
                <w:rFonts w:ascii="Angsana New" w:hAnsi="Angsana New"/>
                <w:sz w:val="30"/>
                <w:szCs w:val="30"/>
                <w:lang w:val="en-US" w:bidi="th-TH"/>
              </w:rPr>
              <w:t>999</w:t>
            </w:r>
          </w:p>
        </w:tc>
      </w:tr>
      <w:tr w:rsidR="00DC1B32" w:rsidRPr="005133C9" w14:paraId="606C595F" w14:textId="77777777" w:rsidTr="00D01BB5">
        <w:tc>
          <w:tcPr>
            <w:tcW w:w="5670" w:type="dxa"/>
            <w:vAlign w:val="bottom"/>
          </w:tcPr>
          <w:p w14:paraId="34AC06B1" w14:textId="231F17C9" w:rsidR="00DC1B32" w:rsidRPr="0085275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7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  <w:r w:rsidRPr="008527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สแกน เมดิเฮิร์บ จำกัด</w:t>
            </w:r>
            <w:r w:rsidR="00C424E1" w:rsidRPr="008527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540" w:type="dxa"/>
          </w:tcPr>
          <w:p w14:paraId="4689884C" w14:textId="77777777" w:rsidR="00DC1B32" w:rsidRPr="0085275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53E96D7" w14:textId="77777777" w:rsidR="00DC1B32" w:rsidRPr="0085275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2D77AA" w14:textId="77777777" w:rsidR="00DC1B32" w:rsidRPr="00852759" w:rsidRDefault="00DC1B32" w:rsidP="00AE4E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0454B27E" w14:textId="77777777" w:rsidR="00DC1B32" w:rsidRPr="0085275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03775" w14:textId="33542285" w:rsidR="00DC1B32" w:rsidRPr="00852759" w:rsidRDefault="00D01BB5" w:rsidP="003875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</w:tr>
      <w:tr w:rsidR="004372A9" w:rsidRPr="005133C9" w14:paraId="35F9CDA8" w14:textId="77777777" w:rsidTr="00D01BB5">
        <w:tc>
          <w:tcPr>
            <w:tcW w:w="5670" w:type="dxa"/>
            <w:vAlign w:val="bottom"/>
          </w:tcPr>
          <w:p w14:paraId="23890A30" w14:textId="78B3C705" w:rsidR="004372A9" w:rsidRPr="00852759" w:rsidRDefault="004372A9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7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5B588FD4" w14:textId="77777777" w:rsidR="004372A9" w:rsidRPr="00852759" w:rsidRDefault="004372A9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F92A14A" w14:textId="77777777" w:rsidR="004372A9" w:rsidRPr="00852759" w:rsidRDefault="004372A9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427596" w14:textId="77777777" w:rsidR="004372A9" w:rsidRPr="00852759" w:rsidRDefault="004372A9" w:rsidP="00AE4E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7BA5F64C" w14:textId="77777777" w:rsidR="004372A9" w:rsidRPr="00852759" w:rsidRDefault="004372A9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8E6B6A6" w14:textId="63B32668" w:rsidR="004372A9" w:rsidRPr="00852759" w:rsidRDefault="004372A9" w:rsidP="003875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275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</w:t>
            </w:r>
            <w:r w:rsidR="00FD5468" w:rsidRPr="0085275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</w:tr>
    </w:tbl>
    <w:p w14:paraId="515423BE" w14:textId="42863080" w:rsidR="00BB7D86" w:rsidRPr="004832D2" w:rsidRDefault="00BB7D86" w:rsidP="00DC1B32">
      <w:pPr>
        <w:ind w:left="540"/>
        <w:rPr>
          <w:rFonts w:ascii="Angsana New" w:hAnsi="Angsana New"/>
          <w:bCs/>
          <w:sz w:val="30"/>
          <w:szCs w:val="30"/>
        </w:rPr>
      </w:pPr>
    </w:p>
    <w:p w14:paraId="1A3660F6" w14:textId="064418F0" w:rsidR="00DC1B32" w:rsidRPr="005133C9" w:rsidRDefault="00DC1B32" w:rsidP="00DC1B3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33C9">
        <w:rPr>
          <w:rFonts w:ascii="Angsana New" w:hAnsi="Angsana New"/>
          <w:sz w:val="30"/>
          <w:szCs w:val="30"/>
          <w:cs/>
        </w:rPr>
        <w:t xml:space="preserve">ในไตรมาส </w:t>
      </w:r>
      <w:r w:rsidRPr="005133C9">
        <w:rPr>
          <w:rFonts w:ascii="Angsana New" w:hAnsi="Angsana New"/>
          <w:sz w:val="30"/>
          <w:szCs w:val="30"/>
        </w:rPr>
        <w:t xml:space="preserve">4 </w:t>
      </w:r>
      <w:r w:rsidRPr="005133C9">
        <w:rPr>
          <w:rFonts w:ascii="Angsana New" w:hAnsi="Angsana New"/>
          <w:sz w:val="30"/>
          <w:szCs w:val="30"/>
          <w:cs/>
        </w:rPr>
        <w:t xml:space="preserve">ปี </w:t>
      </w:r>
      <w:r w:rsidRPr="005133C9">
        <w:rPr>
          <w:rFonts w:ascii="Angsana New" w:hAnsi="Angsana New"/>
          <w:sz w:val="30"/>
          <w:szCs w:val="30"/>
        </w:rPr>
        <w:t xml:space="preserve">2563 </w:t>
      </w:r>
      <w:r w:rsidRPr="005133C9">
        <w:rPr>
          <w:rFonts w:ascii="Angsana New" w:hAnsi="Angsana New"/>
          <w:sz w:val="30"/>
          <w:szCs w:val="30"/>
          <w:cs/>
        </w:rPr>
        <w:t>ที่ประชุมคณะกรรมการของบริษัทมีมติให้ลงทุนในบริษัท สแกน ไอซีที จำกัด โดยบริษัท</w:t>
      </w:r>
      <w:r w:rsidR="00FD5468">
        <w:rPr>
          <w:rFonts w:ascii="Angsana New" w:hAnsi="Angsana New"/>
          <w:sz w:val="30"/>
          <w:szCs w:val="30"/>
        </w:rPr>
        <w:t xml:space="preserve">    </w:t>
      </w:r>
      <w:r w:rsidRPr="005133C9">
        <w:rPr>
          <w:rFonts w:ascii="Angsana New" w:hAnsi="Angsana New"/>
          <w:sz w:val="30"/>
          <w:szCs w:val="30"/>
          <w:cs/>
        </w:rPr>
        <w:t xml:space="preserve">ถือหุ้นสามัญเป็นจำนวน </w:t>
      </w:r>
      <w:r w:rsidRPr="005133C9">
        <w:rPr>
          <w:rFonts w:ascii="Angsana New" w:hAnsi="Angsana New"/>
          <w:sz w:val="30"/>
          <w:szCs w:val="30"/>
        </w:rPr>
        <w:t xml:space="preserve">25,500 </w:t>
      </w:r>
      <w:r w:rsidRPr="005133C9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5133C9">
        <w:rPr>
          <w:rFonts w:ascii="Angsana New" w:hAnsi="Angsana New"/>
          <w:sz w:val="30"/>
          <w:szCs w:val="30"/>
        </w:rPr>
        <w:t xml:space="preserve">100 </w:t>
      </w:r>
      <w:r w:rsidRPr="005133C9">
        <w:rPr>
          <w:rFonts w:ascii="Angsana New" w:hAnsi="Angsana New"/>
          <w:sz w:val="30"/>
          <w:szCs w:val="30"/>
          <w:cs/>
        </w:rPr>
        <w:t xml:space="preserve">บาท (เรียกชำระค่าหุ้นร้อยละ </w:t>
      </w:r>
      <w:r w:rsidRPr="005133C9">
        <w:rPr>
          <w:rFonts w:ascii="Angsana New" w:hAnsi="Angsana New"/>
          <w:sz w:val="30"/>
          <w:szCs w:val="30"/>
        </w:rPr>
        <w:t xml:space="preserve">25 </w:t>
      </w:r>
      <w:r w:rsidRPr="005133C9">
        <w:rPr>
          <w:rFonts w:ascii="Angsana New" w:hAnsi="Angsana New"/>
          <w:sz w:val="30"/>
          <w:szCs w:val="30"/>
          <w:cs/>
        </w:rPr>
        <w:t xml:space="preserve">ของทุนที่ออกจำหน่าย คิดเป็นจำนวนเงิน </w:t>
      </w:r>
      <w:r w:rsidRPr="005133C9">
        <w:rPr>
          <w:rFonts w:ascii="Angsana New" w:hAnsi="Angsana New"/>
          <w:sz w:val="30"/>
          <w:szCs w:val="30"/>
        </w:rPr>
        <w:t xml:space="preserve">637,500 </w:t>
      </w:r>
      <w:r w:rsidRPr="005133C9">
        <w:rPr>
          <w:rFonts w:ascii="Angsana New" w:hAnsi="Angsana New"/>
          <w:sz w:val="30"/>
          <w:szCs w:val="30"/>
          <w:cs/>
        </w:rPr>
        <w:t xml:space="preserve">บาท) บริษัทได้จดทะเบียนจัดตั้งกับกระทรวงพาณิชย์เมื่อ วันที่ </w:t>
      </w:r>
      <w:r w:rsidRPr="005133C9">
        <w:rPr>
          <w:rFonts w:ascii="Angsana New" w:hAnsi="Angsana New"/>
          <w:sz w:val="30"/>
          <w:szCs w:val="30"/>
        </w:rPr>
        <w:t xml:space="preserve">18 </w:t>
      </w:r>
      <w:r w:rsidRPr="005133C9">
        <w:rPr>
          <w:rFonts w:ascii="Angsana New" w:hAnsi="Angsana New"/>
          <w:sz w:val="30"/>
          <w:szCs w:val="30"/>
          <w:cs/>
        </w:rPr>
        <w:t xml:space="preserve">มกราคม </w:t>
      </w:r>
      <w:r w:rsidRPr="005133C9">
        <w:rPr>
          <w:rFonts w:ascii="Angsana New" w:hAnsi="Angsana New"/>
          <w:sz w:val="30"/>
          <w:szCs w:val="30"/>
        </w:rPr>
        <w:t>2564</w:t>
      </w:r>
    </w:p>
    <w:p w14:paraId="33327E55" w14:textId="77777777" w:rsidR="00DC1B32" w:rsidRPr="004832D2" w:rsidRDefault="00DC1B32" w:rsidP="00DC1B3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32548DD" w14:textId="49B020F6" w:rsidR="00DC1B32" w:rsidRPr="005133C9" w:rsidRDefault="00DC1B32" w:rsidP="00DC1B3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33C9">
        <w:rPr>
          <w:rFonts w:ascii="Angsana New" w:hAnsi="Angsana New"/>
          <w:sz w:val="30"/>
          <w:szCs w:val="30"/>
          <w:cs/>
        </w:rPr>
        <w:t xml:space="preserve">ไตรมาส </w:t>
      </w:r>
      <w:r w:rsidRPr="005133C9">
        <w:rPr>
          <w:rFonts w:ascii="Angsana New" w:hAnsi="Angsana New"/>
          <w:sz w:val="30"/>
          <w:szCs w:val="30"/>
        </w:rPr>
        <w:t xml:space="preserve">1 </w:t>
      </w:r>
      <w:r w:rsidRPr="005133C9">
        <w:rPr>
          <w:rFonts w:ascii="Angsana New" w:hAnsi="Angsana New"/>
          <w:sz w:val="30"/>
          <w:szCs w:val="30"/>
          <w:cs/>
        </w:rPr>
        <w:t xml:space="preserve">ปี </w:t>
      </w:r>
      <w:r w:rsidRPr="005133C9">
        <w:rPr>
          <w:rFonts w:ascii="Angsana New" w:hAnsi="Angsana New"/>
          <w:sz w:val="30"/>
          <w:szCs w:val="30"/>
        </w:rPr>
        <w:t xml:space="preserve">2564 </w:t>
      </w:r>
      <w:r w:rsidRPr="005133C9">
        <w:rPr>
          <w:rFonts w:ascii="Angsana New" w:hAnsi="Angsana New"/>
          <w:sz w:val="30"/>
          <w:szCs w:val="30"/>
          <w:cs/>
        </w:rPr>
        <w:t>ที่ประชุมคณะกรรมการของบริษัทมีมติให้ลงทุนในบริษัท เครือข่ายก๊าซไทย-ญี่ปุ่น</w:t>
      </w:r>
      <w:r w:rsidR="00FD5468">
        <w:rPr>
          <w:rFonts w:ascii="Angsana New" w:hAnsi="Angsana New"/>
          <w:sz w:val="30"/>
          <w:szCs w:val="30"/>
        </w:rPr>
        <w:t xml:space="preserve"> </w:t>
      </w:r>
      <w:r w:rsidRPr="005133C9">
        <w:rPr>
          <w:rFonts w:ascii="Angsana New" w:hAnsi="Angsana New"/>
          <w:sz w:val="30"/>
          <w:szCs w:val="30"/>
          <w:cs/>
        </w:rPr>
        <w:t>จำกัด</w:t>
      </w:r>
      <w:r w:rsidR="003D2CAB">
        <w:rPr>
          <w:rFonts w:ascii="Angsana New" w:hAnsi="Angsana New"/>
          <w:sz w:val="30"/>
          <w:szCs w:val="30"/>
        </w:rPr>
        <w:t xml:space="preserve">        </w:t>
      </w:r>
      <w:r w:rsidRPr="005133C9">
        <w:rPr>
          <w:rFonts w:ascii="Angsana New" w:hAnsi="Angsana New"/>
          <w:sz w:val="30"/>
          <w:szCs w:val="30"/>
          <w:cs/>
        </w:rPr>
        <w:t xml:space="preserve"> โดยบริษัทถือหุ้นสามัญเป็นจำนวน </w:t>
      </w:r>
      <w:r w:rsidRPr="005133C9">
        <w:rPr>
          <w:rFonts w:ascii="Angsana New" w:hAnsi="Angsana New"/>
          <w:sz w:val="30"/>
          <w:szCs w:val="30"/>
        </w:rPr>
        <w:t xml:space="preserve">9,998 </w:t>
      </w:r>
      <w:r w:rsidRPr="005133C9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5133C9">
        <w:rPr>
          <w:rFonts w:ascii="Angsana New" w:hAnsi="Angsana New"/>
          <w:sz w:val="30"/>
          <w:szCs w:val="30"/>
        </w:rPr>
        <w:t xml:space="preserve">100 </w:t>
      </w:r>
      <w:r w:rsidRPr="005133C9">
        <w:rPr>
          <w:rFonts w:ascii="Angsana New" w:hAnsi="Angsana New"/>
          <w:sz w:val="30"/>
          <w:szCs w:val="30"/>
          <w:cs/>
        </w:rPr>
        <w:t xml:space="preserve">บาท บริษัทได้จดทะเบียนจัดตั้งกับกระทรวงพาณิชย์เมื่อวันที่ </w:t>
      </w:r>
      <w:r w:rsidRPr="005133C9">
        <w:rPr>
          <w:rFonts w:ascii="Angsana New" w:hAnsi="Angsana New"/>
          <w:sz w:val="30"/>
          <w:szCs w:val="30"/>
        </w:rPr>
        <w:t xml:space="preserve">2 </w:t>
      </w:r>
      <w:r w:rsidRPr="005133C9">
        <w:rPr>
          <w:rFonts w:ascii="Angsana New" w:hAnsi="Angsana New"/>
          <w:sz w:val="30"/>
          <w:szCs w:val="30"/>
          <w:cs/>
        </w:rPr>
        <w:t xml:space="preserve">มีนาคม </w:t>
      </w:r>
      <w:r w:rsidRPr="005133C9">
        <w:rPr>
          <w:rFonts w:ascii="Angsana New" w:hAnsi="Angsana New"/>
          <w:sz w:val="30"/>
          <w:szCs w:val="30"/>
        </w:rPr>
        <w:t xml:space="preserve">2564 </w:t>
      </w:r>
    </w:p>
    <w:p w14:paraId="386912CA" w14:textId="77777777" w:rsidR="00DC1B32" w:rsidRPr="004832D2" w:rsidRDefault="00DC1B32" w:rsidP="00DC1B3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2029451" w14:textId="349FB39A" w:rsidR="00DC1B32" w:rsidRPr="00CC6E46" w:rsidRDefault="00DC1B32" w:rsidP="00DC1B3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33C9">
        <w:rPr>
          <w:rFonts w:ascii="Angsana New" w:hAnsi="Angsana New"/>
          <w:sz w:val="30"/>
          <w:szCs w:val="30"/>
          <w:cs/>
        </w:rPr>
        <w:t xml:space="preserve">ไตรมาส </w:t>
      </w:r>
      <w:r w:rsidRPr="005133C9">
        <w:rPr>
          <w:rFonts w:ascii="Angsana New" w:hAnsi="Angsana New"/>
          <w:sz w:val="30"/>
          <w:szCs w:val="30"/>
        </w:rPr>
        <w:t xml:space="preserve">2 </w:t>
      </w:r>
      <w:r w:rsidRPr="005133C9">
        <w:rPr>
          <w:rFonts w:ascii="Angsana New" w:hAnsi="Angsana New"/>
          <w:sz w:val="30"/>
          <w:szCs w:val="30"/>
          <w:cs/>
        </w:rPr>
        <w:t xml:space="preserve">ปี </w:t>
      </w:r>
      <w:r w:rsidRPr="005133C9">
        <w:rPr>
          <w:rFonts w:ascii="Angsana New" w:hAnsi="Angsana New"/>
          <w:sz w:val="30"/>
          <w:szCs w:val="30"/>
        </w:rPr>
        <w:t xml:space="preserve">2564 </w:t>
      </w:r>
      <w:r w:rsidRPr="005133C9">
        <w:rPr>
          <w:rFonts w:ascii="Angsana New" w:hAnsi="Angsana New"/>
          <w:sz w:val="30"/>
          <w:szCs w:val="30"/>
          <w:cs/>
        </w:rPr>
        <w:t>ที่ประชุมคณะกรรมการของบริษัทมีมติให้ลงทุนในบริษัท สแกน เมดิเฮิร์บ จำกัด โดยบริษัท</w:t>
      </w:r>
      <w:r w:rsidR="00FD5468">
        <w:rPr>
          <w:rFonts w:ascii="Angsana New" w:hAnsi="Angsana New"/>
          <w:sz w:val="30"/>
          <w:szCs w:val="30"/>
        </w:rPr>
        <w:t xml:space="preserve">    </w:t>
      </w:r>
      <w:r w:rsidRPr="005133C9">
        <w:rPr>
          <w:rFonts w:ascii="Angsana New" w:hAnsi="Angsana New"/>
          <w:sz w:val="30"/>
          <w:szCs w:val="30"/>
          <w:cs/>
        </w:rPr>
        <w:t xml:space="preserve">ถือหุ้นสามัญเป็นจำนวน </w:t>
      </w:r>
      <w:r w:rsidRPr="005133C9">
        <w:rPr>
          <w:rFonts w:ascii="Angsana New" w:hAnsi="Angsana New"/>
          <w:sz w:val="30"/>
          <w:szCs w:val="30"/>
        </w:rPr>
        <w:t>49</w:t>
      </w:r>
      <w:r w:rsidRPr="005133C9">
        <w:rPr>
          <w:rFonts w:ascii="Angsana New" w:hAnsi="Angsana New"/>
          <w:sz w:val="30"/>
          <w:szCs w:val="30"/>
          <w:cs/>
        </w:rPr>
        <w:t>,</w:t>
      </w:r>
      <w:r w:rsidRPr="005133C9">
        <w:rPr>
          <w:rFonts w:ascii="Angsana New" w:hAnsi="Angsana New"/>
          <w:sz w:val="30"/>
          <w:szCs w:val="30"/>
        </w:rPr>
        <w:t>997</w:t>
      </w:r>
      <w:r w:rsidRPr="005133C9">
        <w:rPr>
          <w:rFonts w:ascii="Angsana New" w:hAnsi="Angsana New"/>
          <w:sz w:val="30"/>
          <w:szCs w:val="30"/>
          <w:cs/>
        </w:rPr>
        <w:t xml:space="preserve"> หุ้น มูลค่าหุ้นละ</w:t>
      </w:r>
      <w:r w:rsidRPr="005133C9">
        <w:rPr>
          <w:rFonts w:ascii="Angsana New" w:hAnsi="Angsana New"/>
          <w:sz w:val="30"/>
          <w:szCs w:val="30"/>
        </w:rPr>
        <w:t>100</w:t>
      </w:r>
      <w:r w:rsidRPr="005133C9">
        <w:rPr>
          <w:rFonts w:ascii="Angsana New" w:hAnsi="Angsana New"/>
          <w:sz w:val="30"/>
          <w:szCs w:val="30"/>
          <w:cs/>
        </w:rPr>
        <w:t xml:space="preserve"> บาท บริษัท</w:t>
      </w:r>
      <w:r w:rsidRPr="005133C9">
        <w:rPr>
          <w:rFonts w:ascii="Angsana New" w:hAnsi="Angsana New" w:hint="cs"/>
          <w:sz w:val="30"/>
          <w:szCs w:val="30"/>
          <w:cs/>
        </w:rPr>
        <w:t>ได้</w:t>
      </w:r>
      <w:r w:rsidRPr="005133C9">
        <w:rPr>
          <w:rFonts w:ascii="Angsana New" w:hAnsi="Angsana New"/>
          <w:sz w:val="30"/>
          <w:szCs w:val="30"/>
          <w:cs/>
        </w:rPr>
        <w:t xml:space="preserve">จดทะเบียนจัดตั้งบริษัทกับกระทรวงพาณิชย์เมื่อวันที่ </w:t>
      </w:r>
      <w:r w:rsidRPr="005133C9">
        <w:rPr>
          <w:rFonts w:ascii="Angsana New" w:hAnsi="Angsana New"/>
          <w:sz w:val="30"/>
          <w:szCs w:val="30"/>
        </w:rPr>
        <w:t>28</w:t>
      </w:r>
      <w:r w:rsidRPr="005133C9">
        <w:rPr>
          <w:rFonts w:ascii="Angsana New" w:hAnsi="Angsana New"/>
          <w:sz w:val="30"/>
          <w:szCs w:val="30"/>
          <w:cs/>
        </w:rPr>
        <w:t xml:space="preserve"> เมษายน </w:t>
      </w:r>
      <w:r w:rsidRPr="005133C9">
        <w:rPr>
          <w:rFonts w:ascii="Angsana New" w:hAnsi="Angsana New"/>
          <w:sz w:val="30"/>
          <w:szCs w:val="30"/>
        </w:rPr>
        <w:t>2564</w:t>
      </w:r>
    </w:p>
    <w:p w14:paraId="17E9F565" w14:textId="77777777" w:rsidR="00DC1B32" w:rsidRPr="004832D2" w:rsidRDefault="00DC1B32" w:rsidP="00DC1B32">
      <w:pPr>
        <w:ind w:left="540"/>
        <w:rPr>
          <w:rFonts w:ascii="Angsana New" w:hAnsi="Angsana New"/>
          <w:bCs/>
          <w:sz w:val="30"/>
          <w:szCs w:val="30"/>
          <w:cs/>
        </w:rPr>
      </w:pPr>
    </w:p>
    <w:p w14:paraId="0BE1D6E8" w14:textId="62E33686" w:rsidR="00297A37" w:rsidRPr="009433A9" w:rsidRDefault="00297A37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2" w:name="OLE_LINK1"/>
      <w:r w:rsidRPr="009433A9">
        <w:rPr>
          <w:rFonts w:ascii="Angsana New" w:hAnsi="Angsana New"/>
          <w:bCs/>
          <w:sz w:val="30"/>
          <w:szCs w:val="30"/>
          <w:cs/>
        </w:rPr>
        <w:t>ที่ดิน อาคารและอุปกรณ์</w:t>
      </w:r>
    </w:p>
    <w:p w14:paraId="71FE3647" w14:textId="77777777" w:rsidR="00C2043A" w:rsidRPr="004832D2" w:rsidRDefault="00C2043A" w:rsidP="00297A37">
      <w:pPr>
        <w:ind w:left="540"/>
        <w:rPr>
          <w:rFonts w:ascii="Angsana New" w:hAnsi="Angsana New"/>
          <w:bCs/>
          <w:sz w:val="30"/>
          <w:szCs w:val="30"/>
        </w:rPr>
      </w:pPr>
    </w:p>
    <w:p w14:paraId="4075443E" w14:textId="1AA5AC35" w:rsidR="00297A37" w:rsidRPr="009433A9" w:rsidRDefault="00297A37" w:rsidP="008B574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ก</w:t>
      </w:r>
      <w:r w:rsidRPr="009433A9">
        <w:rPr>
          <w:rFonts w:ascii="Angsana New" w:hAnsi="Angsana New"/>
          <w:sz w:val="30"/>
          <w:szCs w:val="30"/>
          <w:cs/>
        </w:rPr>
        <w:t>ารซื้อ</w:t>
      </w:r>
      <w:r w:rsidR="00FD5468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9433A9">
        <w:rPr>
          <w:rFonts w:ascii="Angsana New" w:hAnsi="Angsana New"/>
          <w:sz w:val="30"/>
          <w:szCs w:val="30"/>
          <w:cs/>
        </w:rPr>
        <w:t>จำหน่า</w:t>
      </w:r>
      <w:r w:rsidR="00FD5468">
        <w:rPr>
          <w:rFonts w:ascii="Angsana New" w:hAnsi="Angsana New" w:hint="cs"/>
          <w:sz w:val="30"/>
          <w:szCs w:val="30"/>
          <w:cs/>
        </w:rPr>
        <w:t>ย</w:t>
      </w:r>
      <w:r w:rsidRPr="009433A9">
        <w:rPr>
          <w:rFonts w:ascii="Angsana New" w:hAnsi="Angsana New"/>
          <w:sz w:val="30"/>
          <w:szCs w:val="30"/>
          <w:cs/>
        </w:rPr>
        <w:t>ที่ดิน อาคารและอุปกรณ์ระหว่าง</w:t>
      </w:r>
      <w:r w:rsidR="00361715" w:rsidRPr="009433A9">
        <w:rPr>
          <w:rFonts w:ascii="Angsana New" w:hAnsi="Angsana New" w:hint="cs"/>
          <w:sz w:val="30"/>
          <w:szCs w:val="30"/>
          <w:cs/>
        </w:rPr>
        <w:t>งวด</w:t>
      </w:r>
      <w:r w:rsidR="003E72C6" w:rsidRPr="009433A9">
        <w:rPr>
          <w:rFonts w:ascii="Angsana New" w:hAnsi="Angsana New" w:hint="cs"/>
          <w:sz w:val="30"/>
          <w:szCs w:val="30"/>
          <w:cs/>
        </w:rPr>
        <w:t>หก</w:t>
      </w:r>
      <w:r w:rsidR="00361715" w:rsidRPr="009433A9">
        <w:rPr>
          <w:rFonts w:ascii="Angsana New" w:hAnsi="Angsana New" w:hint="cs"/>
          <w:sz w:val="30"/>
          <w:szCs w:val="30"/>
          <w:cs/>
        </w:rPr>
        <w:t>เดือน</w:t>
      </w:r>
      <w:r w:rsidRPr="00943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620B8" w:rsidRPr="009433A9">
        <w:rPr>
          <w:rFonts w:ascii="Angsana New" w:hAnsi="Angsana New"/>
          <w:sz w:val="30"/>
          <w:szCs w:val="30"/>
        </w:rPr>
        <w:t>3</w:t>
      </w:r>
      <w:r w:rsidR="003E72C6" w:rsidRPr="009433A9">
        <w:rPr>
          <w:rFonts w:ascii="Angsana New" w:hAnsi="Angsana New"/>
          <w:sz w:val="30"/>
          <w:szCs w:val="30"/>
        </w:rPr>
        <w:t>0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="003E72C6" w:rsidRPr="009433A9">
        <w:rPr>
          <w:rFonts w:ascii="Angsana New" w:hAnsi="Angsana New" w:hint="cs"/>
          <w:sz w:val="30"/>
          <w:szCs w:val="30"/>
          <w:cs/>
        </w:rPr>
        <w:t>มิถุนายน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="00FC7309" w:rsidRPr="009433A9">
        <w:rPr>
          <w:rFonts w:ascii="Angsana New" w:hAnsi="Angsana New"/>
          <w:sz w:val="30"/>
          <w:szCs w:val="30"/>
        </w:rPr>
        <w:t xml:space="preserve">2564 </w:t>
      </w:r>
      <w:r w:rsidRPr="009433A9">
        <w:rPr>
          <w:rFonts w:ascii="Angsana New" w:hAnsi="Angsana New"/>
          <w:sz w:val="30"/>
          <w:szCs w:val="30"/>
          <w:cs/>
        </w:rPr>
        <w:t>มีดังนี้</w:t>
      </w:r>
    </w:p>
    <w:p w14:paraId="6DC7E180" w14:textId="77777777" w:rsidR="00297A37" w:rsidRPr="004832D2" w:rsidRDefault="00297A37" w:rsidP="00297A37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440"/>
      </w:tblGrid>
      <w:tr w:rsidR="009433A9" w:rsidRPr="009433A9" w14:paraId="25879650" w14:textId="77777777" w:rsidTr="009433A9">
        <w:trPr>
          <w:cantSplit/>
          <w:tblHeader/>
        </w:trPr>
        <w:tc>
          <w:tcPr>
            <w:tcW w:w="4950" w:type="dxa"/>
            <w:vAlign w:val="bottom"/>
          </w:tcPr>
          <w:p w14:paraId="21C3CAA6" w14:textId="77777777" w:rsidR="009433A9" w:rsidRPr="009433A9" w:rsidRDefault="009433A9" w:rsidP="007E1C6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6F4206DD" w14:textId="77777777" w:rsidR="009433A9" w:rsidRPr="009433A9" w:rsidRDefault="009433A9" w:rsidP="007E1C6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30E2DD7" w14:textId="73A23B56" w:rsidR="009433A9" w:rsidRPr="009433A9" w:rsidRDefault="009433A9" w:rsidP="007E1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2017E20" w14:textId="77777777" w:rsidR="009433A9" w:rsidRPr="009433A9" w:rsidRDefault="009433A9" w:rsidP="007E1C6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50767A" w14:textId="77777777" w:rsidR="009433A9" w:rsidRPr="009433A9" w:rsidRDefault="009433A9" w:rsidP="007E1C69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FDE12E5" w14:textId="182A9676" w:rsidR="009433A9" w:rsidRPr="009433A9" w:rsidRDefault="009433A9" w:rsidP="007E1C69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9433A9" w:rsidRPr="009433A9" w14:paraId="255C64F1" w14:textId="77777777" w:rsidTr="009433A9">
        <w:trPr>
          <w:cantSplit/>
        </w:trPr>
        <w:tc>
          <w:tcPr>
            <w:tcW w:w="4950" w:type="dxa"/>
          </w:tcPr>
          <w:p w14:paraId="5D9E3A9A" w14:textId="77777777" w:rsidR="009433A9" w:rsidRPr="009433A9" w:rsidRDefault="009433A9" w:rsidP="007E1C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3B00FC" w14:textId="77777777" w:rsidR="009433A9" w:rsidRPr="009433A9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64A1919F" w14:textId="3E9DD3D0" w:rsidR="009433A9" w:rsidRPr="009433A9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40F2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433A9" w:rsidRPr="009433A9" w14:paraId="7EA69699" w14:textId="77777777" w:rsidTr="009433A9">
        <w:trPr>
          <w:cantSplit/>
        </w:trPr>
        <w:tc>
          <w:tcPr>
            <w:tcW w:w="4950" w:type="dxa"/>
          </w:tcPr>
          <w:p w14:paraId="649945C5" w14:textId="77777777" w:rsidR="009433A9" w:rsidRPr="00240F21" w:rsidRDefault="009433A9" w:rsidP="007E1C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0F21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671676B3" w14:textId="77777777" w:rsidR="009433A9" w:rsidRPr="009433A9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3D48C96" w14:textId="61997B28" w:rsidR="009433A9" w:rsidRPr="009433A9" w:rsidRDefault="007A1B87" w:rsidP="006C447E">
            <w:pPr>
              <w:pStyle w:val="acctfourfigures"/>
              <w:tabs>
                <w:tab w:val="clear" w:pos="765"/>
                <w:tab w:val="left" w:pos="1095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180" w:type="dxa"/>
          </w:tcPr>
          <w:p w14:paraId="6C225558" w14:textId="77777777" w:rsidR="009433A9" w:rsidRPr="009433A9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30FEA9" w14:textId="2BC1909D" w:rsidR="009433A9" w:rsidRPr="009D79BC" w:rsidRDefault="00240F21" w:rsidP="006C447E">
            <w:pPr>
              <w:pStyle w:val="acctfourfigures"/>
              <w:tabs>
                <w:tab w:val="clear" w:pos="765"/>
                <w:tab w:val="left" w:pos="1095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31368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9433A9" w:rsidRPr="009433A9" w14:paraId="74AF7D4E" w14:textId="77777777" w:rsidTr="009433A9">
        <w:trPr>
          <w:cantSplit/>
        </w:trPr>
        <w:tc>
          <w:tcPr>
            <w:tcW w:w="4950" w:type="dxa"/>
          </w:tcPr>
          <w:p w14:paraId="7D88FC2A" w14:textId="77777777" w:rsidR="009433A9" w:rsidRPr="00240F21" w:rsidRDefault="009433A9" w:rsidP="007E1C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0F21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B3EDAB0" w14:textId="77777777" w:rsidR="009433A9" w:rsidRPr="009433A9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5583622" w14:textId="6364966F" w:rsidR="009433A9" w:rsidRPr="009433A9" w:rsidRDefault="009D79BC" w:rsidP="00FD54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</w:t>
            </w:r>
            <w:r w:rsidR="00760A1B">
              <w:rPr>
                <w:rFonts w:ascii="Angsana New" w:hAnsi="Angsana New"/>
                <w:sz w:val="30"/>
                <w:szCs w:val="30"/>
              </w:rPr>
              <w:t>609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4215F90" w14:textId="77777777" w:rsidR="009433A9" w:rsidRPr="009433A9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5BED68" w14:textId="792BB7F3" w:rsidR="009433A9" w:rsidRPr="009433A9" w:rsidRDefault="009D79BC" w:rsidP="006C447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(4,85</w:t>
            </w:r>
            <w:r w:rsidR="00240F2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459231B1" w14:textId="23020C1F" w:rsidR="001E5AE2" w:rsidRPr="009433A9" w:rsidRDefault="001E5AE2" w:rsidP="001E5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433A9">
        <w:rPr>
          <w:rFonts w:ascii="Angsana New" w:hAnsi="Angsana New"/>
          <w:sz w:val="30"/>
          <w:szCs w:val="30"/>
          <w:cs/>
        </w:rPr>
        <w:t>กลุ่มบริษัทและบริษัทรับรู้ค่าเสื่อมราคาของที่ดิน อาคารและอุปกรณ์</w:t>
      </w:r>
      <w:r w:rsidRPr="009433A9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9433A9">
        <w:rPr>
          <w:rFonts w:ascii="Angsana New" w:hAnsi="Angsana New"/>
          <w:sz w:val="30"/>
          <w:szCs w:val="30"/>
          <w:cs/>
        </w:rPr>
        <w:t>สำหรับ</w:t>
      </w:r>
      <w:r w:rsidR="00FD5468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9433A9">
        <w:rPr>
          <w:rFonts w:ascii="Angsana New" w:hAnsi="Angsana New"/>
          <w:sz w:val="30"/>
          <w:szCs w:val="30"/>
          <w:cs/>
        </w:rPr>
        <w:t>งวด</w:t>
      </w:r>
      <w:r w:rsidR="003E72C6" w:rsidRPr="009433A9">
        <w:rPr>
          <w:rFonts w:ascii="Angsana New" w:hAnsi="Angsana New" w:hint="cs"/>
          <w:sz w:val="30"/>
          <w:szCs w:val="30"/>
          <w:cs/>
        </w:rPr>
        <w:t>หก</w:t>
      </w:r>
      <w:r w:rsidRPr="009433A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433A9">
        <w:rPr>
          <w:rFonts w:ascii="Angsana New" w:hAnsi="Angsana New"/>
          <w:sz w:val="30"/>
          <w:szCs w:val="30"/>
        </w:rPr>
        <w:t>3</w:t>
      </w:r>
      <w:r w:rsidR="003E72C6" w:rsidRPr="009433A9">
        <w:rPr>
          <w:rFonts w:ascii="Angsana New" w:hAnsi="Angsana New"/>
          <w:sz w:val="30"/>
          <w:szCs w:val="30"/>
        </w:rPr>
        <w:t>0</w:t>
      </w:r>
      <w:r w:rsidRPr="009433A9">
        <w:rPr>
          <w:rFonts w:ascii="Angsana New" w:hAnsi="Angsana New"/>
          <w:sz w:val="30"/>
          <w:szCs w:val="30"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ม</w:t>
      </w:r>
      <w:r w:rsidR="003E72C6" w:rsidRPr="009433A9">
        <w:rPr>
          <w:rFonts w:ascii="Angsana New" w:hAnsi="Angsana New" w:hint="cs"/>
          <w:sz w:val="30"/>
          <w:szCs w:val="30"/>
          <w:cs/>
        </w:rPr>
        <w:t>ิถุนายน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2564</w:t>
      </w:r>
      <w:r w:rsidRPr="009433A9">
        <w:rPr>
          <w:rFonts w:ascii="Angsana New" w:hAnsi="Angsana New"/>
          <w:sz w:val="30"/>
          <w:szCs w:val="30"/>
          <w:cs/>
        </w:rPr>
        <w:t xml:space="preserve"> จำนวน </w:t>
      </w:r>
      <w:r w:rsidR="009D79BC">
        <w:rPr>
          <w:rFonts w:ascii="Angsana New" w:hAnsi="Angsana New"/>
          <w:sz w:val="30"/>
          <w:szCs w:val="30"/>
        </w:rPr>
        <w:t>7</w:t>
      </w:r>
      <w:r w:rsidR="00240F21">
        <w:rPr>
          <w:rFonts w:ascii="Angsana New" w:hAnsi="Angsana New"/>
          <w:sz w:val="30"/>
          <w:szCs w:val="30"/>
        </w:rPr>
        <w:t>2</w:t>
      </w:r>
      <w:r w:rsidR="009D79BC">
        <w:rPr>
          <w:rFonts w:ascii="Angsana New" w:hAnsi="Angsana New"/>
          <w:sz w:val="30"/>
          <w:szCs w:val="30"/>
        </w:rPr>
        <w:t>.</w:t>
      </w:r>
      <w:r w:rsidR="00240F21">
        <w:rPr>
          <w:rFonts w:ascii="Angsana New" w:hAnsi="Angsana New"/>
          <w:sz w:val="30"/>
          <w:szCs w:val="30"/>
        </w:rPr>
        <w:t>39</w:t>
      </w:r>
      <w:r w:rsidRPr="009433A9">
        <w:rPr>
          <w:rFonts w:ascii="Angsana New" w:hAnsi="Angsana New"/>
          <w:sz w:val="30"/>
          <w:szCs w:val="30"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>ล้านบาท</w:t>
      </w:r>
      <w:r w:rsidR="00FD5468">
        <w:rPr>
          <w:rFonts w:ascii="Angsana New" w:hAnsi="Angsana New" w:hint="cs"/>
          <w:sz w:val="30"/>
          <w:szCs w:val="30"/>
          <w:cs/>
        </w:rPr>
        <w:t xml:space="preserve"> </w:t>
      </w:r>
      <w:r w:rsidR="001E5408" w:rsidRPr="009433A9">
        <w:rPr>
          <w:rFonts w:ascii="Angsana New" w:hAnsi="Angsana New" w:hint="cs"/>
          <w:sz w:val="30"/>
          <w:szCs w:val="30"/>
          <w:cs/>
        </w:rPr>
        <w:t>และ</w:t>
      </w:r>
      <w:r w:rsidR="00FE7665" w:rsidRPr="009433A9">
        <w:rPr>
          <w:rFonts w:ascii="Angsana New" w:hAnsi="Angsana New" w:hint="cs"/>
          <w:sz w:val="30"/>
          <w:szCs w:val="30"/>
          <w:cs/>
        </w:rPr>
        <w:t>จำนวน</w:t>
      </w:r>
      <w:r w:rsidR="00240F21">
        <w:rPr>
          <w:rFonts w:ascii="Angsana New" w:hAnsi="Angsana New"/>
          <w:sz w:val="30"/>
          <w:szCs w:val="30"/>
        </w:rPr>
        <w:t xml:space="preserve"> </w:t>
      </w:r>
      <w:r w:rsidR="009D79BC">
        <w:rPr>
          <w:rFonts w:ascii="Angsana New" w:hAnsi="Angsana New"/>
          <w:sz w:val="30"/>
          <w:szCs w:val="30"/>
        </w:rPr>
        <w:t>59.51</w:t>
      </w:r>
      <w:r w:rsidR="001E5408" w:rsidRPr="009433A9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14892C52" w14:textId="77777777" w:rsidR="001E5AE2" w:rsidRPr="004832D2" w:rsidRDefault="001E5AE2" w:rsidP="001E5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9060C0A" w14:textId="5C8EC450" w:rsidR="002430EB" w:rsidRPr="009433A9" w:rsidRDefault="002430EB" w:rsidP="0024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ณ</w:t>
      </w:r>
      <w:r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/>
          <w:spacing w:val="4"/>
          <w:sz w:val="30"/>
          <w:szCs w:val="30"/>
        </w:rPr>
        <w:t>3</w:t>
      </w:r>
      <w:r w:rsidR="003E72C6" w:rsidRPr="009433A9">
        <w:rPr>
          <w:rFonts w:asciiTheme="majorBidi" w:hAnsiTheme="majorBidi" w:cstheme="majorBidi"/>
          <w:spacing w:val="4"/>
          <w:sz w:val="30"/>
          <w:szCs w:val="30"/>
        </w:rPr>
        <w:t>0</w:t>
      </w:r>
      <w:r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ม</w:t>
      </w:r>
      <w:r w:rsidR="003E72C6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ิถุนายน</w:t>
      </w: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9C2312" w:rsidRPr="009433A9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ที่ดิน อาคารและอุปกรณ์ของกลุ่มบริษัทมูลค่าสุทธิตามบัญชีจำนวน </w:t>
      </w:r>
      <w:r w:rsidR="00F60163">
        <w:rPr>
          <w:rFonts w:asciiTheme="majorBidi" w:hAnsiTheme="majorBidi" w:cstheme="majorBidi"/>
          <w:spacing w:val="4"/>
          <w:sz w:val="30"/>
          <w:szCs w:val="30"/>
        </w:rPr>
        <w:t>70</w:t>
      </w:r>
      <w:r w:rsidR="007D4965">
        <w:rPr>
          <w:rFonts w:asciiTheme="majorBidi" w:hAnsiTheme="majorBidi" w:cstheme="majorBidi"/>
          <w:spacing w:val="4"/>
          <w:sz w:val="30"/>
          <w:szCs w:val="30"/>
        </w:rPr>
        <w:t>1.76</w:t>
      </w:r>
      <w:r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Pr="009433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1CAD" w:rsidRPr="009433A9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9433A9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9433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9433A9">
        <w:rPr>
          <w:rFonts w:asciiTheme="majorBidi" w:hAnsiTheme="majorBidi" w:cstheme="majorBidi" w:hint="cs"/>
          <w:i/>
          <w:iCs/>
          <w:sz w:val="30"/>
          <w:szCs w:val="30"/>
        </w:rPr>
        <w:t>256</w:t>
      </w:r>
      <w:r w:rsidR="009C2312" w:rsidRPr="009433A9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9433A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81CAD" w:rsidRPr="009433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458E8" w:rsidRPr="009433A9">
        <w:rPr>
          <w:rFonts w:asciiTheme="majorBidi" w:hAnsiTheme="majorBidi" w:cstheme="majorBidi"/>
          <w:i/>
          <w:iCs/>
          <w:sz w:val="30"/>
          <w:szCs w:val="30"/>
        </w:rPr>
        <w:t>73</w:t>
      </w:r>
      <w:r w:rsidR="007D4965">
        <w:rPr>
          <w:rFonts w:asciiTheme="majorBidi" w:hAnsiTheme="majorBidi" w:cstheme="majorBidi"/>
          <w:i/>
          <w:iCs/>
          <w:sz w:val="30"/>
          <w:szCs w:val="30"/>
        </w:rPr>
        <w:t>8.80</w:t>
      </w:r>
      <w:r w:rsidRPr="009433A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Pr="009433A9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9433A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52759">
        <w:rPr>
          <w:rFonts w:asciiTheme="majorBidi" w:hAnsiTheme="majorBidi" w:cstheme="majorBidi" w:hint="cs"/>
          <w:sz w:val="30"/>
          <w:szCs w:val="30"/>
          <w:cs/>
        </w:rPr>
        <w:t>ใช้ในการ</w:t>
      </w:r>
      <w:r w:rsidRPr="009433A9">
        <w:rPr>
          <w:rFonts w:asciiTheme="majorBidi" w:hAnsiTheme="majorBidi" w:cstheme="majorBidi" w:hint="cs"/>
          <w:sz w:val="30"/>
          <w:szCs w:val="30"/>
          <w:cs/>
        </w:rPr>
        <w:t>ค้ำประกันวงเงินสินเชื่อ วงเงินเบิกเกินบัญชี</w:t>
      </w:r>
      <w:r w:rsidR="00FD54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 w:hint="cs"/>
          <w:sz w:val="30"/>
          <w:szCs w:val="30"/>
          <w:cs/>
        </w:rPr>
        <w:t>และวงเงินกู้ยืมของกลุ่มบริษัทกับสถาบันการเงินในประเทศหลายแห่ง</w:t>
      </w:r>
    </w:p>
    <w:p w14:paraId="5ACBFF7B" w14:textId="4E50312D" w:rsidR="00365E58" w:rsidRPr="004832D2" w:rsidRDefault="00365E58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bookmarkEnd w:id="2"/>
    <w:p w14:paraId="0759DBBC" w14:textId="651DBB95" w:rsidR="00016D17" w:rsidRPr="009433A9" w:rsidRDefault="00016D17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6AC19335" w14:textId="37FD6422" w:rsidR="00016D17" w:rsidRPr="004832D2" w:rsidRDefault="00016D17" w:rsidP="0001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0EF74598" w14:textId="260248A9" w:rsidR="00016D17" w:rsidRPr="009433A9" w:rsidRDefault="00016D17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ณ วันที่ </w:t>
      </w:r>
      <w:r w:rsidR="00D5638C" w:rsidRPr="009433A9">
        <w:rPr>
          <w:rFonts w:asciiTheme="majorBidi" w:hAnsiTheme="majorBidi" w:cstheme="majorBidi"/>
          <w:spacing w:val="4"/>
          <w:sz w:val="30"/>
          <w:szCs w:val="30"/>
        </w:rPr>
        <w:t>3</w:t>
      </w:r>
      <w:r w:rsidR="003E72C6" w:rsidRPr="009433A9">
        <w:rPr>
          <w:rFonts w:asciiTheme="majorBidi" w:hAnsiTheme="majorBidi" w:cstheme="majorBidi"/>
          <w:spacing w:val="4"/>
          <w:sz w:val="30"/>
          <w:szCs w:val="30"/>
        </w:rPr>
        <w:t>0</w:t>
      </w:r>
      <w:r w:rsidR="00281CAD"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C0AF4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="00D5638C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5638C" w:rsidRPr="009433A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AF5551" w:rsidRPr="009433A9">
        <w:rPr>
          <w:rFonts w:asciiTheme="majorBidi" w:hAnsiTheme="majorBidi" w:cstheme="majorBidi"/>
          <w:spacing w:val="4"/>
          <w:sz w:val="30"/>
          <w:szCs w:val="30"/>
        </w:rPr>
        <w:t>4</w:t>
      </w:r>
      <w:r w:rsidR="00281CAD"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5638C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บริษัท</w:t>
      </w:r>
      <w:r w:rsidR="001D25E4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มี</w:t>
      </w:r>
      <w:r w:rsidR="00D5638C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สัญญากู้ยืม</w:t>
      </w:r>
      <w:r w:rsidR="00B859AF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เงิน</w:t>
      </w:r>
      <w:r w:rsidR="00D5638C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ในประเทศหลายแห่งเป็น</w:t>
      </w:r>
      <w:r w:rsidR="00D5638C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จำนวน</w:t>
      </w:r>
      <w:r w:rsidR="00B859AF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รวม</w:t>
      </w:r>
      <w:r w:rsidR="001F290B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D79BC" w:rsidRPr="00CF7444">
        <w:rPr>
          <w:rFonts w:ascii="Angsana New" w:hAnsi="Angsana New"/>
          <w:spacing w:val="-4"/>
          <w:sz w:val="30"/>
          <w:szCs w:val="30"/>
        </w:rPr>
        <w:t>1,631.58</w:t>
      </w:r>
      <w:r w:rsidR="00281CAD"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B859AF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="00281CAD"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(31</w:t>
      </w:r>
      <w:r w:rsidR="00281CAD" w:rsidRPr="009433A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9433A9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AF5551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281CAD" w:rsidRPr="009433A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496CF0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1,587.8</w:t>
      </w:r>
      <w:r w:rsidR="00FD5468">
        <w:rPr>
          <w:rFonts w:asciiTheme="majorBidi" w:hAnsiTheme="majorBidi" w:cstheme="majorBidi"/>
          <w:i/>
          <w:iCs/>
          <w:spacing w:val="4"/>
          <w:sz w:val="30"/>
          <w:szCs w:val="30"/>
        </w:rPr>
        <w:t>7</w:t>
      </w:r>
      <w:r w:rsidR="00281CAD" w:rsidRPr="009433A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9433A9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B859AF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เงินกู้ยืมดังกล่าวมีอัตราดอกเบี้ยร้อย</w:t>
      </w:r>
      <w:r w:rsidR="00B859AF" w:rsidRPr="00955AA0">
        <w:rPr>
          <w:rFonts w:asciiTheme="majorBidi" w:hAnsiTheme="majorBidi" w:cstheme="majorBidi" w:hint="cs"/>
          <w:spacing w:val="4"/>
          <w:sz w:val="30"/>
          <w:szCs w:val="30"/>
          <w:cs/>
        </w:rPr>
        <w:t>ละ</w:t>
      </w:r>
      <w:r w:rsidR="001C0AF4" w:rsidRPr="00955AA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E939BB" w:rsidRPr="00955AA0">
        <w:rPr>
          <w:rFonts w:asciiTheme="majorBidi" w:hAnsiTheme="majorBidi" w:cstheme="majorBidi"/>
          <w:spacing w:val="4"/>
          <w:sz w:val="30"/>
          <w:szCs w:val="30"/>
        </w:rPr>
        <w:t>2.</w:t>
      </w:r>
      <w:r w:rsidR="001F290B" w:rsidRPr="00955AA0">
        <w:rPr>
          <w:rFonts w:asciiTheme="majorBidi" w:hAnsiTheme="majorBidi" w:cstheme="majorBidi"/>
          <w:spacing w:val="4"/>
          <w:sz w:val="30"/>
          <w:szCs w:val="30"/>
        </w:rPr>
        <w:t>0</w:t>
      </w:r>
      <w:r w:rsidR="00E939BB" w:rsidRPr="00955AA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AA148D" w:rsidRPr="00955AA0">
        <w:rPr>
          <w:rFonts w:asciiTheme="majorBidi" w:hAnsiTheme="majorBidi" w:cstheme="majorBidi"/>
          <w:spacing w:val="4"/>
          <w:sz w:val="30"/>
          <w:szCs w:val="30"/>
        </w:rPr>
        <w:t>-</w:t>
      </w:r>
      <w:r w:rsidR="00E939BB" w:rsidRPr="00955AA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F290B" w:rsidRPr="00955AA0">
        <w:rPr>
          <w:rFonts w:asciiTheme="majorBidi" w:hAnsiTheme="majorBidi" w:cstheme="majorBidi"/>
          <w:spacing w:val="4"/>
          <w:sz w:val="30"/>
          <w:szCs w:val="30"/>
        </w:rPr>
        <w:t>3</w:t>
      </w:r>
      <w:r w:rsidR="00E939BB" w:rsidRPr="00955AA0">
        <w:rPr>
          <w:rFonts w:asciiTheme="majorBidi" w:hAnsiTheme="majorBidi" w:cstheme="majorBidi"/>
          <w:spacing w:val="4"/>
          <w:sz w:val="30"/>
          <w:szCs w:val="30"/>
        </w:rPr>
        <w:t>.</w:t>
      </w:r>
      <w:r w:rsidR="001F290B" w:rsidRPr="00955AA0">
        <w:rPr>
          <w:rFonts w:asciiTheme="majorBidi" w:hAnsiTheme="majorBidi" w:cstheme="majorBidi"/>
          <w:spacing w:val="4"/>
          <w:sz w:val="30"/>
          <w:szCs w:val="30"/>
        </w:rPr>
        <w:t>1</w:t>
      </w:r>
      <w:r w:rsidR="00281CAD" w:rsidRPr="00955AA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955AA0"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 w:rsidR="00281CAD"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(31</w:t>
      </w:r>
      <w:r w:rsidR="00281CAD" w:rsidRPr="009433A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9433A9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AF5551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6581B" w:rsidRPr="009433A9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ร้อยละ 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2.4</w:t>
      </w:r>
      <w:r w:rsidR="00281CAD" w:rsidRPr="009433A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DB36C9" w:rsidRPr="009433A9">
        <w:rPr>
          <w:rFonts w:asciiTheme="majorBidi" w:hAnsiTheme="majorBidi" w:cstheme="majorBidi"/>
          <w:spacing w:val="4"/>
          <w:sz w:val="30"/>
          <w:szCs w:val="30"/>
        </w:rPr>
        <w:t>-</w:t>
      </w:r>
      <w:r w:rsidR="00281CAD" w:rsidRPr="009433A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0E5E10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3.2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16581B" w:rsidRPr="009433A9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ต่อปี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02A12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เงินกู้ยืมระยะสั้นนี้ไม่มีหลักประกัน</w:t>
      </w:r>
    </w:p>
    <w:p w14:paraId="12BAD94F" w14:textId="252F55A9" w:rsidR="0096075E" w:rsidRPr="004832D2" w:rsidRDefault="0096075E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7DB075B9" w14:textId="2196BAE2" w:rsidR="00194BBC" w:rsidRPr="009433A9" w:rsidRDefault="0096075E" w:rsidP="0096075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F30BB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30BB0">
        <w:rPr>
          <w:rFonts w:ascii="Angsana New" w:hAnsi="Angsana New"/>
          <w:sz w:val="30"/>
          <w:szCs w:val="30"/>
        </w:rPr>
        <w:t>3</w:t>
      </w:r>
      <w:r w:rsidR="001C0AF4" w:rsidRPr="00F30BB0">
        <w:rPr>
          <w:rFonts w:ascii="Angsana New" w:hAnsi="Angsana New"/>
          <w:sz w:val="30"/>
          <w:szCs w:val="30"/>
        </w:rPr>
        <w:t>0</w:t>
      </w:r>
      <w:r w:rsidRPr="00F30BB0">
        <w:rPr>
          <w:rFonts w:ascii="Angsana New" w:hAnsi="Angsana New"/>
          <w:sz w:val="30"/>
          <w:szCs w:val="30"/>
          <w:cs/>
        </w:rPr>
        <w:t xml:space="preserve"> </w:t>
      </w:r>
      <w:r w:rsidRPr="00F30BB0">
        <w:rPr>
          <w:rFonts w:ascii="Angsana New" w:hAnsi="Angsana New" w:hint="cs"/>
          <w:sz w:val="30"/>
          <w:szCs w:val="30"/>
          <w:cs/>
        </w:rPr>
        <w:t>ม</w:t>
      </w:r>
      <w:r w:rsidR="001C0AF4" w:rsidRPr="00F30BB0">
        <w:rPr>
          <w:rFonts w:ascii="Angsana New" w:hAnsi="Angsana New" w:hint="cs"/>
          <w:sz w:val="30"/>
          <w:szCs w:val="30"/>
          <w:cs/>
        </w:rPr>
        <w:t>ิถุนายน</w:t>
      </w:r>
      <w:r w:rsidRPr="00F30BB0">
        <w:rPr>
          <w:rFonts w:ascii="Angsana New" w:hAnsi="Angsana New"/>
          <w:sz w:val="30"/>
          <w:szCs w:val="30"/>
          <w:cs/>
        </w:rPr>
        <w:t xml:space="preserve"> </w:t>
      </w:r>
      <w:r w:rsidRPr="00F30BB0">
        <w:rPr>
          <w:rFonts w:ascii="Angsana New" w:hAnsi="Angsana New"/>
          <w:sz w:val="30"/>
          <w:szCs w:val="30"/>
        </w:rPr>
        <w:t>256</w:t>
      </w:r>
      <w:r w:rsidR="00AF5551" w:rsidRPr="00F30BB0">
        <w:rPr>
          <w:rFonts w:ascii="Angsana New" w:hAnsi="Angsana New"/>
          <w:sz w:val="30"/>
          <w:szCs w:val="30"/>
        </w:rPr>
        <w:t>4</w:t>
      </w:r>
      <w:r w:rsidRPr="00F30BB0">
        <w:rPr>
          <w:rFonts w:ascii="Angsana New" w:hAnsi="Angsana New"/>
          <w:sz w:val="30"/>
          <w:szCs w:val="30"/>
          <w:cs/>
        </w:rPr>
        <w:t xml:space="preserve"> </w:t>
      </w:r>
      <w:r w:rsidRPr="00F30BB0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กลุ่มบริษัทมีวงเงินสินเชื่อที่ยังไม่ได้</w:t>
      </w:r>
      <w:r w:rsidR="00D02A12" w:rsidRPr="00F30BB0">
        <w:rPr>
          <w:rFonts w:ascii="Angsana New" w:hAnsi="Angsana New" w:hint="cs"/>
          <w:sz w:val="30"/>
          <w:szCs w:val="30"/>
          <w:cs/>
        </w:rPr>
        <w:t>ใช้จากสถาบันการเงินเป็น</w:t>
      </w:r>
      <w:r w:rsidRPr="00F30BB0">
        <w:rPr>
          <w:rFonts w:ascii="Angsana New" w:hAnsi="Angsana New" w:hint="cs"/>
          <w:sz w:val="30"/>
          <w:szCs w:val="30"/>
          <w:cs/>
        </w:rPr>
        <w:t>จำนวน</w:t>
      </w:r>
      <w:r w:rsidR="005E6638" w:rsidRPr="00F30BB0">
        <w:rPr>
          <w:rFonts w:ascii="Angsana New" w:hAnsi="Angsana New" w:hint="cs"/>
          <w:sz w:val="30"/>
          <w:szCs w:val="30"/>
          <w:cs/>
        </w:rPr>
        <w:t>รวม</w:t>
      </w:r>
      <w:r w:rsidR="00F30BB0">
        <w:rPr>
          <w:rFonts w:ascii="Angsana New" w:hAnsi="Angsana New"/>
          <w:sz w:val="30"/>
          <w:szCs w:val="30"/>
        </w:rPr>
        <w:t xml:space="preserve">             </w:t>
      </w:r>
      <w:r w:rsidR="008350A7" w:rsidRPr="00F30BB0">
        <w:rPr>
          <w:rFonts w:ascii="Angsana New" w:hAnsi="Angsana New" w:hint="cs"/>
          <w:sz w:val="30"/>
          <w:szCs w:val="30"/>
          <w:cs/>
        </w:rPr>
        <w:t xml:space="preserve"> </w:t>
      </w:r>
      <w:r w:rsidR="00F75F8D" w:rsidRPr="00F30BB0">
        <w:rPr>
          <w:rFonts w:ascii="Angsana New" w:hAnsi="Angsana New"/>
          <w:sz w:val="30"/>
          <w:szCs w:val="30"/>
        </w:rPr>
        <w:t>1,033.58</w:t>
      </w:r>
      <w:r w:rsidRPr="00F30BB0">
        <w:rPr>
          <w:rFonts w:ascii="Angsana New" w:hAnsi="Angsana New"/>
          <w:sz w:val="30"/>
          <w:szCs w:val="30"/>
          <w:cs/>
        </w:rPr>
        <w:t xml:space="preserve"> </w:t>
      </w:r>
      <w:r w:rsidRPr="00F30BB0">
        <w:rPr>
          <w:rFonts w:ascii="Angsana New" w:hAnsi="Angsana New" w:hint="cs"/>
          <w:sz w:val="30"/>
          <w:szCs w:val="30"/>
          <w:cs/>
        </w:rPr>
        <w:t>ล้านบาท</w:t>
      </w:r>
      <w:r w:rsidR="00281CAD" w:rsidRPr="009433A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Pr="009433A9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9433A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F5551" w:rsidRPr="009433A9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9433A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9433A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 w:rsidR="00496CF0" w:rsidRPr="009433A9">
        <w:rPr>
          <w:rFonts w:ascii="Angsana New" w:hAnsi="Angsana New"/>
          <w:i/>
          <w:iCs/>
          <w:spacing w:val="-4"/>
          <w:sz w:val="30"/>
          <w:szCs w:val="30"/>
        </w:rPr>
        <w:t>1,147</w:t>
      </w:r>
      <w:r w:rsidRPr="009433A9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496CF0" w:rsidRPr="009433A9">
        <w:rPr>
          <w:rFonts w:ascii="Angsana New" w:hAnsi="Angsana New"/>
          <w:i/>
          <w:iCs/>
          <w:spacing w:val="-4"/>
          <w:sz w:val="30"/>
          <w:szCs w:val="30"/>
        </w:rPr>
        <w:t>55</w:t>
      </w:r>
      <w:r w:rsidR="00281CAD" w:rsidRPr="009433A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</w:p>
    <w:p w14:paraId="67E10100" w14:textId="6E89FDEC" w:rsidR="00194BBC" w:rsidRPr="009433A9" w:rsidRDefault="00194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  <w:cs/>
        </w:rPr>
      </w:pPr>
    </w:p>
    <w:p w14:paraId="0A541CEC" w14:textId="04D02B8D" w:rsidR="00626AEE" w:rsidRPr="009433A9" w:rsidRDefault="002D4EF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  <w:r w:rsidR="002A559D" w:rsidRPr="009433A9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B930338" w:rsidR="00C70F92" w:rsidRPr="009433A9" w:rsidRDefault="00C70F92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F3C2641" w14:textId="73C10EC1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344E41"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61943F63" w14:textId="17E87BBE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EB6D08" w14:textId="774F8565" w:rsidR="00265B42" w:rsidRPr="00A76E07" w:rsidRDefault="00265B42" w:rsidP="00265B42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</w:pPr>
      <w:r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ในระหว่าง</w:t>
      </w:r>
      <w:r w:rsidR="00A0139E"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งวด</w:t>
      </w:r>
      <w:r w:rsidR="00E75156"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หก</w:t>
      </w:r>
      <w:r w:rsidR="00A0139E"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 xml:space="preserve">เดือนสิ้นสุดวันที่ </w:t>
      </w:r>
      <w:r w:rsidR="00A0139E" w:rsidRPr="00A76E07"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  <w:t>3</w:t>
      </w:r>
      <w:r w:rsidR="001C0AF4" w:rsidRPr="00A76E07"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  <w:t>0</w:t>
      </w:r>
      <w:r w:rsidR="00A0139E"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 xml:space="preserve"> ม</w:t>
      </w:r>
      <w:r w:rsidR="001C0AF4"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ิถุนายน</w:t>
      </w:r>
      <w:r w:rsidR="00A0139E"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 xml:space="preserve"> </w:t>
      </w:r>
      <w:r w:rsidR="00A0139E" w:rsidRPr="00A76E07"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  <w:t xml:space="preserve">2564 </w:t>
      </w:r>
      <w:r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กลุ่มบริษัทมีการเปลี่ยนแปลงโครงสร้างภายในองค์กร ซึ่งทำให้ส่วนงานที่รายงานเปลี่ยนแปลงไป ทั้งนี้ กลุ่มบริษัทได้มีการปรับย้อนหลังข้อมูลตามส่วนงานสำหรับงวดก่อน</w:t>
      </w:r>
      <w:r w:rsidRPr="00A76E07"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  <w:t xml:space="preserve"> </w:t>
      </w:r>
      <w:r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ๆ</w:t>
      </w:r>
      <w:r w:rsidRPr="00A76E07"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  <w:t xml:space="preserve"> </w:t>
      </w:r>
      <w:r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แล้ว</w:t>
      </w:r>
    </w:p>
    <w:p w14:paraId="32378B51" w14:textId="77777777" w:rsidR="00265B42" w:rsidRPr="009433A9" w:rsidRDefault="00265B42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EF76AD" w14:textId="0F50A683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9433A9" w:rsidRDefault="00064DED" w:rsidP="003A69CE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lang w:val="en-GB" w:bidi="ar-SA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7740"/>
      </w:tblGrid>
      <w:tr w:rsidR="00064DED" w:rsidRPr="009433A9" w14:paraId="49158658" w14:textId="77777777" w:rsidTr="00A45880">
        <w:trPr>
          <w:cantSplit/>
          <w:trHeight w:val="1352"/>
        </w:trPr>
        <w:tc>
          <w:tcPr>
            <w:tcW w:w="1530" w:type="dxa"/>
          </w:tcPr>
          <w:p w14:paraId="5B0A8DDD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40" w:type="dxa"/>
          </w:tcPr>
          <w:p w14:paraId="3EF145F4" w14:textId="527E986C" w:rsidR="00064DED" w:rsidRPr="009433A9" w:rsidRDefault="00064DED" w:rsidP="00A45880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และน้ำมัน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NGV)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ธุรกิจก๊าซธรรมชาติอัดสำหรับอุตสาหกรรม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iCNG)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E1922" w:rsidRPr="009433A9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ธุรกิจบริการปรับปรุงคุณภาพก๊าซธรรมชาติ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PMS)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9433A9" w14:paraId="74AB2A67" w14:textId="77777777" w:rsidTr="00422C39">
        <w:trPr>
          <w:cantSplit/>
          <w:trHeight w:val="884"/>
        </w:trPr>
        <w:tc>
          <w:tcPr>
            <w:tcW w:w="1530" w:type="dxa"/>
          </w:tcPr>
          <w:p w14:paraId="59CFBC9A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40" w:type="dxa"/>
          </w:tcPr>
          <w:p w14:paraId="11834999" w14:textId="73895677" w:rsidR="00064DED" w:rsidRPr="009433A9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</w:t>
            </w:r>
            <w:r w:rsidR="0014423D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ยานพาหนะ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และอุปกรณ์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9433A9" w14:paraId="24E7DDA8" w14:textId="77777777" w:rsidTr="00A45880">
        <w:trPr>
          <w:cantSplit/>
          <w:trHeight w:val="371"/>
        </w:trPr>
        <w:tc>
          <w:tcPr>
            <w:tcW w:w="1530" w:type="dxa"/>
          </w:tcPr>
          <w:p w14:paraId="6586979E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40" w:type="dxa"/>
          </w:tcPr>
          <w:p w14:paraId="77737F4E" w14:textId="179C044D" w:rsidR="00064DED" w:rsidRPr="009433A9" w:rsidRDefault="00064DED" w:rsidP="00A45880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และธุรกิจค้าแผงโซลาร์เซลล์</w:t>
            </w:r>
          </w:p>
        </w:tc>
      </w:tr>
      <w:tr w:rsidR="00AB43AE" w:rsidRPr="009433A9" w14:paraId="07A3EA98" w14:textId="77777777" w:rsidTr="00A45880">
        <w:trPr>
          <w:cantSplit/>
          <w:trHeight w:val="371"/>
        </w:trPr>
        <w:tc>
          <w:tcPr>
            <w:tcW w:w="1530" w:type="dxa"/>
          </w:tcPr>
          <w:p w14:paraId="53196725" w14:textId="2A852A6E" w:rsidR="00AB43AE" w:rsidRPr="009433A9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40" w:type="dxa"/>
          </w:tcPr>
          <w:p w14:paraId="1096E38A" w14:textId="4DE936ED" w:rsidR="00AB43AE" w:rsidRPr="009433A9" w:rsidRDefault="00326C0D" w:rsidP="00AB43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AB43AE" w:rsidRPr="009433A9" w14:paraId="18814C9A" w14:textId="77777777" w:rsidTr="00A45880">
        <w:trPr>
          <w:cantSplit/>
          <w:trHeight w:val="340"/>
        </w:trPr>
        <w:tc>
          <w:tcPr>
            <w:tcW w:w="1530" w:type="dxa"/>
          </w:tcPr>
          <w:p w14:paraId="6E2F357E" w14:textId="77777777" w:rsidR="00AB43AE" w:rsidRPr="009433A9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40" w:type="dxa"/>
          </w:tcPr>
          <w:p w14:paraId="24241D35" w14:textId="6D031F8F" w:rsidR="00AB43AE" w:rsidRPr="009433A9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/>
              </w:rPr>
              <w:t xml:space="preserve">ธุรกิจอื่น ๆ </w:t>
            </w:r>
          </w:p>
        </w:tc>
      </w:tr>
    </w:tbl>
    <w:p w14:paraId="72B9C013" w14:textId="77777777" w:rsidR="00064DED" w:rsidRPr="009433A9" w:rsidRDefault="00064DED" w:rsidP="00162222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30"/>
          <w:szCs w:val="30"/>
        </w:rPr>
      </w:pPr>
    </w:p>
    <w:p w14:paraId="37C8F2E2" w14:textId="34EED93D" w:rsidR="00162222" w:rsidRPr="009433A9" w:rsidRDefault="00162222" w:rsidP="00162222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9433A9">
        <w:rPr>
          <w:rFonts w:ascii="Angsana New" w:hAnsi="Angsana New"/>
          <w:i w:val="0"/>
          <w:iCs w:val="0"/>
          <w:sz w:val="30"/>
          <w:szCs w:val="30"/>
          <w:cs/>
        </w:rPr>
        <w:t>ลูกค้ารายใหญ่</w:t>
      </w:r>
    </w:p>
    <w:p w14:paraId="331AA6F6" w14:textId="77777777" w:rsidR="00162222" w:rsidRPr="009433A9" w:rsidRDefault="00162222" w:rsidP="00162222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30"/>
          <w:szCs w:val="30"/>
        </w:rPr>
      </w:pPr>
    </w:p>
    <w:p w14:paraId="7287A76D" w14:textId="24B59AD4" w:rsidR="00162222" w:rsidRPr="009433A9" w:rsidRDefault="00162222" w:rsidP="001622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9433A9">
        <w:rPr>
          <w:rFonts w:ascii="Angsana New" w:hAnsi="Angsana New" w:hint="cs"/>
          <w:sz w:val="30"/>
          <w:szCs w:val="30"/>
          <w:cs/>
        </w:rPr>
        <w:t>รายได้จากลูกค้ารายใหญ่จากส่วนงาน</w:t>
      </w:r>
      <w:r w:rsidRPr="009433A9">
        <w:rPr>
          <w:rFonts w:ascii="Angsana New" w:hAnsi="Angsana New"/>
          <w:sz w:val="30"/>
          <w:szCs w:val="30"/>
          <w:cs/>
        </w:rPr>
        <w:t xml:space="preserve">ที่ </w:t>
      </w:r>
      <w:r w:rsidRPr="009433A9">
        <w:rPr>
          <w:rFonts w:ascii="Angsana New" w:hAnsi="Angsana New"/>
          <w:sz w:val="30"/>
          <w:szCs w:val="30"/>
        </w:rPr>
        <w:t>1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9433A9">
        <w:rPr>
          <w:rFonts w:ascii="Angsana New" w:hAnsi="Angsana New"/>
          <w:sz w:val="30"/>
          <w:szCs w:val="30"/>
          <w:cs/>
        </w:rPr>
        <w:t>สำหรับงวด</w:t>
      </w:r>
      <w:r w:rsidR="001C0AF4" w:rsidRPr="009433A9">
        <w:rPr>
          <w:rFonts w:ascii="Angsana New" w:hAnsi="Angsana New" w:hint="cs"/>
          <w:sz w:val="30"/>
          <w:szCs w:val="30"/>
          <w:cs/>
        </w:rPr>
        <w:t>หกเดือน</w:t>
      </w:r>
      <w:r w:rsidRPr="00943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433A9">
        <w:rPr>
          <w:rFonts w:ascii="Angsana New" w:hAnsi="Angsana New"/>
          <w:sz w:val="30"/>
          <w:szCs w:val="30"/>
        </w:rPr>
        <w:t>3</w:t>
      </w:r>
      <w:r w:rsidR="001C0AF4" w:rsidRPr="009433A9">
        <w:rPr>
          <w:rFonts w:ascii="Angsana New" w:hAnsi="Angsana New"/>
          <w:sz w:val="30"/>
          <w:szCs w:val="30"/>
        </w:rPr>
        <w:t>0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ม</w:t>
      </w:r>
      <w:r w:rsidR="001C0AF4" w:rsidRPr="009433A9">
        <w:rPr>
          <w:rFonts w:ascii="Angsana New" w:hAnsi="Angsana New" w:hint="cs"/>
          <w:sz w:val="30"/>
          <w:szCs w:val="30"/>
          <w:cs/>
        </w:rPr>
        <w:t>ิถุนายน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2564</w:t>
      </w:r>
      <w:r w:rsidR="00A76E07">
        <w:rPr>
          <w:rFonts w:ascii="Angsana New" w:hAnsi="Angsana New" w:hint="cs"/>
          <w:sz w:val="30"/>
          <w:szCs w:val="30"/>
          <w:cs/>
        </w:rPr>
        <w:t xml:space="preserve">        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 xml:space="preserve">เป็นจำนวนประมาณ </w:t>
      </w:r>
      <w:r w:rsidR="00FD5468">
        <w:rPr>
          <w:rFonts w:ascii="Angsana New" w:hAnsi="Angsana New"/>
          <w:sz w:val="30"/>
          <w:szCs w:val="30"/>
        </w:rPr>
        <w:t>200.</w:t>
      </w:r>
      <w:r w:rsidR="00E32BB3">
        <w:rPr>
          <w:rFonts w:ascii="Angsana New" w:hAnsi="Angsana New"/>
          <w:sz w:val="30"/>
          <w:szCs w:val="30"/>
        </w:rPr>
        <w:t xml:space="preserve">61 </w:t>
      </w:r>
      <w:r w:rsidR="001C0AF4" w:rsidRPr="009433A9">
        <w:rPr>
          <w:rFonts w:ascii="Angsana New" w:hAnsi="Angsana New" w:hint="cs"/>
          <w:sz w:val="30"/>
          <w:szCs w:val="30"/>
          <w:cs/>
        </w:rPr>
        <w:t>ล้านบาท</w:t>
      </w:r>
      <w:r w:rsidRPr="009433A9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Pr="009433A9">
        <w:rPr>
          <w:rFonts w:ascii="Angsana New" w:hAnsi="Angsana New"/>
          <w:i/>
          <w:iCs/>
          <w:spacing w:val="4"/>
          <w:sz w:val="30"/>
          <w:szCs w:val="30"/>
        </w:rPr>
        <w:t>2563:</w:t>
      </w:r>
      <w:r w:rsidR="007B7867" w:rsidRPr="009433A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="00495CE2">
        <w:rPr>
          <w:rFonts w:ascii="Angsana New" w:hAnsi="Angsana New"/>
          <w:i/>
          <w:iCs/>
          <w:spacing w:val="4"/>
          <w:sz w:val="30"/>
          <w:szCs w:val="30"/>
        </w:rPr>
        <w:t>217</w:t>
      </w:r>
      <w:r w:rsidR="004D1102">
        <w:rPr>
          <w:rFonts w:ascii="Angsana New" w:hAnsi="Angsana New"/>
          <w:i/>
          <w:iCs/>
          <w:spacing w:val="4"/>
          <w:sz w:val="30"/>
          <w:szCs w:val="30"/>
        </w:rPr>
        <w:t>.43</w:t>
      </w:r>
      <w:r w:rsidR="007B7867" w:rsidRPr="009433A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ล้านบาท</w:t>
      </w:r>
      <w:r w:rsidRPr="009433A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) </w:t>
      </w:r>
      <w:r w:rsidRPr="009433A9">
        <w:rPr>
          <w:rFonts w:ascii="Angsana New" w:hAnsi="Angsana New" w:hint="cs"/>
          <w:spacing w:val="4"/>
          <w:sz w:val="30"/>
          <w:szCs w:val="30"/>
          <w:cs/>
        </w:rPr>
        <w:t>จากรายได้รวมของกลุ่มบริษัท</w:t>
      </w:r>
    </w:p>
    <w:p w14:paraId="038956C6" w14:textId="77777777" w:rsidR="00162222" w:rsidRPr="009433A9" w:rsidRDefault="00162222" w:rsidP="00162222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272E5FF" w14:textId="4F6996E8" w:rsidR="00AE1CE7" w:rsidRPr="009433A9" w:rsidRDefault="00455EDE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AE1CE7" w:rsidRPr="009433A9" w:rsidSect="00A62754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9433A9">
        <w:rPr>
          <w:rFonts w:ascii="Angsana New" w:hAnsi="Angsana New"/>
          <w:sz w:val="30"/>
          <w:szCs w:val="30"/>
          <w:cs/>
        </w:rPr>
        <w:t>ข้อมูลทางการเงินจำแนกตามกลุ่มธุรกิจสำหรับ</w:t>
      </w:r>
      <w:r w:rsidR="00852759">
        <w:rPr>
          <w:rFonts w:ascii="Angsana New" w:hAnsi="Angsana New" w:hint="cs"/>
          <w:sz w:val="30"/>
          <w:szCs w:val="30"/>
          <w:cs/>
        </w:rPr>
        <w:t>งวด</w:t>
      </w:r>
      <w:r w:rsidR="0072552B" w:rsidRPr="009433A9">
        <w:rPr>
          <w:rFonts w:ascii="Angsana New" w:hAnsi="Angsana New" w:hint="cs"/>
          <w:sz w:val="30"/>
          <w:szCs w:val="30"/>
          <w:cs/>
        </w:rPr>
        <w:t>หก</w:t>
      </w:r>
      <w:r w:rsidRPr="009433A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433A9">
        <w:rPr>
          <w:rFonts w:ascii="Angsana New" w:hAnsi="Angsana New"/>
          <w:sz w:val="30"/>
          <w:szCs w:val="30"/>
        </w:rPr>
        <w:t>3</w:t>
      </w:r>
      <w:r w:rsidR="0072552B" w:rsidRPr="009433A9">
        <w:rPr>
          <w:rFonts w:ascii="Angsana New" w:hAnsi="Angsana New"/>
          <w:sz w:val="30"/>
          <w:szCs w:val="30"/>
        </w:rPr>
        <w:t>0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="0072552B" w:rsidRPr="009433A9">
        <w:rPr>
          <w:rFonts w:ascii="Angsana New" w:hAnsi="Angsana New" w:hint="cs"/>
          <w:sz w:val="30"/>
          <w:szCs w:val="30"/>
          <w:cs/>
        </w:rPr>
        <w:t>มิถุนายน</w:t>
      </w:r>
      <w:r w:rsidRPr="009433A9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5571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1530"/>
        <w:gridCol w:w="629"/>
        <w:gridCol w:w="250"/>
        <w:gridCol w:w="559"/>
        <w:gridCol w:w="270"/>
        <w:gridCol w:w="630"/>
        <w:gridCol w:w="273"/>
        <w:gridCol w:w="630"/>
        <w:gridCol w:w="270"/>
        <w:gridCol w:w="630"/>
        <w:gridCol w:w="242"/>
        <w:gridCol w:w="658"/>
        <w:gridCol w:w="236"/>
        <w:gridCol w:w="664"/>
        <w:gridCol w:w="236"/>
        <w:gridCol w:w="664"/>
        <w:gridCol w:w="236"/>
        <w:gridCol w:w="664"/>
        <w:gridCol w:w="270"/>
        <w:gridCol w:w="630"/>
        <w:gridCol w:w="236"/>
        <w:gridCol w:w="664"/>
        <w:gridCol w:w="276"/>
        <w:gridCol w:w="624"/>
        <w:gridCol w:w="236"/>
        <w:gridCol w:w="664"/>
        <w:gridCol w:w="236"/>
        <w:gridCol w:w="35"/>
        <w:gridCol w:w="629"/>
        <w:gridCol w:w="270"/>
        <w:gridCol w:w="630"/>
        <w:gridCol w:w="270"/>
        <w:gridCol w:w="630"/>
      </w:tblGrid>
      <w:tr w:rsidR="0026241D" w:rsidRPr="009433A9" w14:paraId="7A0CAA4A" w14:textId="77777777" w:rsidTr="00381988">
        <w:trPr>
          <w:trHeight w:val="225"/>
          <w:tblHeader/>
        </w:trPr>
        <w:tc>
          <w:tcPr>
            <w:tcW w:w="1530" w:type="dxa"/>
            <w:noWrap/>
          </w:tcPr>
          <w:p w14:paraId="30100F7F" w14:textId="77777777" w:rsidR="0026241D" w:rsidRPr="009433A9" w:rsidRDefault="0026241D" w:rsidP="00381988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4041" w:type="dxa"/>
            <w:gridSpan w:val="32"/>
          </w:tcPr>
          <w:p w14:paraId="732F563F" w14:textId="77777777" w:rsidR="0026241D" w:rsidRPr="009433A9" w:rsidRDefault="0026241D" w:rsidP="0038198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  <w:r w:rsidRPr="0050358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50358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26241D" w:rsidRPr="009433A9" w14:paraId="4CB91948" w14:textId="77777777" w:rsidTr="0038198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30" w:type="dxa"/>
            <w:vAlign w:val="bottom"/>
          </w:tcPr>
          <w:p w14:paraId="52EDDF61" w14:textId="77777777" w:rsidR="0026241D" w:rsidRPr="009433A9" w:rsidRDefault="0026241D" w:rsidP="003819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438" w:type="dxa"/>
            <w:gridSpan w:val="3"/>
          </w:tcPr>
          <w:p w14:paraId="0A9F67E1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2060DBD6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3" w:type="dxa"/>
            <w:gridSpan w:val="3"/>
          </w:tcPr>
          <w:p w14:paraId="3EDE63F4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74AD5EDB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0" w:type="dxa"/>
            <w:gridSpan w:val="3"/>
          </w:tcPr>
          <w:p w14:paraId="3A1CE1E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01126B5B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3AAD23C7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1F42591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4F60BDD1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4D5EDB6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4B15095D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01151F0A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4"/>
          </w:tcPr>
          <w:p w14:paraId="2254657A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70" w:type="dxa"/>
          </w:tcPr>
          <w:p w14:paraId="1AC5BE8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530" w:type="dxa"/>
            <w:gridSpan w:val="3"/>
          </w:tcPr>
          <w:p w14:paraId="2F2C2CA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26241D" w:rsidRPr="009433A9" w14:paraId="5A8B99E9" w14:textId="77777777" w:rsidTr="0038198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30" w:type="dxa"/>
            <w:vAlign w:val="bottom"/>
            <w:hideMark/>
          </w:tcPr>
          <w:p w14:paraId="740BB9DB" w14:textId="7EDBB24A" w:rsidR="0026241D" w:rsidRPr="009433A9" w:rsidRDefault="0026241D" w:rsidP="0038198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หก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เดือนสิ้นสุด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</w:p>
        </w:tc>
        <w:tc>
          <w:tcPr>
            <w:tcW w:w="629" w:type="dxa"/>
          </w:tcPr>
          <w:p w14:paraId="100941C5" w14:textId="1827080C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4E2CDFDC" w14:textId="77777777" w:rsidR="0026241D" w:rsidRPr="009433A9" w:rsidRDefault="0026241D" w:rsidP="00381988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2A052660" w14:textId="37F048D6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29DFA8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7F3B92D" w14:textId="093B030A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C13BD61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2A3D0A2" w14:textId="59C22CBC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187A2C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0B7052F" w14:textId="452FE71D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84EBCCE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4D3318B" w14:textId="13F8A71E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5206BD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F9E421B" w14:textId="3A8ED11A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55ADA4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857EC15" w14:textId="63471F76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008BB3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ACC186B" w14:textId="08453D23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2D1B455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97ADA60" w14:textId="17CC00BE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918967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D5CF950" w14:textId="20E54D1C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52D56C7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5E559EAF" w14:textId="46D2D294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5B57751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4568E29" w14:textId="6C56539E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798A51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2EAD2C85" w14:textId="5DAA60F4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491B95E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4558806" w14:textId="20BBBF66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050332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6064B83" w14:textId="4D53BE63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</w:tr>
      <w:tr w:rsidR="002F00D4" w:rsidRPr="009433A9" w14:paraId="48A56D63" w14:textId="77777777" w:rsidTr="0038198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30" w:type="dxa"/>
            <w:vAlign w:val="bottom"/>
          </w:tcPr>
          <w:p w14:paraId="0D2C4674" w14:textId="54C73AB3" w:rsidR="002F00D4" w:rsidRPr="009433A9" w:rsidRDefault="002F00D4" w:rsidP="002F00D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0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มิถุนายน</w:t>
            </w:r>
          </w:p>
        </w:tc>
        <w:tc>
          <w:tcPr>
            <w:tcW w:w="629" w:type="dxa"/>
          </w:tcPr>
          <w:p w14:paraId="769776F3" w14:textId="1B651739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50" w:type="dxa"/>
          </w:tcPr>
          <w:p w14:paraId="2BBB4BEE" w14:textId="77777777" w:rsidR="002F00D4" w:rsidRPr="009433A9" w:rsidRDefault="002F00D4" w:rsidP="002F00D4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B5CA27B" w14:textId="659BBA48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3BD22B4A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8D39139" w14:textId="7B054422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3" w:type="dxa"/>
          </w:tcPr>
          <w:p w14:paraId="3776FB4B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A933FF0" w14:textId="54D509C4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2E08D645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410E71D" w14:textId="5896143A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2" w:type="dxa"/>
          </w:tcPr>
          <w:p w14:paraId="377F1967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1FE6467" w14:textId="6BF0289D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375E910B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1EF33BB" w14:textId="4817CD5C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10A05385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1B0CCD6" w14:textId="068F1892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26AF1E70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72F695C" w14:textId="4A3906F4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60E9AA83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F3F575A" w14:textId="2E35DF02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3C0709E3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5131C68" w14:textId="511AB5BE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6" w:type="dxa"/>
          </w:tcPr>
          <w:p w14:paraId="7935C4E7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ECFCD54" w14:textId="0FA4AC8B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2504C94A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3AAD115" w14:textId="1E47096D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0B23EB1F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7BFFCB97" w14:textId="355F5DEA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1F325D10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A28F65E" w14:textId="4BFF9050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40805FE5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7EBB5AD" w14:textId="6C1F3B85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</w:tr>
      <w:tr w:rsidR="002F00D4" w:rsidRPr="009433A9" w14:paraId="7DD7D7BF" w14:textId="77777777" w:rsidTr="0038198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30" w:type="dxa"/>
            <w:vAlign w:val="bottom"/>
          </w:tcPr>
          <w:p w14:paraId="389C57C3" w14:textId="77777777" w:rsidR="002F00D4" w:rsidRPr="009433A9" w:rsidRDefault="002F00D4" w:rsidP="002F00D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4041" w:type="dxa"/>
            <w:gridSpan w:val="32"/>
          </w:tcPr>
          <w:p w14:paraId="60DF9EB1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2F00D4" w:rsidRPr="009433A9" w14:paraId="3031A014" w14:textId="77777777" w:rsidTr="008A46E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5C7CA65B" w14:textId="77777777" w:rsidR="002F00D4" w:rsidRPr="009433A9" w:rsidRDefault="002F00D4" w:rsidP="002F00D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629" w:type="dxa"/>
            <w:vAlign w:val="bottom"/>
          </w:tcPr>
          <w:p w14:paraId="3506E785" w14:textId="7BF913D1" w:rsidR="002F00D4" w:rsidRPr="009433A9" w:rsidRDefault="00900EE6" w:rsidP="002F00D4">
            <w:pPr>
              <w:pStyle w:val="BodyText"/>
              <w:tabs>
                <w:tab w:val="clear" w:pos="454"/>
                <w:tab w:val="clear" w:pos="680"/>
                <w:tab w:val="left" w:pos="408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00EE6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521</w:t>
            </w:r>
            <w:r w:rsidR="002F00D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,359</w:t>
            </w:r>
          </w:p>
        </w:tc>
        <w:tc>
          <w:tcPr>
            <w:tcW w:w="250" w:type="dxa"/>
            <w:vAlign w:val="bottom"/>
          </w:tcPr>
          <w:p w14:paraId="64ECB9D2" w14:textId="77777777" w:rsidR="002F00D4" w:rsidRPr="009433A9" w:rsidRDefault="002F00D4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68A1ABB1" w14:textId="18A46862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525,498</w:t>
            </w:r>
          </w:p>
        </w:tc>
        <w:tc>
          <w:tcPr>
            <w:tcW w:w="270" w:type="dxa"/>
            <w:vAlign w:val="bottom"/>
          </w:tcPr>
          <w:p w14:paraId="1D448F8D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A43DD6D" w14:textId="5BF12015" w:rsidR="002F00D4" w:rsidRPr="009433A9" w:rsidRDefault="00900EE6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00EE6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66</w:t>
            </w:r>
            <w:r w:rsidR="002F00D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,967</w:t>
            </w:r>
          </w:p>
        </w:tc>
        <w:tc>
          <w:tcPr>
            <w:tcW w:w="273" w:type="dxa"/>
            <w:vAlign w:val="bottom"/>
          </w:tcPr>
          <w:p w14:paraId="48928A32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8CC73B6" w14:textId="72F718DA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37,588</w:t>
            </w:r>
          </w:p>
        </w:tc>
        <w:tc>
          <w:tcPr>
            <w:tcW w:w="270" w:type="dxa"/>
            <w:vAlign w:val="bottom"/>
          </w:tcPr>
          <w:p w14:paraId="167FD4E7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11755D8" w14:textId="18FDF697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56,1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</w:t>
            </w:r>
          </w:p>
        </w:tc>
        <w:tc>
          <w:tcPr>
            <w:tcW w:w="242" w:type="dxa"/>
            <w:vAlign w:val="bottom"/>
          </w:tcPr>
          <w:p w14:paraId="37451497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033A584" w14:textId="55BA5AEC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25,785</w:t>
            </w:r>
          </w:p>
        </w:tc>
        <w:tc>
          <w:tcPr>
            <w:tcW w:w="236" w:type="dxa"/>
            <w:vAlign w:val="bottom"/>
          </w:tcPr>
          <w:p w14:paraId="0861AFCB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6A1B585" w14:textId="21283E55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83,578</w:t>
            </w:r>
          </w:p>
        </w:tc>
        <w:tc>
          <w:tcPr>
            <w:tcW w:w="236" w:type="dxa"/>
            <w:vAlign w:val="bottom"/>
          </w:tcPr>
          <w:p w14:paraId="24BD80B1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4FEC3D2" w14:textId="0A68045A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82,510</w:t>
            </w:r>
          </w:p>
        </w:tc>
        <w:tc>
          <w:tcPr>
            <w:tcW w:w="236" w:type="dxa"/>
          </w:tcPr>
          <w:p w14:paraId="0CAB07A3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850C279" w14:textId="1D76E1D1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60,264</w:t>
            </w:r>
          </w:p>
        </w:tc>
        <w:tc>
          <w:tcPr>
            <w:tcW w:w="270" w:type="dxa"/>
          </w:tcPr>
          <w:p w14:paraId="6D414FA8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D99C69B" w14:textId="3546216B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82,206</w:t>
            </w:r>
          </w:p>
        </w:tc>
        <w:tc>
          <w:tcPr>
            <w:tcW w:w="236" w:type="dxa"/>
            <w:vAlign w:val="bottom"/>
          </w:tcPr>
          <w:p w14:paraId="0F651BC7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4E75153" w14:textId="40B01D37" w:rsidR="002F00D4" w:rsidRPr="009433A9" w:rsidRDefault="00900EE6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00EE6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788</w:t>
            </w:r>
            <w:r w:rsidR="002F00D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,347</w:t>
            </w:r>
          </w:p>
        </w:tc>
        <w:tc>
          <w:tcPr>
            <w:tcW w:w="276" w:type="dxa"/>
            <w:vAlign w:val="bottom"/>
          </w:tcPr>
          <w:p w14:paraId="2927A130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705F8594" w14:textId="1D18D750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753,587</w:t>
            </w:r>
          </w:p>
        </w:tc>
        <w:tc>
          <w:tcPr>
            <w:tcW w:w="236" w:type="dxa"/>
            <w:vAlign w:val="bottom"/>
          </w:tcPr>
          <w:p w14:paraId="1B946220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68513B5" w14:textId="539CE638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A51D56D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1075AC2A" w14:textId="5B097CF6" w:rsidR="002F00D4" w:rsidRPr="009433A9" w:rsidRDefault="002F00D4" w:rsidP="008C396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D5A7A83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31AB05B" w14:textId="1044F01E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788,347</w:t>
            </w:r>
          </w:p>
        </w:tc>
        <w:tc>
          <w:tcPr>
            <w:tcW w:w="270" w:type="dxa"/>
          </w:tcPr>
          <w:p w14:paraId="11EC78D0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7E390AA" w14:textId="21981006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753,587</w:t>
            </w:r>
          </w:p>
        </w:tc>
      </w:tr>
      <w:tr w:rsidR="002F00D4" w:rsidRPr="009433A9" w14:paraId="3F60A9F4" w14:textId="77777777" w:rsidTr="008A46E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AD6DC54" w14:textId="77777777" w:rsidR="002F00D4" w:rsidRPr="009433A9" w:rsidRDefault="002F00D4" w:rsidP="002F00D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1FCF8425" w14:textId="1202C316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7,281</w:t>
            </w:r>
          </w:p>
        </w:tc>
        <w:tc>
          <w:tcPr>
            <w:tcW w:w="250" w:type="dxa"/>
            <w:vAlign w:val="bottom"/>
          </w:tcPr>
          <w:p w14:paraId="770D3C35" w14:textId="77777777" w:rsidR="002F00D4" w:rsidRPr="009433A9" w:rsidRDefault="002F00D4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51CBA301" w14:textId="7F29AD94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6,347</w:t>
            </w:r>
          </w:p>
        </w:tc>
        <w:tc>
          <w:tcPr>
            <w:tcW w:w="270" w:type="dxa"/>
            <w:vAlign w:val="bottom"/>
          </w:tcPr>
          <w:p w14:paraId="0C3950FB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DE46B14" w14:textId="045FA149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0EEC9318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4D3B55F" w14:textId="0C814F3F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8E1B315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5A027F6" w14:textId="5C701A99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5C29E175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4DBB1E38" w14:textId="184D004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E832695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86BEC9C" w14:textId="321AA742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11,722</w:t>
            </w:r>
          </w:p>
        </w:tc>
        <w:tc>
          <w:tcPr>
            <w:tcW w:w="236" w:type="dxa"/>
            <w:vAlign w:val="bottom"/>
          </w:tcPr>
          <w:p w14:paraId="4F60E547" w14:textId="77777777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348AF01" w14:textId="6AE852D9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11,031</w:t>
            </w:r>
          </w:p>
        </w:tc>
        <w:tc>
          <w:tcPr>
            <w:tcW w:w="236" w:type="dxa"/>
          </w:tcPr>
          <w:p w14:paraId="266EADE1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F115585" w14:textId="30BFF089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3,0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</w:p>
        </w:tc>
        <w:tc>
          <w:tcPr>
            <w:tcW w:w="270" w:type="dxa"/>
          </w:tcPr>
          <w:p w14:paraId="570AC5C7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35243E0" w14:textId="3349614C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(175)</w:t>
            </w:r>
          </w:p>
        </w:tc>
        <w:tc>
          <w:tcPr>
            <w:tcW w:w="236" w:type="dxa"/>
            <w:vAlign w:val="bottom"/>
          </w:tcPr>
          <w:p w14:paraId="1602C763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03A7E0BC" w14:textId="48CF3D5E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22,0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</w:t>
            </w:r>
          </w:p>
        </w:tc>
        <w:tc>
          <w:tcPr>
            <w:tcW w:w="276" w:type="dxa"/>
          </w:tcPr>
          <w:p w14:paraId="5A652F83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76DC9CAA" w14:textId="3BF62AE0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17,203</w:t>
            </w:r>
          </w:p>
        </w:tc>
        <w:tc>
          <w:tcPr>
            <w:tcW w:w="236" w:type="dxa"/>
            <w:vAlign w:val="bottom"/>
          </w:tcPr>
          <w:p w14:paraId="08730B11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07C2E78" w14:textId="1CCB90A8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(22,0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770F7A45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27D2B09D" w14:textId="0B6F8DAB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227" w:right="-89" w:hanging="247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(17,203)</w:t>
            </w:r>
          </w:p>
        </w:tc>
        <w:tc>
          <w:tcPr>
            <w:tcW w:w="270" w:type="dxa"/>
          </w:tcPr>
          <w:p w14:paraId="58CE4123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BA5CE34" w14:textId="34B06671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2E48FB6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56A0578" w14:textId="2D2FCCA5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2F00D4" w:rsidRPr="009433A9" w14:paraId="4F2541E5" w14:textId="77777777" w:rsidTr="008A46E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A64DBEA" w14:textId="77777777" w:rsidR="002F00D4" w:rsidRPr="009433A9" w:rsidRDefault="002F00D4" w:rsidP="002F00D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0A559DE4" w14:textId="2859C8EF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528,640</w:t>
            </w:r>
          </w:p>
        </w:tc>
        <w:tc>
          <w:tcPr>
            <w:tcW w:w="250" w:type="dxa"/>
          </w:tcPr>
          <w:p w14:paraId="1196ED4D" w14:textId="77777777" w:rsidR="002F00D4" w:rsidRPr="009433A9" w:rsidRDefault="002F00D4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661A62A9" w14:textId="0D8208C0" w:rsidR="002F00D4" w:rsidRPr="008C396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531,845</w:t>
            </w:r>
          </w:p>
        </w:tc>
        <w:tc>
          <w:tcPr>
            <w:tcW w:w="270" w:type="dxa"/>
          </w:tcPr>
          <w:p w14:paraId="1D47D65F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7F7C058" w14:textId="1C8034A8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66,967</w:t>
            </w:r>
          </w:p>
        </w:tc>
        <w:tc>
          <w:tcPr>
            <w:tcW w:w="273" w:type="dxa"/>
          </w:tcPr>
          <w:p w14:paraId="269AD4E6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CE648BC" w14:textId="7E6A8A42" w:rsidR="002F00D4" w:rsidRPr="008C396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37,588</w:t>
            </w:r>
          </w:p>
        </w:tc>
        <w:tc>
          <w:tcPr>
            <w:tcW w:w="270" w:type="dxa"/>
          </w:tcPr>
          <w:p w14:paraId="49810B38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69842A6" w14:textId="2A34CC66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56,1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</w:t>
            </w:r>
          </w:p>
        </w:tc>
        <w:tc>
          <w:tcPr>
            <w:tcW w:w="242" w:type="dxa"/>
          </w:tcPr>
          <w:p w14:paraId="4A41DC4E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5BAD7BDE" w14:textId="4635C82B" w:rsidR="002F00D4" w:rsidRPr="008C396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25,785</w:t>
            </w:r>
          </w:p>
        </w:tc>
        <w:tc>
          <w:tcPr>
            <w:tcW w:w="236" w:type="dxa"/>
          </w:tcPr>
          <w:p w14:paraId="2975E431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2ABFFEE6" w14:textId="26417D61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95,300</w:t>
            </w:r>
          </w:p>
        </w:tc>
        <w:tc>
          <w:tcPr>
            <w:tcW w:w="236" w:type="dxa"/>
          </w:tcPr>
          <w:p w14:paraId="22A281E4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F5DD47B" w14:textId="0A67EF35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93,541</w:t>
            </w:r>
          </w:p>
        </w:tc>
        <w:tc>
          <w:tcPr>
            <w:tcW w:w="236" w:type="dxa"/>
          </w:tcPr>
          <w:p w14:paraId="5DAD458E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5B522E61" w14:textId="4A351913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63,3</w:t>
            </w:r>
            <w:r w:rsidR="001169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70" w:type="dxa"/>
          </w:tcPr>
          <w:p w14:paraId="7ACA1840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611475C" w14:textId="18011DCB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82,031</w:t>
            </w:r>
          </w:p>
        </w:tc>
        <w:tc>
          <w:tcPr>
            <w:tcW w:w="236" w:type="dxa"/>
          </w:tcPr>
          <w:p w14:paraId="4FEB74DB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16EEC6A2" w14:textId="14B181BE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810,4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</w:t>
            </w:r>
          </w:p>
        </w:tc>
        <w:tc>
          <w:tcPr>
            <w:tcW w:w="276" w:type="dxa"/>
          </w:tcPr>
          <w:p w14:paraId="6146FCDB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7B5F4CC0" w14:textId="52E0A34C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770,790</w:t>
            </w:r>
          </w:p>
        </w:tc>
        <w:tc>
          <w:tcPr>
            <w:tcW w:w="236" w:type="dxa"/>
          </w:tcPr>
          <w:p w14:paraId="121050DF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16FB3CE0" w14:textId="25B2F7DC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(22,0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</w:tcPr>
          <w:p w14:paraId="3F5B2A40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2770C107" w14:textId="09C21115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227" w:right="-89" w:hanging="247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(17,203)</w:t>
            </w:r>
          </w:p>
        </w:tc>
        <w:tc>
          <w:tcPr>
            <w:tcW w:w="270" w:type="dxa"/>
          </w:tcPr>
          <w:p w14:paraId="2BA9F2F9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1DB1499" w14:textId="4BD699BC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788,347</w:t>
            </w:r>
          </w:p>
        </w:tc>
        <w:tc>
          <w:tcPr>
            <w:tcW w:w="270" w:type="dxa"/>
          </w:tcPr>
          <w:p w14:paraId="3CB1F8C4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2A1401D" w14:textId="7FB3BB92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753,587</w:t>
            </w:r>
          </w:p>
        </w:tc>
      </w:tr>
      <w:tr w:rsidR="002F00D4" w:rsidRPr="009433A9" w14:paraId="6B4EC78D" w14:textId="77777777" w:rsidTr="008A46E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635DD238" w14:textId="77777777" w:rsidR="002F00D4" w:rsidRPr="009433A9" w:rsidRDefault="002F00D4" w:rsidP="002F00D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21569AFE" w14:textId="7106DEED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(446,52</w:t>
            </w:r>
            <w:r w:rsidR="001169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50" w:type="dxa"/>
          </w:tcPr>
          <w:p w14:paraId="1284C44A" w14:textId="77777777" w:rsidR="002F00D4" w:rsidRPr="009433A9" w:rsidRDefault="002F00D4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0A6AFF56" w14:textId="298D76CB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7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(477,507)</w:t>
            </w:r>
          </w:p>
        </w:tc>
        <w:tc>
          <w:tcPr>
            <w:tcW w:w="270" w:type="dxa"/>
          </w:tcPr>
          <w:p w14:paraId="45D23F6A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DD78FB0" w14:textId="4AE6B7C7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(57,50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3" w:type="dxa"/>
          </w:tcPr>
          <w:p w14:paraId="41B02608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AFEB9B" w14:textId="6F5CA02B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(31,898)</w:t>
            </w:r>
          </w:p>
        </w:tc>
        <w:tc>
          <w:tcPr>
            <w:tcW w:w="270" w:type="dxa"/>
          </w:tcPr>
          <w:p w14:paraId="00EE65F7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4CA613D" w14:textId="38207A65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(32,784)</w:t>
            </w:r>
          </w:p>
        </w:tc>
        <w:tc>
          <w:tcPr>
            <w:tcW w:w="242" w:type="dxa"/>
          </w:tcPr>
          <w:p w14:paraId="730136F4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10A6131F" w14:textId="04A2DA98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(2,032)</w:t>
            </w:r>
          </w:p>
        </w:tc>
        <w:tc>
          <w:tcPr>
            <w:tcW w:w="236" w:type="dxa"/>
          </w:tcPr>
          <w:p w14:paraId="4E385611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624AA0CB" w14:textId="13E55058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(92,72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640764AF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0AAE7EB8" w14:textId="720D2F8A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(100,264)</w:t>
            </w:r>
          </w:p>
        </w:tc>
        <w:tc>
          <w:tcPr>
            <w:tcW w:w="236" w:type="dxa"/>
          </w:tcPr>
          <w:p w14:paraId="634016F5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CBDA519" w14:textId="766CAD32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(72,407)</w:t>
            </w:r>
          </w:p>
        </w:tc>
        <w:tc>
          <w:tcPr>
            <w:tcW w:w="270" w:type="dxa"/>
          </w:tcPr>
          <w:p w14:paraId="02737FBC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3F805FF" w14:textId="11ACE130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(86,248)</w:t>
            </w:r>
          </w:p>
        </w:tc>
        <w:tc>
          <w:tcPr>
            <w:tcW w:w="236" w:type="dxa"/>
          </w:tcPr>
          <w:p w14:paraId="7D0AD20A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328C8A3" w14:textId="0C466362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(701,9</w:t>
            </w:r>
            <w:r w:rsidR="001169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6" w:type="dxa"/>
          </w:tcPr>
          <w:p w14:paraId="6EA5EA8E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6E244584" w14:textId="6DE04A43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(697,949)</w:t>
            </w:r>
          </w:p>
        </w:tc>
        <w:tc>
          <w:tcPr>
            <w:tcW w:w="236" w:type="dxa"/>
          </w:tcPr>
          <w:p w14:paraId="008BC395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0CDACA87" w14:textId="162A42BE" w:rsidR="002F00D4" w:rsidRPr="009433A9" w:rsidRDefault="00900EE6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00EE6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20</w:t>
            </w:r>
            <w:r w:rsidR="002F00D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,4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</w:t>
            </w:r>
          </w:p>
        </w:tc>
        <w:tc>
          <w:tcPr>
            <w:tcW w:w="271" w:type="dxa"/>
            <w:gridSpan w:val="2"/>
          </w:tcPr>
          <w:p w14:paraId="409854A4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2EF3F461" w14:textId="3B1C1D0F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17,171</w:t>
            </w:r>
          </w:p>
        </w:tc>
        <w:tc>
          <w:tcPr>
            <w:tcW w:w="270" w:type="dxa"/>
          </w:tcPr>
          <w:p w14:paraId="5FF2F278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64CDF82" w14:textId="1B5BB741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(681,459)</w:t>
            </w:r>
          </w:p>
        </w:tc>
        <w:tc>
          <w:tcPr>
            <w:tcW w:w="270" w:type="dxa"/>
          </w:tcPr>
          <w:p w14:paraId="4E271FA5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DF5D73B" w14:textId="73B8B221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(680,778)</w:t>
            </w:r>
          </w:p>
        </w:tc>
      </w:tr>
      <w:tr w:rsidR="002F00D4" w:rsidRPr="009433A9" w14:paraId="3C2834B2" w14:textId="77777777" w:rsidTr="0038198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484A5340" w14:textId="77777777" w:rsidR="002F00D4" w:rsidRPr="009433A9" w:rsidRDefault="002F00D4" w:rsidP="002F00D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กำไรขั้นต้น</w:t>
            </w: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66688ECC" w14:textId="710B6590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900EE6" w:rsidRPr="00900EE6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,11</w:t>
            </w:r>
            <w:r w:rsidR="001169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50" w:type="dxa"/>
          </w:tcPr>
          <w:p w14:paraId="543B0C10" w14:textId="77777777" w:rsidR="002F00D4" w:rsidRPr="009433A9" w:rsidRDefault="002F00D4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784AA77D" w14:textId="4A62AE5A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54,338</w:t>
            </w:r>
          </w:p>
        </w:tc>
        <w:tc>
          <w:tcPr>
            <w:tcW w:w="270" w:type="dxa"/>
          </w:tcPr>
          <w:p w14:paraId="630852E8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16168B8" w14:textId="7E5ABE00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9,46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73" w:type="dxa"/>
          </w:tcPr>
          <w:p w14:paraId="20FB3DE7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1827F56" w14:textId="78A485B4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5,690</w:t>
            </w:r>
          </w:p>
        </w:tc>
        <w:tc>
          <w:tcPr>
            <w:tcW w:w="270" w:type="dxa"/>
          </w:tcPr>
          <w:p w14:paraId="665BFDD3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22583F5" w14:textId="6E50C4BD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23,39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2" w:type="dxa"/>
          </w:tcPr>
          <w:p w14:paraId="244434F5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67B064A8" w14:textId="1B53BACD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23,753</w:t>
            </w:r>
          </w:p>
        </w:tc>
        <w:tc>
          <w:tcPr>
            <w:tcW w:w="236" w:type="dxa"/>
          </w:tcPr>
          <w:p w14:paraId="75127012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F626A15" w14:textId="69302D1B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2,57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6" w:type="dxa"/>
          </w:tcPr>
          <w:p w14:paraId="5D8C9818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75B3C335" w14:textId="7D2FBF9A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(6,723)</w:t>
            </w:r>
          </w:p>
        </w:tc>
        <w:tc>
          <w:tcPr>
            <w:tcW w:w="236" w:type="dxa"/>
          </w:tcPr>
          <w:p w14:paraId="0C54B714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9002042" w14:textId="711B928E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(9,0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3)</w:t>
            </w:r>
          </w:p>
        </w:tc>
        <w:tc>
          <w:tcPr>
            <w:tcW w:w="270" w:type="dxa"/>
          </w:tcPr>
          <w:p w14:paraId="04E23AFA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5FD48BB" w14:textId="1065D1C8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(4,217)</w:t>
            </w:r>
          </w:p>
        </w:tc>
        <w:tc>
          <w:tcPr>
            <w:tcW w:w="236" w:type="dxa"/>
          </w:tcPr>
          <w:p w14:paraId="10DC2BD1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6989AA65" w14:textId="7E76A742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108,4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1169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6" w:type="dxa"/>
          </w:tcPr>
          <w:p w14:paraId="615ACABE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7320C3FF" w14:textId="63D41A80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72,841</w:t>
            </w:r>
          </w:p>
        </w:tc>
        <w:tc>
          <w:tcPr>
            <w:tcW w:w="236" w:type="dxa"/>
          </w:tcPr>
          <w:p w14:paraId="4B0BF9D5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57C454F" w14:textId="55AB396D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(1,5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</w:tcPr>
          <w:p w14:paraId="2B7BB4E0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43D6D2A9" w14:textId="68C8B476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(32)</w:t>
            </w:r>
          </w:p>
        </w:tc>
        <w:tc>
          <w:tcPr>
            <w:tcW w:w="270" w:type="dxa"/>
          </w:tcPr>
          <w:p w14:paraId="235C7CB5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E28E108" w14:textId="041C4029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106,888</w:t>
            </w:r>
          </w:p>
        </w:tc>
        <w:tc>
          <w:tcPr>
            <w:tcW w:w="270" w:type="dxa"/>
          </w:tcPr>
          <w:p w14:paraId="714DA900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B594E93" w14:textId="56EECB12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72,809</w:t>
            </w:r>
          </w:p>
        </w:tc>
      </w:tr>
      <w:tr w:rsidR="002F00D4" w:rsidRPr="009433A9" w14:paraId="6BA805D3" w14:textId="77777777" w:rsidTr="00495CE2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6D7A5B97" w14:textId="77777777" w:rsidR="002F00D4" w:rsidRPr="009433A9" w:rsidRDefault="002F00D4" w:rsidP="002F00D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0A18A246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6E1618FD" w14:textId="77777777" w:rsidR="002F00D4" w:rsidRPr="009433A9" w:rsidRDefault="002F00D4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double" w:sz="4" w:space="0" w:color="auto"/>
            </w:tcBorders>
          </w:tcPr>
          <w:p w14:paraId="60C99FA3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1FE28A0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E6957FD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2A618B42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B2830AD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E0448C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9B297AF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371F2D7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457DC28D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49D67A7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59E2FA3" w14:textId="77777777" w:rsidR="002F00D4" w:rsidRPr="009433A9" w:rsidRDefault="002F00D4" w:rsidP="002F00D4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0963C02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5E88F09E" w14:textId="77777777" w:rsidR="002F00D4" w:rsidRPr="009433A9" w:rsidRDefault="002F00D4" w:rsidP="002F00D4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683B9B6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6784C90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01E1B2A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E04CE7B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97235AD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3D820464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3FEF424D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top w:val="double" w:sz="4" w:space="0" w:color="auto"/>
            </w:tcBorders>
          </w:tcPr>
          <w:p w14:paraId="58CF52DF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4AB191E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52EF6126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46ED30F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6AA3C1A2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748663B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F869B02" w14:textId="781F56F5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28,073</w:t>
            </w:r>
          </w:p>
        </w:tc>
        <w:tc>
          <w:tcPr>
            <w:tcW w:w="270" w:type="dxa"/>
          </w:tcPr>
          <w:p w14:paraId="09F570B3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</w:tcPr>
          <w:p w14:paraId="27F135C1" w14:textId="78BFAF79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</w:rPr>
              <w:t>44,938</w:t>
            </w:r>
          </w:p>
        </w:tc>
      </w:tr>
      <w:tr w:rsidR="00225D95" w:rsidRPr="009433A9" w14:paraId="6DC29F83" w14:textId="77777777" w:rsidTr="00495CE2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59A755FE" w14:textId="78CE05C8" w:rsidR="00225D95" w:rsidRPr="009433A9" w:rsidRDefault="00225D95" w:rsidP="002F00D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33A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 (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ขาดทุน</w:t>
            </w:r>
            <w:r w:rsidRPr="009433A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)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จากอัตรา</w:t>
            </w:r>
          </w:p>
        </w:tc>
        <w:tc>
          <w:tcPr>
            <w:tcW w:w="629" w:type="dxa"/>
          </w:tcPr>
          <w:p w14:paraId="039AC9D8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643E0B67" w14:textId="77777777" w:rsidR="00225D95" w:rsidRPr="009433A9" w:rsidRDefault="00225D95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3B486781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3B787B8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2DE7F1B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CBED970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0A8AB74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1C64E18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FAEB719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CB325C0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FBC37A0" w14:textId="77777777" w:rsidR="00225D95" w:rsidRPr="009433A9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2AEDF25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9B38F8B" w14:textId="77777777" w:rsidR="00225D95" w:rsidRPr="009433A9" w:rsidRDefault="00225D95" w:rsidP="002F00D4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96A023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58A33FD" w14:textId="77777777" w:rsidR="00225D95" w:rsidRPr="009433A9" w:rsidRDefault="00225D95" w:rsidP="002F00D4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1F91926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C468F08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9EA2A01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75A4B31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E03870B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8608E95" w14:textId="77777777" w:rsidR="00225D95" w:rsidRPr="009433A9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1B4ABEF3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D8C3B6F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7D0CBEC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02BD1DD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C1EB671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149FEDE" w14:textId="77777777" w:rsidR="00225D95" w:rsidRPr="009433A9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EC36131" w14:textId="77777777" w:rsidR="00225D95" w:rsidRPr="009433A9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87466C6" w14:textId="77777777" w:rsidR="00225D95" w:rsidRDefault="00225D95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70" w:type="dxa"/>
          </w:tcPr>
          <w:p w14:paraId="649788D4" w14:textId="77777777" w:rsidR="00225D95" w:rsidRPr="009433A9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</w:tcPr>
          <w:p w14:paraId="2469111F" w14:textId="77777777" w:rsidR="00225D95" w:rsidRPr="00105AC0" w:rsidRDefault="00225D95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2F00D4" w:rsidRPr="009433A9" w14:paraId="3553793A" w14:textId="77777777" w:rsidTr="0038198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27F47241" w14:textId="78D36B71" w:rsidR="002F00D4" w:rsidRPr="009433A9" w:rsidRDefault="00225D95" w:rsidP="002F00D4">
            <w:pPr>
              <w:pStyle w:val="NoSpacing"/>
              <w:tabs>
                <w:tab w:val="clear" w:pos="227"/>
                <w:tab w:val="clear" w:pos="1871"/>
                <w:tab w:val="left" w:pos="0"/>
                <w:tab w:val="left" w:pos="7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="002F00D4"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แลกเปลี่ยนสุทธิ</w:t>
            </w:r>
          </w:p>
        </w:tc>
        <w:tc>
          <w:tcPr>
            <w:tcW w:w="629" w:type="dxa"/>
          </w:tcPr>
          <w:p w14:paraId="67CFF22A" w14:textId="77777777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2F8A2B32" w14:textId="77777777" w:rsidR="002F00D4" w:rsidRPr="009433A9" w:rsidRDefault="002F00D4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62A7F341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02BF980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20F8B21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79592C7A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D0C4D10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BF54BB0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C654F91" w14:textId="4CC3AEDA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5AA4318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FDCCC41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494BFF7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9954537" w14:textId="77777777" w:rsidR="002F00D4" w:rsidRPr="009433A9" w:rsidRDefault="002F00D4" w:rsidP="002F00D4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E8D2AB0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8ABAEBB" w14:textId="77777777" w:rsidR="002F00D4" w:rsidRPr="009433A9" w:rsidRDefault="002F00D4" w:rsidP="002F00D4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D5AFB19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65FCCA4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43A9243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609D048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1883FFC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30B7A9D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1A6BD199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35549819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95BD5CC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3259701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41EB510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9150D63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7AF826F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32B8C47" w14:textId="21220890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C3969">
              <w:rPr>
                <w:rFonts w:asciiTheme="majorBidi" w:hAnsiTheme="majorBidi" w:cstheme="majorBidi"/>
                <w:sz w:val="19"/>
                <w:szCs w:val="19"/>
              </w:rPr>
              <w:t>632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270" w:type="dxa"/>
          </w:tcPr>
          <w:p w14:paraId="78B16338" w14:textId="77777777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8385CF8" w14:textId="64788F0C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</w:rPr>
              <w:t>886</w:t>
            </w:r>
          </w:p>
        </w:tc>
      </w:tr>
      <w:tr w:rsidR="002F00D4" w:rsidRPr="009433A9" w14:paraId="2CD18D5A" w14:textId="77777777" w:rsidTr="0038198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5E5E6575" w14:textId="5C7E6B79" w:rsidR="002F00D4" w:rsidRPr="009433A9" w:rsidRDefault="002F00D4" w:rsidP="002F00D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629" w:type="dxa"/>
          </w:tcPr>
          <w:p w14:paraId="66672CF7" w14:textId="77777777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1F34FC6A" w14:textId="77777777" w:rsidR="002F00D4" w:rsidRPr="009433A9" w:rsidRDefault="002F00D4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EC42B93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6C881AA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52339BC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36ADF7B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60C20AB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A4DEF54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AE32DA0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85A313C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71FAA07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4CAC994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2A3F022" w14:textId="77777777" w:rsidR="002F00D4" w:rsidRPr="009433A9" w:rsidRDefault="002F00D4" w:rsidP="002F00D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6401920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410B320" w14:textId="77777777" w:rsidR="002F00D4" w:rsidRPr="009433A9" w:rsidRDefault="002F00D4" w:rsidP="002F00D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FB48594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B754606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D0C240D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5CFF8B0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6845C6B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EDA3E9A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55A06998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05FFC949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D9998F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6E4EAF2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47164A9D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D3936E3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6FB71BD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747403F" w14:textId="312BDA81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134,</w:t>
            </w:r>
            <w:r w:rsidR="00915192">
              <w:rPr>
                <w:rFonts w:asciiTheme="majorBidi" w:hAnsiTheme="majorBidi" w:cstheme="majorBidi"/>
                <w:sz w:val="19"/>
                <w:szCs w:val="19"/>
              </w:rPr>
              <w:t>329</w:t>
            </w:r>
          </w:p>
        </w:tc>
        <w:tc>
          <w:tcPr>
            <w:tcW w:w="270" w:type="dxa"/>
          </w:tcPr>
          <w:p w14:paraId="53786988" w14:textId="77777777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D756C88" w14:textId="74DB59D2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</w:rPr>
              <w:t>118,633</w:t>
            </w:r>
          </w:p>
        </w:tc>
      </w:tr>
      <w:tr w:rsidR="00225D95" w:rsidRPr="009433A9" w14:paraId="1080B078" w14:textId="77777777" w:rsidTr="0038198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0117EF6F" w14:textId="6341D1DD" w:rsidR="00225D95" w:rsidRPr="009433A9" w:rsidRDefault="00225D95" w:rsidP="002F00D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</w:t>
            </w:r>
          </w:p>
        </w:tc>
        <w:tc>
          <w:tcPr>
            <w:tcW w:w="629" w:type="dxa"/>
          </w:tcPr>
          <w:p w14:paraId="0E4914F3" w14:textId="77777777" w:rsidR="00225D95" w:rsidRPr="009433A9" w:rsidRDefault="00225D95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24B5546B" w14:textId="77777777" w:rsidR="00225D95" w:rsidRPr="009433A9" w:rsidRDefault="00225D95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5B745D4E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A2C6606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452A688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61CB8BA4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8B9036B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CC50ED7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ED72852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5F329FF0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42EA556" w14:textId="77777777" w:rsidR="00225D95" w:rsidRPr="009433A9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C89A456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7727E1D" w14:textId="77777777" w:rsidR="00225D95" w:rsidRPr="009433A9" w:rsidRDefault="00225D95" w:rsidP="002F00D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E5CF694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F6C4FA7" w14:textId="77777777" w:rsidR="00225D95" w:rsidRPr="009433A9" w:rsidRDefault="00225D95" w:rsidP="002F00D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93882E0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801909C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F158437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77E2020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CA345EB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EBDF720" w14:textId="77777777" w:rsidR="00225D95" w:rsidRPr="009433A9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18BE6DA7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5C817024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CB7F210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7CE399C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D8501CA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2A2A6B5" w14:textId="77777777" w:rsidR="00225D95" w:rsidRPr="009433A9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4E23F33" w14:textId="77777777" w:rsidR="00225D95" w:rsidRPr="009433A9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69F7261" w14:textId="77777777" w:rsidR="00225D95" w:rsidRDefault="00225D95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70" w:type="dxa"/>
          </w:tcPr>
          <w:p w14:paraId="2DF3A777" w14:textId="77777777" w:rsidR="00225D95" w:rsidRPr="009433A9" w:rsidRDefault="00225D95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76C4ADB" w14:textId="77777777" w:rsidR="00225D95" w:rsidRPr="00105AC0" w:rsidRDefault="00225D95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2F00D4" w:rsidRPr="009433A9" w14:paraId="037A244A" w14:textId="77777777" w:rsidTr="0038198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E287767" w14:textId="1CDB2118" w:rsidR="002F00D4" w:rsidRPr="009433A9" w:rsidRDefault="00225D95" w:rsidP="002F00D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="002F00D4"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629" w:type="dxa"/>
          </w:tcPr>
          <w:p w14:paraId="7179B615" w14:textId="77777777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654B33A5" w14:textId="77777777" w:rsidR="002F00D4" w:rsidRPr="009433A9" w:rsidRDefault="002F00D4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11093010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885979A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815B4DB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63C7FB17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9F890C7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FD6D998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06651A5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056EDF9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61F44ACA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E5FF59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981DC9C" w14:textId="77777777" w:rsidR="002F00D4" w:rsidRPr="009433A9" w:rsidRDefault="002F00D4" w:rsidP="002F00D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5F9406F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629D484" w14:textId="77777777" w:rsidR="002F00D4" w:rsidRPr="009433A9" w:rsidRDefault="002F00D4" w:rsidP="002F00D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DCA9EE6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13EBA51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E7E8A51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78D3DEA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08CF07B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9F27A8C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76541ADB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3974723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D90BBB2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47D5510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734FF88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73BF180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1ACA752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79BDD3D" w14:textId="7B9B130C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(76,</w:t>
            </w:r>
            <w:r w:rsidR="000E4D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71834EF0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5784EF6" w14:textId="693CB219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(85,724)</w:t>
            </w:r>
          </w:p>
        </w:tc>
      </w:tr>
      <w:tr w:rsidR="002F00D4" w:rsidRPr="009433A9" w14:paraId="05D27831" w14:textId="77777777" w:rsidTr="0038198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FCED417" w14:textId="77777777" w:rsidR="002F00D4" w:rsidRPr="009433A9" w:rsidRDefault="002F00D4" w:rsidP="002F00D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629" w:type="dxa"/>
          </w:tcPr>
          <w:p w14:paraId="3CAB72D0" w14:textId="77777777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1860642A" w14:textId="77777777" w:rsidR="002F00D4" w:rsidRPr="009433A9" w:rsidRDefault="002F00D4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4EF677D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F620426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E45E232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3A038170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3898765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E1C0223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38AC764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E101688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A3D12A9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4019A2A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C83FCA6" w14:textId="77777777" w:rsidR="002F00D4" w:rsidRPr="009433A9" w:rsidRDefault="002F00D4" w:rsidP="002F00D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E803968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827211A" w14:textId="77777777" w:rsidR="002F00D4" w:rsidRPr="009433A9" w:rsidRDefault="002F00D4" w:rsidP="002F00D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02D9F83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14D3FDA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B97712E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BDDA32B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0C9579A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7328483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76" w:type="dxa"/>
          </w:tcPr>
          <w:p w14:paraId="18128011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8C7C3ED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2B413F8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16EE5C4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6714D6B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3B3EB13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84DEC47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06E385B" w14:textId="752C6CB6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(39,29</w:t>
            </w:r>
            <w:r w:rsidR="008C39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4F74EFB9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41D5F00" w14:textId="55C52297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(36,658)</w:t>
            </w:r>
          </w:p>
        </w:tc>
      </w:tr>
      <w:tr w:rsidR="00225D95" w:rsidRPr="009433A9" w14:paraId="2DE1D555" w14:textId="77777777" w:rsidTr="0038198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4B774B98" w14:textId="0ED6D4E9" w:rsidR="00225D95" w:rsidRPr="009433A9" w:rsidRDefault="00225D95" w:rsidP="00225D9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ผลขาดทุนจากการด้อยค่า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</w:t>
            </w:r>
          </w:p>
        </w:tc>
        <w:tc>
          <w:tcPr>
            <w:tcW w:w="629" w:type="dxa"/>
          </w:tcPr>
          <w:p w14:paraId="3A9BDA37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080F3B36" w14:textId="77777777" w:rsidR="00225D95" w:rsidRPr="009433A9" w:rsidRDefault="00225D95" w:rsidP="00225D9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B5F482E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160E414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D1AA52A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223F0431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6908DA9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2977FA2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90851A1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F3056EA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C834F83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48E1BD9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ACF23B5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799A25C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BF66176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605D4FE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8C8E81F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E7DAA8D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604D363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22E7A05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C0BF1BA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76" w:type="dxa"/>
          </w:tcPr>
          <w:p w14:paraId="6145333A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36CB1CED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921764F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3C46FBF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21FFAAF6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84E5829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09910F6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B2C6EB5" w14:textId="77777777" w:rsidR="00225D95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29FD837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936943E" w14:textId="77777777" w:rsidR="00225D95" w:rsidRPr="00105AC0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</w:tr>
      <w:tr w:rsidR="00225D95" w:rsidRPr="009433A9" w14:paraId="5E336E9F" w14:textId="77777777" w:rsidTr="0038198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659A692" w14:textId="4B5D7D2C" w:rsidR="00225D95" w:rsidRPr="009433A9" w:rsidRDefault="00225D95" w:rsidP="00225D9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ซึ่งเป็นไปตาม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TFRS 9</w:t>
            </w:r>
          </w:p>
        </w:tc>
        <w:tc>
          <w:tcPr>
            <w:tcW w:w="629" w:type="dxa"/>
          </w:tcPr>
          <w:p w14:paraId="685826C6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18D45DF6" w14:textId="77777777" w:rsidR="00225D95" w:rsidRPr="009433A9" w:rsidRDefault="00225D95" w:rsidP="00225D9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26256CA7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4C604AF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BAE6206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2BF35FB7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2ABB9A9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0FE5B7F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908B51C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E18BFD4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683DFFD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7C34BAAF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DEABA3F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0F7C14E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BBF8C93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E80C8EF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DA93C7B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0823BB7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F3986DD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CF7ACA5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4A70033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65BF583A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78A88FA5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59BA054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E62AC3A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A7614B2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F04D298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70FFA91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B0C7580" w14:textId="445AE096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</w:t>
            </w:r>
            <w:r w:rsidR="00CC5EA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38759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700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68048DD5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1C21885" w14:textId="0B623C5B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(2,1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8)</w:t>
            </w:r>
          </w:p>
        </w:tc>
      </w:tr>
      <w:tr w:rsidR="00225D95" w:rsidRPr="009433A9" w14:paraId="2236B0F8" w14:textId="77777777" w:rsidTr="0038198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22E2C2E8" w14:textId="6A8E5955" w:rsidR="00225D95" w:rsidRDefault="00225D95" w:rsidP="00225D9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</w:t>
            </w:r>
          </w:p>
        </w:tc>
        <w:tc>
          <w:tcPr>
            <w:tcW w:w="629" w:type="dxa"/>
          </w:tcPr>
          <w:p w14:paraId="705C016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14AF361F" w14:textId="77777777" w:rsidR="00225D95" w:rsidRPr="009433A9" w:rsidRDefault="00225D95" w:rsidP="00225D9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20BC0B6B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90EDEA3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A7FFA17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AAA2D42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D96FBD8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4485027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537DB56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AE62CC4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B50095D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1883E411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6D12B42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1753699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8BC918E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528C5BC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8368C45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FB01E23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281144A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CF3F9C1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6C134AA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5D0E162D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0075B3F0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E84ADC4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30B1F29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CB71680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6E70597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7CE6194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38217A5" w14:textId="77777777" w:rsidR="00225D95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0D20D94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55FAB2C" w14:textId="77777777" w:rsidR="00225D95" w:rsidRPr="00105AC0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</w:tr>
      <w:tr w:rsidR="00225D95" w:rsidRPr="009433A9" w14:paraId="1037D846" w14:textId="77777777" w:rsidTr="0038198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18333D23" w14:textId="016E1615" w:rsidR="00225D95" w:rsidRDefault="00225D95" w:rsidP="00225D9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ในบริษัทร่วมและการ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</w:t>
            </w:r>
          </w:p>
        </w:tc>
        <w:tc>
          <w:tcPr>
            <w:tcW w:w="629" w:type="dxa"/>
          </w:tcPr>
          <w:p w14:paraId="00BD35CB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75C56A8F" w14:textId="77777777" w:rsidR="00225D95" w:rsidRPr="009433A9" w:rsidRDefault="00225D95" w:rsidP="00225D9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3195EA89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F534F14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A0D8CC8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4DE9852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A863617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9D5E1F4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D4A2010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FBCD829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ABD6845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2F5614EE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46DBD97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10EF623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60583F7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CA4801B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DD382CC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64D90AC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8B3D1AE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57FC6B7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1F757C3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48EEA24A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05D4D18B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077811C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3A0F12E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20513BAB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76ACD4F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75346C4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0CE725F" w14:textId="77777777" w:rsidR="00225D95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B065D96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E410A60" w14:textId="77777777" w:rsidR="00225D95" w:rsidRPr="00105AC0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</w:tr>
      <w:tr w:rsidR="00225D95" w:rsidRPr="009433A9" w14:paraId="7073903D" w14:textId="77777777" w:rsidTr="0038198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627AE76" w14:textId="075F6831" w:rsidR="00225D95" w:rsidRPr="009433A9" w:rsidRDefault="00225D95" w:rsidP="00225D9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ร่วมค้าที่ใช้วิธีส่วนได้เสีย</w:t>
            </w:r>
          </w:p>
        </w:tc>
        <w:tc>
          <w:tcPr>
            <w:tcW w:w="629" w:type="dxa"/>
          </w:tcPr>
          <w:p w14:paraId="6B5CE9DD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6684AD02" w14:textId="77777777" w:rsidR="00225D95" w:rsidRPr="009433A9" w:rsidRDefault="00225D95" w:rsidP="00225D9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0AEE0AF5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9271BB0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C5E221B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624F2040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0952B2B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5A5C406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35DE4E3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4228F9D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CEC47E2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F8E9EBE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D6C9964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A457E45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70A2177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AB2AA92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34682CB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314AB31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AF863F8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62013F6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7AA8961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24650CE1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53ABE7E2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4EBA245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EBCEA63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1078B015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107E07D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63BBA22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C606FF6" w14:textId="10F20113" w:rsidR="00225D95" w:rsidRPr="009433A9" w:rsidRDefault="008C3969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</w:t>
            </w:r>
            <w:r w:rsidR="00225D9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168</w:t>
            </w:r>
          </w:p>
        </w:tc>
        <w:tc>
          <w:tcPr>
            <w:tcW w:w="270" w:type="dxa"/>
          </w:tcPr>
          <w:p w14:paraId="7AB40BE4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83911FA" w14:textId="2ACA2F39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44,886</w:t>
            </w:r>
          </w:p>
        </w:tc>
      </w:tr>
      <w:tr w:rsidR="00225D95" w:rsidRPr="009433A9" w14:paraId="79277CE5" w14:textId="77777777" w:rsidTr="0038198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1C716DFF" w14:textId="77777777" w:rsidR="00225D95" w:rsidRPr="009433A9" w:rsidRDefault="00225D95" w:rsidP="00225D95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629" w:type="dxa"/>
            <w:vAlign w:val="bottom"/>
          </w:tcPr>
          <w:p w14:paraId="46959099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72D929ED" w14:textId="77777777" w:rsidR="00225D95" w:rsidRPr="009433A9" w:rsidRDefault="00225D95" w:rsidP="00225D95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vAlign w:val="bottom"/>
          </w:tcPr>
          <w:p w14:paraId="102A5BF7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416D7BD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B5F52A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2F317E7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52E8D215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8D04F50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7A7F882D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9981791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vAlign w:val="bottom"/>
          </w:tcPr>
          <w:p w14:paraId="2ACCDAD6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FF41052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122E5B2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2D29137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319C39E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E728008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9A681A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3C8E034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C4DDA06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1B1D552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E518D05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299BD7C1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5AB0BFE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9BF1B58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4388E6AB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60616F1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2AB202C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9FE254E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5E9FBB4" w14:textId="5E43EB5E" w:rsidR="00225D95" w:rsidRPr="009433A9" w:rsidRDefault="00915192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35,</w:t>
            </w:r>
            <w:r w:rsidR="00CC5EA4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270" w:type="dxa"/>
          </w:tcPr>
          <w:p w14:paraId="7C69DE1C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47AE172" w14:textId="3A3F266E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</w:rPr>
              <w:t>38,979</w:t>
            </w:r>
          </w:p>
        </w:tc>
      </w:tr>
      <w:tr w:rsidR="00225D95" w:rsidRPr="009433A9" w14:paraId="3F5B8797" w14:textId="77777777" w:rsidTr="0038198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28936F1" w14:textId="01686D09" w:rsidR="00225D95" w:rsidRPr="009433A9" w:rsidRDefault="00225D95" w:rsidP="00225D95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</w:t>
            </w:r>
            <w:r w:rsidRPr="009433A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(ค่าใช้จ่าย)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629" w:type="dxa"/>
            <w:vAlign w:val="bottom"/>
          </w:tcPr>
          <w:p w14:paraId="150DA414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475C55BA" w14:textId="77777777" w:rsidR="00225D95" w:rsidRPr="009433A9" w:rsidRDefault="00225D95" w:rsidP="00225D95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vAlign w:val="bottom"/>
          </w:tcPr>
          <w:p w14:paraId="3C519ED5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2471830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1C77B5DE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788C39D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14C54032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E3C6FB0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1F95B59D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4D65197B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vAlign w:val="bottom"/>
          </w:tcPr>
          <w:p w14:paraId="3A8F6E8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9031FF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5DACE44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27DD3F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25F8BDD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68545D3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1D46D65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D759FF2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485E21B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F3FDB74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FD2F370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5AD20B18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470077D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802C1C1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1CD007F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3CE7C7F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38B184F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A30786D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088AC63" w14:textId="77777777" w:rsidR="00225D95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70" w:type="dxa"/>
          </w:tcPr>
          <w:p w14:paraId="264A340C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7BB8149" w14:textId="77777777" w:rsidR="00225D95" w:rsidRPr="00105AC0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225D95" w:rsidRPr="009433A9" w14:paraId="5959FFE3" w14:textId="77777777" w:rsidTr="0038198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AEF5D04" w14:textId="0483486C" w:rsidR="00225D95" w:rsidRPr="009433A9" w:rsidRDefault="00225D95" w:rsidP="00225D95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629" w:type="dxa"/>
            <w:vAlign w:val="bottom"/>
          </w:tcPr>
          <w:p w14:paraId="4BD05E29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13B9208A" w14:textId="77777777" w:rsidR="00225D95" w:rsidRPr="009433A9" w:rsidRDefault="00225D95" w:rsidP="00225D95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0221936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72E069A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BC047EB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A93D384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426644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FE255F4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9086136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18619ED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09D739C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36911B2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0D8B454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48ACC1E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BC546F4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A3FF75A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3010313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8DFBF67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ABEA18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E482424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09F6055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4D3F5BE5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2B530D1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C1E867C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A1A249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7FB14D0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65A6CD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60E68E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1DBE008" w14:textId="6E73C2FB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3,6</w:t>
            </w:r>
            <w:r w:rsidR="008C3969">
              <w:rPr>
                <w:rFonts w:asciiTheme="majorBidi" w:hAnsiTheme="majorBidi" w:cstheme="majorBidi"/>
                <w:sz w:val="19"/>
                <w:szCs w:val="19"/>
              </w:rPr>
              <w:t>08</w:t>
            </w:r>
          </w:p>
        </w:tc>
        <w:tc>
          <w:tcPr>
            <w:tcW w:w="270" w:type="dxa"/>
          </w:tcPr>
          <w:p w14:paraId="0B2E52AC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B265A11" w14:textId="47FABDB9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05AC0">
              <w:rPr>
                <w:rFonts w:asciiTheme="majorBidi" w:hAnsiTheme="majorBidi" w:cstheme="majorBidi"/>
                <w:sz w:val="19"/>
                <w:szCs w:val="19"/>
              </w:rPr>
              <w:t>(5,316)</w:t>
            </w:r>
          </w:p>
        </w:tc>
      </w:tr>
      <w:tr w:rsidR="00225D95" w:rsidRPr="009433A9" w14:paraId="27E0D2A9" w14:textId="77777777" w:rsidTr="00381988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6CBA8CC4" w14:textId="77777777" w:rsidR="00225D95" w:rsidRPr="009433A9" w:rsidRDefault="00225D95" w:rsidP="00225D95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กำไรสำหรับงวด</w:t>
            </w:r>
          </w:p>
        </w:tc>
        <w:tc>
          <w:tcPr>
            <w:tcW w:w="629" w:type="dxa"/>
            <w:vAlign w:val="bottom"/>
          </w:tcPr>
          <w:p w14:paraId="4BB72B3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4D01F276" w14:textId="77777777" w:rsidR="00225D95" w:rsidRPr="009433A9" w:rsidRDefault="00225D95" w:rsidP="00225D95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5EBF8104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3C562B9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76693F1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EA6B7DD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CE87706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D2ADD93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0831351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F88C5C6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D17EB04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99FA0C3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BE74E67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3B79F08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65CD90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2FF1407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EAFF749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FAE5B7B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EF82B64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1A56D87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267917C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1A4519CB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67FB343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B0F4061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325A2A2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5DCC8B6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120CE03D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30340C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ED8EA1B" w14:textId="2621D90B" w:rsidR="00225D95" w:rsidRPr="009433A9" w:rsidRDefault="00CC5EA4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39,442</w:t>
            </w:r>
          </w:p>
        </w:tc>
        <w:tc>
          <w:tcPr>
            <w:tcW w:w="270" w:type="dxa"/>
          </w:tcPr>
          <w:p w14:paraId="629A0983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A6BE299" w14:textId="0F6A7052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105AC0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33,663</w:t>
            </w:r>
          </w:p>
        </w:tc>
      </w:tr>
    </w:tbl>
    <w:p w14:paraId="515A35DD" w14:textId="4263FF41" w:rsidR="008F5515" w:rsidRPr="009433A9" w:rsidRDefault="008F5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F75C600" w14:textId="77777777" w:rsidR="0026241D" w:rsidRPr="009433A9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  <w:r w:rsidRPr="009433A9">
        <w:rPr>
          <w:rFonts w:asciiTheme="majorBidi" w:hAnsiTheme="majorBidi" w:cstheme="majorBidi"/>
          <w:spacing w:val="4"/>
          <w:sz w:val="30"/>
          <w:szCs w:val="30"/>
          <w:cs/>
        </w:rPr>
        <w:t>การ</w:t>
      </w:r>
      <w:r w:rsidRPr="009433A9">
        <w:rPr>
          <w:rFonts w:ascii="Angsana New" w:hAnsi="Angsana New"/>
          <w:spacing w:val="4"/>
          <w:sz w:val="30"/>
          <w:szCs w:val="30"/>
          <w:cs/>
        </w:rPr>
        <w:t>ดำเนินงานและรายได้หลักของกลุ่มบริษัทและบริษัทได้เปิดเผยไว้ในงบการเงินประจำปีล่าสุด รายได้หลักของกลุ่มบริษัทและบริษัทได้มาจากสัญญาที่ทำกับลูกค้า</w:t>
      </w:r>
    </w:p>
    <w:p w14:paraId="5C72EE86" w14:textId="77777777" w:rsidR="008F5515" w:rsidRPr="009433A9" w:rsidRDefault="008F5515" w:rsidP="008F5515">
      <w:pPr>
        <w:rPr>
          <w:sz w:val="20"/>
          <w:szCs w:val="20"/>
        </w:rPr>
      </w:pPr>
    </w:p>
    <w:p w14:paraId="181A4209" w14:textId="77777777" w:rsidR="008F5515" w:rsidRPr="009433A9" w:rsidRDefault="008F5515" w:rsidP="008F5515"/>
    <w:p w14:paraId="508FC67F" w14:textId="2E3C10B8" w:rsidR="008F5515" w:rsidRPr="009433A9" w:rsidRDefault="008F5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60DC16B" w14:textId="77777777" w:rsidR="0026241D" w:rsidRPr="009433A9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  <w:r w:rsidRPr="009433A9">
        <w:rPr>
          <w:rFonts w:ascii="Angsana New" w:hAnsi="Angsana New"/>
          <w:i/>
          <w:iCs/>
          <w:spacing w:val="4"/>
          <w:sz w:val="30"/>
          <w:szCs w:val="30"/>
          <w:cs/>
        </w:rPr>
        <w:t>การจำแนกรายได้</w:t>
      </w:r>
    </w:p>
    <w:p w14:paraId="58C1DC45" w14:textId="77777777" w:rsidR="0026241D" w:rsidRPr="00E32BB3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14"/>
          <w:szCs w:val="14"/>
        </w:rPr>
      </w:pPr>
    </w:p>
    <w:p w14:paraId="202C17F6" w14:textId="77777777" w:rsidR="0026241D" w:rsidRPr="009433A9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  <w:r w:rsidRPr="009433A9">
        <w:rPr>
          <w:rFonts w:ascii="Angsana New" w:hAnsi="Angsana New" w:hint="cs"/>
          <w:spacing w:val="4"/>
          <w:sz w:val="30"/>
          <w:szCs w:val="30"/>
          <w:cs/>
        </w:rPr>
        <w:t>กลุ่มบริษัทและบริษัทมีเพียงส่วนงานภูมิศาสตร์ในประเทศไทยเท่านั้น</w:t>
      </w:r>
    </w:p>
    <w:p w14:paraId="56A00A7D" w14:textId="77777777" w:rsidR="0026241D" w:rsidRPr="00E32BB3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pacing w:val="4"/>
          <w:sz w:val="14"/>
          <w:szCs w:val="14"/>
        </w:rPr>
      </w:pPr>
    </w:p>
    <w:p w14:paraId="54BF3A3F" w14:textId="77777777" w:rsidR="0026241D" w:rsidRPr="009433A9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ตารางต่อไปนี้แสดงข้อมูลรายได้ที่ถูกจำแนกตามประเภทของผลิตภัณฑ์และบริการหลัก และจังหวะเวลาในการรับรู้รายได้</w:t>
      </w:r>
    </w:p>
    <w:p w14:paraId="1B36CA36" w14:textId="77777777" w:rsidR="008F5515" w:rsidRPr="00E32BB3" w:rsidRDefault="008F5515" w:rsidP="008F5515">
      <w:pPr>
        <w:rPr>
          <w:rFonts w:ascii="Angsana New" w:hAnsi="Angsana New"/>
          <w:sz w:val="12"/>
          <w:szCs w:val="12"/>
        </w:rPr>
      </w:pPr>
    </w:p>
    <w:tbl>
      <w:tblPr>
        <w:tblW w:w="155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79"/>
        <w:gridCol w:w="719"/>
        <w:gridCol w:w="247"/>
        <w:gridCol w:w="743"/>
        <w:gridCol w:w="270"/>
        <w:gridCol w:w="723"/>
        <w:gridCol w:w="273"/>
        <w:gridCol w:w="717"/>
        <w:gridCol w:w="270"/>
        <w:gridCol w:w="720"/>
        <w:gridCol w:w="242"/>
        <w:gridCol w:w="748"/>
        <w:gridCol w:w="236"/>
        <w:gridCol w:w="754"/>
        <w:gridCol w:w="236"/>
        <w:gridCol w:w="754"/>
        <w:gridCol w:w="236"/>
        <w:gridCol w:w="754"/>
        <w:gridCol w:w="270"/>
        <w:gridCol w:w="754"/>
        <w:gridCol w:w="236"/>
        <w:gridCol w:w="754"/>
        <w:gridCol w:w="276"/>
        <w:gridCol w:w="713"/>
        <w:gridCol w:w="236"/>
        <w:gridCol w:w="719"/>
        <w:gridCol w:w="236"/>
        <w:gridCol w:w="35"/>
        <w:gridCol w:w="720"/>
      </w:tblGrid>
      <w:tr w:rsidR="0026241D" w:rsidRPr="009433A9" w14:paraId="603189C4" w14:textId="77777777" w:rsidTr="009358A0">
        <w:tc>
          <w:tcPr>
            <w:tcW w:w="1979" w:type="dxa"/>
            <w:vAlign w:val="bottom"/>
          </w:tcPr>
          <w:p w14:paraId="77D92BC9" w14:textId="77777777" w:rsidR="0026241D" w:rsidRPr="009433A9" w:rsidRDefault="0026241D" w:rsidP="00381988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591" w:type="dxa"/>
            <w:gridSpan w:val="28"/>
          </w:tcPr>
          <w:p w14:paraId="6171A771" w14:textId="77777777" w:rsidR="0026241D" w:rsidRPr="00BC1CB5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BC1CB5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งบการเงินรวม</w:t>
            </w:r>
          </w:p>
        </w:tc>
      </w:tr>
      <w:tr w:rsidR="0026241D" w:rsidRPr="009433A9" w14:paraId="51A61A43" w14:textId="77777777" w:rsidTr="009358A0">
        <w:tc>
          <w:tcPr>
            <w:tcW w:w="1979" w:type="dxa"/>
            <w:vAlign w:val="bottom"/>
          </w:tcPr>
          <w:p w14:paraId="677F1DBC" w14:textId="77777777" w:rsidR="0026241D" w:rsidRPr="009433A9" w:rsidRDefault="0026241D" w:rsidP="00381988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591" w:type="dxa"/>
            <w:gridSpan w:val="28"/>
          </w:tcPr>
          <w:p w14:paraId="12A4A6F7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ส่วนงานที่รายงาน</w:t>
            </w:r>
          </w:p>
        </w:tc>
      </w:tr>
      <w:tr w:rsidR="0026241D" w:rsidRPr="009433A9" w14:paraId="0EB58563" w14:textId="77777777" w:rsidTr="009358A0">
        <w:tc>
          <w:tcPr>
            <w:tcW w:w="1979" w:type="dxa"/>
            <w:vAlign w:val="bottom"/>
          </w:tcPr>
          <w:p w14:paraId="6C4A4F95" w14:textId="77777777" w:rsidR="0026241D" w:rsidRPr="009433A9" w:rsidRDefault="0026241D" w:rsidP="00381988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09" w:type="dxa"/>
            <w:gridSpan w:val="3"/>
          </w:tcPr>
          <w:p w14:paraId="79DBFFC3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07EFC6C4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3" w:type="dxa"/>
            <w:gridSpan w:val="3"/>
          </w:tcPr>
          <w:p w14:paraId="14A90879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33B6D76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08739020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546CC416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6BAB5D20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28208C5D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78" w:type="dxa"/>
            <w:gridSpan w:val="3"/>
          </w:tcPr>
          <w:p w14:paraId="03B58975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6666ED6C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3" w:type="dxa"/>
            <w:gridSpan w:val="3"/>
          </w:tcPr>
          <w:p w14:paraId="15AF309D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7CE8AB7B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4"/>
          </w:tcPr>
          <w:p w14:paraId="05079396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</w:tr>
      <w:tr w:rsidR="0026241D" w:rsidRPr="009433A9" w14:paraId="1E054014" w14:textId="77777777" w:rsidTr="009358A0">
        <w:tc>
          <w:tcPr>
            <w:tcW w:w="1979" w:type="dxa"/>
            <w:vAlign w:val="bottom"/>
            <w:hideMark/>
          </w:tcPr>
          <w:p w14:paraId="64CADAAA" w14:textId="61E09577" w:rsidR="0026241D" w:rsidRPr="009433A9" w:rsidRDefault="0026241D" w:rsidP="008734F2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งวดหกเดือน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สิ้นสุด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0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มิถุนายน</w:t>
            </w:r>
          </w:p>
        </w:tc>
        <w:tc>
          <w:tcPr>
            <w:tcW w:w="719" w:type="dxa"/>
          </w:tcPr>
          <w:p w14:paraId="55339255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681BA45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7" w:type="dxa"/>
          </w:tcPr>
          <w:p w14:paraId="29D3B86B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A56A20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2893F457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4F116DBE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6AABFE71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</w:p>
          <w:p w14:paraId="634D2EE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3" w:type="dxa"/>
          </w:tcPr>
          <w:p w14:paraId="230C7B4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0E23134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70866CA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70026D66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82BC749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288FE4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2" w:type="dxa"/>
          </w:tcPr>
          <w:p w14:paraId="4C8FE3ED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727D7C9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E8E07F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09D3A529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773CBF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065AEA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67EA45A3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17E598E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73E602D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7EFC4BAD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FF027EE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2B38A78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377EFC1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D9A04B4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8B33B04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4EEBE92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B5D9D05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615DA6B3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6" w:type="dxa"/>
          </w:tcPr>
          <w:p w14:paraId="60D111B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FA1A0E0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6A593D6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19251FC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041077C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19C8F2F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4D1ED709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5" w:type="dxa"/>
            <w:gridSpan w:val="2"/>
          </w:tcPr>
          <w:p w14:paraId="332C492A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44FFA261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</w:tr>
      <w:tr w:rsidR="0026241D" w:rsidRPr="009433A9" w14:paraId="4F67951A" w14:textId="77777777" w:rsidTr="009358A0">
        <w:trPr>
          <w:trHeight w:val="171"/>
        </w:trPr>
        <w:tc>
          <w:tcPr>
            <w:tcW w:w="1979" w:type="dxa"/>
            <w:vAlign w:val="bottom"/>
          </w:tcPr>
          <w:p w14:paraId="4A77F4C4" w14:textId="77777777" w:rsidR="0026241D" w:rsidRPr="00E32BB3" w:rsidRDefault="0026241D" w:rsidP="0038198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91" w:type="dxa"/>
            <w:gridSpan w:val="28"/>
          </w:tcPr>
          <w:p w14:paraId="76F5D133" w14:textId="77777777" w:rsidR="0026241D" w:rsidRPr="00E32BB3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20"/>
                <w:szCs w:val="20"/>
                <w:lang w:eastAsia="en-GB"/>
              </w:rPr>
            </w:pPr>
            <w:r w:rsidRPr="00E32BB3">
              <w:rPr>
                <w:rFonts w:ascii="Angsana New" w:hAnsi="Angsana New" w:hint="cs"/>
                <w:i/>
                <w:iCs/>
                <w:sz w:val="20"/>
                <w:szCs w:val="20"/>
                <w:cs/>
                <w:lang w:eastAsia="en-GB"/>
              </w:rPr>
              <w:t>(พันบาท)</w:t>
            </w:r>
          </w:p>
        </w:tc>
      </w:tr>
      <w:tr w:rsidR="0026241D" w:rsidRPr="009433A9" w14:paraId="55D8B2C8" w14:textId="77777777" w:rsidTr="009358A0">
        <w:tc>
          <w:tcPr>
            <w:tcW w:w="1979" w:type="dxa"/>
          </w:tcPr>
          <w:p w14:paraId="53CFDEC9" w14:textId="77777777" w:rsidR="0026241D" w:rsidRPr="009433A9" w:rsidRDefault="0026241D" w:rsidP="0038198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719" w:type="dxa"/>
            <w:vAlign w:val="bottom"/>
          </w:tcPr>
          <w:p w14:paraId="68A2A4C7" w14:textId="77777777" w:rsidR="0026241D" w:rsidRPr="009433A9" w:rsidRDefault="0026241D" w:rsidP="003819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2984561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66AA60F8" w14:textId="77777777" w:rsidR="0026241D" w:rsidRPr="009433A9" w:rsidRDefault="0026241D" w:rsidP="003819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156F5EB" w14:textId="77777777" w:rsidR="0026241D" w:rsidRPr="009433A9" w:rsidRDefault="0026241D" w:rsidP="00381988">
            <w:pPr>
              <w:pStyle w:val="NoSpacing"/>
              <w:ind w:left="-470" w:right="-2090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7024FA75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5A93C49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587A9801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226563F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43C7A0B4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C6CEFEE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5A3D75CB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2DCE203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ED74AD4" w14:textId="77777777" w:rsidR="0026241D" w:rsidRPr="009433A9" w:rsidRDefault="0026241D" w:rsidP="00381988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45E9AA2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4C5F0DBF" w14:textId="77777777" w:rsidR="0026241D" w:rsidRPr="009433A9" w:rsidRDefault="0026241D" w:rsidP="003819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59F2A81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62E9A0F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4D933BF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BA321CB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C5448E1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87CBB4D" w14:textId="77777777" w:rsidR="0026241D" w:rsidRPr="009433A9" w:rsidRDefault="0026241D" w:rsidP="00381988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442A5177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26840990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26FB028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01C5B604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18E475DF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0F8AAB42" w14:textId="77777777" w:rsidR="0026241D" w:rsidRPr="009433A9" w:rsidRDefault="0026241D" w:rsidP="003819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9358A0" w:rsidRPr="009433A9" w14:paraId="204499F1" w14:textId="77777777" w:rsidTr="009358A0">
        <w:tc>
          <w:tcPr>
            <w:tcW w:w="1979" w:type="dxa"/>
          </w:tcPr>
          <w:p w14:paraId="754F7826" w14:textId="77777777" w:rsidR="009358A0" w:rsidRPr="009433A9" w:rsidRDefault="009358A0" w:rsidP="009358A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สถานีบริการน้ำมันและก๊าซธรรมชาติ</w:t>
            </w:r>
          </w:p>
        </w:tc>
        <w:tc>
          <w:tcPr>
            <w:tcW w:w="719" w:type="dxa"/>
          </w:tcPr>
          <w:p w14:paraId="04C12D50" w14:textId="6D2DE5E0" w:rsidR="009358A0" w:rsidRPr="009433A9" w:rsidRDefault="007B4C59" w:rsidP="0093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200,147</w:t>
            </w:r>
          </w:p>
        </w:tc>
        <w:tc>
          <w:tcPr>
            <w:tcW w:w="247" w:type="dxa"/>
            <w:vAlign w:val="bottom"/>
          </w:tcPr>
          <w:p w14:paraId="01F411EF" w14:textId="77777777" w:rsidR="009358A0" w:rsidRPr="009433A9" w:rsidRDefault="009358A0" w:rsidP="009358A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B60B653" w14:textId="27BD558C" w:rsidR="009358A0" w:rsidRPr="009433A9" w:rsidRDefault="007E1C69" w:rsidP="0093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228,216</w:t>
            </w:r>
          </w:p>
        </w:tc>
        <w:tc>
          <w:tcPr>
            <w:tcW w:w="270" w:type="dxa"/>
            <w:vAlign w:val="bottom"/>
          </w:tcPr>
          <w:p w14:paraId="183F3FFC" w14:textId="77777777" w:rsidR="009358A0" w:rsidRPr="009433A9" w:rsidRDefault="009358A0" w:rsidP="009358A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D866900" w14:textId="5595EF17" w:rsidR="009358A0" w:rsidRPr="009433A9" w:rsidRDefault="007B4C59" w:rsidP="0093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876F403" w14:textId="77777777" w:rsidR="009358A0" w:rsidRPr="009433A9" w:rsidRDefault="009358A0" w:rsidP="009358A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67BF281" w14:textId="4F4A6158" w:rsidR="009358A0" w:rsidRPr="009433A9" w:rsidRDefault="007E1C69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C13096B" w14:textId="77777777" w:rsidR="009358A0" w:rsidRPr="009433A9" w:rsidRDefault="009358A0" w:rsidP="009358A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15D1D72" w14:textId="09ABD1FB" w:rsidR="009358A0" w:rsidRPr="009433A9" w:rsidRDefault="00C110FA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0C3F7483" w14:textId="77777777" w:rsidR="009358A0" w:rsidRPr="009433A9" w:rsidRDefault="009358A0" w:rsidP="009358A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9656DC0" w14:textId="73854C80" w:rsidR="009358A0" w:rsidRPr="009433A9" w:rsidRDefault="007E1C69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3304660" w14:textId="77777777" w:rsidR="009358A0" w:rsidRPr="009433A9" w:rsidRDefault="009358A0" w:rsidP="009358A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E08B2CF" w14:textId="40CCA734" w:rsidR="009358A0" w:rsidRPr="009433A9" w:rsidRDefault="00C110FA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EC07230" w14:textId="77777777" w:rsidR="009358A0" w:rsidRPr="009433A9" w:rsidRDefault="009358A0" w:rsidP="009358A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7E95DBF" w14:textId="5BD4BB0A" w:rsidR="009358A0" w:rsidRPr="009433A9" w:rsidRDefault="007E1C69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EBE5F13" w14:textId="77777777" w:rsidR="009358A0" w:rsidRPr="009433A9" w:rsidRDefault="009358A0" w:rsidP="009358A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8522AF3" w14:textId="40B5F7FB" w:rsidR="009358A0" w:rsidRPr="009433A9" w:rsidRDefault="00C110FA" w:rsidP="00C11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200,147</w:t>
            </w:r>
          </w:p>
        </w:tc>
        <w:tc>
          <w:tcPr>
            <w:tcW w:w="270" w:type="dxa"/>
          </w:tcPr>
          <w:p w14:paraId="63469E51" w14:textId="77777777" w:rsidR="009358A0" w:rsidRPr="009433A9" w:rsidRDefault="009358A0" w:rsidP="009358A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73474CD" w14:textId="3F2A8BD7" w:rsidR="009358A0" w:rsidRPr="009433A9" w:rsidRDefault="007E1C69" w:rsidP="0093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228,216</w:t>
            </w:r>
          </w:p>
        </w:tc>
        <w:tc>
          <w:tcPr>
            <w:tcW w:w="236" w:type="dxa"/>
            <w:vAlign w:val="bottom"/>
          </w:tcPr>
          <w:p w14:paraId="22719B1D" w14:textId="77777777" w:rsidR="009358A0" w:rsidRPr="009433A9" w:rsidRDefault="009358A0" w:rsidP="009358A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B587BAD" w14:textId="78D51AAE" w:rsidR="009358A0" w:rsidRPr="009433A9" w:rsidRDefault="00C110FA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0C8D9B61" w14:textId="77777777" w:rsidR="009358A0" w:rsidRPr="009433A9" w:rsidRDefault="009358A0" w:rsidP="009358A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2F8E91B6" w14:textId="0B18683F" w:rsidR="009358A0" w:rsidRPr="009433A9" w:rsidRDefault="007E1C69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B78B2CF" w14:textId="77777777" w:rsidR="009358A0" w:rsidRPr="009433A9" w:rsidRDefault="009358A0" w:rsidP="009358A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07071D0" w14:textId="6A24DFB5" w:rsidR="009358A0" w:rsidRPr="009433A9" w:rsidRDefault="00EC4B11" w:rsidP="0093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200,147</w:t>
            </w:r>
          </w:p>
        </w:tc>
        <w:tc>
          <w:tcPr>
            <w:tcW w:w="271" w:type="dxa"/>
            <w:gridSpan w:val="2"/>
            <w:vAlign w:val="bottom"/>
          </w:tcPr>
          <w:p w14:paraId="64CAFE65" w14:textId="77777777" w:rsidR="009358A0" w:rsidRPr="009433A9" w:rsidRDefault="009358A0" w:rsidP="009358A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A8E4D9E" w14:textId="309684D6" w:rsidR="009358A0" w:rsidRPr="009433A9" w:rsidRDefault="007E1C69" w:rsidP="009358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228,216</w:t>
            </w:r>
          </w:p>
        </w:tc>
      </w:tr>
      <w:tr w:rsidR="008734F2" w:rsidRPr="009433A9" w14:paraId="3488D038" w14:textId="77777777" w:rsidTr="009358A0">
        <w:tc>
          <w:tcPr>
            <w:tcW w:w="1979" w:type="dxa"/>
          </w:tcPr>
          <w:p w14:paraId="7565FB09" w14:textId="60B9E99E" w:rsidR="008734F2" w:rsidRPr="009433A9" w:rsidRDefault="008734F2" w:rsidP="008734F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ก๊าซธรรมชาติอัดสำหรั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บ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อุตสาหก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รรม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</w:p>
        </w:tc>
        <w:tc>
          <w:tcPr>
            <w:tcW w:w="719" w:type="dxa"/>
          </w:tcPr>
          <w:p w14:paraId="645C7D02" w14:textId="77777777" w:rsidR="008734F2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B348F91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A747F59" w14:textId="77777777" w:rsidR="008734F2" w:rsidRPr="007E1C6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24652B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EE0516E" w14:textId="77777777" w:rsidR="008734F2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EA0DB13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C015A51" w14:textId="77777777" w:rsidR="008734F2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AF2BD5A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D56FD23" w14:textId="77777777" w:rsidR="008734F2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D3A0094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353517F1" w14:textId="77777777" w:rsidR="008734F2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E43ADD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EB3009B" w14:textId="77777777" w:rsidR="008734F2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42B2FB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7D297E2" w14:textId="77777777" w:rsidR="008734F2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519A47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3C79AF7" w14:textId="77777777" w:rsidR="008734F2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B90A384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6DDB1C2" w14:textId="77777777" w:rsidR="008734F2" w:rsidRPr="007E1C6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1F918CC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C392239" w14:textId="77777777" w:rsidR="008734F2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16E2D5ED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1735AA2F" w14:textId="77777777" w:rsidR="008734F2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0CE92B0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FDE139A" w14:textId="77777777" w:rsidR="008734F2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5A2AE1F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CFEC2EC" w14:textId="77777777" w:rsidR="008734F2" w:rsidRPr="007E1C6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8734F2" w:rsidRPr="009433A9" w14:paraId="66998248" w14:textId="77777777" w:rsidTr="009358A0">
        <w:tc>
          <w:tcPr>
            <w:tcW w:w="1979" w:type="dxa"/>
          </w:tcPr>
          <w:p w14:paraId="02D2697A" w14:textId="2EA71146" w:rsidR="008734F2" w:rsidRPr="009433A9" w:rsidRDefault="008734F2" w:rsidP="008734F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 xml:space="preserve">  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(iCNG)</w:t>
            </w:r>
          </w:p>
        </w:tc>
        <w:tc>
          <w:tcPr>
            <w:tcW w:w="719" w:type="dxa"/>
          </w:tcPr>
          <w:p w14:paraId="5D252644" w14:textId="29C5FF99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162,994</w:t>
            </w:r>
          </w:p>
        </w:tc>
        <w:tc>
          <w:tcPr>
            <w:tcW w:w="247" w:type="dxa"/>
          </w:tcPr>
          <w:p w14:paraId="7539DA5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5DF96C2" w14:textId="4BF1665C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131,027</w:t>
            </w:r>
          </w:p>
        </w:tc>
        <w:tc>
          <w:tcPr>
            <w:tcW w:w="270" w:type="dxa"/>
          </w:tcPr>
          <w:p w14:paraId="5DA76F7C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B6CCE2C" w14:textId="71A46049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182E5DEE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5C87E07" w14:textId="1DD65566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797BA52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2D3A538" w14:textId="0B256610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1C762F7C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79FF357" w14:textId="5824F3B6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E47206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9B2FA6A" w14:textId="64BB9891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23D9D0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9911852" w14:textId="7132E26E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E5EF315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BA038AF" w14:textId="5C299C3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162,994</w:t>
            </w:r>
          </w:p>
        </w:tc>
        <w:tc>
          <w:tcPr>
            <w:tcW w:w="270" w:type="dxa"/>
          </w:tcPr>
          <w:p w14:paraId="3CAB5310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D6AB6A3" w14:textId="5413E784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131,027</w:t>
            </w:r>
          </w:p>
        </w:tc>
        <w:tc>
          <w:tcPr>
            <w:tcW w:w="236" w:type="dxa"/>
          </w:tcPr>
          <w:p w14:paraId="41ED52C6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88D3B50" w14:textId="48C58FDC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6D294D8B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1E3F2B18" w14:textId="04D0DFBF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86505CA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69C20ED" w14:textId="0028F5C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162,994</w:t>
            </w:r>
          </w:p>
        </w:tc>
        <w:tc>
          <w:tcPr>
            <w:tcW w:w="271" w:type="dxa"/>
            <w:gridSpan w:val="2"/>
          </w:tcPr>
          <w:p w14:paraId="3EA7F864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3EA8267" w14:textId="0BD2941A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131,027</w:t>
            </w:r>
          </w:p>
        </w:tc>
      </w:tr>
      <w:tr w:rsidR="008734F2" w:rsidRPr="009433A9" w14:paraId="25A1D422" w14:textId="77777777" w:rsidTr="009358A0">
        <w:tc>
          <w:tcPr>
            <w:tcW w:w="1979" w:type="dxa"/>
          </w:tcPr>
          <w:p w14:paraId="2A27EE55" w14:textId="77777777" w:rsidR="008734F2" w:rsidRPr="009433A9" w:rsidRDefault="008734F2" w:rsidP="008734F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บริการอัด</w:t>
            </w: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ก๊าซธรรมชาติ</w:t>
            </w: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(PMS)</w:t>
            </w:r>
          </w:p>
        </w:tc>
        <w:tc>
          <w:tcPr>
            <w:tcW w:w="719" w:type="dxa"/>
          </w:tcPr>
          <w:p w14:paraId="58EEF51D" w14:textId="01DAC11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92,273</w:t>
            </w:r>
          </w:p>
        </w:tc>
        <w:tc>
          <w:tcPr>
            <w:tcW w:w="247" w:type="dxa"/>
          </w:tcPr>
          <w:p w14:paraId="623E4940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A8D15CA" w14:textId="166A438A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106,127</w:t>
            </w:r>
          </w:p>
        </w:tc>
        <w:tc>
          <w:tcPr>
            <w:tcW w:w="270" w:type="dxa"/>
          </w:tcPr>
          <w:p w14:paraId="61898B52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4B2B7AE" w14:textId="4A0ECE4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073D87D3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5E9055A2" w14:textId="4CFF13B5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232199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70CABB8" w14:textId="551F66F4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C2480F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F747CBE" w14:textId="1B740561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2E245FC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DA3C0E5" w14:textId="0BD8D00A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E2BDDB2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3E4BA9A" w14:textId="17B1CF8D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8D75D9E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92F4EAB" w14:textId="435FBB06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92,273</w:t>
            </w:r>
          </w:p>
        </w:tc>
        <w:tc>
          <w:tcPr>
            <w:tcW w:w="270" w:type="dxa"/>
          </w:tcPr>
          <w:p w14:paraId="76E9A88B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CF3E610" w14:textId="18DAE3C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106,127</w:t>
            </w:r>
          </w:p>
        </w:tc>
        <w:tc>
          <w:tcPr>
            <w:tcW w:w="236" w:type="dxa"/>
          </w:tcPr>
          <w:p w14:paraId="33CDE08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C2BB0D2" w14:textId="5E2CBCAB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332B6C50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23E71500" w14:textId="77E19649" w:rsidR="008734F2" w:rsidRPr="009433A9" w:rsidRDefault="001E168C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31D75F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C43842F" w14:textId="5DD9203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92,273</w:t>
            </w:r>
          </w:p>
        </w:tc>
        <w:tc>
          <w:tcPr>
            <w:tcW w:w="271" w:type="dxa"/>
            <w:gridSpan w:val="2"/>
          </w:tcPr>
          <w:p w14:paraId="5532D7DD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A901C7E" w14:textId="4F0B2CD5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106,127</w:t>
            </w:r>
          </w:p>
        </w:tc>
      </w:tr>
      <w:tr w:rsidR="008734F2" w:rsidRPr="009433A9" w14:paraId="5ECCFAA0" w14:textId="77777777" w:rsidTr="009358A0">
        <w:tc>
          <w:tcPr>
            <w:tcW w:w="1979" w:type="dxa"/>
          </w:tcPr>
          <w:p w14:paraId="4C53E555" w14:textId="77777777" w:rsidR="008734F2" w:rsidRPr="009433A9" w:rsidRDefault="008734F2" w:rsidP="008734F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ขนส่ง</w:t>
            </w:r>
          </w:p>
        </w:tc>
        <w:tc>
          <w:tcPr>
            <w:tcW w:w="719" w:type="dxa"/>
          </w:tcPr>
          <w:p w14:paraId="4991C492" w14:textId="402E5BA2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782EF4F2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C77D4EF" w14:textId="35A7EC33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C30B9C0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452EE4A" w14:textId="350B3F4C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0C8C6A2C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1D1D2EF" w14:textId="061D2A43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995D01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35D2E8B" w14:textId="30BD7B8E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18CF64B6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7576844" w14:textId="27EAF5A1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F47E3DA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3FCF24C" w14:textId="0788DE89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83,578</w:t>
            </w:r>
          </w:p>
        </w:tc>
        <w:tc>
          <w:tcPr>
            <w:tcW w:w="236" w:type="dxa"/>
          </w:tcPr>
          <w:p w14:paraId="39E807C1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57E4F28" w14:textId="5211892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82,510</w:t>
            </w:r>
          </w:p>
        </w:tc>
        <w:tc>
          <w:tcPr>
            <w:tcW w:w="236" w:type="dxa"/>
          </w:tcPr>
          <w:p w14:paraId="29AF756B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B385313" w14:textId="1D4FFCA2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83,578</w:t>
            </w:r>
          </w:p>
        </w:tc>
        <w:tc>
          <w:tcPr>
            <w:tcW w:w="270" w:type="dxa"/>
          </w:tcPr>
          <w:p w14:paraId="4AD7EB80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872610B" w14:textId="30E98CB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82,510</w:t>
            </w:r>
          </w:p>
        </w:tc>
        <w:tc>
          <w:tcPr>
            <w:tcW w:w="236" w:type="dxa"/>
          </w:tcPr>
          <w:p w14:paraId="3701D124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BC12C5E" w14:textId="754ECC7A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1CCFE745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EE802BA" w14:textId="7BDDD82F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5BD9068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459C2EA" w14:textId="7B0E541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83,578</w:t>
            </w:r>
          </w:p>
        </w:tc>
        <w:tc>
          <w:tcPr>
            <w:tcW w:w="271" w:type="dxa"/>
            <w:gridSpan w:val="2"/>
          </w:tcPr>
          <w:p w14:paraId="629782BE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97F96E7" w14:textId="3CC03B18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82,510</w:t>
            </w:r>
          </w:p>
        </w:tc>
      </w:tr>
      <w:tr w:rsidR="008734F2" w:rsidRPr="009433A9" w14:paraId="6A64BED1" w14:textId="77777777" w:rsidTr="009358A0">
        <w:tc>
          <w:tcPr>
            <w:tcW w:w="1979" w:type="dxa"/>
          </w:tcPr>
          <w:p w14:paraId="78B7BCBD" w14:textId="77777777" w:rsidR="008734F2" w:rsidRPr="009433A9" w:rsidRDefault="008734F2" w:rsidP="008734F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อะไหล่และอุปกรณ์</w:t>
            </w:r>
          </w:p>
        </w:tc>
        <w:tc>
          <w:tcPr>
            <w:tcW w:w="719" w:type="dxa"/>
          </w:tcPr>
          <w:p w14:paraId="3BD09F16" w14:textId="6E912C3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14,580</w:t>
            </w:r>
          </w:p>
        </w:tc>
        <w:tc>
          <w:tcPr>
            <w:tcW w:w="247" w:type="dxa"/>
            <w:vAlign w:val="bottom"/>
          </w:tcPr>
          <w:p w14:paraId="4D73F5B8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74A66ECE" w14:textId="22FD0383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11,090</w:t>
            </w:r>
          </w:p>
        </w:tc>
        <w:tc>
          <w:tcPr>
            <w:tcW w:w="270" w:type="dxa"/>
            <w:vAlign w:val="bottom"/>
          </w:tcPr>
          <w:p w14:paraId="2FF5C24F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22C12B7" w14:textId="1B4208EC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29,806</w:t>
            </w:r>
          </w:p>
        </w:tc>
        <w:tc>
          <w:tcPr>
            <w:tcW w:w="273" w:type="dxa"/>
            <w:vAlign w:val="bottom"/>
          </w:tcPr>
          <w:p w14:paraId="6FD6AAED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9684C00" w14:textId="70A3ECCE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13856D1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9678051" w14:textId="75BD43FE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31,819</w:t>
            </w:r>
          </w:p>
        </w:tc>
        <w:tc>
          <w:tcPr>
            <w:tcW w:w="242" w:type="dxa"/>
            <w:vAlign w:val="bottom"/>
          </w:tcPr>
          <w:p w14:paraId="12B28EF3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722CCED" w14:textId="47679FA5" w:rsidR="008734F2" w:rsidRPr="009433A9" w:rsidRDefault="001477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D1C9955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D3327AD" w14:textId="28CDD99B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E85CA7F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DB6623F" w14:textId="0A59B7D0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8E3EB53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AC779F0" w14:textId="2717152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76,205</w:t>
            </w:r>
          </w:p>
        </w:tc>
        <w:tc>
          <w:tcPr>
            <w:tcW w:w="270" w:type="dxa"/>
          </w:tcPr>
          <w:p w14:paraId="419DBB2A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B21FEF7" w14:textId="1A30CF5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11,090</w:t>
            </w:r>
          </w:p>
        </w:tc>
        <w:tc>
          <w:tcPr>
            <w:tcW w:w="236" w:type="dxa"/>
            <w:vAlign w:val="bottom"/>
          </w:tcPr>
          <w:p w14:paraId="423F393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E832457" w14:textId="6B0754C9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5815CEE8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7AF880D" w14:textId="64039DD1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403388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A9CA322" w14:textId="775111B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76,20</w:t>
            </w:r>
            <w:r w:rsidR="002904DC"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1" w:type="dxa"/>
            <w:gridSpan w:val="2"/>
            <w:vAlign w:val="bottom"/>
          </w:tcPr>
          <w:p w14:paraId="362B0E24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CCA5D29" w14:textId="2D431D99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11,090</w:t>
            </w:r>
          </w:p>
        </w:tc>
      </w:tr>
      <w:tr w:rsidR="008734F2" w:rsidRPr="009433A9" w14:paraId="682D2012" w14:textId="77777777" w:rsidTr="009358A0">
        <w:tc>
          <w:tcPr>
            <w:tcW w:w="1979" w:type="dxa"/>
          </w:tcPr>
          <w:p w14:paraId="35F9385C" w14:textId="77777777" w:rsidR="008734F2" w:rsidRPr="009433A9" w:rsidRDefault="008734F2" w:rsidP="008734F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719" w:type="dxa"/>
          </w:tcPr>
          <w:p w14:paraId="34F3F27F" w14:textId="6348AF1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50,821</w:t>
            </w:r>
          </w:p>
        </w:tc>
        <w:tc>
          <w:tcPr>
            <w:tcW w:w="247" w:type="dxa"/>
          </w:tcPr>
          <w:p w14:paraId="0DAABA25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9B3E645" w14:textId="0FB9FEA6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46,720</w:t>
            </w:r>
          </w:p>
        </w:tc>
        <w:tc>
          <w:tcPr>
            <w:tcW w:w="270" w:type="dxa"/>
          </w:tcPr>
          <w:p w14:paraId="3595D430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FF9F739" w14:textId="0B881C7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438E31FB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1202FB8" w14:textId="15B2F0D6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AD36EE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C524B36" w14:textId="34C93DB1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2C1C58C5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568644AC" w14:textId="0CCDF5F8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80562C8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1AB8CDE" w14:textId="7C21CCBF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D47DE04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91D103B" w14:textId="5461F5B9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B046A92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3793349" w14:textId="75F4B5B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50,821</w:t>
            </w:r>
          </w:p>
        </w:tc>
        <w:tc>
          <w:tcPr>
            <w:tcW w:w="270" w:type="dxa"/>
          </w:tcPr>
          <w:p w14:paraId="3BB165F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FA18488" w14:textId="6814CC09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46,720</w:t>
            </w:r>
          </w:p>
        </w:tc>
        <w:tc>
          <w:tcPr>
            <w:tcW w:w="236" w:type="dxa"/>
          </w:tcPr>
          <w:p w14:paraId="12661A0B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201DA28" w14:textId="134C9597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4C1B1948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6A5B699" w14:textId="4D1C90C0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E5AE472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FFAD396" w14:textId="5A1D7C9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50,821</w:t>
            </w:r>
          </w:p>
        </w:tc>
        <w:tc>
          <w:tcPr>
            <w:tcW w:w="271" w:type="dxa"/>
            <w:gridSpan w:val="2"/>
          </w:tcPr>
          <w:p w14:paraId="34940A18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E540413" w14:textId="2A8A462D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46,720</w:t>
            </w:r>
          </w:p>
        </w:tc>
      </w:tr>
      <w:tr w:rsidR="008734F2" w:rsidRPr="009433A9" w14:paraId="2D29FC21" w14:textId="77777777" w:rsidTr="009358A0">
        <w:tc>
          <w:tcPr>
            <w:tcW w:w="1979" w:type="dxa"/>
          </w:tcPr>
          <w:p w14:paraId="26344435" w14:textId="77777777" w:rsidR="008734F2" w:rsidRPr="009433A9" w:rsidRDefault="008734F2" w:rsidP="008734F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ซ่อมแซมและบำรุงรักษารถ</w:t>
            </w: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เมล์ 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NGV</w:t>
            </w:r>
          </w:p>
        </w:tc>
        <w:tc>
          <w:tcPr>
            <w:tcW w:w="719" w:type="dxa"/>
          </w:tcPr>
          <w:p w14:paraId="3E296DC9" w14:textId="4CE9292F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56658B44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109C81FA" w14:textId="46A1F30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F33183A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635630E" w14:textId="6AEEDB4A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37,161</w:t>
            </w:r>
          </w:p>
        </w:tc>
        <w:tc>
          <w:tcPr>
            <w:tcW w:w="273" w:type="dxa"/>
          </w:tcPr>
          <w:p w14:paraId="0925DED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CE28DEA" w14:textId="47C0B30E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sz w:val="19"/>
                <w:szCs w:val="19"/>
                <w:lang w:eastAsia="en-GB"/>
              </w:rPr>
              <w:t>37,567</w:t>
            </w:r>
          </w:p>
        </w:tc>
        <w:tc>
          <w:tcPr>
            <w:tcW w:w="270" w:type="dxa"/>
          </w:tcPr>
          <w:p w14:paraId="6A6AF923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4E49739" w14:textId="27508CE3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08A2192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E36E342" w14:textId="4DF556AB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AB959AF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3B2480B" w14:textId="37B8B97E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982B40C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6421956" w14:textId="580AB304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0D2BE26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FD5A3B4" w14:textId="4CBE2523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37,161</w:t>
            </w:r>
          </w:p>
        </w:tc>
        <w:tc>
          <w:tcPr>
            <w:tcW w:w="270" w:type="dxa"/>
          </w:tcPr>
          <w:p w14:paraId="01F5F973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46F6813" w14:textId="661C37DF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sz w:val="19"/>
                <w:szCs w:val="19"/>
                <w:lang w:eastAsia="en-GB"/>
              </w:rPr>
              <w:t>37,567</w:t>
            </w:r>
          </w:p>
        </w:tc>
        <w:tc>
          <w:tcPr>
            <w:tcW w:w="236" w:type="dxa"/>
          </w:tcPr>
          <w:p w14:paraId="50F87CB1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7D47055" w14:textId="7C136AFD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5BE66B82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1B73305" w14:textId="63984B03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C2D03A8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5F230C1" w14:textId="57324019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37,161</w:t>
            </w:r>
          </w:p>
        </w:tc>
        <w:tc>
          <w:tcPr>
            <w:tcW w:w="271" w:type="dxa"/>
            <w:gridSpan w:val="2"/>
          </w:tcPr>
          <w:p w14:paraId="7745251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2ACE069" w14:textId="402AF4F5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sz w:val="19"/>
                <w:szCs w:val="19"/>
                <w:lang w:eastAsia="en-GB"/>
              </w:rPr>
              <w:t>37,567</w:t>
            </w:r>
          </w:p>
        </w:tc>
      </w:tr>
      <w:tr w:rsidR="008734F2" w:rsidRPr="009433A9" w14:paraId="22BA09D3" w14:textId="77777777" w:rsidTr="009358A0">
        <w:tc>
          <w:tcPr>
            <w:tcW w:w="1979" w:type="dxa"/>
          </w:tcPr>
          <w:p w14:paraId="3EBA4B9D" w14:textId="77777777" w:rsidR="008734F2" w:rsidRPr="009433A9" w:rsidRDefault="008734F2" w:rsidP="008734F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719" w:type="dxa"/>
          </w:tcPr>
          <w:p w14:paraId="0BF3A6C5" w14:textId="524774E2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1D519A2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E9381B0" w14:textId="57D4B2D9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BE32DA1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55A5A85" w14:textId="4F5D0174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664F82C5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358B355" w14:textId="15DE218D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CE48FB5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769E5B2" w14:textId="3CE99D4C" w:rsidR="008734F2" w:rsidRPr="009433A9" w:rsidRDefault="00900EE6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00EE6">
              <w:rPr>
                <w:rFonts w:ascii="Angsana New" w:hAnsi="Angsana New" w:hint="cs"/>
                <w:sz w:val="19"/>
                <w:szCs w:val="19"/>
                <w:lang w:eastAsia="en-GB"/>
              </w:rPr>
              <w:t>24</w:t>
            </w:r>
            <w:r w:rsidR="008734F2">
              <w:rPr>
                <w:rFonts w:ascii="Angsana New" w:hAnsi="Angsana New"/>
                <w:sz w:val="19"/>
                <w:szCs w:val="19"/>
                <w:lang w:eastAsia="en-GB"/>
              </w:rPr>
              <w:t>,360</w:t>
            </w:r>
          </w:p>
        </w:tc>
        <w:tc>
          <w:tcPr>
            <w:tcW w:w="242" w:type="dxa"/>
          </w:tcPr>
          <w:p w14:paraId="349DE0CA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7C57A6E" w14:textId="259B749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25,785</w:t>
            </w:r>
          </w:p>
        </w:tc>
        <w:tc>
          <w:tcPr>
            <w:tcW w:w="236" w:type="dxa"/>
          </w:tcPr>
          <w:p w14:paraId="5DF687A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5BF0CA0" w14:textId="44B0E539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D5432BD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22B439E" w14:textId="05B9D539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0CDDEC4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4E7BAED" w14:textId="515BEA29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24,360</w:t>
            </w:r>
          </w:p>
        </w:tc>
        <w:tc>
          <w:tcPr>
            <w:tcW w:w="270" w:type="dxa"/>
          </w:tcPr>
          <w:p w14:paraId="08FAF902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F2F6C37" w14:textId="14E93A2A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25,785</w:t>
            </w:r>
          </w:p>
        </w:tc>
        <w:tc>
          <w:tcPr>
            <w:tcW w:w="236" w:type="dxa"/>
          </w:tcPr>
          <w:p w14:paraId="79572D14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06953D3" w14:textId="0FFC6167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03C18D5D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358D5BE" w14:textId="557EF4FB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20CB343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C45F7FD" w14:textId="5E65A676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24,360</w:t>
            </w:r>
          </w:p>
        </w:tc>
        <w:tc>
          <w:tcPr>
            <w:tcW w:w="271" w:type="dxa"/>
            <w:gridSpan w:val="2"/>
          </w:tcPr>
          <w:p w14:paraId="53479F6B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DBBA51B" w14:textId="524C55A8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25,785</w:t>
            </w:r>
          </w:p>
        </w:tc>
      </w:tr>
      <w:tr w:rsidR="00A05413" w:rsidRPr="009433A9" w14:paraId="738C313F" w14:textId="77777777" w:rsidTr="009358A0">
        <w:tc>
          <w:tcPr>
            <w:tcW w:w="1979" w:type="dxa"/>
          </w:tcPr>
          <w:p w14:paraId="410154A6" w14:textId="6AC1B399" w:rsidR="00A05413" w:rsidRPr="009433A9" w:rsidRDefault="00A05413" w:rsidP="00A0541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FA5C2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เทคโนโลยีและสารสนเทศ</w:t>
            </w:r>
          </w:p>
        </w:tc>
        <w:tc>
          <w:tcPr>
            <w:tcW w:w="719" w:type="dxa"/>
          </w:tcPr>
          <w:p w14:paraId="6B19305B" w14:textId="2413EB58" w:rsidR="00A05413" w:rsidRDefault="00A05413" w:rsidP="00A0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4060FAE9" w14:textId="77777777" w:rsidR="00A05413" w:rsidRPr="009433A9" w:rsidRDefault="00A05413" w:rsidP="00A054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3868D31" w14:textId="2B3864FD" w:rsidR="00A05413" w:rsidRDefault="00A05413" w:rsidP="00A0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BE374C1" w14:textId="77777777" w:rsidR="00A05413" w:rsidRPr="009433A9" w:rsidRDefault="00A05413" w:rsidP="00A054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2002F5CB" w14:textId="2D870578" w:rsidR="00A05413" w:rsidRDefault="00A05413" w:rsidP="00A0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2C9C32E1" w14:textId="77777777" w:rsidR="00A05413" w:rsidRPr="009433A9" w:rsidRDefault="00A05413" w:rsidP="00A054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F58BC2C" w14:textId="2FE991FB" w:rsidR="00A05413" w:rsidRDefault="00A05413" w:rsidP="00A054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A37ED68" w14:textId="77777777" w:rsidR="00A05413" w:rsidRPr="009433A9" w:rsidRDefault="00A05413" w:rsidP="00A054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E9B675B" w14:textId="2E92054E" w:rsidR="00A05413" w:rsidRDefault="00A05413" w:rsidP="00A0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4AD8C6DB" w14:textId="77777777" w:rsidR="00A05413" w:rsidRPr="009433A9" w:rsidRDefault="00A05413" w:rsidP="00A054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9518D42" w14:textId="32E240E0" w:rsidR="00A05413" w:rsidRPr="007E1C69" w:rsidRDefault="00A05413" w:rsidP="00A054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8A504AD" w14:textId="77777777" w:rsidR="00A05413" w:rsidRPr="009433A9" w:rsidRDefault="00A05413" w:rsidP="00A054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DB149AB" w14:textId="2CDFAC6A" w:rsidR="00A05413" w:rsidRDefault="00A05413" w:rsidP="00A054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56429BF" w14:textId="77777777" w:rsidR="00A05413" w:rsidRPr="009433A9" w:rsidRDefault="00A05413" w:rsidP="00A054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EA24B58" w14:textId="1BE62C96" w:rsidR="00A05413" w:rsidRDefault="00A05413" w:rsidP="00A054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3314954" w14:textId="77777777" w:rsidR="00A05413" w:rsidRPr="009433A9" w:rsidRDefault="00A05413" w:rsidP="00A054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4D71DF7" w14:textId="6849344E" w:rsidR="00A05413" w:rsidRDefault="00A05413" w:rsidP="00A054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BA56FB7" w14:textId="77777777" w:rsidR="00A05413" w:rsidRPr="009433A9" w:rsidRDefault="00A05413" w:rsidP="00A054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4BB70EE" w14:textId="5B688EEB" w:rsidR="00A05413" w:rsidRPr="007E1C69" w:rsidRDefault="00A05413" w:rsidP="00A054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5E8562C" w14:textId="77777777" w:rsidR="00A05413" w:rsidRPr="009433A9" w:rsidRDefault="00A05413" w:rsidP="00A054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D3E8531" w14:textId="553FAD81" w:rsidR="00A05413" w:rsidRDefault="00A05413" w:rsidP="007F6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15,221</w:t>
            </w:r>
          </w:p>
        </w:tc>
        <w:tc>
          <w:tcPr>
            <w:tcW w:w="276" w:type="dxa"/>
          </w:tcPr>
          <w:p w14:paraId="22886CEA" w14:textId="77777777" w:rsidR="00A05413" w:rsidRPr="009433A9" w:rsidRDefault="00A05413" w:rsidP="00A054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6C704C1" w14:textId="06F0096E" w:rsidR="00A05413" w:rsidRDefault="00A05413" w:rsidP="00A054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C0E3F58" w14:textId="77777777" w:rsidR="00A05413" w:rsidRPr="009433A9" w:rsidRDefault="00A05413" w:rsidP="00A054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9A10E00" w14:textId="41A67317" w:rsidR="00A05413" w:rsidRDefault="00A05413" w:rsidP="00A0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15,221</w:t>
            </w:r>
          </w:p>
        </w:tc>
        <w:tc>
          <w:tcPr>
            <w:tcW w:w="271" w:type="dxa"/>
            <w:gridSpan w:val="2"/>
          </w:tcPr>
          <w:p w14:paraId="42A2F9BB" w14:textId="77777777" w:rsidR="00A05413" w:rsidRPr="009433A9" w:rsidRDefault="00A05413" w:rsidP="00A054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1534BB6" w14:textId="299A00B0" w:rsidR="00A05413" w:rsidRPr="007E1C69" w:rsidRDefault="00A05413" w:rsidP="00A054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</w:tr>
      <w:tr w:rsidR="008734F2" w:rsidRPr="009433A9" w14:paraId="336B06FB" w14:textId="77777777" w:rsidTr="009358A0">
        <w:tc>
          <w:tcPr>
            <w:tcW w:w="1979" w:type="dxa"/>
          </w:tcPr>
          <w:p w14:paraId="5617B7CC" w14:textId="77777777" w:rsidR="008734F2" w:rsidRPr="009433A9" w:rsidRDefault="008734F2" w:rsidP="008734F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รับเหมาก่อสร้าง</w:t>
            </w:r>
          </w:p>
        </w:tc>
        <w:tc>
          <w:tcPr>
            <w:tcW w:w="719" w:type="dxa"/>
          </w:tcPr>
          <w:p w14:paraId="66F2E646" w14:textId="1A5BD114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0F78EB1E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CE08FA7" w14:textId="39AE42A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DF3C486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BC70DC3" w14:textId="3E0D901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2E67DDD0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61B54496" w14:textId="0C65D522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215080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BE1F711" w14:textId="5839B548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42" w:type="dxa"/>
          </w:tcPr>
          <w:p w14:paraId="26D0310E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BF6A374" w14:textId="1298D666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FE969E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8910882" w14:textId="51569C5D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F00162E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15FA9F9" w14:textId="00D1FB0D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E085EF8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2301BB2" w14:textId="4E3303CE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AA36011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8A9554C" w14:textId="7A393C7A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33A3EBF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C85DBDC" w14:textId="74399D5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11,758</w:t>
            </w:r>
          </w:p>
        </w:tc>
        <w:tc>
          <w:tcPr>
            <w:tcW w:w="276" w:type="dxa"/>
          </w:tcPr>
          <w:p w14:paraId="765062C8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4EA8706" w14:textId="229E140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sz w:val="19"/>
                <w:szCs w:val="19"/>
                <w:lang w:eastAsia="en-GB"/>
              </w:rPr>
              <w:t>49,461</w:t>
            </w:r>
          </w:p>
        </w:tc>
        <w:tc>
          <w:tcPr>
            <w:tcW w:w="236" w:type="dxa"/>
          </w:tcPr>
          <w:p w14:paraId="344AA81A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F1FCCC1" w14:textId="160F960A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11,758</w:t>
            </w:r>
          </w:p>
        </w:tc>
        <w:tc>
          <w:tcPr>
            <w:tcW w:w="271" w:type="dxa"/>
            <w:gridSpan w:val="2"/>
          </w:tcPr>
          <w:p w14:paraId="71FEE3BF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A741C35" w14:textId="09ED9351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sz w:val="19"/>
                <w:szCs w:val="19"/>
                <w:lang w:eastAsia="en-GB"/>
              </w:rPr>
              <w:t>49,461</w:t>
            </w:r>
          </w:p>
        </w:tc>
      </w:tr>
      <w:tr w:rsidR="008734F2" w:rsidRPr="009433A9" w14:paraId="546BABED" w14:textId="77777777" w:rsidTr="009358A0">
        <w:tc>
          <w:tcPr>
            <w:tcW w:w="1979" w:type="dxa"/>
          </w:tcPr>
          <w:p w14:paraId="2BF789FA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อื่น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274F78A" w14:textId="2A890DD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54</w:t>
            </w:r>
            <w:r w:rsidR="002904DC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47" w:type="dxa"/>
          </w:tcPr>
          <w:p w14:paraId="6C493A0E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50450B85" w14:textId="281ACF6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E1C69">
              <w:rPr>
                <w:rFonts w:ascii="Angsana New" w:hAnsi="Angsana New"/>
                <w:sz w:val="19"/>
                <w:szCs w:val="19"/>
                <w:lang w:eastAsia="en-GB"/>
              </w:rPr>
              <w:t>2,318</w:t>
            </w:r>
          </w:p>
        </w:tc>
        <w:tc>
          <w:tcPr>
            <w:tcW w:w="270" w:type="dxa"/>
          </w:tcPr>
          <w:p w14:paraId="03D7BE78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6B2AA35" w14:textId="295C963F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0F3877F7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45F07DD" w14:textId="0A73F3D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</w:tcPr>
          <w:p w14:paraId="4CBD678D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93A63E4" w14:textId="38EC7CAC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42" w:type="dxa"/>
          </w:tcPr>
          <w:p w14:paraId="7016E93B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39FE809C" w14:textId="5BC083CF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398A408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1D9AC0F" w14:textId="02B981C4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6AA9DAE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A6FFB11" w14:textId="038D887A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4FFB9BA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1850CC1" w14:textId="53F61CB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54</w:t>
            </w:r>
            <w:r w:rsidR="002904DC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70" w:type="dxa"/>
          </w:tcPr>
          <w:p w14:paraId="28472F71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DF3C809" w14:textId="7357C2AA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sz w:val="19"/>
                <w:szCs w:val="19"/>
                <w:lang w:eastAsia="en-GB"/>
              </w:rPr>
              <w:t>2,339</w:t>
            </w:r>
          </w:p>
        </w:tc>
        <w:tc>
          <w:tcPr>
            <w:tcW w:w="236" w:type="dxa"/>
          </w:tcPr>
          <w:p w14:paraId="1C4DCDC6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FDBE9DC" w14:textId="5DDD0FD6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33,285</w:t>
            </w:r>
          </w:p>
        </w:tc>
        <w:tc>
          <w:tcPr>
            <w:tcW w:w="276" w:type="dxa"/>
          </w:tcPr>
          <w:p w14:paraId="62A7A15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53E49F21" w14:textId="3362D0F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sz w:val="19"/>
                <w:szCs w:val="19"/>
                <w:lang w:eastAsia="en-GB"/>
              </w:rPr>
              <w:t>32,745</w:t>
            </w:r>
          </w:p>
        </w:tc>
        <w:tc>
          <w:tcPr>
            <w:tcW w:w="236" w:type="dxa"/>
          </w:tcPr>
          <w:p w14:paraId="04B994C0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E8C4278" w14:textId="6C04A017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33,8</w:t>
            </w:r>
            <w:r w:rsidR="002904DC">
              <w:rPr>
                <w:rFonts w:ascii="Angsana New" w:hAnsi="Angsana New"/>
                <w:sz w:val="19"/>
                <w:szCs w:val="19"/>
                <w:lang w:eastAsia="en-GB"/>
              </w:rPr>
              <w:t>29</w:t>
            </w:r>
          </w:p>
        </w:tc>
        <w:tc>
          <w:tcPr>
            <w:tcW w:w="271" w:type="dxa"/>
            <w:gridSpan w:val="2"/>
          </w:tcPr>
          <w:p w14:paraId="45DEE2B0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2AB65C3" w14:textId="55EE66DD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sz w:val="19"/>
                <w:szCs w:val="19"/>
                <w:lang w:eastAsia="en-GB"/>
              </w:rPr>
              <w:t>35,084</w:t>
            </w:r>
          </w:p>
        </w:tc>
      </w:tr>
      <w:tr w:rsidR="008734F2" w:rsidRPr="009433A9" w14:paraId="554FEF73" w14:textId="77777777" w:rsidTr="00E32BB3">
        <w:tc>
          <w:tcPr>
            <w:tcW w:w="1979" w:type="dxa"/>
          </w:tcPr>
          <w:p w14:paraId="41AF84E1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05898728" w14:textId="55A3646E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521,3</w:t>
            </w:r>
            <w:r w:rsidR="002904D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59</w:t>
            </w:r>
          </w:p>
        </w:tc>
        <w:tc>
          <w:tcPr>
            <w:tcW w:w="247" w:type="dxa"/>
          </w:tcPr>
          <w:p w14:paraId="0812ADBA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4F9F61C8" w14:textId="3F65450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525,498</w:t>
            </w:r>
          </w:p>
        </w:tc>
        <w:tc>
          <w:tcPr>
            <w:tcW w:w="270" w:type="dxa"/>
          </w:tcPr>
          <w:p w14:paraId="30770BC0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620A9346" w14:textId="6F79CD25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66,967</w:t>
            </w:r>
          </w:p>
        </w:tc>
        <w:tc>
          <w:tcPr>
            <w:tcW w:w="273" w:type="dxa"/>
          </w:tcPr>
          <w:p w14:paraId="4AC0CC0E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616116F1" w14:textId="0F5C2BD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37,588</w:t>
            </w:r>
          </w:p>
        </w:tc>
        <w:tc>
          <w:tcPr>
            <w:tcW w:w="270" w:type="dxa"/>
          </w:tcPr>
          <w:p w14:paraId="64B9FDEE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E4F8042" w14:textId="6763D19D" w:rsidR="008734F2" w:rsidRPr="009433A9" w:rsidRDefault="00900EE6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00EE6">
              <w:rPr>
                <w:rFonts w:ascii="Angsana New" w:hAnsi="Angsana New" w:hint="cs"/>
                <w:b/>
                <w:bCs/>
                <w:sz w:val="19"/>
                <w:szCs w:val="19"/>
                <w:lang w:eastAsia="en-GB"/>
              </w:rPr>
              <w:t>56</w:t>
            </w:r>
            <w:r w:rsidR="008734F2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,179</w:t>
            </w:r>
          </w:p>
        </w:tc>
        <w:tc>
          <w:tcPr>
            <w:tcW w:w="242" w:type="dxa"/>
          </w:tcPr>
          <w:p w14:paraId="5AF833EC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7EECDDAA" w14:textId="42B7459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25,785</w:t>
            </w:r>
          </w:p>
        </w:tc>
        <w:tc>
          <w:tcPr>
            <w:tcW w:w="236" w:type="dxa"/>
          </w:tcPr>
          <w:p w14:paraId="6000C967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93B5DFF" w14:textId="13474C25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83,578</w:t>
            </w:r>
          </w:p>
        </w:tc>
        <w:tc>
          <w:tcPr>
            <w:tcW w:w="236" w:type="dxa"/>
          </w:tcPr>
          <w:p w14:paraId="1591B07E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12C95BD" w14:textId="041777FA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82,510</w:t>
            </w:r>
          </w:p>
        </w:tc>
        <w:tc>
          <w:tcPr>
            <w:tcW w:w="236" w:type="dxa"/>
          </w:tcPr>
          <w:p w14:paraId="76791D78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F6C6C12" w14:textId="3397073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728,08</w:t>
            </w:r>
            <w:r w:rsidR="00FA5C2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70" w:type="dxa"/>
          </w:tcPr>
          <w:p w14:paraId="1D7AC289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985CD00" w14:textId="07F69615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671,381</w:t>
            </w:r>
          </w:p>
        </w:tc>
        <w:tc>
          <w:tcPr>
            <w:tcW w:w="236" w:type="dxa"/>
          </w:tcPr>
          <w:p w14:paraId="6D163A8F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8D17DAF" w14:textId="54AFC1C6" w:rsidR="008734F2" w:rsidRPr="009433A9" w:rsidRDefault="00FA5C24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60,264</w:t>
            </w:r>
          </w:p>
        </w:tc>
        <w:tc>
          <w:tcPr>
            <w:tcW w:w="276" w:type="dxa"/>
          </w:tcPr>
          <w:p w14:paraId="67CF4E41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16FA0FD9" w14:textId="01CC748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82,206</w:t>
            </w:r>
          </w:p>
        </w:tc>
        <w:tc>
          <w:tcPr>
            <w:tcW w:w="236" w:type="dxa"/>
          </w:tcPr>
          <w:p w14:paraId="123EB174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0A2A7CC5" w14:textId="73E7D5B4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</w:t>
            </w:r>
            <w:r w:rsidR="00FA5C2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88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="00FA5C2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347</w:t>
            </w:r>
          </w:p>
        </w:tc>
        <w:tc>
          <w:tcPr>
            <w:tcW w:w="271" w:type="dxa"/>
            <w:gridSpan w:val="2"/>
          </w:tcPr>
          <w:p w14:paraId="1B014BF0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BCAFCC6" w14:textId="4A90D5B9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753,587</w:t>
            </w:r>
          </w:p>
        </w:tc>
      </w:tr>
      <w:tr w:rsidR="00E32BB3" w:rsidRPr="00E32BB3" w14:paraId="1FC40895" w14:textId="77777777" w:rsidTr="00E32BB3">
        <w:tc>
          <w:tcPr>
            <w:tcW w:w="1979" w:type="dxa"/>
          </w:tcPr>
          <w:p w14:paraId="0E3F7805" w14:textId="77777777" w:rsidR="00E32BB3" w:rsidRPr="00E32BB3" w:rsidRDefault="00E32BB3" w:rsidP="008734F2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33EC225F" w14:textId="77777777" w:rsidR="00E32BB3" w:rsidRPr="00E32BB3" w:rsidRDefault="00E32BB3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47" w:type="dxa"/>
          </w:tcPr>
          <w:p w14:paraId="04EF6617" w14:textId="77777777" w:rsidR="00E32BB3" w:rsidRPr="00E32BB3" w:rsidRDefault="00E32BB3" w:rsidP="008734F2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43" w:type="dxa"/>
            <w:tcBorders>
              <w:top w:val="double" w:sz="4" w:space="0" w:color="auto"/>
            </w:tcBorders>
          </w:tcPr>
          <w:p w14:paraId="6F2C3015" w14:textId="77777777" w:rsidR="00E32BB3" w:rsidRPr="00E32BB3" w:rsidRDefault="00E32BB3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0D3D8A85" w14:textId="77777777" w:rsidR="00E32BB3" w:rsidRPr="00E32BB3" w:rsidRDefault="00E32BB3" w:rsidP="008734F2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0CF7D195" w14:textId="77777777" w:rsidR="00E32BB3" w:rsidRPr="00E32BB3" w:rsidRDefault="00E32BB3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3" w:type="dxa"/>
          </w:tcPr>
          <w:p w14:paraId="1A2FFCA0" w14:textId="77777777" w:rsidR="00E32BB3" w:rsidRPr="00E32BB3" w:rsidRDefault="00E32BB3" w:rsidP="008734F2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3DFB4225" w14:textId="77777777" w:rsidR="00E32BB3" w:rsidRPr="00E32BB3" w:rsidRDefault="00E32BB3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6B254BDF" w14:textId="77777777" w:rsidR="00E32BB3" w:rsidRPr="00E32BB3" w:rsidRDefault="00E32BB3" w:rsidP="008734F2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0DCA054" w14:textId="77777777" w:rsidR="00E32BB3" w:rsidRPr="00E32BB3" w:rsidRDefault="00E32BB3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42" w:type="dxa"/>
          </w:tcPr>
          <w:p w14:paraId="7AFF62CC" w14:textId="77777777" w:rsidR="00E32BB3" w:rsidRPr="00E32BB3" w:rsidRDefault="00E32BB3" w:rsidP="008734F2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48" w:type="dxa"/>
            <w:tcBorders>
              <w:top w:val="double" w:sz="4" w:space="0" w:color="auto"/>
            </w:tcBorders>
          </w:tcPr>
          <w:p w14:paraId="327E135D" w14:textId="77777777" w:rsidR="00E32BB3" w:rsidRPr="00E32BB3" w:rsidRDefault="00E32BB3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29B995F4" w14:textId="77777777" w:rsidR="00E32BB3" w:rsidRPr="00E32BB3" w:rsidRDefault="00E32BB3" w:rsidP="008734F2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FBA69D6" w14:textId="77777777" w:rsidR="00E32BB3" w:rsidRPr="00E32BB3" w:rsidRDefault="00E32BB3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3D7B196C" w14:textId="77777777" w:rsidR="00E32BB3" w:rsidRPr="00E32BB3" w:rsidRDefault="00E32BB3" w:rsidP="008734F2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68B268B" w14:textId="77777777" w:rsidR="00E32BB3" w:rsidRPr="00E32BB3" w:rsidRDefault="00E32BB3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135261F7" w14:textId="77777777" w:rsidR="00E32BB3" w:rsidRPr="00E32BB3" w:rsidRDefault="00E32BB3" w:rsidP="008734F2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5A84EE6F" w14:textId="77777777" w:rsidR="00E32BB3" w:rsidRPr="00E32BB3" w:rsidRDefault="00E32BB3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38BC10E2" w14:textId="77777777" w:rsidR="00E32BB3" w:rsidRPr="00E32BB3" w:rsidRDefault="00E32BB3" w:rsidP="008734F2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1E091E9" w14:textId="77777777" w:rsidR="00E32BB3" w:rsidRPr="00E32BB3" w:rsidRDefault="00E32BB3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3F4A4906" w14:textId="77777777" w:rsidR="00E32BB3" w:rsidRPr="00E32BB3" w:rsidRDefault="00E32BB3" w:rsidP="008734F2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FE0398F" w14:textId="77777777" w:rsidR="00E32BB3" w:rsidRPr="00E32BB3" w:rsidRDefault="00E32BB3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6" w:type="dxa"/>
          </w:tcPr>
          <w:p w14:paraId="780CD646" w14:textId="77777777" w:rsidR="00E32BB3" w:rsidRPr="00E32BB3" w:rsidRDefault="00E32BB3" w:rsidP="008734F2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1F852588" w14:textId="77777777" w:rsidR="00E32BB3" w:rsidRPr="00E32BB3" w:rsidRDefault="00E32BB3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51FD8DAC" w14:textId="77777777" w:rsidR="00E32BB3" w:rsidRPr="00E32BB3" w:rsidRDefault="00E32BB3" w:rsidP="008734F2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0730F354" w14:textId="77777777" w:rsidR="00E32BB3" w:rsidRPr="00E32BB3" w:rsidRDefault="00E32BB3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BF389F2" w14:textId="77777777" w:rsidR="00E32BB3" w:rsidRPr="00E32BB3" w:rsidRDefault="00E32BB3" w:rsidP="008734F2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8FFFE1A" w14:textId="77777777" w:rsidR="00E32BB3" w:rsidRPr="00E32BB3" w:rsidRDefault="00E32BB3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8734F2" w:rsidRPr="009433A9" w14:paraId="18902631" w14:textId="77777777" w:rsidTr="00E32BB3">
        <w:tc>
          <w:tcPr>
            <w:tcW w:w="1979" w:type="dxa"/>
          </w:tcPr>
          <w:p w14:paraId="76A1FF77" w14:textId="77777777" w:rsidR="008734F2" w:rsidRPr="009433A9" w:rsidRDefault="008734F2" w:rsidP="008734F2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19" w:type="dxa"/>
          </w:tcPr>
          <w:p w14:paraId="3FD27FA0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0976FFA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53AA467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5C1CB20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69A5DF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3B12E627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5F144CD1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8D3E84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48303BF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1339E51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044D3A6F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1C75FD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8B542DA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CD28D6B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4883530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6D3AD1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1764F9A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2D87B18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5F731BE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73C20B1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8BED18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3B794731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6ACF526" w14:textId="7777777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86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4457E2F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1906A09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2E4AF687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CE06BB1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8734F2" w:rsidRPr="009433A9" w14:paraId="215E722C" w14:textId="77777777" w:rsidTr="00381988">
        <w:tc>
          <w:tcPr>
            <w:tcW w:w="1979" w:type="dxa"/>
            <w:vAlign w:val="bottom"/>
          </w:tcPr>
          <w:p w14:paraId="6D15E4D0" w14:textId="77777777" w:rsidR="008734F2" w:rsidRPr="009433A9" w:rsidRDefault="008734F2" w:rsidP="008734F2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19" w:type="dxa"/>
            <w:vAlign w:val="bottom"/>
          </w:tcPr>
          <w:p w14:paraId="7BF7F68C" w14:textId="48F975DF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374,99</w:t>
            </w:r>
            <w:r w:rsidR="002904DC">
              <w:rPr>
                <w:rFonts w:ascii="Angsana New" w:hAnsi="Angsana New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7" w:type="dxa"/>
            <w:vAlign w:val="bottom"/>
          </w:tcPr>
          <w:p w14:paraId="72BA43C7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6EC73149" w14:textId="521143BC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92B">
              <w:rPr>
                <w:rFonts w:ascii="Angsana New" w:hAnsi="Angsana New"/>
                <w:sz w:val="19"/>
                <w:szCs w:val="19"/>
                <w:lang w:eastAsia="en-GB"/>
              </w:rPr>
              <w:t>369,410</w:t>
            </w:r>
          </w:p>
        </w:tc>
        <w:tc>
          <w:tcPr>
            <w:tcW w:w="270" w:type="dxa"/>
            <w:vAlign w:val="bottom"/>
          </w:tcPr>
          <w:p w14:paraId="6ABAB16E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1735C92B" w14:textId="116E9A1E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29,806</w:t>
            </w:r>
          </w:p>
        </w:tc>
        <w:tc>
          <w:tcPr>
            <w:tcW w:w="273" w:type="dxa"/>
            <w:vAlign w:val="bottom"/>
          </w:tcPr>
          <w:p w14:paraId="057321EF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2CE980DA" w14:textId="43A2E3C5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92B">
              <w:rPr>
                <w:rFonts w:ascii="Angsana New" w:hAnsi="Angsana New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  <w:vAlign w:val="bottom"/>
          </w:tcPr>
          <w:p w14:paraId="1500F96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616D6FFC" w14:textId="680203F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31,819</w:t>
            </w:r>
          </w:p>
        </w:tc>
        <w:tc>
          <w:tcPr>
            <w:tcW w:w="242" w:type="dxa"/>
            <w:vAlign w:val="bottom"/>
          </w:tcPr>
          <w:p w14:paraId="3E6E08E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1E57CD59" w14:textId="37D9AD67" w:rsidR="008734F2" w:rsidRPr="009433A9" w:rsidRDefault="008734F2" w:rsidP="00FA5C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92B">
              <w:rPr>
                <w:rFonts w:ascii="Angsana New" w:hAnsi="Angsana New"/>
                <w:sz w:val="19"/>
                <w:szCs w:val="19"/>
                <w:lang w:eastAsia="en-GB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296DA3DA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E33B7D6" w14:textId="00349709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62,082</w:t>
            </w:r>
          </w:p>
        </w:tc>
        <w:tc>
          <w:tcPr>
            <w:tcW w:w="236" w:type="dxa"/>
            <w:vAlign w:val="bottom"/>
          </w:tcPr>
          <w:p w14:paraId="51207E2F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695AB36" w14:textId="74FF4D3E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39192B">
              <w:rPr>
                <w:rFonts w:ascii="Angsana New" w:hAnsi="Angsana New"/>
                <w:sz w:val="19"/>
                <w:szCs w:val="19"/>
                <w:lang w:eastAsia="en-GB"/>
              </w:rPr>
              <w:t>61,023</w:t>
            </w:r>
          </w:p>
        </w:tc>
        <w:tc>
          <w:tcPr>
            <w:tcW w:w="236" w:type="dxa"/>
          </w:tcPr>
          <w:p w14:paraId="16D6242A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036282A" w14:textId="4CC5A09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498,70</w:t>
            </w:r>
            <w:r w:rsidR="002904DC">
              <w:rPr>
                <w:rFonts w:ascii="Angsana New" w:hAnsi="Angsana New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70" w:type="dxa"/>
          </w:tcPr>
          <w:p w14:paraId="28AFA2F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50C5B36" w14:textId="0098C9D5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92B">
              <w:rPr>
                <w:rFonts w:ascii="Angsana New" w:hAnsi="Angsana New"/>
                <w:sz w:val="19"/>
                <w:szCs w:val="19"/>
                <w:lang w:eastAsia="en-GB"/>
              </w:rPr>
              <w:t>430,454</w:t>
            </w:r>
          </w:p>
        </w:tc>
        <w:tc>
          <w:tcPr>
            <w:tcW w:w="236" w:type="dxa"/>
            <w:vAlign w:val="bottom"/>
          </w:tcPr>
          <w:p w14:paraId="7614134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B33D9DD" w14:textId="7E60D96E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46,43</w:t>
            </w:r>
            <w:r w:rsidR="002904DC">
              <w:rPr>
                <w:rFonts w:ascii="Angsana New" w:hAnsi="Angsana New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76" w:type="dxa"/>
            <w:vAlign w:val="bottom"/>
          </w:tcPr>
          <w:p w14:paraId="0F39DC1D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39BDFC82" w14:textId="10C14DD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92B">
              <w:rPr>
                <w:rFonts w:ascii="Angsana New" w:hAnsi="Angsana New"/>
                <w:sz w:val="19"/>
                <w:szCs w:val="19"/>
                <w:lang w:eastAsia="en-GB"/>
              </w:rPr>
              <w:t>29,693</w:t>
            </w:r>
          </w:p>
        </w:tc>
        <w:tc>
          <w:tcPr>
            <w:tcW w:w="236" w:type="dxa"/>
            <w:vAlign w:val="bottom"/>
          </w:tcPr>
          <w:p w14:paraId="488CD500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5DD44FAB" w14:textId="794F0CE5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545,13</w:t>
            </w:r>
            <w:r w:rsidR="002904DC">
              <w:rPr>
                <w:rFonts w:ascii="Angsana New" w:hAnsi="Angsana New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71" w:type="dxa"/>
            <w:gridSpan w:val="2"/>
            <w:vAlign w:val="bottom"/>
          </w:tcPr>
          <w:p w14:paraId="350137D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AC7784A" w14:textId="0120EAF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92B">
              <w:rPr>
                <w:rFonts w:ascii="Angsana New" w:hAnsi="Angsana New"/>
                <w:sz w:val="19"/>
                <w:szCs w:val="19"/>
                <w:lang w:eastAsia="en-GB"/>
              </w:rPr>
              <w:t>460,147</w:t>
            </w:r>
          </w:p>
        </w:tc>
      </w:tr>
      <w:tr w:rsidR="008734F2" w:rsidRPr="009433A9" w14:paraId="4ADF6744" w14:textId="77777777" w:rsidTr="00381988">
        <w:tc>
          <w:tcPr>
            <w:tcW w:w="1979" w:type="dxa"/>
            <w:vAlign w:val="bottom"/>
          </w:tcPr>
          <w:p w14:paraId="3F4EB9CE" w14:textId="77777777" w:rsidR="008734F2" w:rsidRPr="009433A9" w:rsidRDefault="008734F2" w:rsidP="008734F2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A3AFA0A" w14:textId="16BF0A8E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146,36</w:t>
            </w:r>
            <w:r w:rsidR="004F012C">
              <w:rPr>
                <w:rFonts w:ascii="Angsana New" w:hAnsi="Angsana New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47" w:type="dxa"/>
            <w:vAlign w:val="bottom"/>
          </w:tcPr>
          <w:p w14:paraId="5397222E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14:paraId="680722AA" w14:textId="01E2930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92B">
              <w:rPr>
                <w:rFonts w:ascii="Angsana New" w:hAnsi="Angsana New"/>
                <w:sz w:val="19"/>
                <w:szCs w:val="19"/>
                <w:lang w:eastAsia="en-GB"/>
              </w:rPr>
              <w:t>156,088</w:t>
            </w:r>
          </w:p>
        </w:tc>
        <w:tc>
          <w:tcPr>
            <w:tcW w:w="270" w:type="dxa"/>
            <w:vAlign w:val="bottom"/>
          </w:tcPr>
          <w:p w14:paraId="74C9B96F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79DBC3D1" w14:textId="2B76995F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37,161</w:t>
            </w:r>
          </w:p>
        </w:tc>
        <w:tc>
          <w:tcPr>
            <w:tcW w:w="273" w:type="dxa"/>
            <w:vAlign w:val="bottom"/>
          </w:tcPr>
          <w:p w14:paraId="7EF429B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77F1A7B3" w14:textId="5F58B173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92B">
              <w:rPr>
                <w:rFonts w:ascii="Angsana New" w:hAnsi="Angsana New"/>
                <w:sz w:val="19"/>
                <w:szCs w:val="19"/>
                <w:lang w:eastAsia="en-GB"/>
              </w:rPr>
              <w:t>37,567</w:t>
            </w:r>
          </w:p>
        </w:tc>
        <w:tc>
          <w:tcPr>
            <w:tcW w:w="270" w:type="dxa"/>
            <w:vAlign w:val="bottom"/>
          </w:tcPr>
          <w:p w14:paraId="0CBB63D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BF29CB5" w14:textId="27CEF206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24,360</w:t>
            </w:r>
          </w:p>
        </w:tc>
        <w:tc>
          <w:tcPr>
            <w:tcW w:w="242" w:type="dxa"/>
            <w:vAlign w:val="bottom"/>
          </w:tcPr>
          <w:p w14:paraId="75727E8D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446DED45" w14:textId="6071674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92B">
              <w:rPr>
                <w:rFonts w:ascii="Angsana New" w:hAnsi="Angsana New"/>
                <w:sz w:val="19"/>
                <w:szCs w:val="19"/>
                <w:lang w:eastAsia="en-GB"/>
              </w:rPr>
              <w:t>25,785</w:t>
            </w:r>
          </w:p>
        </w:tc>
        <w:tc>
          <w:tcPr>
            <w:tcW w:w="236" w:type="dxa"/>
            <w:vAlign w:val="bottom"/>
          </w:tcPr>
          <w:p w14:paraId="48344842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8C4DDCD" w14:textId="3F613BA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21,49</w:t>
            </w:r>
            <w:r w:rsidR="002904DC">
              <w:rPr>
                <w:rFonts w:ascii="Angsana New" w:hAnsi="Angsana New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  <w:vAlign w:val="bottom"/>
          </w:tcPr>
          <w:p w14:paraId="537DC26F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A9908AC" w14:textId="758C1B4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92B">
              <w:rPr>
                <w:rFonts w:ascii="Angsana New" w:hAnsi="Angsana New"/>
                <w:sz w:val="19"/>
                <w:szCs w:val="19"/>
                <w:lang w:eastAsia="en-GB"/>
              </w:rPr>
              <w:t>21,487</w:t>
            </w:r>
          </w:p>
        </w:tc>
        <w:tc>
          <w:tcPr>
            <w:tcW w:w="236" w:type="dxa"/>
          </w:tcPr>
          <w:p w14:paraId="7BEE7AF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6F100D9" w14:textId="5E767E3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229,38</w:t>
            </w:r>
            <w:r w:rsidR="002904DC">
              <w:rPr>
                <w:rFonts w:ascii="Angsana New" w:hAnsi="Angsana New"/>
                <w:sz w:val="19"/>
                <w:szCs w:val="19"/>
                <w:lang w:eastAsia="en-GB"/>
              </w:rPr>
              <w:t>0</w:t>
            </w:r>
          </w:p>
        </w:tc>
        <w:tc>
          <w:tcPr>
            <w:tcW w:w="270" w:type="dxa"/>
          </w:tcPr>
          <w:p w14:paraId="66BA3C80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1AFF922" w14:textId="720CA7C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92B">
              <w:rPr>
                <w:rFonts w:ascii="Angsana New" w:hAnsi="Angsana New"/>
                <w:sz w:val="19"/>
                <w:szCs w:val="19"/>
                <w:lang w:eastAsia="en-GB"/>
              </w:rPr>
              <w:t>240,927</w:t>
            </w:r>
          </w:p>
        </w:tc>
        <w:tc>
          <w:tcPr>
            <w:tcW w:w="236" w:type="dxa"/>
            <w:vAlign w:val="bottom"/>
          </w:tcPr>
          <w:p w14:paraId="26F53FC8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99C9880" w14:textId="5F177EF4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13,828</w:t>
            </w:r>
          </w:p>
        </w:tc>
        <w:tc>
          <w:tcPr>
            <w:tcW w:w="276" w:type="dxa"/>
            <w:vAlign w:val="bottom"/>
          </w:tcPr>
          <w:p w14:paraId="77932CDB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642CBCE6" w14:textId="5358E23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92B">
              <w:rPr>
                <w:rFonts w:ascii="Angsana New" w:hAnsi="Angsana New"/>
                <w:sz w:val="19"/>
                <w:szCs w:val="19"/>
                <w:lang w:eastAsia="en-GB"/>
              </w:rPr>
              <w:t>52,513</w:t>
            </w:r>
          </w:p>
        </w:tc>
        <w:tc>
          <w:tcPr>
            <w:tcW w:w="236" w:type="dxa"/>
            <w:vAlign w:val="bottom"/>
          </w:tcPr>
          <w:p w14:paraId="2357C0C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88AC051" w14:textId="7B1F0D5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243,2</w:t>
            </w:r>
            <w:r w:rsidR="002904DC">
              <w:rPr>
                <w:rFonts w:ascii="Angsana New" w:hAnsi="Angsana New"/>
                <w:sz w:val="19"/>
                <w:szCs w:val="19"/>
                <w:lang w:eastAsia="en-GB"/>
              </w:rPr>
              <w:t>08</w:t>
            </w:r>
          </w:p>
        </w:tc>
        <w:tc>
          <w:tcPr>
            <w:tcW w:w="271" w:type="dxa"/>
            <w:gridSpan w:val="2"/>
            <w:vAlign w:val="bottom"/>
          </w:tcPr>
          <w:p w14:paraId="7E00EE90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4CD165B" w14:textId="7585387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92B">
              <w:rPr>
                <w:rFonts w:ascii="Angsana New" w:hAnsi="Angsana New"/>
                <w:sz w:val="19"/>
                <w:szCs w:val="19"/>
                <w:lang w:eastAsia="en-GB"/>
              </w:rPr>
              <w:t>293,440</w:t>
            </w:r>
          </w:p>
        </w:tc>
      </w:tr>
      <w:tr w:rsidR="008734F2" w:rsidRPr="009433A9" w14:paraId="7F8774E3" w14:textId="77777777" w:rsidTr="00381988">
        <w:tc>
          <w:tcPr>
            <w:tcW w:w="1979" w:type="dxa"/>
            <w:vAlign w:val="bottom"/>
          </w:tcPr>
          <w:p w14:paraId="77897D1B" w14:textId="77777777" w:rsidR="008734F2" w:rsidRPr="009433A9" w:rsidRDefault="008734F2" w:rsidP="008734F2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17A1A" w14:textId="6A5BC6E5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521,3</w:t>
            </w:r>
            <w:r w:rsidR="002904D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59</w:t>
            </w:r>
          </w:p>
        </w:tc>
        <w:tc>
          <w:tcPr>
            <w:tcW w:w="247" w:type="dxa"/>
            <w:vAlign w:val="bottom"/>
          </w:tcPr>
          <w:p w14:paraId="18063D0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0A3BD" w14:textId="4526B813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525,498</w:t>
            </w:r>
          </w:p>
        </w:tc>
        <w:tc>
          <w:tcPr>
            <w:tcW w:w="270" w:type="dxa"/>
            <w:vAlign w:val="bottom"/>
          </w:tcPr>
          <w:p w14:paraId="10767436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4FA55" w14:textId="6E66D4CE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66,967</w:t>
            </w:r>
          </w:p>
        </w:tc>
        <w:tc>
          <w:tcPr>
            <w:tcW w:w="273" w:type="dxa"/>
            <w:vAlign w:val="bottom"/>
          </w:tcPr>
          <w:p w14:paraId="761469FD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30A52" w14:textId="29F97AF6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37,588</w:t>
            </w:r>
          </w:p>
        </w:tc>
        <w:tc>
          <w:tcPr>
            <w:tcW w:w="270" w:type="dxa"/>
          </w:tcPr>
          <w:p w14:paraId="291FA58F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1F3A83" w14:textId="41003A62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56,179</w:t>
            </w:r>
          </w:p>
        </w:tc>
        <w:tc>
          <w:tcPr>
            <w:tcW w:w="242" w:type="dxa"/>
          </w:tcPr>
          <w:p w14:paraId="4F148C14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624EC8F5" w14:textId="0447833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25,785</w:t>
            </w:r>
          </w:p>
        </w:tc>
        <w:tc>
          <w:tcPr>
            <w:tcW w:w="236" w:type="dxa"/>
          </w:tcPr>
          <w:p w14:paraId="03805C37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6E5E4B19" w14:textId="2A11487E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83,57</w:t>
            </w:r>
            <w:r w:rsidR="002904D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36" w:type="dxa"/>
          </w:tcPr>
          <w:p w14:paraId="3273E2DD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2D2F79A" w14:textId="038439C9" w:rsidR="008734F2" w:rsidRPr="00262A0C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82,510</w:t>
            </w:r>
          </w:p>
        </w:tc>
        <w:tc>
          <w:tcPr>
            <w:tcW w:w="236" w:type="dxa"/>
          </w:tcPr>
          <w:p w14:paraId="12719515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A70FAB5" w14:textId="5D31CCA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728,08</w:t>
            </w:r>
            <w:r w:rsidR="002904D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70" w:type="dxa"/>
          </w:tcPr>
          <w:p w14:paraId="4B4EAE72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4872A33" w14:textId="4D66E17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671,381</w:t>
            </w:r>
          </w:p>
        </w:tc>
        <w:tc>
          <w:tcPr>
            <w:tcW w:w="236" w:type="dxa"/>
          </w:tcPr>
          <w:p w14:paraId="706AB7BF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91816B1" w14:textId="74C15D6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60,26</w:t>
            </w:r>
            <w:r w:rsidR="002904D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76" w:type="dxa"/>
          </w:tcPr>
          <w:p w14:paraId="3C2B6B54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145FD" w14:textId="4EAC47E4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82,206</w:t>
            </w:r>
          </w:p>
        </w:tc>
        <w:tc>
          <w:tcPr>
            <w:tcW w:w="236" w:type="dxa"/>
          </w:tcPr>
          <w:p w14:paraId="59A6D7E5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70B555FD" w14:textId="1B3F2DD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788,34</w:t>
            </w:r>
            <w:r w:rsidR="00FA5C2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71" w:type="dxa"/>
            <w:gridSpan w:val="2"/>
          </w:tcPr>
          <w:p w14:paraId="77B0B707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16A8BF1" w14:textId="5CB50B5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62A0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753,587</w:t>
            </w:r>
          </w:p>
        </w:tc>
      </w:tr>
      <w:tr w:rsidR="008734F2" w:rsidRPr="009433A9" w14:paraId="2ACC273E" w14:textId="77777777" w:rsidTr="00381988">
        <w:tc>
          <w:tcPr>
            <w:tcW w:w="1979" w:type="dxa"/>
            <w:vAlign w:val="bottom"/>
          </w:tcPr>
          <w:p w14:paraId="0A9C2E97" w14:textId="77777777" w:rsidR="008734F2" w:rsidRPr="009433A9" w:rsidRDefault="008734F2" w:rsidP="008734F2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91" w:type="dxa"/>
            <w:gridSpan w:val="28"/>
          </w:tcPr>
          <w:p w14:paraId="24B40FBA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งบการเ</w:t>
            </w: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ฉพาะกิจการ</w:t>
            </w:r>
          </w:p>
        </w:tc>
      </w:tr>
      <w:tr w:rsidR="008734F2" w:rsidRPr="009433A9" w14:paraId="51D583A9" w14:textId="77777777" w:rsidTr="00381988">
        <w:tc>
          <w:tcPr>
            <w:tcW w:w="1979" w:type="dxa"/>
            <w:vAlign w:val="bottom"/>
          </w:tcPr>
          <w:p w14:paraId="750A32BD" w14:textId="77777777" w:rsidR="008734F2" w:rsidRPr="009433A9" w:rsidRDefault="008734F2" w:rsidP="008734F2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91" w:type="dxa"/>
            <w:gridSpan w:val="28"/>
          </w:tcPr>
          <w:p w14:paraId="234965DD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ส่วนงานที่รายงาน</w:t>
            </w:r>
          </w:p>
        </w:tc>
      </w:tr>
      <w:tr w:rsidR="008734F2" w:rsidRPr="009433A9" w14:paraId="2F69DAA0" w14:textId="77777777" w:rsidTr="00381988">
        <w:tc>
          <w:tcPr>
            <w:tcW w:w="1979" w:type="dxa"/>
            <w:vAlign w:val="bottom"/>
          </w:tcPr>
          <w:p w14:paraId="0728C2F7" w14:textId="77777777" w:rsidR="008734F2" w:rsidRPr="009433A9" w:rsidRDefault="008734F2" w:rsidP="008734F2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09" w:type="dxa"/>
            <w:gridSpan w:val="3"/>
          </w:tcPr>
          <w:p w14:paraId="41CC25AB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4FCDE3D7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3" w:type="dxa"/>
            <w:gridSpan w:val="3"/>
          </w:tcPr>
          <w:p w14:paraId="28AA9D54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34625A6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3C333F24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150A2F7B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42CC4EA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32F18B9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78" w:type="dxa"/>
            <w:gridSpan w:val="3"/>
          </w:tcPr>
          <w:p w14:paraId="778531E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4BD7D257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3" w:type="dxa"/>
            <w:gridSpan w:val="3"/>
          </w:tcPr>
          <w:p w14:paraId="31AD3DA1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5E222426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4"/>
          </w:tcPr>
          <w:p w14:paraId="5ED1BDC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</w:tr>
      <w:tr w:rsidR="008734F2" w:rsidRPr="009433A9" w14:paraId="58B72884" w14:textId="77777777" w:rsidTr="00381988">
        <w:tc>
          <w:tcPr>
            <w:tcW w:w="1979" w:type="dxa"/>
            <w:vAlign w:val="bottom"/>
            <w:hideMark/>
          </w:tcPr>
          <w:p w14:paraId="0AF4FE7A" w14:textId="62700D2B" w:rsidR="008734F2" w:rsidRPr="009433A9" w:rsidRDefault="008734F2" w:rsidP="008734F2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งวดหกเดือน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สิ้นสุด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</w:t>
            </w:r>
          </w:p>
        </w:tc>
        <w:tc>
          <w:tcPr>
            <w:tcW w:w="719" w:type="dxa"/>
          </w:tcPr>
          <w:p w14:paraId="086539BF" w14:textId="349565D3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2E64FD3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DCA25EB" w14:textId="76C6681F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F1D8E3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D6DD5C7" w14:textId="27B8C766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39AF171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DEAFA08" w14:textId="198BEABB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A86B83B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E4CD809" w14:textId="24C44B5D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508C52F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D9563AE" w14:textId="0CD3648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71DE39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EB6B8BD" w14:textId="74917F73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2D9F6A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2F20F9B" w14:textId="47E34316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B4D5C96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5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999C5F7" w14:textId="3704A2B8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B4C5BE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8EA28BC" w14:textId="0E4CE548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A2971F7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2167677" w14:textId="15699384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42CB8E0B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2CDFA96" w14:textId="4C4886D6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131F96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0D42C74" w14:textId="342A0D2F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6BA3102" w14:textId="77777777" w:rsidR="008734F2" w:rsidRPr="009433A9" w:rsidRDefault="008734F2" w:rsidP="008734F2">
            <w:pPr>
              <w:pStyle w:val="BodyText"/>
              <w:spacing w:after="0" w:line="240" w:lineRule="auto"/>
              <w:ind w:left="-2090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50F5831" w14:textId="6DD8E084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8734F2" w:rsidRPr="009433A9" w14:paraId="3EADDAC4" w14:textId="77777777" w:rsidTr="00381988">
        <w:tc>
          <w:tcPr>
            <w:tcW w:w="1979" w:type="dxa"/>
            <w:vAlign w:val="bottom"/>
          </w:tcPr>
          <w:p w14:paraId="0E7C83DF" w14:textId="264893E3" w:rsidR="008734F2" w:rsidRPr="009433A9" w:rsidRDefault="008734F2" w:rsidP="008734F2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</w:t>
            </w:r>
            <w:r w:rsidRPr="009433A9">
              <w:rPr>
                <w:rFonts w:asciiTheme="majorBidi" w:hAnsi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="00900EE6" w:rsidRPr="00900EE6">
              <w:rPr>
                <w:rFonts w:asciiTheme="majorBidi" w:hAnsiTheme="majorBidi"/>
                <w:b/>
                <w:bCs/>
                <w:i/>
                <w:iCs/>
                <w:color w:val="000000"/>
                <w:sz w:val="19"/>
                <w:szCs w:val="19"/>
              </w:rPr>
              <w:t>30</w:t>
            </w:r>
            <w:r w:rsidRPr="009433A9">
              <w:rPr>
                <w:rFonts w:asciiTheme="majorBidi" w:hAnsi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มิถุนายน</w:t>
            </w:r>
          </w:p>
        </w:tc>
        <w:tc>
          <w:tcPr>
            <w:tcW w:w="719" w:type="dxa"/>
          </w:tcPr>
          <w:p w14:paraId="59DBC4C6" w14:textId="3ED0A132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7" w:type="dxa"/>
          </w:tcPr>
          <w:p w14:paraId="5F18B3B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1B2B6B6" w14:textId="6D40A3A3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50185868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1046406" w14:textId="21CF7C12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3" w:type="dxa"/>
          </w:tcPr>
          <w:p w14:paraId="307E16A4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03770F6" w14:textId="7934DE7D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19F56FFA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7D57ECB" w14:textId="00EC692B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2" w:type="dxa"/>
          </w:tcPr>
          <w:p w14:paraId="546E1BB2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F294F83" w14:textId="602E0F35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0EDC11E2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BA6D4E8" w14:textId="3D8885AB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3A429EE6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8D6B67F" w14:textId="003BB6CE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5023F0EA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5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DDE257D" w14:textId="01E3E734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1E50F624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2FF92BB" w14:textId="11A76146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41ACC6A2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C4CFF42" w14:textId="32C85340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6" w:type="dxa"/>
          </w:tcPr>
          <w:p w14:paraId="50E9489D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20938D5F" w14:textId="77376B6A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57A3434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D593631" w14:textId="1663E413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1" w:type="dxa"/>
            <w:gridSpan w:val="2"/>
          </w:tcPr>
          <w:p w14:paraId="5280B424" w14:textId="77777777" w:rsidR="008734F2" w:rsidRPr="009433A9" w:rsidRDefault="008734F2" w:rsidP="008734F2">
            <w:pPr>
              <w:pStyle w:val="BodyText"/>
              <w:spacing w:after="0" w:line="240" w:lineRule="auto"/>
              <w:ind w:left="-2090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E8BA7B7" w14:textId="2DD5603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</w:tr>
      <w:tr w:rsidR="008734F2" w:rsidRPr="009433A9" w14:paraId="7AFC78C2" w14:textId="77777777" w:rsidTr="00381988">
        <w:trPr>
          <w:trHeight w:val="216"/>
        </w:trPr>
        <w:tc>
          <w:tcPr>
            <w:tcW w:w="1979" w:type="dxa"/>
            <w:vAlign w:val="bottom"/>
          </w:tcPr>
          <w:p w14:paraId="059A2C32" w14:textId="77777777" w:rsidR="008734F2" w:rsidRPr="009433A9" w:rsidRDefault="008734F2" w:rsidP="008734F2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591" w:type="dxa"/>
            <w:gridSpan w:val="28"/>
          </w:tcPr>
          <w:p w14:paraId="069E1E4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 w:hint="cs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8734F2" w:rsidRPr="009433A9" w14:paraId="5EAC3848" w14:textId="77777777" w:rsidTr="00381988">
        <w:tc>
          <w:tcPr>
            <w:tcW w:w="1979" w:type="dxa"/>
          </w:tcPr>
          <w:p w14:paraId="42B1AB0E" w14:textId="77777777" w:rsidR="008734F2" w:rsidRPr="009433A9" w:rsidRDefault="008734F2" w:rsidP="008734F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719" w:type="dxa"/>
            <w:vAlign w:val="bottom"/>
          </w:tcPr>
          <w:p w14:paraId="34FC063D" w14:textId="77777777" w:rsidR="008734F2" w:rsidRPr="009433A9" w:rsidRDefault="008734F2" w:rsidP="008734F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38816F2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56E51203" w14:textId="77777777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CF0DD9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2F720EA0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45A7D403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527D404B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1868D8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057AFA05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9D6333C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09785F1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9E4A41C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0378AD34" w14:textId="77777777" w:rsidR="008734F2" w:rsidRPr="009433A9" w:rsidRDefault="008734F2" w:rsidP="008734F2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7994E00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F5232FC" w14:textId="77777777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F7AD758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6A4371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4E24B63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8731398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C38728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524FAAD" w14:textId="77777777" w:rsidR="008734F2" w:rsidRPr="009433A9" w:rsidRDefault="008734F2" w:rsidP="008734F2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16B17CF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3213D976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E8A5384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5BB2CC03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5497FDB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FBADC90" w14:textId="77777777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8734F2" w:rsidRPr="009433A9" w14:paraId="3B4088FB" w14:textId="77777777" w:rsidTr="00381988">
        <w:tc>
          <w:tcPr>
            <w:tcW w:w="1979" w:type="dxa"/>
          </w:tcPr>
          <w:p w14:paraId="0FF8164C" w14:textId="77777777" w:rsidR="008734F2" w:rsidRPr="009433A9" w:rsidRDefault="008734F2" w:rsidP="008734F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สถานีบริการน้ำมันและก๊าซธรรมชาติ</w:t>
            </w:r>
          </w:p>
        </w:tc>
        <w:tc>
          <w:tcPr>
            <w:tcW w:w="719" w:type="dxa"/>
            <w:vAlign w:val="bottom"/>
          </w:tcPr>
          <w:p w14:paraId="3B7C29EA" w14:textId="2181827E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53,463</w:t>
            </w:r>
          </w:p>
        </w:tc>
        <w:tc>
          <w:tcPr>
            <w:tcW w:w="247" w:type="dxa"/>
            <w:vAlign w:val="bottom"/>
          </w:tcPr>
          <w:p w14:paraId="2560DAB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0FB356C1" w14:textId="78C015DA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82,828</w:t>
            </w:r>
          </w:p>
        </w:tc>
        <w:tc>
          <w:tcPr>
            <w:tcW w:w="270" w:type="dxa"/>
            <w:vAlign w:val="bottom"/>
          </w:tcPr>
          <w:p w14:paraId="6E13ED65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0D87403E" w14:textId="59BAB7B5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18B84A71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710C8233" w14:textId="5452771C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7EBE4BA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7FB27355" w14:textId="0316911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7BFF73D2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120B2784" w14:textId="7AB0400A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0F7BFE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4B89EFA9" w14:textId="17A2D436" w:rsidR="008734F2" w:rsidRPr="009433A9" w:rsidRDefault="008734F2" w:rsidP="008734F2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5BC1212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B0DF0B1" w14:textId="5695BBCA" w:rsidR="008734F2" w:rsidRPr="009433A9" w:rsidRDefault="008734F2" w:rsidP="008734F2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0D779F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56EAD07" w14:textId="3F5178FC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53,463</w:t>
            </w:r>
          </w:p>
        </w:tc>
        <w:tc>
          <w:tcPr>
            <w:tcW w:w="270" w:type="dxa"/>
          </w:tcPr>
          <w:p w14:paraId="61F0DD81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06E7BBF" w14:textId="6D53672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82,828</w:t>
            </w:r>
          </w:p>
        </w:tc>
        <w:tc>
          <w:tcPr>
            <w:tcW w:w="236" w:type="dxa"/>
            <w:vAlign w:val="bottom"/>
          </w:tcPr>
          <w:p w14:paraId="598E3F14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116C34C" w14:textId="79B0698B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214F1D11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31AE293" w14:textId="49520D79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973139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7EC38129" w14:textId="6FFB6A7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53,463</w:t>
            </w:r>
          </w:p>
        </w:tc>
        <w:tc>
          <w:tcPr>
            <w:tcW w:w="271" w:type="dxa"/>
            <w:gridSpan w:val="2"/>
            <w:vAlign w:val="bottom"/>
          </w:tcPr>
          <w:p w14:paraId="2D3F0505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65B065DC" w14:textId="33A822F9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82,828</w:t>
            </w:r>
          </w:p>
        </w:tc>
      </w:tr>
      <w:tr w:rsidR="008734F2" w:rsidRPr="009433A9" w14:paraId="619D5ED0" w14:textId="77777777" w:rsidTr="00381988">
        <w:tc>
          <w:tcPr>
            <w:tcW w:w="1979" w:type="dxa"/>
          </w:tcPr>
          <w:p w14:paraId="0A0F6350" w14:textId="3323BE85" w:rsidR="008734F2" w:rsidRPr="009433A9" w:rsidRDefault="008734F2" w:rsidP="008734F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ก๊าซธรรมชาติอัดสำหรั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บ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อุตสาหก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รรม</w:t>
            </w:r>
          </w:p>
        </w:tc>
        <w:tc>
          <w:tcPr>
            <w:tcW w:w="719" w:type="dxa"/>
            <w:vAlign w:val="bottom"/>
          </w:tcPr>
          <w:p w14:paraId="0B61A718" w14:textId="77777777" w:rsidR="008734F2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3C53EB95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7A817EE1" w14:textId="77777777" w:rsidR="008734F2" w:rsidRPr="00F359E5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4ED7014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33F1904C" w14:textId="77777777" w:rsidR="008734F2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5399610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1D3ED794" w14:textId="77777777" w:rsidR="008734F2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EE1149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6BDFDE29" w14:textId="77777777" w:rsidR="008734F2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65ACE06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649E6ADC" w14:textId="77777777" w:rsidR="008734F2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7659FB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366C6C7" w14:textId="77777777" w:rsidR="008734F2" w:rsidRDefault="008734F2" w:rsidP="008734F2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8E49CE8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564373D" w14:textId="77777777" w:rsidR="008734F2" w:rsidRDefault="008734F2" w:rsidP="008734F2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0A7F986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71C65C4" w14:textId="77777777" w:rsidR="008734F2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778F31B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6134A04" w14:textId="77777777" w:rsidR="008734F2" w:rsidRPr="00F359E5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D0B7B5B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C882E4C" w14:textId="77777777" w:rsidR="008734F2" w:rsidRDefault="008734F2" w:rsidP="008734F2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2F64E41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C8F0EF6" w14:textId="77777777" w:rsidR="008734F2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73DCD95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09049B48" w14:textId="77777777" w:rsidR="008734F2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10C5DDF2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1E036A7" w14:textId="77777777" w:rsidR="008734F2" w:rsidRPr="00F359E5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8734F2" w:rsidRPr="009433A9" w14:paraId="148442F4" w14:textId="77777777" w:rsidTr="00381988">
        <w:tc>
          <w:tcPr>
            <w:tcW w:w="1979" w:type="dxa"/>
          </w:tcPr>
          <w:p w14:paraId="35D3D9C7" w14:textId="121D8C0E" w:rsidR="008734F2" w:rsidRPr="009433A9" w:rsidRDefault="008734F2" w:rsidP="008734F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 xml:space="preserve">   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(iCNG)</w:t>
            </w:r>
          </w:p>
        </w:tc>
        <w:tc>
          <w:tcPr>
            <w:tcW w:w="719" w:type="dxa"/>
          </w:tcPr>
          <w:p w14:paraId="1B5683E8" w14:textId="29CCE8E3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162,994</w:t>
            </w:r>
          </w:p>
        </w:tc>
        <w:tc>
          <w:tcPr>
            <w:tcW w:w="247" w:type="dxa"/>
          </w:tcPr>
          <w:p w14:paraId="610F223D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74CDE8C3" w14:textId="5482CE0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131,027</w:t>
            </w:r>
          </w:p>
        </w:tc>
        <w:tc>
          <w:tcPr>
            <w:tcW w:w="270" w:type="dxa"/>
          </w:tcPr>
          <w:p w14:paraId="1A678A1C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12A2506" w14:textId="4E3E14E8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18DB0A4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24A5E154" w14:textId="77B75370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AC21FDF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44D6502" w14:textId="5D7139CF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3828E401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0E38492" w14:textId="4F08F61C" w:rsidR="008734F2" w:rsidRPr="009433A9" w:rsidRDefault="008734F2" w:rsidP="008734F2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361BB1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7534A55" w14:textId="08AEFE58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15764CA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BC0266E" w14:textId="25D664EB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58F0143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A301CC3" w14:textId="79BDBAC4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162,994</w:t>
            </w:r>
          </w:p>
        </w:tc>
        <w:tc>
          <w:tcPr>
            <w:tcW w:w="270" w:type="dxa"/>
          </w:tcPr>
          <w:p w14:paraId="02CC523D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A142EF4" w14:textId="65E4D59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131,027</w:t>
            </w:r>
          </w:p>
        </w:tc>
        <w:tc>
          <w:tcPr>
            <w:tcW w:w="236" w:type="dxa"/>
          </w:tcPr>
          <w:p w14:paraId="235A4100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87C683A" w14:textId="6C41C4C7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37B760FF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1876E42" w14:textId="2CEA4F8F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39DC845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718E74A" w14:textId="739BAEB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162,994</w:t>
            </w:r>
          </w:p>
        </w:tc>
        <w:tc>
          <w:tcPr>
            <w:tcW w:w="271" w:type="dxa"/>
            <w:gridSpan w:val="2"/>
          </w:tcPr>
          <w:p w14:paraId="416DF51F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392DF10" w14:textId="07EF059F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131,027</w:t>
            </w:r>
          </w:p>
        </w:tc>
      </w:tr>
      <w:tr w:rsidR="008734F2" w:rsidRPr="009433A9" w14:paraId="39487F39" w14:textId="77777777" w:rsidTr="00381988">
        <w:tc>
          <w:tcPr>
            <w:tcW w:w="1979" w:type="dxa"/>
          </w:tcPr>
          <w:p w14:paraId="310951D3" w14:textId="77777777" w:rsidR="008734F2" w:rsidRPr="009433A9" w:rsidRDefault="008734F2" w:rsidP="008734F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บริการอัดก๊าซธรรมชาติ (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PMS)</w:t>
            </w:r>
          </w:p>
        </w:tc>
        <w:tc>
          <w:tcPr>
            <w:tcW w:w="719" w:type="dxa"/>
            <w:vAlign w:val="bottom"/>
          </w:tcPr>
          <w:p w14:paraId="4D94D48F" w14:textId="0350942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92,273</w:t>
            </w:r>
          </w:p>
        </w:tc>
        <w:tc>
          <w:tcPr>
            <w:tcW w:w="247" w:type="dxa"/>
            <w:vAlign w:val="bottom"/>
          </w:tcPr>
          <w:p w14:paraId="61AB41AC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2034785" w14:textId="18A64AD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106,128</w:t>
            </w:r>
          </w:p>
        </w:tc>
        <w:tc>
          <w:tcPr>
            <w:tcW w:w="270" w:type="dxa"/>
            <w:vAlign w:val="bottom"/>
          </w:tcPr>
          <w:p w14:paraId="52DB593C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43FB3B2D" w14:textId="3EB4F2AE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1819F8CE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76AA6F1" w14:textId="45B4B49D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193368F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7A0B89B" w14:textId="5BC39A68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4BD6F60A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0A9AE69" w14:textId="4081CB9E" w:rsidR="008734F2" w:rsidRPr="009433A9" w:rsidRDefault="008734F2" w:rsidP="008734F2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8949E4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888E31B" w14:textId="5DB204D3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67D706E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54EFBD5" w14:textId="4E6D4B68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2200C5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286705F" w14:textId="4DB650BC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92,273</w:t>
            </w:r>
          </w:p>
        </w:tc>
        <w:tc>
          <w:tcPr>
            <w:tcW w:w="270" w:type="dxa"/>
          </w:tcPr>
          <w:p w14:paraId="3A91D5A3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7BDA1FD" w14:textId="504A44DC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106,128</w:t>
            </w:r>
          </w:p>
        </w:tc>
        <w:tc>
          <w:tcPr>
            <w:tcW w:w="236" w:type="dxa"/>
            <w:vAlign w:val="bottom"/>
          </w:tcPr>
          <w:p w14:paraId="10FC1D3D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2FA54B9" w14:textId="3226F530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48911373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0A3FF3E" w14:textId="51F2BAE8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E83A68C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0B99051B" w14:textId="78A2959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92,273</w:t>
            </w:r>
          </w:p>
        </w:tc>
        <w:tc>
          <w:tcPr>
            <w:tcW w:w="271" w:type="dxa"/>
            <w:gridSpan w:val="2"/>
            <w:vAlign w:val="bottom"/>
          </w:tcPr>
          <w:p w14:paraId="08659D4A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D4FCBC1" w14:textId="0A219744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106,128</w:t>
            </w:r>
          </w:p>
        </w:tc>
      </w:tr>
      <w:tr w:rsidR="008734F2" w:rsidRPr="009433A9" w14:paraId="11C5A552" w14:textId="77777777" w:rsidTr="00381988">
        <w:tc>
          <w:tcPr>
            <w:tcW w:w="1979" w:type="dxa"/>
          </w:tcPr>
          <w:p w14:paraId="2D45703F" w14:textId="77777777" w:rsidR="008734F2" w:rsidRPr="009433A9" w:rsidRDefault="008734F2" w:rsidP="008734F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ขนส่ง</w:t>
            </w:r>
          </w:p>
        </w:tc>
        <w:tc>
          <w:tcPr>
            <w:tcW w:w="719" w:type="dxa"/>
          </w:tcPr>
          <w:p w14:paraId="5BEFDFC0" w14:textId="0719302A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1C67B1CD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11CD246" w14:textId="314C7241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9BBA83C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F31F9B7" w14:textId="3ECED45A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0B4594E3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76D6CCF" w14:textId="5CC7EA26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BF3F85A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98B3C2F" w14:textId="7A076A4F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5D90A65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14A84EB" w14:textId="7C6E9908" w:rsidR="008734F2" w:rsidRPr="009433A9" w:rsidRDefault="008734F2" w:rsidP="008734F2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2D9E404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C0D5395" w14:textId="2457C71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43,966</w:t>
            </w:r>
          </w:p>
        </w:tc>
        <w:tc>
          <w:tcPr>
            <w:tcW w:w="236" w:type="dxa"/>
          </w:tcPr>
          <w:p w14:paraId="164C44C9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6F79BB4" w14:textId="14701626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40,856</w:t>
            </w:r>
          </w:p>
        </w:tc>
        <w:tc>
          <w:tcPr>
            <w:tcW w:w="236" w:type="dxa"/>
          </w:tcPr>
          <w:p w14:paraId="641D0335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810F8A5" w14:textId="01787906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43,966</w:t>
            </w:r>
          </w:p>
        </w:tc>
        <w:tc>
          <w:tcPr>
            <w:tcW w:w="270" w:type="dxa"/>
          </w:tcPr>
          <w:p w14:paraId="4E1FBD77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2B44ACF" w14:textId="44F943F6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40,856</w:t>
            </w:r>
          </w:p>
        </w:tc>
        <w:tc>
          <w:tcPr>
            <w:tcW w:w="236" w:type="dxa"/>
          </w:tcPr>
          <w:p w14:paraId="49A6B31A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B31C65D" w14:textId="1B9905AF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5F93900F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B0A8B15" w14:textId="39F1B0F5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E86733B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6FF66AB" w14:textId="50F74F7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43,966</w:t>
            </w:r>
          </w:p>
        </w:tc>
        <w:tc>
          <w:tcPr>
            <w:tcW w:w="271" w:type="dxa"/>
            <w:gridSpan w:val="2"/>
          </w:tcPr>
          <w:p w14:paraId="2F12657F" w14:textId="7777777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FCC7587" w14:textId="458242E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40,856</w:t>
            </w:r>
          </w:p>
        </w:tc>
      </w:tr>
      <w:tr w:rsidR="008734F2" w:rsidRPr="009433A9" w14:paraId="0129AE85" w14:textId="77777777" w:rsidTr="00381988">
        <w:tc>
          <w:tcPr>
            <w:tcW w:w="1979" w:type="dxa"/>
          </w:tcPr>
          <w:p w14:paraId="6663F635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อะไหล่และอุปกรณ์</w:t>
            </w:r>
          </w:p>
        </w:tc>
        <w:tc>
          <w:tcPr>
            <w:tcW w:w="719" w:type="dxa"/>
          </w:tcPr>
          <w:p w14:paraId="23E92AAB" w14:textId="1822269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14,580</w:t>
            </w:r>
          </w:p>
        </w:tc>
        <w:tc>
          <w:tcPr>
            <w:tcW w:w="247" w:type="dxa"/>
          </w:tcPr>
          <w:p w14:paraId="4316ACAD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7EB386C" w14:textId="33ACC1C9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11,238</w:t>
            </w:r>
          </w:p>
        </w:tc>
        <w:tc>
          <w:tcPr>
            <w:tcW w:w="270" w:type="dxa"/>
          </w:tcPr>
          <w:p w14:paraId="75E05D53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B692E0B" w14:textId="5DDB6976" w:rsidR="008734F2" w:rsidRPr="009433A9" w:rsidRDefault="008734F2" w:rsidP="008734F2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29,806</w:t>
            </w:r>
          </w:p>
        </w:tc>
        <w:tc>
          <w:tcPr>
            <w:tcW w:w="273" w:type="dxa"/>
          </w:tcPr>
          <w:p w14:paraId="4D181D4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1274ED6" w14:textId="65F1DAF0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C0823C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F50B645" w14:textId="21382CAC" w:rsidR="008734F2" w:rsidRPr="009433A9" w:rsidRDefault="008734F2" w:rsidP="008734F2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31,819</w:t>
            </w:r>
          </w:p>
        </w:tc>
        <w:tc>
          <w:tcPr>
            <w:tcW w:w="242" w:type="dxa"/>
          </w:tcPr>
          <w:p w14:paraId="066D6B6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EBD3AE3" w14:textId="0A691A7C" w:rsidR="008734F2" w:rsidRPr="009433A9" w:rsidRDefault="008734F2" w:rsidP="008734F2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C88D75B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8BA7D13" w14:textId="567E6AB7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55D1286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E9C899B" w14:textId="7D29ACBB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657BA80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E9AAD60" w14:textId="0CB95BF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76,205</w:t>
            </w:r>
          </w:p>
        </w:tc>
        <w:tc>
          <w:tcPr>
            <w:tcW w:w="270" w:type="dxa"/>
          </w:tcPr>
          <w:p w14:paraId="2EF9EC81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4F2E648" w14:textId="6F5B74F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11,238</w:t>
            </w:r>
          </w:p>
        </w:tc>
        <w:tc>
          <w:tcPr>
            <w:tcW w:w="236" w:type="dxa"/>
          </w:tcPr>
          <w:p w14:paraId="357934B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5E750A8" w14:textId="587BDCD8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160DF528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082B4E2" w14:textId="42D49026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162022B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7F9EAB6" w14:textId="49CB266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76,205</w:t>
            </w:r>
          </w:p>
        </w:tc>
        <w:tc>
          <w:tcPr>
            <w:tcW w:w="271" w:type="dxa"/>
            <w:gridSpan w:val="2"/>
          </w:tcPr>
          <w:p w14:paraId="59AE1FB5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803498F" w14:textId="7CA86A0C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11,238</w:t>
            </w:r>
          </w:p>
        </w:tc>
      </w:tr>
      <w:tr w:rsidR="008734F2" w:rsidRPr="009433A9" w14:paraId="5CE46EC2" w14:textId="77777777" w:rsidTr="00381988">
        <w:tc>
          <w:tcPr>
            <w:tcW w:w="1979" w:type="dxa"/>
          </w:tcPr>
          <w:p w14:paraId="3718E74E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719" w:type="dxa"/>
          </w:tcPr>
          <w:p w14:paraId="516E5DA6" w14:textId="23B240C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51,934</w:t>
            </w:r>
          </w:p>
        </w:tc>
        <w:tc>
          <w:tcPr>
            <w:tcW w:w="247" w:type="dxa"/>
          </w:tcPr>
          <w:p w14:paraId="120B8518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EFDB0C0" w14:textId="27C89EB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47,621</w:t>
            </w:r>
          </w:p>
        </w:tc>
        <w:tc>
          <w:tcPr>
            <w:tcW w:w="270" w:type="dxa"/>
          </w:tcPr>
          <w:p w14:paraId="45729715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81AD898" w14:textId="0CCC1B05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18F42280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68DC55D3" w14:textId="0F25B5E5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7D56ADF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171EA72" w14:textId="0986536F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0A3BCD71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33451A1B" w14:textId="34BFD135" w:rsidR="008734F2" w:rsidRPr="009433A9" w:rsidRDefault="008734F2" w:rsidP="008734F2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D0749AC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BA23519" w14:textId="4AD0DDC0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8DBC7A4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286A3F6" w14:textId="3DC9AEE1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24CF5D9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D806BBC" w14:textId="105F493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51,934</w:t>
            </w:r>
          </w:p>
        </w:tc>
        <w:tc>
          <w:tcPr>
            <w:tcW w:w="270" w:type="dxa"/>
          </w:tcPr>
          <w:p w14:paraId="02B1E657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DDE3F50" w14:textId="6BB1177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47,621</w:t>
            </w:r>
          </w:p>
        </w:tc>
        <w:tc>
          <w:tcPr>
            <w:tcW w:w="236" w:type="dxa"/>
          </w:tcPr>
          <w:p w14:paraId="522FEA9B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3482789" w14:textId="22D4353E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52216379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5F1F557" w14:textId="7D46B24B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E5E0963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89ADB54" w14:textId="59E509F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51,934</w:t>
            </w:r>
          </w:p>
        </w:tc>
        <w:tc>
          <w:tcPr>
            <w:tcW w:w="271" w:type="dxa"/>
            <w:gridSpan w:val="2"/>
          </w:tcPr>
          <w:p w14:paraId="77DD007A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46835CA" w14:textId="504556F4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47,621</w:t>
            </w:r>
          </w:p>
        </w:tc>
      </w:tr>
      <w:tr w:rsidR="008734F2" w:rsidRPr="009433A9" w14:paraId="35658049" w14:textId="77777777" w:rsidTr="00381988">
        <w:tc>
          <w:tcPr>
            <w:tcW w:w="1979" w:type="dxa"/>
            <w:shd w:val="clear" w:color="auto" w:fill="auto"/>
          </w:tcPr>
          <w:p w14:paraId="4279E35D" w14:textId="77777777" w:rsidR="008734F2" w:rsidRPr="009433A9" w:rsidRDefault="008734F2" w:rsidP="008734F2">
            <w:pPr>
              <w:pStyle w:val="NoSpacing"/>
              <w:ind w:right="-1097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ซ่อมแซมและบำรุงรักษารถ</w:t>
            </w: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เมล์ 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NGV</w:t>
            </w:r>
          </w:p>
        </w:tc>
        <w:tc>
          <w:tcPr>
            <w:tcW w:w="719" w:type="dxa"/>
            <w:shd w:val="clear" w:color="auto" w:fill="auto"/>
          </w:tcPr>
          <w:p w14:paraId="59144D49" w14:textId="086AF71F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AE5D5F0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shd w:val="clear" w:color="auto" w:fill="auto"/>
          </w:tcPr>
          <w:p w14:paraId="5E4D5205" w14:textId="35AEC9CD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07124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shd w:val="clear" w:color="auto" w:fill="auto"/>
          </w:tcPr>
          <w:p w14:paraId="44115E6D" w14:textId="65C2CD93" w:rsidR="008734F2" w:rsidRPr="009433A9" w:rsidRDefault="008734F2" w:rsidP="008734F2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37,161</w:t>
            </w:r>
          </w:p>
        </w:tc>
        <w:tc>
          <w:tcPr>
            <w:tcW w:w="273" w:type="dxa"/>
            <w:shd w:val="clear" w:color="auto" w:fill="auto"/>
          </w:tcPr>
          <w:p w14:paraId="69604819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shd w:val="clear" w:color="auto" w:fill="auto"/>
          </w:tcPr>
          <w:p w14:paraId="2DBAD261" w14:textId="3D8429A6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37,567</w:t>
            </w:r>
          </w:p>
        </w:tc>
        <w:tc>
          <w:tcPr>
            <w:tcW w:w="270" w:type="dxa"/>
            <w:shd w:val="clear" w:color="auto" w:fill="auto"/>
          </w:tcPr>
          <w:p w14:paraId="7325B145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shd w:val="clear" w:color="auto" w:fill="auto"/>
          </w:tcPr>
          <w:p w14:paraId="080EA2B3" w14:textId="013B912F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4845F9B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shd w:val="clear" w:color="auto" w:fill="auto"/>
          </w:tcPr>
          <w:p w14:paraId="55548816" w14:textId="0553B661" w:rsidR="008734F2" w:rsidRPr="009433A9" w:rsidRDefault="008734F2" w:rsidP="008734F2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F59879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36E723B0" w14:textId="49D7DE79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50E696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26AAE58E" w14:textId="461B23FF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3542FE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6757CBE9" w14:textId="7CAE80AC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37,161</w:t>
            </w:r>
          </w:p>
        </w:tc>
        <w:tc>
          <w:tcPr>
            <w:tcW w:w="270" w:type="dxa"/>
            <w:shd w:val="clear" w:color="auto" w:fill="auto"/>
          </w:tcPr>
          <w:p w14:paraId="2E3687FB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7D0B75F5" w14:textId="3493DF82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37,567</w:t>
            </w:r>
          </w:p>
        </w:tc>
        <w:tc>
          <w:tcPr>
            <w:tcW w:w="236" w:type="dxa"/>
            <w:shd w:val="clear" w:color="auto" w:fill="auto"/>
          </w:tcPr>
          <w:p w14:paraId="3BB926AC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490D7943" w14:textId="420B5F25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24F1E4F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shd w:val="clear" w:color="auto" w:fill="auto"/>
          </w:tcPr>
          <w:p w14:paraId="6EE8D713" w14:textId="4B2B76F8" w:rsidR="008734F2" w:rsidRPr="00495CE2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95CE2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8FF8D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shd w:val="clear" w:color="auto" w:fill="auto"/>
          </w:tcPr>
          <w:p w14:paraId="2F49997C" w14:textId="524A32B3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37,161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591F401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shd w:val="clear" w:color="auto" w:fill="auto"/>
          </w:tcPr>
          <w:p w14:paraId="3B4A888E" w14:textId="5B3968B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37,567</w:t>
            </w:r>
          </w:p>
        </w:tc>
      </w:tr>
      <w:tr w:rsidR="008734F2" w:rsidRPr="009433A9" w14:paraId="4CEE80EA" w14:textId="77777777" w:rsidTr="00381988">
        <w:tc>
          <w:tcPr>
            <w:tcW w:w="1979" w:type="dxa"/>
          </w:tcPr>
          <w:p w14:paraId="11F73C0D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719" w:type="dxa"/>
          </w:tcPr>
          <w:p w14:paraId="54C775CB" w14:textId="0A970CEC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02FED9FF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5FDB8AC" w14:textId="5CE2EDCF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1A25854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C238809" w14:textId="5139D207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7A26CA29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D2681B4" w14:textId="08CA133E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94AA525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FAE2C40" w14:textId="41BA6DD5" w:rsidR="008734F2" w:rsidRPr="009433A9" w:rsidRDefault="008734F2" w:rsidP="008734F2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21,458</w:t>
            </w:r>
          </w:p>
        </w:tc>
        <w:tc>
          <w:tcPr>
            <w:tcW w:w="242" w:type="dxa"/>
          </w:tcPr>
          <w:p w14:paraId="27E4426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AD366BD" w14:textId="2006D27C" w:rsidR="008734F2" w:rsidRPr="009433A9" w:rsidRDefault="008734F2" w:rsidP="008734F2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22,377</w:t>
            </w:r>
          </w:p>
        </w:tc>
        <w:tc>
          <w:tcPr>
            <w:tcW w:w="236" w:type="dxa"/>
          </w:tcPr>
          <w:p w14:paraId="1B19694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8E7C18C" w14:textId="797EABFC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DF8F705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3294884" w14:textId="4B50DA5C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1CFD7A8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D910A7E" w14:textId="315A0479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21,458</w:t>
            </w:r>
          </w:p>
        </w:tc>
        <w:tc>
          <w:tcPr>
            <w:tcW w:w="270" w:type="dxa"/>
          </w:tcPr>
          <w:p w14:paraId="004C620A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D59BA15" w14:textId="28408D23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22,377</w:t>
            </w:r>
          </w:p>
        </w:tc>
        <w:tc>
          <w:tcPr>
            <w:tcW w:w="236" w:type="dxa"/>
          </w:tcPr>
          <w:p w14:paraId="46445DB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7CB41FF" w14:textId="494DDD31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5BAFB8DD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F53DF55" w14:textId="77D5D508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FABB30B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9008DE2" w14:textId="039D1406" w:rsidR="008734F2" w:rsidRPr="009433A9" w:rsidRDefault="00900EE6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00EE6">
              <w:rPr>
                <w:rFonts w:ascii="Angsana New" w:hAnsi="Angsana New" w:hint="cs"/>
                <w:sz w:val="19"/>
                <w:szCs w:val="19"/>
                <w:lang w:eastAsia="en-GB"/>
              </w:rPr>
              <w:t>21</w:t>
            </w:r>
            <w:r w:rsidR="008734F2">
              <w:rPr>
                <w:rFonts w:ascii="Angsana New" w:hAnsi="Angsana New"/>
                <w:sz w:val="19"/>
                <w:szCs w:val="19"/>
                <w:lang w:eastAsia="en-GB"/>
              </w:rPr>
              <w:t>,458</w:t>
            </w:r>
          </w:p>
        </w:tc>
        <w:tc>
          <w:tcPr>
            <w:tcW w:w="271" w:type="dxa"/>
            <w:gridSpan w:val="2"/>
          </w:tcPr>
          <w:p w14:paraId="754FC541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04F4A9F" w14:textId="1B6A6CF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22,377</w:t>
            </w:r>
          </w:p>
        </w:tc>
      </w:tr>
      <w:tr w:rsidR="008734F2" w:rsidRPr="009433A9" w14:paraId="1E64691A" w14:textId="77777777" w:rsidTr="00381988">
        <w:tc>
          <w:tcPr>
            <w:tcW w:w="1979" w:type="dxa"/>
          </w:tcPr>
          <w:p w14:paraId="74D471F6" w14:textId="77777777" w:rsidR="008734F2" w:rsidRPr="009433A9" w:rsidRDefault="008734F2" w:rsidP="008734F2">
            <w:pPr>
              <w:pStyle w:val="NoSpacing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รับเหมาก่อสร้าง</w:t>
            </w:r>
          </w:p>
        </w:tc>
        <w:tc>
          <w:tcPr>
            <w:tcW w:w="719" w:type="dxa"/>
          </w:tcPr>
          <w:p w14:paraId="1524EC39" w14:textId="5FD77719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4486F1F1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7FC7CFA" w14:textId="08118C5A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C532ECD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E376037" w14:textId="323B2F69" w:rsidR="008734F2" w:rsidRPr="009433A9" w:rsidRDefault="008734F2" w:rsidP="008734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4D72EDA1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D13168C" w14:textId="24421A2F" w:rsidR="008734F2" w:rsidRPr="009433A9" w:rsidRDefault="008734F2" w:rsidP="00495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054E9A0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4938721" w14:textId="653D72F7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2AB3B4F6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B320F24" w14:textId="16F34D7A" w:rsidR="008734F2" w:rsidRPr="009433A9" w:rsidRDefault="008734F2" w:rsidP="008734F2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A7BC6BF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9847217" w14:textId="0B98CF32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919BAFD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B27658E" w14:textId="0EEFF0FA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16FFD23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04EE7A1" w14:textId="656A6DB2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E18E301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BC97D31" w14:textId="1659A4BC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BD4CD37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DD1A01B" w14:textId="765F963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11,758</w:t>
            </w:r>
          </w:p>
        </w:tc>
        <w:tc>
          <w:tcPr>
            <w:tcW w:w="276" w:type="dxa"/>
          </w:tcPr>
          <w:p w14:paraId="5DF7FFA7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E178D53" w14:textId="6D775736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45,907</w:t>
            </w:r>
          </w:p>
        </w:tc>
        <w:tc>
          <w:tcPr>
            <w:tcW w:w="236" w:type="dxa"/>
          </w:tcPr>
          <w:p w14:paraId="389572F5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867F79F" w14:textId="6C2E04E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11,758</w:t>
            </w:r>
          </w:p>
        </w:tc>
        <w:tc>
          <w:tcPr>
            <w:tcW w:w="271" w:type="dxa"/>
            <w:gridSpan w:val="2"/>
          </w:tcPr>
          <w:p w14:paraId="279367B4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CFE2F2B" w14:textId="3ACEE55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45,907</w:t>
            </w:r>
          </w:p>
        </w:tc>
      </w:tr>
      <w:tr w:rsidR="008734F2" w:rsidRPr="009433A9" w14:paraId="61880C64" w14:textId="77777777" w:rsidTr="00381988">
        <w:tc>
          <w:tcPr>
            <w:tcW w:w="1979" w:type="dxa"/>
          </w:tcPr>
          <w:p w14:paraId="0D20D42E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อื่น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F7891FF" w14:textId="116E37A6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1,327</w:t>
            </w:r>
          </w:p>
        </w:tc>
        <w:tc>
          <w:tcPr>
            <w:tcW w:w="247" w:type="dxa"/>
          </w:tcPr>
          <w:p w14:paraId="0F85C0B3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193E5D6F" w14:textId="4D524572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3,182</w:t>
            </w:r>
          </w:p>
        </w:tc>
        <w:tc>
          <w:tcPr>
            <w:tcW w:w="270" w:type="dxa"/>
          </w:tcPr>
          <w:p w14:paraId="08932CF7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1130B7B5" w14:textId="42E57F51" w:rsidR="008734F2" w:rsidRPr="009433A9" w:rsidRDefault="008734F2" w:rsidP="008734F2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1504422B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F6B33ED" w14:textId="09438AE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</w:tcPr>
          <w:p w14:paraId="2EB3EFCD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8036A1B" w14:textId="01706519" w:rsidR="008734F2" w:rsidRPr="009433A9" w:rsidRDefault="008734F2" w:rsidP="008734F2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460A7775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1A95A1B1" w14:textId="778861C1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968C323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3130CA0" w14:textId="00517354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CD83A27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E3BD6D1" w14:textId="63D48FA6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8ACD1EF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8FEBF01" w14:textId="4877F37C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1,327</w:t>
            </w:r>
          </w:p>
        </w:tc>
        <w:tc>
          <w:tcPr>
            <w:tcW w:w="270" w:type="dxa"/>
          </w:tcPr>
          <w:p w14:paraId="7FF24288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BEF4BF4" w14:textId="0BBBA756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3,203</w:t>
            </w:r>
          </w:p>
        </w:tc>
        <w:tc>
          <w:tcPr>
            <w:tcW w:w="236" w:type="dxa"/>
          </w:tcPr>
          <w:p w14:paraId="76417C85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952F2F3" w14:textId="6BACADD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3,732</w:t>
            </w:r>
          </w:p>
        </w:tc>
        <w:tc>
          <w:tcPr>
            <w:tcW w:w="276" w:type="dxa"/>
          </w:tcPr>
          <w:p w14:paraId="0E3F3F34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2B686916" w14:textId="1585264E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5,191</w:t>
            </w:r>
          </w:p>
        </w:tc>
        <w:tc>
          <w:tcPr>
            <w:tcW w:w="236" w:type="dxa"/>
          </w:tcPr>
          <w:p w14:paraId="5F943780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422006A" w14:textId="60C4F46A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5,059</w:t>
            </w:r>
          </w:p>
        </w:tc>
        <w:tc>
          <w:tcPr>
            <w:tcW w:w="271" w:type="dxa"/>
            <w:gridSpan w:val="2"/>
          </w:tcPr>
          <w:p w14:paraId="3776D75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2F4572" w14:textId="6935864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8,394</w:t>
            </w:r>
          </w:p>
        </w:tc>
      </w:tr>
      <w:tr w:rsidR="008734F2" w:rsidRPr="009433A9" w14:paraId="467ACE53" w14:textId="77777777" w:rsidTr="00381988">
        <w:tc>
          <w:tcPr>
            <w:tcW w:w="1979" w:type="dxa"/>
          </w:tcPr>
          <w:p w14:paraId="3B503A56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0FDABF33" w14:textId="429639E6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376,571</w:t>
            </w:r>
          </w:p>
        </w:tc>
        <w:tc>
          <w:tcPr>
            <w:tcW w:w="247" w:type="dxa"/>
          </w:tcPr>
          <w:p w14:paraId="55E5C5B8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6ADEF48A" w14:textId="5DE9F73E" w:rsidR="008734F2" w:rsidRPr="009433A9" w:rsidRDefault="008734F2" w:rsidP="008734F2">
            <w:pPr>
              <w:pStyle w:val="BodyText"/>
              <w:tabs>
                <w:tab w:val="clear" w:pos="680"/>
                <w:tab w:val="left" w:pos="9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382,024</w:t>
            </w:r>
          </w:p>
        </w:tc>
        <w:tc>
          <w:tcPr>
            <w:tcW w:w="270" w:type="dxa"/>
          </w:tcPr>
          <w:p w14:paraId="06584407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0336779F" w14:textId="5398DC4B" w:rsidR="008734F2" w:rsidRPr="009433A9" w:rsidRDefault="008734F2" w:rsidP="008734F2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66,967</w:t>
            </w:r>
          </w:p>
        </w:tc>
        <w:tc>
          <w:tcPr>
            <w:tcW w:w="273" w:type="dxa"/>
          </w:tcPr>
          <w:p w14:paraId="5B97AF47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652C308D" w14:textId="3842E92E" w:rsidR="008734F2" w:rsidRPr="009433A9" w:rsidRDefault="008734F2" w:rsidP="008734F2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37,588</w:t>
            </w:r>
          </w:p>
        </w:tc>
        <w:tc>
          <w:tcPr>
            <w:tcW w:w="270" w:type="dxa"/>
          </w:tcPr>
          <w:p w14:paraId="6B4F886E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531E3C9" w14:textId="3C744E12" w:rsidR="008734F2" w:rsidRPr="009433A9" w:rsidRDefault="008734F2" w:rsidP="008734F2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53,277</w:t>
            </w:r>
          </w:p>
        </w:tc>
        <w:tc>
          <w:tcPr>
            <w:tcW w:w="242" w:type="dxa"/>
          </w:tcPr>
          <w:p w14:paraId="45FC91BA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056F6224" w14:textId="0EA037CF" w:rsidR="008734F2" w:rsidRPr="009433A9" w:rsidRDefault="008734F2" w:rsidP="008734F2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22,377</w:t>
            </w:r>
          </w:p>
        </w:tc>
        <w:tc>
          <w:tcPr>
            <w:tcW w:w="236" w:type="dxa"/>
          </w:tcPr>
          <w:p w14:paraId="1D14C331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090E68C" w14:textId="03DE619F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43,966</w:t>
            </w:r>
          </w:p>
        </w:tc>
        <w:tc>
          <w:tcPr>
            <w:tcW w:w="236" w:type="dxa"/>
          </w:tcPr>
          <w:p w14:paraId="11E96819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B3563" w14:textId="159457D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40,856</w:t>
            </w:r>
          </w:p>
        </w:tc>
        <w:tc>
          <w:tcPr>
            <w:tcW w:w="236" w:type="dxa"/>
          </w:tcPr>
          <w:p w14:paraId="5A4BFA8B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FD78FB2" w14:textId="5A3AE53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540,781</w:t>
            </w:r>
          </w:p>
        </w:tc>
        <w:tc>
          <w:tcPr>
            <w:tcW w:w="270" w:type="dxa"/>
          </w:tcPr>
          <w:p w14:paraId="7BB07A66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C5499FC" w14:textId="6EC304B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482,845</w:t>
            </w:r>
          </w:p>
        </w:tc>
        <w:tc>
          <w:tcPr>
            <w:tcW w:w="236" w:type="dxa"/>
          </w:tcPr>
          <w:p w14:paraId="14A42700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878E54B" w14:textId="5832A2E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15,490</w:t>
            </w:r>
          </w:p>
        </w:tc>
        <w:tc>
          <w:tcPr>
            <w:tcW w:w="276" w:type="dxa"/>
          </w:tcPr>
          <w:p w14:paraId="51015439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3B08F0CA" w14:textId="5F8B1BA6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51,098</w:t>
            </w:r>
          </w:p>
        </w:tc>
        <w:tc>
          <w:tcPr>
            <w:tcW w:w="236" w:type="dxa"/>
          </w:tcPr>
          <w:p w14:paraId="610A464E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6237FEC4" w14:textId="2C55ED2A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556,271</w:t>
            </w:r>
          </w:p>
        </w:tc>
        <w:tc>
          <w:tcPr>
            <w:tcW w:w="271" w:type="dxa"/>
            <w:gridSpan w:val="2"/>
          </w:tcPr>
          <w:p w14:paraId="19359CA4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8C70796" w14:textId="6B65B184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533,943</w:t>
            </w:r>
          </w:p>
        </w:tc>
      </w:tr>
      <w:tr w:rsidR="008734F2" w:rsidRPr="009433A9" w14:paraId="4B83C9F8" w14:textId="77777777" w:rsidTr="00381988">
        <w:tc>
          <w:tcPr>
            <w:tcW w:w="1979" w:type="dxa"/>
          </w:tcPr>
          <w:p w14:paraId="704A0EE8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642AC26E" w14:textId="7777777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5771E26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</w:tcPr>
          <w:p w14:paraId="47069D12" w14:textId="77777777" w:rsidR="008734F2" w:rsidRPr="009433A9" w:rsidRDefault="008734F2" w:rsidP="008734F2">
            <w:pPr>
              <w:pStyle w:val="BodyText"/>
              <w:tabs>
                <w:tab w:val="clear" w:pos="680"/>
                <w:tab w:val="left" w:pos="9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3C4A2B7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09A324E5" w14:textId="77777777" w:rsidR="008734F2" w:rsidRPr="009433A9" w:rsidRDefault="008734F2" w:rsidP="008734F2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52CB139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53BAB296" w14:textId="77777777" w:rsidR="008734F2" w:rsidRPr="009433A9" w:rsidRDefault="008734F2" w:rsidP="008734F2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C62099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8160128" w14:textId="77777777" w:rsidR="008734F2" w:rsidRPr="009433A9" w:rsidRDefault="008734F2" w:rsidP="008734F2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F370A37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1D8F99AD" w14:textId="77777777" w:rsidR="008734F2" w:rsidRPr="009433A9" w:rsidRDefault="008734F2" w:rsidP="008734F2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907567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198C09AA" w14:textId="7777777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2C5B85B7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4E2597D8" w14:textId="7777777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133F158F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62ACB7D" w14:textId="7777777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70" w:type="dxa"/>
          </w:tcPr>
          <w:p w14:paraId="62CD719F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E8CBA4C" w14:textId="7777777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77D3F822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19E31A61" w14:textId="7777777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54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3877AF9D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6298F299" w14:textId="7777777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09FCC3F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2D6B5F9C" w14:textId="7777777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0B3FAB88" w14:textId="77777777" w:rsidR="008734F2" w:rsidRPr="009433A9" w:rsidRDefault="008734F2" w:rsidP="008734F2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4A43B4D" w14:textId="7777777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</w:tr>
      <w:tr w:rsidR="008734F2" w:rsidRPr="009433A9" w14:paraId="4EC52F79" w14:textId="77777777" w:rsidTr="00381988">
        <w:tc>
          <w:tcPr>
            <w:tcW w:w="1979" w:type="dxa"/>
          </w:tcPr>
          <w:p w14:paraId="19E8167F" w14:textId="77777777" w:rsidR="008734F2" w:rsidRPr="009433A9" w:rsidRDefault="008734F2" w:rsidP="008734F2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19" w:type="dxa"/>
          </w:tcPr>
          <w:p w14:paraId="77B3D316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48B5E1B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4A1D51F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F79C85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E07E01E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5F2D93F2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2919BD4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71409F4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6CEABE2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1A4D990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C3B48B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960B745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E63AD67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100325E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F9913FF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EA0DAED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BFBA64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0265566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9A6E3A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279317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E6BDE14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7B336720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E0829DC" w14:textId="7777777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86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A3AEB37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15E4E0F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9E56E50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1C5DD3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8734F2" w:rsidRPr="009433A9" w14:paraId="66B3E7D5" w14:textId="77777777" w:rsidTr="00381988">
        <w:tc>
          <w:tcPr>
            <w:tcW w:w="1979" w:type="dxa"/>
            <w:vAlign w:val="bottom"/>
          </w:tcPr>
          <w:p w14:paraId="7DBB055A" w14:textId="77777777" w:rsidR="008734F2" w:rsidRPr="009433A9" w:rsidRDefault="008734F2" w:rsidP="008734F2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19" w:type="dxa"/>
            <w:vAlign w:val="bottom"/>
          </w:tcPr>
          <w:p w14:paraId="0AC94A14" w14:textId="6D3C64F5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232,364</w:t>
            </w:r>
          </w:p>
        </w:tc>
        <w:tc>
          <w:tcPr>
            <w:tcW w:w="247" w:type="dxa"/>
            <w:vAlign w:val="bottom"/>
          </w:tcPr>
          <w:p w14:paraId="672BA8D2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10F86C0A" w14:textId="6EF0726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228,276</w:t>
            </w:r>
          </w:p>
        </w:tc>
        <w:tc>
          <w:tcPr>
            <w:tcW w:w="270" w:type="dxa"/>
            <w:vAlign w:val="bottom"/>
          </w:tcPr>
          <w:p w14:paraId="255576C1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5AB989A7" w14:textId="513CE3F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29,806</w:t>
            </w:r>
          </w:p>
        </w:tc>
        <w:tc>
          <w:tcPr>
            <w:tcW w:w="273" w:type="dxa"/>
            <w:vAlign w:val="bottom"/>
          </w:tcPr>
          <w:p w14:paraId="1AE2A6B5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04223BD5" w14:textId="58C77ED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  <w:vAlign w:val="bottom"/>
          </w:tcPr>
          <w:p w14:paraId="305E1832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24D30A63" w14:textId="4475CE4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31,819</w:t>
            </w:r>
          </w:p>
        </w:tc>
        <w:tc>
          <w:tcPr>
            <w:tcW w:w="242" w:type="dxa"/>
            <w:vAlign w:val="bottom"/>
          </w:tcPr>
          <w:p w14:paraId="4F4231B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397AD4DC" w14:textId="14CF39A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51" w:right="162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844D46A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4395ADD7" w14:textId="0F4DA892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22,469</w:t>
            </w:r>
          </w:p>
        </w:tc>
        <w:tc>
          <w:tcPr>
            <w:tcW w:w="236" w:type="dxa"/>
            <w:vAlign w:val="bottom"/>
          </w:tcPr>
          <w:p w14:paraId="603AE7F2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EE11CC2" w14:textId="511286D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19,369</w:t>
            </w:r>
          </w:p>
        </w:tc>
        <w:tc>
          <w:tcPr>
            <w:tcW w:w="236" w:type="dxa"/>
          </w:tcPr>
          <w:p w14:paraId="2D192342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86A5A38" w14:textId="719D6559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316,458</w:t>
            </w:r>
          </w:p>
        </w:tc>
        <w:tc>
          <w:tcPr>
            <w:tcW w:w="270" w:type="dxa"/>
          </w:tcPr>
          <w:p w14:paraId="6313D582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AF2BACA" w14:textId="4A9CEC3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247,666</w:t>
            </w:r>
          </w:p>
        </w:tc>
        <w:tc>
          <w:tcPr>
            <w:tcW w:w="236" w:type="dxa"/>
            <w:vAlign w:val="bottom"/>
          </w:tcPr>
          <w:p w14:paraId="1CF493B4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DD31C55" w14:textId="324F3BF6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342</w:t>
            </w:r>
          </w:p>
        </w:tc>
        <w:tc>
          <w:tcPr>
            <w:tcW w:w="276" w:type="dxa"/>
            <w:vAlign w:val="bottom"/>
          </w:tcPr>
          <w:p w14:paraId="56F2CEB5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3BF0C9E6" w14:textId="20840AB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107</w:t>
            </w:r>
          </w:p>
        </w:tc>
        <w:tc>
          <w:tcPr>
            <w:tcW w:w="236" w:type="dxa"/>
            <w:vAlign w:val="bottom"/>
          </w:tcPr>
          <w:p w14:paraId="1F7E55B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4CAB5387" w14:textId="6FA03FF4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316,800</w:t>
            </w:r>
          </w:p>
        </w:tc>
        <w:tc>
          <w:tcPr>
            <w:tcW w:w="271" w:type="dxa"/>
            <w:gridSpan w:val="2"/>
            <w:vAlign w:val="bottom"/>
          </w:tcPr>
          <w:p w14:paraId="63B03A28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AB401BF" w14:textId="765C8DF2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247,773</w:t>
            </w:r>
          </w:p>
        </w:tc>
      </w:tr>
      <w:tr w:rsidR="008734F2" w:rsidRPr="009433A9" w14:paraId="141062A6" w14:textId="77777777" w:rsidTr="00381988">
        <w:tc>
          <w:tcPr>
            <w:tcW w:w="1979" w:type="dxa"/>
            <w:vAlign w:val="bottom"/>
          </w:tcPr>
          <w:p w14:paraId="1ED1C281" w14:textId="77777777" w:rsidR="008734F2" w:rsidRPr="009433A9" w:rsidRDefault="008734F2" w:rsidP="008734F2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01F8675" w14:textId="3651D87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144,207</w:t>
            </w:r>
          </w:p>
        </w:tc>
        <w:tc>
          <w:tcPr>
            <w:tcW w:w="247" w:type="dxa"/>
            <w:vAlign w:val="bottom"/>
          </w:tcPr>
          <w:p w14:paraId="04762E2B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14:paraId="44D5DE3E" w14:textId="7E915AD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153,748</w:t>
            </w:r>
          </w:p>
        </w:tc>
        <w:tc>
          <w:tcPr>
            <w:tcW w:w="270" w:type="dxa"/>
            <w:vAlign w:val="bottom"/>
          </w:tcPr>
          <w:p w14:paraId="5BBBDA52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50B367E9" w14:textId="1A0CC67F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37,161</w:t>
            </w:r>
          </w:p>
        </w:tc>
        <w:tc>
          <w:tcPr>
            <w:tcW w:w="273" w:type="dxa"/>
            <w:vAlign w:val="bottom"/>
          </w:tcPr>
          <w:p w14:paraId="0DA6339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3C16929B" w14:textId="23D69733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37,567</w:t>
            </w:r>
          </w:p>
        </w:tc>
        <w:tc>
          <w:tcPr>
            <w:tcW w:w="270" w:type="dxa"/>
            <w:vAlign w:val="bottom"/>
          </w:tcPr>
          <w:p w14:paraId="49032138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81E442D" w14:textId="57E059C9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21,458</w:t>
            </w:r>
          </w:p>
        </w:tc>
        <w:tc>
          <w:tcPr>
            <w:tcW w:w="242" w:type="dxa"/>
            <w:vAlign w:val="bottom"/>
          </w:tcPr>
          <w:p w14:paraId="5C2A3C3A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5B555AA8" w14:textId="1732D983" w:rsidR="008734F2" w:rsidRPr="009433A9" w:rsidRDefault="008734F2" w:rsidP="008734F2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22,377</w:t>
            </w:r>
          </w:p>
        </w:tc>
        <w:tc>
          <w:tcPr>
            <w:tcW w:w="236" w:type="dxa"/>
            <w:vAlign w:val="bottom"/>
          </w:tcPr>
          <w:p w14:paraId="7483B3D9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B977D58" w14:textId="5E7413B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21,497</w:t>
            </w:r>
          </w:p>
        </w:tc>
        <w:tc>
          <w:tcPr>
            <w:tcW w:w="236" w:type="dxa"/>
            <w:vAlign w:val="bottom"/>
          </w:tcPr>
          <w:p w14:paraId="7DB0A05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C04F250" w14:textId="745C2F61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21,487</w:t>
            </w:r>
          </w:p>
        </w:tc>
        <w:tc>
          <w:tcPr>
            <w:tcW w:w="236" w:type="dxa"/>
          </w:tcPr>
          <w:p w14:paraId="64D0E1DE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C75F6C3" w14:textId="4C317952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224,323</w:t>
            </w:r>
          </w:p>
        </w:tc>
        <w:tc>
          <w:tcPr>
            <w:tcW w:w="270" w:type="dxa"/>
          </w:tcPr>
          <w:p w14:paraId="14886D0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0CABB38" w14:textId="065E5B5C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235,179</w:t>
            </w:r>
          </w:p>
        </w:tc>
        <w:tc>
          <w:tcPr>
            <w:tcW w:w="236" w:type="dxa"/>
            <w:vAlign w:val="bottom"/>
          </w:tcPr>
          <w:p w14:paraId="0C7D36DA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AAE0510" w14:textId="6367C484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15,148</w:t>
            </w:r>
          </w:p>
        </w:tc>
        <w:tc>
          <w:tcPr>
            <w:tcW w:w="276" w:type="dxa"/>
            <w:vAlign w:val="bottom"/>
          </w:tcPr>
          <w:p w14:paraId="410515A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7B1D3FAC" w14:textId="245B5354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50,991</w:t>
            </w:r>
          </w:p>
        </w:tc>
        <w:tc>
          <w:tcPr>
            <w:tcW w:w="236" w:type="dxa"/>
            <w:vAlign w:val="bottom"/>
          </w:tcPr>
          <w:p w14:paraId="2C20A1A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AE70472" w14:textId="55DA1178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239,471</w:t>
            </w:r>
          </w:p>
        </w:tc>
        <w:tc>
          <w:tcPr>
            <w:tcW w:w="271" w:type="dxa"/>
            <w:gridSpan w:val="2"/>
            <w:vAlign w:val="bottom"/>
          </w:tcPr>
          <w:p w14:paraId="0BA275C4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28C867D" w14:textId="09A94C2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sz w:val="19"/>
                <w:szCs w:val="19"/>
                <w:lang w:eastAsia="en-GB"/>
              </w:rPr>
              <w:t>286,170</w:t>
            </w:r>
          </w:p>
        </w:tc>
      </w:tr>
      <w:tr w:rsidR="008734F2" w:rsidRPr="009433A9" w14:paraId="21A5F739" w14:textId="77777777" w:rsidTr="00381988">
        <w:tc>
          <w:tcPr>
            <w:tcW w:w="1979" w:type="dxa"/>
            <w:vAlign w:val="bottom"/>
          </w:tcPr>
          <w:p w14:paraId="53A529E2" w14:textId="77777777" w:rsidR="008734F2" w:rsidRPr="009433A9" w:rsidRDefault="008734F2" w:rsidP="008734F2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4AA0F" w14:textId="5EF435A4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376,571</w:t>
            </w:r>
          </w:p>
        </w:tc>
        <w:tc>
          <w:tcPr>
            <w:tcW w:w="247" w:type="dxa"/>
            <w:vAlign w:val="bottom"/>
          </w:tcPr>
          <w:p w14:paraId="1F3CA498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315F6" w14:textId="5124ADA3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382,024</w:t>
            </w:r>
          </w:p>
        </w:tc>
        <w:tc>
          <w:tcPr>
            <w:tcW w:w="270" w:type="dxa"/>
            <w:vAlign w:val="bottom"/>
          </w:tcPr>
          <w:p w14:paraId="63EE7ECB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31879" w14:textId="287F9E37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66,967</w:t>
            </w:r>
          </w:p>
        </w:tc>
        <w:tc>
          <w:tcPr>
            <w:tcW w:w="273" w:type="dxa"/>
            <w:vAlign w:val="bottom"/>
          </w:tcPr>
          <w:p w14:paraId="734EB4EB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F88D8" w14:textId="35AF9A14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37,588</w:t>
            </w:r>
          </w:p>
        </w:tc>
        <w:tc>
          <w:tcPr>
            <w:tcW w:w="270" w:type="dxa"/>
          </w:tcPr>
          <w:p w14:paraId="10B1887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5CDB180" w14:textId="6C306515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53,277</w:t>
            </w:r>
          </w:p>
        </w:tc>
        <w:tc>
          <w:tcPr>
            <w:tcW w:w="242" w:type="dxa"/>
          </w:tcPr>
          <w:p w14:paraId="3F1F34A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2B3474AA" w14:textId="621BE076" w:rsidR="008734F2" w:rsidRPr="009433A9" w:rsidRDefault="008734F2" w:rsidP="008734F2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22,377</w:t>
            </w:r>
          </w:p>
        </w:tc>
        <w:tc>
          <w:tcPr>
            <w:tcW w:w="236" w:type="dxa"/>
          </w:tcPr>
          <w:p w14:paraId="166C70DB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93245E4" w14:textId="4B2A744C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43,966</w:t>
            </w:r>
          </w:p>
        </w:tc>
        <w:tc>
          <w:tcPr>
            <w:tcW w:w="236" w:type="dxa"/>
          </w:tcPr>
          <w:p w14:paraId="78B02ED7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A01E758" w14:textId="4D330ECF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40,856</w:t>
            </w:r>
          </w:p>
        </w:tc>
        <w:tc>
          <w:tcPr>
            <w:tcW w:w="236" w:type="dxa"/>
          </w:tcPr>
          <w:p w14:paraId="5614CA8C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6AB43CF" w14:textId="1BC4D0C0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540,781</w:t>
            </w:r>
          </w:p>
        </w:tc>
        <w:tc>
          <w:tcPr>
            <w:tcW w:w="270" w:type="dxa"/>
          </w:tcPr>
          <w:p w14:paraId="23554C12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A54095C" w14:textId="40D5C6D2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482,845</w:t>
            </w:r>
          </w:p>
        </w:tc>
        <w:tc>
          <w:tcPr>
            <w:tcW w:w="236" w:type="dxa"/>
          </w:tcPr>
          <w:p w14:paraId="24F7D874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3379F4C" w14:textId="000D774B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15,490</w:t>
            </w:r>
          </w:p>
        </w:tc>
        <w:tc>
          <w:tcPr>
            <w:tcW w:w="276" w:type="dxa"/>
          </w:tcPr>
          <w:p w14:paraId="17E7198D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C0221" w14:textId="464F11B2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51,098</w:t>
            </w:r>
          </w:p>
        </w:tc>
        <w:tc>
          <w:tcPr>
            <w:tcW w:w="236" w:type="dxa"/>
          </w:tcPr>
          <w:p w14:paraId="087A5F8B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59B009C6" w14:textId="1D4EBE09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556,271</w:t>
            </w:r>
          </w:p>
        </w:tc>
        <w:tc>
          <w:tcPr>
            <w:tcW w:w="271" w:type="dxa"/>
            <w:gridSpan w:val="2"/>
          </w:tcPr>
          <w:p w14:paraId="5173C633" w14:textId="77777777" w:rsidR="008734F2" w:rsidRPr="009433A9" w:rsidRDefault="008734F2" w:rsidP="008734F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1876120" w14:textId="7CCECEDD" w:rsidR="008734F2" w:rsidRPr="009433A9" w:rsidRDefault="008734F2" w:rsidP="0087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359E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533,943</w:t>
            </w:r>
          </w:p>
        </w:tc>
      </w:tr>
    </w:tbl>
    <w:p w14:paraId="1359102E" w14:textId="77777777" w:rsidR="0026241D" w:rsidRPr="009433A9" w:rsidRDefault="0026241D" w:rsidP="008F5515">
      <w:pPr>
        <w:rPr>
          <w:rFonts w:ascii="Angsana New" w:hAnsi="Angsana New"/>
          <w:sz w:val="30"/>
          <w:szCs w:val="30"/>
        </w:rPr>
      </w:pPr>
    </w:p>
    <w:p w14:paraId="3E14ED5D" w14:textId="77777777" w:rsidR="0026241D" w:rsidRPr="009433A9" w:rsidRDefault="0026241D" w:rsidP="008F5515">
      <w:pPr>
        <w:rPr>
          <w:rFonts w:ascii="Angsana New" w:hAnsi="Angsana New"/>
          <w:sz w:val="30"/>
          <w:szCs w:val="30"/>
        </w:rPr>
      </w:pPr>
    </w:p>
    <w:p w14:paraId="73BAD32C" w14:textId="77777777" w:rsidR="0026241D" w:rsidRPr="009433A9" w:rsidRDefault="0026241D" w:rsidP="008F5515">
      <w:pPr>
        <w:rPr>
          <w:rFonts w:ascii="Angsana New" w:hAnsi="Angsana New"/>
          <w:sz w:val="30"/>
          <w:szCs w:val="30"/>
        </w:rPr>
      </w:pPr>
    </w:p>
    <w:p w14:paraId="59F59493" w14:textId="43E2ED6A" w:rsidR="0026241D" w:rsidRPr="009433A9" w:rsidRDefault="0026241D" w:rsidP="008F5515">
      <w:pPr>
        <w:rPr>
          <w:rFonts w:ascii="Angsana New" w:hAnsi="Angsana New"/>
          <w:sz w:val="30"/>
          <w:szCs w:val="30"/>
          <w:cs/>
        </w:rPr>
        <w:sectPr w:rsidR="0026241D" w:rsidRPr="009433A9" w:rsidSect="00165BFC">
          <w:headerReference w:type="default" r:id="rId21"/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66D1A865" w14:textId="4B0E3274" w:rsidR="00955AA0" w:rsidRDefault="00955AA0" w:rsidP="0079541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3" w:name="OLE_LINK4"/>
      <w:r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7AB2563E" w14:textId="26A37B04" w:rsidR="00955AA0" w:rsidRDefault="00955AA0" w:rsidP="00955A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09D3E9D2" w14:textId="77777777" w:rsidR="002A36AC" w:rsidRPr="002A36AC" w:rsidRDefault="002A36AC" w:rsidP="002A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36AC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 w:rsidRPr="002A36AC">
        <w:rPr>
          <w:rFonts w:ascii="Angsana New" w:hAnsi="Angsana New"/>
          <w:sz w:val="30"/>
          <w:szCs w:val="30"/>
        </w:rPr>
        <w:t>2564</w:t>
      </w:r>
      <w:r w:rsidRPr="002A36A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8B310E8" w14:textId="389C86EC" w:rsidR="00955AA0" w:rsidRDefault="00955AA0" w:rsidP="00955A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Style w:val="TableGrid"/>
        <w:tblW w:w="93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270"/>
        <w:gridCol w:w="1440"/>
        <w:gridCol w:w="270"/>
        <w:gridCol w:w="1066"/>
        <w:gridCol w:w="238"/>
        <w:gridCol w:w="1152"/>
      </w:tblGrid>
      <w:tr w:rsidR="00C17877" w:rsidRPr="008A7575" w14:paraId="0819A591" w14:textId="77777777" w:rsidTr="00630333">
        <w:trPr>
          <w:tblHeader/>
        </w:trPr>
        <w:tc>
          <w:tcPr>
            <w:tcW w:w="3330" w:type="dxa"/>
            <w:vAlign w:val="bottom"/>
          </w:tcPr>
          <w:p w14:paraId="4DE3EFCD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736E87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6B0094FE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3640FD4" w14:textId="74292F18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223CC31C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20C0093D" w14:textId="4ABBD08E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8" w:type="dxa"/>
          </w:tcPr>
          <w:p w14:paraId="022F3F1B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6994AF65" w14:textId="77777777" w:rsidR="00C17877" w:rsidRPr="008A7575" w:rsidDel="00D43E7A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17877" w:rsidRPr="008A7575" w14:paraId="44834293" w14:textId="77777777" w:rsidTr="00630333">
        <w:trPr>
          <w:tblHeader/>
        </w:trPr>
        <w:tc>
          <w:tcPr>
            <w:tcW w:w="3330" w:type="dxa"/>
          </w:tcPr>
          <w:p w14:paraId="5AF1570F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7A5BACE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51292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BFC614E" w14:textId="1060B60F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B5F2A7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C2DB98B" w14:textId="1015D5C0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5133B28E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755E01B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7877" w:rsidRPr="008A7575" w14:paraId="5EB06C2D" w14:textId="77777777" w:rsidTr="00630333">
        <w:tc>
          <w:tcPr>
            <w:tcW w:w="3330" w:type="dxa"/>
          </w:tcPr>
          <w:p w14:paraId="7A9DE847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A7575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16E4D4B2" w14:textId="1B93FC90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303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3033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275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DDE98D" w14:textId="77777777" w:rsidR="00C17877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C06F87" w14:textId="68DE579E" w:rsidR="00C17877" w:rsidRPr="008A7575" w:rsidRDefault="00630333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C178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178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275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AA8EC5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8837717" w14:textId="273CD749" w:rsidR="00C17877" w:rsidRPr="008A7575" w:rsidRDefault="00900EE6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0EE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17877"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C17877">
              <w:rPr>
                <w:rFonts w:asciiTheme="majorBidi" w:hAnsiTheme="majorBidi" w:cstheme="majorBidi"/>
                <w:sz w:val="30"/>
                <w:szCs w:val="30"/>
              </w:rPr>
              <w:t>0425</w:t>
            </w:r>
          </w:p>
        </w:tc>
        <w:tc>
          <w:tcPr>
            <w:tcW w:w="238" w:type="dxa"/>
          </w:tcPr>
          <w:p w14:paraId="167CA086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26EF20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</w:tbl>
    <w:p w14:paraId="227C4D53" w14:textId="77777777" w:rsidR="00955AA0" w:rsidRDefault="00955AA0" w:rsidP="00955A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4AB6F3D" w14:textId="67814F72" w:rsidR="00ED097D" w:rsidRPr="009433A9" w:rsidRDefault="00ED097D" w:rsidP="0079541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55427B36" w14:textId="727DA0FA" w:rsidR="00ED097D" w:rsidRPr="002A36AC" w:rsidRDefault="00ED097D" w:rsidP="00F0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rPr>
          <w:rFonts w:ascii="Angsana New" w:hAnsi="Angsana New"/>
          <w:sz w:val="30"/>
          <w:szCs w:val="30"/>
        </w:rPr>
      </w:pPr>
    </w:p>
    <w:p w14:paraId="50168660" w14:textId="77777777" w:rsidR="00ED097D" w:rsidRPr="009433A9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433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B2DE70C" w14:textId="77777777" w:rsidR="00ED097D" w:rsidRPr="002A36AC" w:rsidRDefault="00ED097D" w:rsidP="00F0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rPr>
          <w:rFonts w:ascii="Angsana New" w:hAnsi="Angsana New"/>
          <w:sz w:val="30"/>
          <w:szCs w:val="30"/>
        </w:rPr>
      </w:pPr>
    </w:p>
    <w:p w14:paraId="7B05667C" w14:textId="2237F71D" w:rsidR="002A36AC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433A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9433A9">
        <w:rPr>
          <w:rFonts w:ascii="Times New Roman" w:hAnsi="Times New Roman" w:cs="Times New Roman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9433A9">
        <w:rPr>
          <w:rFonts w:ascii="Times New Roman" w:hAnsi="Times New Roman" w:cs="Times New Roman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</w:t>
      </w:r>
      <w:r w:rsidR="00E32BB3">
        <w:rPr>
          <w:rFonts w:ascii="Angsana New" w:hAnsi="Angsana New"/>
          <w:sz w:val="30"/>
          <w:szCs w:val="30"/>
        </w:rPr>
        <w:t xml:space="preserve">   </w:t>
      </w:r>
      <w:r w:rsidRPr="009433A9">
        <w:rPr>
          <w:rFonts w:ascii="Angsana New" w:hAnsi="Angsana New" w:hint="cs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14:paraId="76F9D771" w14:textId="77777777" w:rsidR="002A36AC" w:rsidRDefault="002A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2A36AC" w:rsidSect="002A36AC">
          <w:head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1800"/>
        <w:gridCol w:w="236"/>
        <w:gridCol w:w="1564"/>
        <w:gridCol w:w="236"/>
        <w:gridCol w:w="1197"/>
        <w:gridCol w:w="7"/>
        <w:gridCol w:w="229"/>
        <w:gridCol w:w="7"/>
        <w:gridCol w:w="1114"/>
        <w:gridCol w:w="236"/>
        <w:gridCol w:w="1114"/>
        <w:gridCol w:w="236"/>
        <w:gridCol w:w="1114"/>
        <w:gridCol w:w="236"/>
        <w:gridCol w:w="1294"/>
      </w:tblGrid>
      <w:tr w:rsidR="00111F09" w:rsidRPr="009433A9" w14:paraId="4A9E6CE8" w14:textId="77777777" w:rsidTr="001F65E7">
        <w:trPr>
          <w:trHeight w:val="261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65340DEE" w14:textId="77777777" w:rsidR="00111F09" w:rsidRPr="009433A9" w:rsidRDefault="00111F09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620" w:type="dxa"/>
            <w:gridSpan w:val="15"/>
            <w:vAlign w:val="bottom"/>
          </w:tcPr>
          <w:p w14:paraId="19075D99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11F09" w:rsidRPr="009433A9" w14:paraId="6C471755" w14:textId="77777777" w:rsidTr="001F65E7">
        <w:trPr>
          <w:trHeight w:val="261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3AC4CE35" w14:textId="77777777" w:rsidR="00111F09" w:rsidRPr="009433A9" w:rsidRDefault="00111F09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5033" w:type="dxa"/>
            <w:gridSpan w:val="5"/>
            <w:vAlign w:val="bottom"/>
          </w:tcPr>
          <w:p w14:paraId="2B279D7F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29D1ED9A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351" w:type="dxa"/>
            <w:gridSpan w:val="8"/>
            <w:vAlign w:val="bottom"/>
          </w:tcPr>
          <w:p w14:paraId="7594E5F6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11F09" w:rsidRPr="009433A9" w14:paraId="601141B0" w14:textId="77777777" w:rsidTr="001F65E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E571994" w14:textId="60F3A2C7" w:rsidR="00111F09" w:rsidRPr="009433A9" w:rsidRDefault="00111F09" w:rsidP="0018527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8F5515"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</w:t>
            </w:r>
            <w:r w:rsidR="008F5515" w:rsidRPr="009433A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ิถุนายน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D2CC9" w14:textId="77777777" w:rsidR="00111F09" w:rsidRPr="009433A9" w:rsidRDefault="00111F09" w:rsidP="00185277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532C1C1F" w14:textId="77777777" w:rsidR="00111F09" w:rsidRPr="009433A9" w:rsidRDefault="00111F09" w:rsidP="0018527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5E3FA9E6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B65D830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D23780A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433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C0DFDC" w14:textId="77777777" w:rsidR="00111F09" w:rsidRPr="009433A9" w:rsidRDefault="00111F09" w:rsidP="0018527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2658FF06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3F3C45A6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648BB30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2F41D7A9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BFB4338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14E6022" w14:textId="77777777" w:rsidR="00111F09" w:rsidRPr="009433A9" w:rsidRDefault="00111F09" w:rsidP="0018527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6CAD94E" w14:textId="77777777" w:rsidR="00111F09" w:rsidRPr="009433A9" w:rsidRDefault="00111F09" w:rsidP="0018527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9433A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EFF872F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F20E0A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11F09" w:rsidRPr="009433A9" w14:paraId="4427F91A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1111F5A6" w14:textId="77777777" w:rsidR="00111F09" w:rsidRPr="009433A9" w:rsidRDefault="00111F09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909ACAE" w14:textId="77777777" w:rsidR="00111F09" w:rsidRPr="009433A9" w:rsidRDefault="00111F09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620" w:type="dxa"/>
            <w:gridSpan w:val="15"/>
          </w:tcPr>
          <w:p w14:paraId="03328514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11F09" w:rsidRPr="009433A9" w14:paraId="2AAE9970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4C8C3410" w14:textId="77777777" w:rsidR="00111F09" w:rsidRPr="009433A9" w:rsidRDefault="00111F09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shd w:val="clear" w:color="auto" w:fill="auto"/>
          </w:tcPr>
          <w:p w14:paraId="39B61D95" w14:textId="77777777" w:rsidR="00111F09" w:rsidRPr="009433A9" w:rsidRDefault="00111F09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1A99B9D1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7A54DB" w14:textId="77777777" w:rsidR="00111F09" w:rsidRPr="009433A9" w:rsidRDefault="00111F09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6E16056F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DB7626" w14:textId="77777777" w:rsidR="00111F09" w:rsidRPr="009433A9" w:rsidRDefault="00111F09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7506F57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3CC26C8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9F8C01D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EF034F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5EC165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2E156A" w14:textId="77777777" w:rsidR="00111F09" w:rsidRPr="009433A9" w:rsidRDefault="00111F09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2F82F31" w14:textId="77777777" w:rsidR="00111F09" w:rsidRPr="009433A9" w:rsidRDefault="00111F09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740AC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60B8C01A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79CF" w:rsidRPr="009433A9" w14:paraId="3D8F6C46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0741180F" w14:textId="5FD209D5" w:rsidR="00C779CF" w:rsidRPr="009433A9" w:rsidRDefault="00C779CF" w:rsidP="00C779CF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bidi="ar-SA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เงินให้กู้ยืมระยะยาวแก่กิจการ</w:t>
            </w:r>
            <w:r w:rsidR="00E32BB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6744BE08" w14:textId="77777777" w:rsidR="00C779CF" w:rsidRPr="009433A9" w:rsidRDefault="00C779CF" w:rsidP="00C779CF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533B16CA" w14:textId="55873C3E" w:rsidR="00C779CF" w:rsidRPr="009433A9" w:rsidRDefault="00C779CF" w:rsidP="00C779C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E63414" w14:textId="77777777" w:rsidR="00C779CF" w:rsidRPr="009433A9" w:rsidRDefault="00C779CF" w:rsidP="00C779C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46689DEF" w14:textId="01F68F69" w:rsidR="00C779CF" w:rsidRPr="009433A9" w:rsidRDefault="00C779CF" w:rsidP="00C779C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52,780</w:t>
            </w:r>
          </w:p>
        </w:tc>
        <w:tc>
          <w:tcPr>
            <w:tcW w:w="236" w:type="dxa"/>
            <w:shd w:val="clear" w:color="auto" w:fill="auto"/>
          </w:tcPr>
          <w:p w14:paraId="367FBC48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D66E38E" w14:textId="3DB1F050" w:rsidR="00C779CF" w:rsidRPr="00C779CF" w:rsidRDefault="00C779CF" w:rsidP="004037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79CF">
              <w:rPr>
                <w:rFonts w:ascii="Angsana New" w:hAnsi="Angsana New"/>
                <w:sz w:val="24"/>
                <w:szCs w:val="24"/>
                <w:lang w:val="en-US" w:bidi="th-TH"/>
              </w:rPr>
              <w:t>52,780</w:t>
            </w:r>
          </w:p>
        </w:tc>
        <w:tc>
          <w:tcPr>
            <w:tcW w:w="236" w:type="dxa"/>
            <w:gridSpan w:val="2"/>
          </w:tcPr>
          <w:p w14:paraId="4F34B0C7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36E953D" w14:textId="6DB1CDE3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6021EC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7022FA0" w14:textId="237FABBA" w:rsidR="00C779CF" w:rsidRPr="009433A9" w:rsidRDefault="00C779CF" w:rsidP="00FD568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55,567</w:t>
            </w:r>
          </w:p>
        </w:tc>
        <w:tc>
          <w:tcPr>
            <w:tcW w:w="236" w:type="dxa"/>
            <w:shd w:val="clear" w:color="auto" w:fill="auto"/>
          </w:tcPr>
          <w:p w14:paraId="59EA059C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1E60E83" w14:textId="026A518B" w:rsidR="00C779CF" w:rsidRPr="009433A9" w:rsidRDefault="00C779CF" w:rsidP="00C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C76D16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0AB0D95D" w14:textId="477349D0" w:rsidR="00C779CF" w:rsidRPr="009433A9" w:rsidRDefault="00C779CF" w:rsidP="00C779C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779CF">
              <w:rPr>
                <w:rFonts w:ascii="Angsana New" w:hAnsi="Angsana New"/>
                <w:sz w:val="24"/>
                <w:szCs w:val="24"/>
              </w:rPr>
              <w:t>55,567</w:t>
            </w:r>
          </w:p>
        </w:tc>
      </w:tr>
      <w:tr w:rsidR="00C779CF" w:rsidRPr="009433A9" w14:paraId="1C9EC1F9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423988B4" w14:textId="77777777" w:rsidR="00C779CF" w:rsidRPr="009433A9" w:rsidRDefault="00C779CF" w:rsidP="00C779CF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เงินให้กู้ยืมระยะยาวแก่ผู้ดำเนินงานอื่น</w:t>
            </w:r>
          </w:p>
        </w:tc>
        <w:tc>
          <w:tcPr>
            <w:tcW w:w="270" w:type="dxa"/>
            <w:shd w:val="clear" w:color="auto" w:fill="auto"/>
          </w:tcPr>
          <w:p w14:paraId="343E41F9" w14:textId="77777777" w:rsidR="00C779CF" w:rsidRPr="009433A9" w:rsidRDefault="00C779CF" w:rsidP="00C779CF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5375CC77" w14:textId="401EF442" w:rsidR="00C779CF" w:rsidRPr="009433A9" w:rsidRDefault="00C779CF" w:rsidP="00C779C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31D75B" w14:textId="77777777" w:rsidR="00C779CF" w:rsidRPr="009433A9" w:rsidRDefault="00C779CF" w:rsidP="00C779C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381FAE01" w14:textId="287882D4" w:rsidR="00C779CF" w:rsidRPr="009433A9" w:rsidRDefault="00C779CF" w:rsidP="00C779C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8,783</w:t>
            </w:r>
          </w:p>
        </w:tc>
        <w:tc>
          <w:tcPr>
            <w:tcW w:w="236" w:type="dxa"/>
            <w:shd w:val="clear" w:color="auto" w:fill="auto"/>
          </w:tcPr>
          <w:p w14:paraId="32631E14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F85A435" w14:textId="6E5D087A" w:rsidR="00C779CF" w:rsidRPr="00C779CF" w:rsidRDefault="00C779CF" w:rsidP="004037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79CF">
              <w:rPr>
                <w:rFonts w:ascii="Angsana New" w:hAnsi="Angsana New"/>
                <w:sz w:val="24"/>
                <w:szCs w:val="24"/>
                <w:lang w:val="en-US" w:bidi="th-TH"/>
              </w:rPr>
              <w:t>8,783</w:t>
            </w:r>
          </w:p>
        </w:tc>
        <w:tc>
          <w:tcPr>
            <w:tcW w:w="236" w:type="dxa"/>
            <w:gridSpan w:val="2"/>
          </w:tcPr>
          <w:p w14:paraId="64F94EE8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B550953" w14:textId="59345F18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539656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9BB2B45" w14:textId="58C115B3" w:rsidR="00C779CF" w:rsidRPr="009433A9" w:rsidRDefault="00C779CF" w:rsidP="00C779C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9,422</w:t>
            </w:r>
          </w:p>
        </w:tc>
        <w:tc>
          <w:tcPr>
            <w:tcW w:w="236" w:type="dxa"/>
            <w:shd w:val="clear" w:color="auto" w:fill="auto"/>
          </w:tcPr>
          <w:p w14:paraId="7C77E196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E162A6F" w14:textId="43C6E8FC" w:rsidR="00C779CF" w:rsidRPr="009433A9" w:rsidRDefault="00C779CF" w:rsidP="00C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66B060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25893ABA" w14:textId="2CE37952" w:rsidR="00C779CF" w:rsidRPr="009433A9" w:rsidRDefault="00C779CF" w:rsidP="00C779C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779CF">
              <w:rPr>
                <w:rFonts w:ascii="Angsana New" w:hAnsi="Angsana New"/>
                <w:sz w:val="24"/>
                <w:szCs w:val="24"/>
              </w:rPr>
              <w:t>9,422</w:t>
            </w:r>
          </w:p>
        </w:tc>
      </w:tr>
      <w:tr w:rsidR="00C779CF" w:rsidRPr="009433A9" w14:paraId="3D452B1A" w14:textId="77777777" w:rsidTr="001F65E7">
        <w:trPr>
          <w:trHeight w:val="215"/>
        </w:trPr>
        <w:tc>
          <w:tcPr>
            <w:tcW w:w="3690" w:type="dxa"/>
            <w:shd w:val="clear" w:color="auto" w:fill="auto"/>
          </w:tcPr>
          <w:p w14:paraId="11841D1D" w14:textId="77777777" w:rsidR="00C779CF" w:rsidRPr="009433A9" w:rsidRDefault="00C779CF" w:rsidP="00C779CF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45DA918" w14:textId="77777777" w:rsidR="00C779CF" w:rsidRPr="009433A9" w:rsidRDefault="00C779CF" w:rsidP="00C779CF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CC31A" w14:textId="7E8D6ABB" w:rsidR="00C779CF" w:rsidRPr="009433A9" w:rsidRDefault="00C779CF" w:rsidP="00C779C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459DEE" w14:textId="77777777" w:rsidR="00C779CF" w:rsidRPr="009433A9" w:rsidRDefault="00C779CF" w:rsidP="00C779C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87300" w14:textId="78989B63" w:rsidR="00C779CF" w:rsidRPr="009433A9" w:rsidRDefault="00C779CF" w:rsidP="00C779C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61,563</w:t>
            </w:r>
          </w:p>
        </w:tc>
        <w:tc>
          <w:tcPr>
            <w:tcW w:w="236" w:type="dxa"/>
            <w:shd w:val="clear" w:color="auto" w:fill="auto"/>
          </w:tcPr>
          <w:p w14:paraId="41F0A20A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527B5" w14:textId="021B11E2" w:rsidR="00C779CF" w:rsidRPr="00C779CF" w:rsidRDefault="00C779CF" w:rsidP="004037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779C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61,563</w:t>
            </w:r>
          </w:p>
        </w:tc>
        <w:tc>
          <w:tcPr>
            <w:tcW w:w="236" w:type="dxa"/>
            <w:gridSpan w:val="2"/>
          </w:tcPr>
          <w:p w14:paraId="5A512EEF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825B0A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5EEB9521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EC4EEA1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4034F96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E10F0B3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EF009B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6DF724A1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5E70" w:rsidRPr="009433A9" w14:paraId="29EC9C06" w14:textId="77777777" w:rsidTr="001F65E7">
        <w:trPr>
          <w:trHeight w:val="186"/>
        </w:trPr>
        <w:tc>
          <w:tcPr>
            <w:tcW w:w="3690" w:type="dxa"/>
            <w:shd w:val="clear" w:color="auto" w:fill="auto"/>
          </w:tcPr>
          <w:p w14:paraId="21934C9A" w14:textId="77777777" w:rsidR="00745E70" w:rsidRPr="009433A9" w:rsidRDefault="00745E70" w:rsidP="00745E70">
            <w:pPr>
              <w:ind w:left="160" w:right="-90" w:hanging="1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EE86B7" w14:textId="77777777" w:rsidR="00745E70" w:rsidRPr="009433A9" w:rsidRDefault="00745E70" w:rsidP="00745E70">
            <w:pPr>
              <w:ind w:left="160" w:right="-90" w:hanging="1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1BB2DAFF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7882B2D" w14:textId="77777777" w:rsidR="00745E70" w:rsidRPr="009433A9" w:rsidRDefault="00745E70" w:rsidP="00745E7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7DED1C36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0C602CAC" w14:textId="77777777" w:rsidR="00745E70" w:rsidRPr="009433A9" w:rsidRDefault="00745E70" w:rsidP="00745E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09E6912" w14:textId="77777777" w:rsidR="00745E70" w:rsidRPr="009433A9" w:rsidRDefault="00745E70" w:rsidP="00403706">
            <w:pPr>
              <w:pStyle w:val="acctfourfigures"/>
              <w:tabs>
                <w:tab w:val="clear" w:pos="765"/>
                <w:tab w:val="decimal" w:pos="828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3831C649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</w:tcPr>
          <w:p w14:paraId="6890A3D3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0FE9D688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</w:tcPr>
          <w:p w14:paraId="18D7E312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2D2EDDD7" w14:textId="77777777" w:rsidR="00745E70" w:rsidRPr="009433A9" w:rsidRDefault="00745E70" w:rsidP="00745E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</w:tcPr>
          <w:p w14:paraId="7A0152B3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FCE95D0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53561EE8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45E70" w:rsidRPr="009433A9" w14:paraId="792D8CC8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752A61AD" w14:textId="77777777" w:rsidR="00745E70" w:rsidRPr="009433A9" w:rsidRDefault="00745E70" w:rsidP="00745E7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75F21F55" w14:textId="77777777" w:rsidR="00745E70" w:rsidRPr="009433A9" w:rsidRDefault="00745E70" w:rsidP="00745E7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4A8F8E3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16103CB" w14:textId="77777777" w:rsidR="00745E70" w:rsidRPr="009433A9" w:rsidRDefault="00745E70" w:rsidP="00745E7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41DB48BB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81FA70" w14:textId="77777777" w:rsidR="00745E70" w:rsidRPr="009433A9" w:rsidRDefault="00745E70" w:rsidP="00745E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9715F9F" w14:textId="77777777" w:rsidR="00745E70" w:rsidRPr="009433A9" w:rsidRDefault="00745E70" w:rsidP="00403706">
            <w:pPr>
              <w:pStyle w:val="acctfourfigures"/>
              <w:tabs>
                <w:tab w:val="clear" w:pos="765"/>
                <w:tab w:val="decimal" w:pos="828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D6E34CB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7EC4E60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F8791D0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EF1C9B5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CD3E304" w14:textId="77777777" w:rsidR="00745E70" w:rsidRPr="009433A9" w:rsidRDefault="00745E70" w:rsidP="00745E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7B90E7C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6D729B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4ED269B1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5684" w:rsidRPr="009433A9" w14:paraId="10F4702E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715E1A42" w14:textId="77777777" w:rsidR="00FD5684" w:rsidRPr="009433A9" w:rsidRDefault="00FD5684" w:rsidP="00FD5684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70" w:type="dxa"/>
            <w:shd w:val="clear" w:color="auto" w:fill="auto"/>
          </w:tcPr>
          <w:p w14:paraId="422252E2" w14:textId="77777777" w:rsidR="00FD5684" w:rsidRPr="009433A9" w:rsidRDefault="00FD5684" w:rsidP="00FD5684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9D27A26" w14:textId="3B6EF5FD" w:rsidR="00FD5684" w:rsidRPr="009433A9" w:rsidRDefault="00FD5684" w:rsidP="00FD568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5AA4D9AC" w14:textId="77777777" w:rsidR="00FD5684" w:rsidRPr="009433A9" w:rsidRDefault="00FD5684" w:rsidP="00FD568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013F7B79" w14:textId="42AB4821" w:rsidR="00FD5684" w:rsidRPr="009433A9" w:rsidRDefault="00FD5684" w:rsidP="00FD56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707837" w14:textId="77777777" w:rsidR="00FD5684" w:rsidRPr="009433A9" w:rsidRDefault="00FD5684" w:rsidP="00FD568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4C0DD14" w14:textId="0E897A57" w:rsidR="00FD5684" w:rsidRPr="009433A9" w:rsidRDefault="00FD5684" w:rsidP="004037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C779CF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gridSpan w:val="2"/>
          </w:tcPr>
          <w:p w14:paraId="15EE1A77" w14:textId="77777777" w:rsidR="00FD5684" w:rsidRPr="009433A9" w:rsidRDefault="00FD5684" w:rsidP="00FD56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A7A04AB" w14:textId="0E0FE1EB" w:rsidR="00FD5684" w:rsidRPr="009433A9" w:rsidRDefault="00FD5684" w:rsidP="00FD56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121239" w14:textId="77777777" w:rsidR="00FD5684" w:rsidRPr="009433A9" w:rsidRDefault="00FD5684" w:rsidP="00FD56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520972" w14:textId="002768B4" w:rsidR="00FD5684" w:rsidRPr="009433A9" w:rsidRDefault="00FD5684" w:rsidP="00FD568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FD5684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0C41341B" w14:textId="77777777" w:rsidR="00FD5684" w:rsidRPr="009433A9" w:rsidRDefault="00FD5684" w:rsidP="00FD568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C78B38B" w14:textId="667146C7" w:rsidR="00FD5684" w:rsidRPr="009433A9" w:rsidRDefault="00FD5684" w:rsidP="00FD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8CBD20" w14:textId="77777777" w:rsidR="00FD5684" w:rsidRPr="009433A9" w:rsidRDefault="00FD5684" w:rsidP="00FD56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1B406877" w14:textId="58D9C04F" w:rsidR="00FD5684" w:rsidRPr="009433A9" w:rsidRDefault="00FD5684" w:rsidP="00FD568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FD5684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FD5684" w:rsidRPr="009433A9" w14:paraId="1BCB916E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0C804B1D" w14:textId="77777777" w:rsidR="00FD5684" w:rsidRPr="009433A9" w:rsidRDefault="00FD5684" w:rsidP="00FD5684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0CE4611" w14:textId="77777777" w:rsidR="00FD5684" w:rsidRPr="009433A9" w:rsidRDefault="00FD5684" w:rsidP="00FD5684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462CC4B" w14:textId="53C2C95A" w:rsidR="00FD5684" w:rsidRPr="009433A9" w:rsidRDefault="00FD5684" w:rsidP="00FD568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(69</w:t>
            </w:r>
            <w:r w:rsidR="00846FF8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D445C73" w14:textId="77777777" w:rsidR="00FD5684" w:rsidRPr="009433A9" w:rsidRDefault="00FD5684" w:rsidP="00FD568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129B5D5B" w14:textId="3FFB00B7" w:rsidR="00FD5684" w:rsidRPr="009433A9" w:rsidRDefault="00FD5684" w:rsidP="00FD56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591AA9" w14:textId="77777777" w:rsidR="00FD5684" w:rsidRPr="009433A9" w:rsidRDefault="00FD5684" w:rsidP="00FD568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60C4DA" w14:textId="56618167" w:rsidR="00FD5684" w:rsidRPr="00C779CF" w:rsidRDefault="00FD5684" w:rsidP="004037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79CF">
              <w:rPr>
                <w:rFonts w:ascii="Angsana New" w:hAnsi="Angsana New"/>
                <w:sz w:val="24"/>
                <w:szCs w:val="24"/>
                <w:lang w:val="en-US" w:bidi="th-TH"/>
              </w:rPr>
              <w:t>(69</w:t>
            </w:r>
            <w:r w:rsidR="00846FF8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C779CF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316C91A0" w14:textId="77777777" w:rsidR="00FD5684" w:rsidRPr="009433A9" w:rsidRDefault="00FD5684" w:rsidP="00FD56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D1B63F8" w14:textId="125AA48E" w:rsidR="00FD5684" w:rsidRPr="009433A9" w:rsidRDefault="00FD5684" w:rsidP="00FD56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D6E774" w14:textId="77777777" w:rsidR="00FD5684" w:rsidRPr="009433A9" w:rsidRDefault="00FD5684" w:rsidP="00FD56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7A161E" w14:textId="421568F0" w:rsidR="00FD5684" w:rsidRPr="009433A9" w:rsidRDefault="00FD5684" w:rsidP="00FD568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FD5684">
              <w:rPr>
                <w:rFonts w:ascii="Angsana New" w:hAnsi="Angsana New"/>
                <w:sz w:val="24"/>
                <w:szCs w:val="24"/>
              </w:rPr>
              <w:t>(69</w:t>
            </w:r>
            <w:r w:rsidR="00846FF8">
              <w:rPr>
                <w:rFonts w:ascii="Angsana New" w:hAnsi="Angsana New"/>
                <w:sz w:val="24"/>
                <w:szCs w:val="24"/>
              </w:rPr>
              <w:t>8</w:t>
            </w:r>
            <w:r w:rsidRPr="00FD568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7AF79F5" w14:textId="27EFBF18" w:rsidR="00FD5684" w:rsidRPr="009433A9" w:rsidRDefault="00FD5684" w:rsidP="00FD568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1E6658D" w14:textId="22B52D2A" w:rsidR="00FD5684" w:rsidRPr="009433A9" w:rsidRDefault="00FD5684" w:rsidP="00FD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D298E1" w14:textId="77777777" w:rsidR="00FD5684" w:rsidRPr="009433A9" w:rsidRDefault="00FD5684" w:rsidP="00FD56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303FD498" w14:textId="00CB9139" w:rsidR="00FD5684" w:rsidRPr="009433A9" w:rsidRDefault="00FD5684" w:rsidP="00FD568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FD5684">
              <w:rPr>
                <w:rFonts w:ascii="Angsana New" w:hAnsi="Angsana New"/>
                <w:sz w:val="24"/>
                <w:szCs w:val="24"/>
              </w:rPr>
              <w:t>(69</w:t>
            </w:r>
            <w:r w:rsidR="00846FF8">
              <w:rPr>
                <w:rFonts w:ascii="Angsana New" w:hAnsi="Angsana New"/>
                <w:sz w:val="24"/>
                <w:szCs w:val="24"/>
              </w:rPr>
              <w:t>8</w:t>
            </w:r>
            <w:r w:rsidRPr="00FD568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779CF" w:rsidRPr="009433A9" w14:paraId="01E20E25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6B96E401" w14:textId="77777777" w:rsidR="00C779CF" w:rsidRPr="009433A9" w:rsidRDefault="00C779CF" w:rsidP="00C779CF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6B5D94D" w14:textId="77777777" w:rsidR="00C779CF" w:rsidRPr="009433A9" w:rsidRDefault="00C779CF" w:rsidP="00C779CF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E17D8" w14:textId="6607C5B9" w:rsidR="00C779CF" w:rsidRPr="009433A9" w:rsidRDefault="00C779CF" w:rsidP="00C779C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(1,69</w:t>
            </w:r>
            <w:r w:rsidR="00846FF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C58E24" w14:textId="77777777" w:rsidR="00C779CF" w:rsidRPr="009433A9" w:rsidRDefault="00C779CF" w:rsidP="00C779C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AB84B" w14:textId="1B574772" w:rsidR="00C779CF" w:rsidRPr="00C779CF" w:rsidRDefault="00C779CF" w:rsidP="00C779C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79C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ACFE73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A3628" w14:textId="386E1C13" w:rsidR="00C779CF" w:rsidRPr="00C779CF" w:rsidRDefault="00C779CF" w:rsidP="004037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779C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(1,69</w:t>
            </w:r>
            <w:r w:rsidR="00846FF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</w:t>
            </w:r>
            <w:r w:rsidRPr="00C779C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48EC4EBC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C955099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741D04D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2E10831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E042121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F77ED50" w14:textId="77777777" w:rsidR="00C779CF" w:rsidRPr="009433A9" w:rsidRDefault="00C779CF" w:rsidP="00C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6D81FDB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1C4AEFE6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2A9A837" w14:textId="4C4ADD6F" w:rsidR="002A36AC" w:rsidRDefault="002A36AC"/>
    <w:p w14:paraId="6F1DD33F" w14:textId="77777777" w:rsidR="002A36AC" w:rsidRDefault="002A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1800"/>
        <w:gridCol w:w="236"/>
        <w:gridCol w:w="1564"/>
        <w:gridCol w:w="236"/>
        <w:gridCol w:w="120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1F65E7" w:rsidRPr="009433A9" w14:paraId="127F2ACB" w14:textId="77777777" w:rsidTr="007C204F">
        <w:trPr>
          <w:trHeight w:val="261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55267B1F" w14:textId="77777777" w:rsidR="001F65E7" w:rsidRPr="009433A9" w:rsidRDefault="001F65E7" w:rsidP="001F65E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440" w:type="dxa"/>
            <w:gridSpan w:val="13"/>
            <w:vAlign w:val="bottom"/>
          </w:tcPr>
          <w:p w14:paraId="2AA8A1FC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404E2F73" w14:textId="61AC50E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F65E7" w:rsidRPr="009433A9" w14:paraId="4BE22B90" w14:textId="77777777" w:rsidTr="007C204F">
        <w:trPr>
          <w:trHeight w:val="261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33996352" w14:textId="77777777" w:rsidR="001F65E7" w:rsidRPr="009433A9" w:rsidRDefault="001F65E7" w:rsidP="001F65E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1E8415C3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C438C91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56746F64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F65E7" w:rsidRPr="009433A9" w14:paraId="3E87033F" w14:textId="77777777" w:rsidTr="007C204F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EAE2428" w14:textId="2FF94828" w:rsidR="001F65E7" w:rsidRPr="009433A9" w:rsidRDefault="0072552B" w:rsidP="001F65E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DDB23" w14:textId="77777777" w:rsidR="001F65E7" w:rsidRPr="009433A9" w:rsidRDefault="001F65E7" w:rsidP="001F65E7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DBCA7ED" w14:textId="77777777" w:rsidR="001F65E7" w:rsidRPr="009433A9" w:rsidRDefault="001F65E7" w:rsidP="001F65E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983239D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6FA02D2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04B0263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433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A77079" w14:textId="77777777" w:rsidR="001F65E7" w:rsidRPr="009433A9" w:rsidRDefault="001F65E7" w:rsidP="001F65E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A92AA00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79085E3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E6D1EAC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B3E71B7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59D7364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24608B30" w14:textId="77777777" w:rsidR="001F65E7" w:rsidRPr="009433A9" w:rsidRDefault="001F65E7" w:rsidP="001F65E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6C86B55" w14:textId="77777777" w:rsidR="001F65E7" w:rsidRPr="009433A9" w:rsidRDefault="001F65E7" w:rsidP="001F65E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9433A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CA6CE0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DBFB4C6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65E7" w:rsidRPr="009433A9" w14:paraId="5891C531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5C945057" w14:textId="77777777" w:rsidR="001F65E7" w:rsidRPr="009433A9" w:rsidRDefault="001F65E7" w:rsidP="001F65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0DB0C3F" w14:textId="77777777" w:rsidR="001F65E7" w:rsidRPr="009433A9" w:rsidRDefault="001F65E7" w:rsidP="001F65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440" w:type="dxa"/>
            <w:gridSpan w:val="13"/>
          </w:tcPr>
          <w:p w14:paraId="2E71A348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F65E7" w:rsidRPr="009433A9" w14:paraId="7BCC40FB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6B46BFF1" w14:textId="77777777" w:rsidR="001F65E7" w:rsidRPr="009433A9" w:rsidRDefault="001F65E7" w:rsidP="001F65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shd w:val="clear" w:color="auto" w:fill="auto"/>
          </w:tcPr>
          <w:p w14:paraId="143E63E9" w14:textId="77777777" w:rsidR="001F65E7" w:rsidRPr="009433A9" w:rsidRDefault="001F65E7" w:rsidP="001F65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388B8FBA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15A13E" w14:textId="77777777" w:rsidR="001F65E7" w:rsidRPr="009433A9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1D7BD17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C7DCE9B" w14:textId="77777777" w:rsidR="001F65E7" w:rsidRPr="009433A9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16BF371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66F585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9E59D06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C5C160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59863AF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34E1F4" w14:textId="77777777" w:rsidR="001F65E7" w:rsidRPr="009433A9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CD1C05" w14:textId="77777777" w:rsidR="001F65E7" w:rsidRPr="009433A9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B89F25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9BE122E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11DF" w:rsidRPr="009433A9" w14:paraId="5F37CC6D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65E5C7F4" w14:textId="315713CE" w:rsidR="009011DF" w:rsidRPr="009433A9" w:rsidRDefault="009011DF" w:rsidP="009011DF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</w:t>
            </w: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ระยะยาว</w:t>
            </w: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แก่กิจการ</w:t>
            </w:r>
            <w:r w:rsidR="00380EC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3B34D5B3" w14:textId="77777777" w:rsidR="009011DF" w:rsidRPr="009433A9" w:rsidRDefault="009011DF" w:rsidP="009011DF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74F709BE" w14:textId="1C07D509" w:rsidR="009011DF" w:rsidRPr="009433A9" w:rsidRDefault="009011DF" w:rsidP="009011D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3DB66F" w14:textId="77777777" w:rsidR="009011DF" w:rsidRPr="009433A9" w:rsidRDefault="009011DF" w:rsidP="009011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0E8C9645" w14:textId="2180E974" w:rsidR="009011DF" w:rsidRPr="009433A9" w:rsidRDefault="009011DF" w:rsidP="009011D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52,780</w:t>
            </w:r>
          </w:p>
        </w:tc>
        <w:tc>
          <w:tcPr>
            <w:tcW w:w="236" w:type="dxa"/>
            <w:shd w:val="clear" w:color="auto" w:fill="auto"/>
          </w:tcPr>
          <w:p w14:paraId="426D95A8" w14:textId="77777777" w:rsidR="009011DF" w:rsidRPr="009433A9" w:rsidRDefault="009011DF" w:rsidP="009011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113178A" w14:textId="730AB40D" w:rsidR="009011DF" w:rsidRPr="001354E5" w:rsidRDefault="009011DF" w:rsidP="009011D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354E5">
              <w:rPr>
                <w:rFonts w:ascii="Angsana New" w:hAnsi="Angsana New"/>
                <w:sz w:val="24"/>
                <w:szCs w:val="24"/>
                <w:lang w:val="en-US" w:bidi="th-TH"/>
              </w:rPr>
              <w:t>52,780</w:t>
            </w:r>
          </w:p>
        </w:tc>
        <w:tc>
          <w:tcPr>
            <w:tcW w:w="236" w:type="dxa"/>
          </w:tcPr>
          <w:p w14:paraId="547AC3E0" w14:textId="77777777" w:rsidR="009011DF" w:rsidRPr="009433A9" w:rsidRDefault="009011DF" w:rsidP="0090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4B951CE" w14:textId="72A01B08" w:rsidR="009011DF" w:rsidRPr="009433A9" w:rsidRDefault="009011DF" w:rsidP="0090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3FA37" w14:textId="77777777" w:rsidR="009011DF" w:rsidRPr="009433A9" w:rsidRDefault="009011DF" w:rsidP="0090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622FA87" w14:textId="08BBBA94" w:rsidR="009011DF" w:rsidRPr="009433A9" w:rsidRDefault="009011DF" w:rsidP="00BC798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55,567</w:t>
            </w:r>
          </w:p>
        </w:tc>
        <w:tc>
          <w:tcPr>
            <w:tcW w:w="236" w:type="dxa"/>
            <w:shd w:val="clear" w:color="auto" w:fill="auto"/>
          </w:tcPr>
          <w:p w14:paraId="66F1F21F" w14:textId="77777777" w:rsidR="009011DF" w:rsidRPr="009433A9" w:rsidRDefault="009011DF" w:rsidP="009011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AE26A5F" w14:textId="12FB1EFE" w:rsidR="009011DF" w:rsidRPr="009433A9" w:rsidRDefault="009011DF" w:rsidP="00901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17B9EC" w14:textId="77777777" w:rsidR="009011DF" w:rsidRPr="009433A9" w:rsidRDefault="009011DF" w:rsidP="0090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8444C82" w14:textId="73BCD7EC" w:rsidR="009011DF" w:rsidRPr="009433A9" w:rsidRDefault="009011DF" w:rsidP="00BC798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55,567</w:t>
            </w:r>
          </w:p>
        </w:tc>
      </w:tr>
      <w:tr w:rsidR="009011DF" w:rsidRPr="009433A9" w14:paraId="1AB219F3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7AAA4A16" w14:textId="77777777" w:rsidR="009011DF" w:rsidRPr="009433A9" w:rsidRDefault="009011DF" w:rsidP="009011DF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</w:t>
            </w: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ผู้ดำเนินงานอื่น</w:t>
            </w:r>
          </w:p>
        </w:tc>
        <w:tc>
          <w:tcPr>
            <w:tcW w:w="270" w:type="dxa"/>
            <w:shd w:val="clear" w:color="auto" w:fill="auto"/>
          </w:tcPr>
          <w:p w14:paraId="71E91BAF" w14:textId="77777777" w:rsidR="009011DF" w:rsidRPr="009433A9" w:rsidRDefault="009011DF" w:rsidP="009011DF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6D805C8" w14:textId="174B5B61" w:rsidR="009011DF" w:rsidRPr="009433A9" w:rsidRDefault="009011DF" w:rsidP="009011D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629136" w14:textId="77777777" w:rsidR="009011DF" w:rsidRPr="009433A9" w:rsidRDefault="009011DF" w:rsidP="009011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7869B05C" w14:textId="565E8A9B" w:rsidR="009011DF" w:rsidRPr="009433A9" w:rsidRDefault="009011DF" w:rsidP="009011D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8,783</w:t>
            </w:r>
          </w:p>
        </w:tc>
        <w:tc>
          <w:tcPr>
            <w:tcW w:w="236" w:type="dxa"/>
            <w:shd w:val="clear" w:color="auto" w:fill="auto"/>
          </w:tcPr>
          <w:p w14:paraId="099FC16C" w14:textId="77777777" w:rsidR="009011DF" w:rsidRPr="009433A9" w:rsidRDefault="009011DF" w:rsidP="009011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0CBF36C" w14:textId="7CAA53D9" w:rsidR="009011DF" w:rsidRPr="001354E5" w:rsidRDefault="009011DF" w:rsidP="009011D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354E5">
              <w:rPr>
                <w:rFonts w:ascii="Angsana New" w:hAnsi="Angsana New"/>
                <w:sz w:val="24"/>
                <w:szCs w:val="24"/>
                <w:lang w:val="en-US" w:bidi="th-TH"/>
              </w:rPr>
              <w:t>8,783</w:t>
            </w:r>
          </w:p>
        </w:tc>
        <w:tc>
          <w:tcPr>
            <w:tcW w:w="236" w:type="dxa"/>
          </w:tcPr>
          <w:p w14:paraId="3B465000" w14:textId="77777777" w:rsidR="009011DF" w:rsidRPr="009433A9" w:rsidRDefault="009011DF" w:rsidP="0090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377DAB5" w14:textId="0339EA83" w:rsidR="009011DF" w:rsidRPr="009433A9" w:rsidRDefault="009011DF" w:rsidP="0090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0E08E6" w14:textId="77777777" w:rsidR="009011DF" w:rsidRPr="009433A9" w:rsidRDefault="009011DF" w:rsidP="0090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D7853C5" w14:textId="2E077DD8" w:rsidR="009011DF" w:rsidRPr="009433A9" w:rsidRDefault="009011DF" w:rsidP="009011D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9,422</w:t>
            </w:r>
          </w:p>
        </w:tc>
        <w:tc>
          <w:tcPr>
            <w:tcW w:w="236" w:type="dxa"/>
            <w:shd w:val="clear" w:color="auto" w:fill="auto"/>
          </w:tcPr>
          <w:p w14:paraId="1C327BEB" w14:textId="77777777" w:rsidR="009011DF" w:rsidRPr="009433A9" w:rsidRDefault="009011DF" w:rsidP="009011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7C8A78F" w14:textId="46E0BE81" w:rsidR="009011DF" w:rsidRPr="009433A9" w:rsidRDefault="009011DF" w:rsidP="00901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D0F3D6" w14:textId="77777777" w:rsidR="009011DF" w:rsidRPr="009433A9" w:rsidRDefault="009011DF" w:rsidP="0090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6273F3F" w14:textId="2EB46F0C" w:rsidR="009011DF" w:rsidRPr="009433A9" w:rsidRDefault="009011DF" w:rsidP="009011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9,422</w:t>
            </w:r>
          </w:p>
        </w:tc>
      </w:tr>
      <w:tr w:rsidR="001354E5" w:rsidRPr="009433A9" w14:paraId="5DCD3D0E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3D9A2C62" w14:textId="77777777" w:rsidR="001354E5" w:rsidRPr="009433A9" w:rsidRDefault="001354E5" w:rsidP="001354E5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EA592C7" w14:textId="77777777" w:rsidR="001354E5" w:rsidRPr="009433A9" w:rsidRDefault="001354E5" w:rsidP="001354E5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0FCBAB5" w14:textId="40FD5C6C" w:rsidR="001354E5" w:rsidRPr="009433A9" w:rsidRDefault="001354E5" w:rsidP="001354E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936022" w14:textId="77777777" w:rsidR="001354E5" w:rsidRPr="009433A9" w:rsidRDefault="001354E5" w:rsidP="001354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12DBE2E7" w14:textId="3CC7CFED" w:rsidR="001354E5" w:rsidRPr="00BE31C8" w:rsidRDefault="00BE31C8" w:rsidP="001354E5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61,563</w:t>
            </w:r>
          </w:p>
        </w:tc>
        <w:tc>
          <w:tcPr>
            <w:tcW w:w="236" w:type="dxa"/>
            <w:shd w:val="clear" w:color="auto" w:fill="auto"/>
          </w:tcPr>
          <w:p w14:paraId="189C76A3" w14:textId="77777777" w:rsidR="001354E5" w:rsidRPr="009433A9" w:rsidRDefault="001354E5" w:rsidP="001354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57FFFF7" w14:textId="6E816D67" w:rsidR="001354E5" w:rsidRPr="001354E5" w:rsidRDefault="00BE31C8" w:rsidP="001354E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6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61,563</w:t>
            </w:r>
          </w:p>
        </w:tc>
        <w:tc>
          <w:tcPr>
            <w:tcW w:w="236" w:type="dxa"/>
          </w:tcPr>
          <w:p w14:paraId="5A8B7BC6" w14:textId="77777777" w:rsidR="001354E5" w:rsidRPr="009433A9" w:rsidRDefault="001354E5" w:rsidP="001354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4183AFD" w14:textId="77777777" w:rsidR="001354E5" w:rsidRPr="009433A9" w:rsidRDefault="001354E5" w:rsidP="001354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9BD082" w14:textId="77777777" w:rsidR="001354E5" w:rsidRPr="009433A9" w:rsidRDefault="001354E5" w:rsidP="001354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49AC17A" w14:textId="77777777" w:rsidR="001354E5" w:rsidRPr="009433A9" w:rsidRDefault="001354E5" w:rsidP="001354E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FD2C48" w14:textId="77777777" w:rsidR="001354E5" w:rsidRPr="009433A9" w:rsidRDefault="001354E5" w:rsidP="001354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E987A27" w14:textId="77777777" w:rsidR="001354E5" w:rsidRPr="009433A9" w:rsidRDefault="001354E5" w:rsidP="00135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932C9E" w14:textId="77777777" w:rsidR="001354E5" w:rsidRPr="009433A9" w:rsidRDefault="001354E5" w:rsidP="001354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B238C61" w14:textId="77777777" w:rsidR="001354E5" w:rsidRPr="009433A9" w:rsidRDefault="001354E5" w:rsidP="001354E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65E7" w:rsidRPr="009433A9" w14:paraId="587158D5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25AC176E" w14:textId="77777777" w:rsidR="001F65E7" w:rsidRPr="009433A9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0BAC87" w14:textId="77777777" w:rsidR="001F65E7" w:rsidRPr="009433A9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18E6A185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2CF2310" w14:textId="77777777" w:rsidR="001F65E7" w:rsidRPr="009433A9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3F80FC0C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522D07" w14:textId="77777777" w:rsidR="001F65E7" w:rsidRPr="009433A9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35964920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01376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977709C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627C2E0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E6BD9AC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8A9492" w14:textId="77777777" w:rsidR="001F65E7" w:rsidRPr="009433A9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726CE6" w14:textId="77777777" w:rsidR="001F65E7" w:rsidRPr="009433A9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C86E73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D4202C7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F65E7" w:rsidRPr="009433A9" w14:paraId="4A51FCC9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0F69BEFB" w14:textId="77777777" w:rsidR="001F65E7" w:rsidRPr="009433A9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66D06C03" w14:textId="77777777" w:rsidR="001F65E7" w:rsidRPr="009433A9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4CC9E35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8DE3F68" w14:textId="77777777" w:rsidR="001F65E7" w:rsidRPr="009433A9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1333EB1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5F8D1D6" w14:textId="77777777" w:rsidR="001F65E7" w:rsidRPr="009433A9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596C7CB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47BBAC5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9B8F382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6270D6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8F7478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873F84F" w14:textId="77777777" w:rsidR="001F65E7" w:rsidRPr="009433A9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409CAEF" w14:textId="77777777" w:rsidR="001F65E7" w:rsidRPr="009433A9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6BB23AB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4541FBB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C7989" w:rsidRPr="009433A9" w14:paraId="15281318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118236BA" w14:textId="77777777" w:rsidR="00BC7989" w:rsidRPr="009433A9" w:rsidRDefault="00BC7989" w:rsidP="00BC7989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70" w:type="dxa"/>
            <w:shd w:val="clear" w:color="auto" w:fill="auto"/>
          </w:tcPr>
          <w:p w14:paraId="4B7A46C6" w14:textId="77777777" w:rsidR="00BC7989" w:rsidRPr="009433A9" w:rsidRDefault="00BC7989" w:rsidP="00BC7989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CFA0587" w14:textId="784682E8" w:rsidR="00BC7989" w:rsidRPr="009433A9" w:rsidRDefault="00BC7989" w:rsidP="00BC798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0EB2DF97" w14:textId="77777777" w:rsidR="00BC7989" w:rsidRPr="009433A9" w:rsidRDefault="00BC7989" w:rsidP="00BC798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F386BA2" w14:textId="23D46C7D" w:rsidR="00BC7989" w:rsidRPr="009011DF" w:rsidRDefault="00BC7989" w:rsidP="00BC798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011D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862681" w14:textId="77777777" w:rsidR="00BC7989" w:rsidRPr="009433A9" w:rsidRDefault="00BC7989" w:rsidP="00BC798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F7FF80E" w14:textId="711F6EE6" w:rsidR="00BC7989" w:rsidRPr="009433A9" w:rsidRDefault="00BC7989" w:rsidP="00BC798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11DF">
              <w:rPr>
                <w:rFonts w:ascii="Angsana New" w:hAnsi="Angsana New"/>
                <w:sz w:val="24"/>
                <w:szCs w:val="24"/>
              </w:rPr>
              <w:t>(</w:t>
            </w:r>
            <w:r w:rsidRPr="009011DF">
              <w:rPr>
                <w:rFonts w:ascii="Angsana New" w:hAnsi="Angsana New"/>
                <w:sz w:val="24"/>
                <w:szCs w:val="24"/>
                <w:lang w:val="en-US" w:bidi="th-TH"/>
              </w:rPr>
              <w:t>999</w:t>
            </w:r>
            <w:r w:rsidRPr="009011D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B5C1F15" w14:textId="77777777" w:rsidR="00BC7989" w:rsidRPr="009433A9" w:rsidRDefault="00BC7989" w:rsidP="00BC79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82134FC" w14:textId="5BF23E13" w:rsidR="00BC7989" w:rsidRPr="009433A9" w:rsidRDefault="00BC7989" w:rsidP="00BC79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FA5E8C" w14:textId="77777777" w:rsidR="00BC7989" w:rsidRPr="009433A9" w:rsidRDefault="00BC7989" w:rsidP="00BC79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09E0C6" w14:textId="4A737800" w:rsidR="00BC7989" w:rsidRPr="009433A9" w:rsidRDefault="00BC7989" w:rsidP="00BC798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C798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3200E372" w14:textId="77777777" w:rsidR="00BC7989" w:rsidRPr="009433A9" w:rsidRDefault="00BC7989" w:rsidP="00BC798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7226C3F" w14:textId="6ECE24CC" w:rsidR="00BC7989" w:rsidRPr="009433A9" w:rsidRDefault="00BC7989" w:rsidP="00B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9F92F1" w14:textId="77777777" w:rsidR="00BC7989" w:rsidRPr="009433A9" w:rsidRDefault="00BC7989" w:rsidP="00BC79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AD4EA2A" w14:textId="0612FD16" w:rsidR="00BC7989" w:rsidRPr="009433A9" w:rsidRDefault="00BC7989" w:rsidP="00BC798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C798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BC7989" w:rsidRPr="009433A9" w14:paraId="47389442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3D713E49" w14:textId="77777777" w:rsidR="00BC7989" w:rsidRPr="009433A9" w:rsidRDefault="00BC7989" w:rsidP="00BC7989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C6F43B2" w14:textId="77777777" w:rsidR="00BC7989" w:rsidRPr="009433A9" w:rsidRDefault="00BC7989" w:rsidP="00BC7989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384E0F4" w14:textId="25EF3D59" w:rsidR="00BC7989" w:rsidRPr="009433A9" w:rsidRDefault="00BC7989" w:rsidP="00BC798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(435)</w:t>
            </w:r>
          </w:p>
        </w:tc>
        <w:tc>
          <w:tcPr>
            <w:tcW w:w="236" w:type="dxa"/>
            <w:shd w:val="clear" w:color="auto" w:fill="auto"/>
          </w:tcPr>
          <w:p w14:paraId="6BB6A995" w14:textId="77777777" w:rsidR="00BC7989" w:rsidRPr="009433A9" w:rsidRDefault="00BC7989" w:rsidP="00BC798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5994BB21" w14:textId="2752C51D" w:rsidR="00BC7989" w:rsidRPr="009011DF" w:rsidRDefault="00BC7989" w:rsidP="00BC798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011D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DBC086" w14:textId="77777777" w:rsidR="00BC7989" w:rsidRPr="009433A9" w:rsidRDefault="00BC7989" w:rsidP="00BC798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3E759EDC" w14:textId="5DEE557B" w:rsidR="00BC7989" w:rsidRPr="009011DF" w:rsidRDefault="00BC7989" w:rsidP="00BC798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11DF">
              <w:rPr>
                <w:rFonts w:ascii="Angsana New" w:hAnsi="Angsana New"/>
                <w:sz w:val="24"/>
                <w:szCs w:val="24"/>
              </w:rPr>
              <w:t>(435)</w:t>
            </w:r>
          </w:p>
        </w:tc>
        <w:tc>
          <w:tcPr>
            <w:tcW w:w="236" w:type="dxa"/>
          </w:tcPr>
          <w:p w14:paraId="415C3105" w14:textId="77777777" w:rsidR="00BC7989" w:rsidRPr="009433A9" w:rsidRDefault="00BC7989" w:rsidP="00BC79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8D15128" w14:textId="77444939" w:rsidR="00BC7989" w:rsidRPr="009433A9" w:rsidRDefault="00BC7989" w:rsidP="00BC79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2311D1" w14:textId="77777777" w:rsidR="00BC7989" w:rsidRPr="009433A9" w:rsidRDefault="00BC7989" w:rsidP="00BC79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96F782A" w14:textId="4ACF7B5B" w:rsidR="00BC7989" w:rsidRPr="009433A9" w:rsidRDefault="00BC7989" w:rsidP="00BC798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C7989">
              <w:rPr>
                <w:rFonts w:ascii="Angsana New" w:hAnsi="Angsana New"/>
                <w:sz w:val="24"/>
                <w:szCs w:val="24"/>
              </w:rPr>
              <w:t>(435)</w:t>
            </w:r>
          </w:p>
        </w:tc>
        <w:tc>
          <w:tcPr>
            <w:tcW w:w="236" w:type="dxa"/>
          </w:tcPr>
          <w:p w14:paraId="646192AF" w14:textId="77777777" w:rsidR="00BC7989" w:rsidRPr="009433A9" w:rsidRDefault="00BC7989" w:rsidP="00BC798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E4542F5" w14:textId="7566A363" w:rsidR="00BC7989" w:rsidRPr="009433A9" w:rsidRDefault="00BC7989" w:rsidP="00B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265C64" w14:textId="77777777" w:rsidR="00BC7989" w:rsidRPr="009433A9" w:rsidRDefault="00BC7989" w:rsidP="00BC79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4B32252" w14:textId="2183EE77" w:rsidR="00BC7989" w:rsidRPr="009433A9" w:rsidRDefault="00BC7989" w:rsidP="00BC798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C7989">
              <w:rPr>
                <w:rFonts w:ascii="Angsana New" w:hAnsi="Angsana New"/>
                <w:sz w:val="24"/>
                <w:szCs w:val="24"/>
              </w:rPr>
              <w:t>(435)</w:t>
            </w:r>
          </w:p>
        </w:tc>
      </w:tr>
      <w:tr w:rsidR="009011DF" w:rsidRPr="009433A9" w14:paraId="33A885B4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609C741A" w14:textId="77777777" w:rsidR="009011DF" w:rsidRPr="009433A9" w:rsidRDefault="009011DF" w:rsidP="009011DF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D1EF843" w14:textId="77777777" w:rsidR="009011DF" w:rsidRPr="009433A9" w:rsidRDefault="009011DF" w:rsidP="009011DF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714FB" w14:textId="27D738F7" w:rsidR="009011DF" w:rsidRPr="009433A9" w:rsidRDefault="009011DF" w:rsidP="009011D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(1,434)</w:t>
            </w:r>
          </w:p>
        </w:tc>
        <w:tc>
          <w:tcPr>
            <w:tcW w:w="236" w:type="dxa"/>
            <w:shd w:val="clear" w:color="auto" w:fill="auto"/>
          </w:tcPr>
          <w:p w14:paraId="6E5CB7B9" w14:textId="77777777" w:rsidR="009011DF" w:rsidRPr="009433A9" w:rsidRDefault="009011DF" w:rsidP="009011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12C8A" w14:textId="2D60AAE0" w:rsidR="009011DF" w:rsidRPr="009011DF" w:rsidRDefault="009011DF" w:rsidP="009011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011D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169F8C" w14:textId="77777777" w:rsidR="009011DF" w:rsidRPr="009433A9" w:rsidRDefault="009011DF" w:rsidP="009011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3899D" w14:textId="1B522721" w:rsidR="009011DF" w:rsidRPr="009011DF" w:rsidRDefault="009011DF" w:rsidP="009011D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11DF">
              <w:rPr>
                <w:rFonts w:ascii="Angsana New" w:hAnsi="Angsana New"/>
                <w:b/>
                <w:bCs/>
                <w:sz w:val="24"/>
                <w:szCs w:val="24"/>
              </w:rPr>
              <w:t>(1,434)</w:t>
            </w:r>
          </w:p>
        </w:tc>
        <w:tc>
          <w:tcPr>
            <w:tcW w:w="236" w:type="dxa"/>
          </w:tcPr>
          <w:p w14:paraId="35F31803" w14:textId="77777777" w:rsidR="009011DF" w:rsidRPr="009433A9" w:rsidRDefault="009011DF" w:rsidP="0090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ED0BF9" w14:textId="64855EDA" w:rsidR="009011DF" w:rsidRPr="009433A9" w:rsidRDefault="009011DF" w:rsidP="0090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F123FA" w14:textId="77777777" w:rsidR="009011DF" w:rsidRPr="009433A9" w:rsidRDefault="009011DF" w:rsidP="0090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FE0377" w14:textId="77777777" w:rsidR="009011DF" w:rsidRPr="009433A9" w:rsidRDefault="009011DF" w:rsidP="0090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D7B74F" w14:textId="77777777" w:rsidR="009011DF" w:rsidRPr="009433A9" w:rsidRDefault="009011DF" w:rsidP="009011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BA02BB1" w14:textId="77777777" w:rsidR="009011DF" w:rsidRPr="009433A9" w:rsidRDefault="009011DF" w:rsidP="00901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B8DE8C" w14:textId="77777777" w:rsidR="009011DF" w:rsidRPr="009433A9" w:rsidRDefault="009011DF" w:rsidP="0090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13E7201" w14:textId="77777777" w:rsidR="009011DF" w:rsidRPr="009433A9" w:rsidRDefault="009011DF" w:rsidP="0090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2558006" w14:textId="77777777" w:rsidR="00111F09" w:rsidRPr="009433A9" w:rsidRDefault="00111F09" w:rsidP="0011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1D4B1717" w14:textId="50A2AF92" w:rsidR="00111F09" w:rsidRPr="009433A9" w:rsidRDefault="0011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9433A9">
        <w:br w:type="page"/>
      </w:r>
    </w:p>
    <w:tbl>
      <w:tblPr>
        <w:tblW w:w="1445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236"/>
        <w:gridCol w:w="1800"/>
        <w:gridCol w:w="236"/>
        <w:gridCol w:w="1564"/>
        <w:gridCol w:w="236"/>
        <w:gridCol w:w="1197"/>
        <w:gridCol w:w="7"/>
        <w:gridCol w:w="229"/>
        <w:gridCol w:w="7"/>
        <w:gridCol w:w="1114"/>
        <w:gridCol w:w="236"/>
        <w:gridCol w:w="1114"/>
        <w:gridCol w:w="236"/>
        <w:gridCol w:w="1114"/>
        <w:gridCol w:w="236"/>
        <w:gridCol w:w="1107"/>
        <w:gridCol w:w="7"/>
      </w:tblGrid>
      <w:tr w:rsidR="0041602A" w:rsidRPr="009433A9" w14:paraId="2C354DD3" w14:textId="77777777" w:rsidTr="002E2C96">
        <w:trPr>
          <w:gridAfter w:val="1"/>
          <w:wAfter w:w="7" w:type="dxa"/>
          <w:trHeight w:val="261"/>
        </w:trPr>
        <w:tc>
          <w:tcPr>
            <w:tcW w:w="4016" w:type="dxa"/>
            <w:gridSpan w:val="2"/>
            <w:shd w:val="clear" w:color="auto" w:fill="auto"/>
            <w:vAlign w:val="bottom"/>
          </w:tcPr>
          <w:p w14:paraId="269F02CE" w14:textId="77777777" w:rsidR="0041602A" w:rsidRPr="009433A9" w:rsidRDefault="0041602A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433" w:type="dxa"/>
            <w:gridSpan w:val="15"/>
            <w:vAlign w:val="bottom"/>
          </w:tcPr>
          <w:p w14:paraId="3D3B6F9A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1602A" w:rsidRPr="009433A9" w14:paraId="2D5C04CF" w14:textId="77777777" w:rsidTr="002E2C96">
        <w:trPr>
          <w:gridAfter w:val="1"/>
          <w:wAfter w:w="7" w:type="dxa"/>
          <w:trHeight w:val="261"/>
        </w:trPr>
        <w:tc>
          <w:tcPr>
            <w:tcW w:w="4016" w:type="dxa"/>
            <w:gridSpan w:val="2"/>
            <w:shd w:val="clear" w:color="auto" w:fill="auto"/>
            <w:vAlign w:val="bottom"/>
          </w:tcPr>
          <w:p w14:paraId="13F75A31" w14:textId="77777777" w:rsidR="0041602A" w:rsidRPr="009433A9" w:rsidRDefault="0041602A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5033" w:type="dxa"/>
            <w:gridSpan w:val="5"/>
            <w:vAlign w:val="bottom"/>
          </w:tcPr>
          <w:p w14:paraId="134BC8AB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5D5E0ACE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8"/>
            <w:vAlign w:val="bottom"/>
          </w:tcPr>
          <w:p w14:paraId="7BD173FF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1602A" w:rsidRPr="009433A9" w14:paraId="10264564" w14:textId="77777777" w:rsidTr="002E2C96">
        <w:trPr>
          <w:trHeight w:val="261"/>
        </w:trPr>
        <w:tc>
          <w:tcPr>
            <w:tcW w:w="3780" w:type="dxa"/>
            <w:shd w:val="clear" w:color="auto" w:fill="auto"/>
            <w:vAlign w:val="bottom"/>
          </w:tcPr>
          <w:p w14:paraId="3E3146C0" w14:textId="77777777" w:rsidR="0041602A" w:rsidRPr="009433A9" w:rsidRDefault="0041602A" w:rsidP="0041602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740D85" w14:textId="77777777" w:rsidR="0041602A" w:rsidRPr="009433A9" w:rsidRDefault="0041602A" w:rsidP="0041602A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14A80B1E" w14:textId="77777777" w:rsidR="0041602A" w:rsidRPr="009433A9" w:rsidRDefault="0041602A" w:rsidP="0041602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16374BA9" w14:textId="0DBF31D4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25E498A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6382758" w14:textId="14ACAC99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433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4A509B" w14:textId="77777777" w:rsidR="0041602A" w:rsidRPr="009433A9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5032AE5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35914BD7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21736DF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FA0D297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7BBD2EF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B97D9D7" w14:textId="77777777" w:rsidR="0041602A" w:rsidRPr="009433A9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B8CDDBB" w14:textId="77777777" w:rsidR="0041602A" w:rsidRPr="009433A9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9433A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623137F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0AAFAA55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1602A" w:rsidRPr="009433A9" w14:paraId="423BB7DE" w14:textId="77777777" w:rsidTr="002E2C96">
        <w:trPr>
          <w:gridAfter w:val="1"/>
          <w:wAfter w:w="7" w:type="dxa"/>
          <w:trHeight w:val="261"/>
        </w:trPr>
        <w:tc>
          <w:tcPr>
            <w:tcW w:w="3780" w:type="dxa"/>
            <w:shd w:val="clear" w:color="auto" w:fill="auto"/>
          </w:tcPr>
          <w:p w14:paraId="2740BDE2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9C1558C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433" w:type="dxa"/>
            <w:gridSpan w:val="15"/>
          </w:tcPr>
          <w:p w14:paraId="08FBE2E2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1602A" w:rsidRPr="009433A9" w14:paraId="6793E2E6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0809893B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70E25E25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374296B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09DE70B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14B559A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C3E2308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6D2B3E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C4DC359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4BF9E8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BF2B8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7F673D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C72B85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7DD3F12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C9606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183C7C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602A" w:rsidRPr="009433A9" w14:paraId="6289563A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2F748805" w14:textId="005B73CB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เงินให้กู้ยืมระยะยาวแก่กิจการ</w:t>
            </w:r>
            <w:r w:rsidR="00380EC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2492E1F6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31F37269" w14:textId="77777777" w:rsidR="0041602A" w:rsidRPr="009433A9" w:rsidRDefault="0041602A" w:rsidP="00003DA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78EA07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30B6FE1D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  <w:shd w:val="clear" w:color="auto" w:fill="auto"/>
          </w:tcPr>
          <w:p w14:paraId="773F63C4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5E3501C" w14:textId="77777777" w:rsidR="0041602A" w:rsidRPr="009433A9" w:rsidRDefault="0041602A" w:rsidP="00110956">
            <w:pPr>
              <w:pStyle w:val="acctfourfigures"/>
              <w:tabs>
                <w:tab w:val="clear" w:pos="765"/>
              </w:tabs>
              <w:spacing w:line="240" w:lineRule="atLeast"/>
              <w:ind w:left="-43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  <w:gridSpan w:val="2"/>
          </w:tcPr>
          <w:p w14:paraId="0C85306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C9E4D9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3447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E3756E3" w14:textId="77777777" w:rsidR="0041602A" w:rsidRPr="009433A9" w:rsidRDefault="0041602A" w:rsidP="00AF68A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  <w:tc>
          <w:tcPr>
            <w:tcW w:w="236" w:type="dxa"/>
            <w:shd w:val="clear" w:color="auto" w:fill="auto"/>
          </w:tcPr>
          <w:p w14:paraId="3C0D1663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D209839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7CAEC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848F91B" w14:textId="77777777" w:rsidR="0041602A" w:rsidRPr="009433A9" w:rsidRDefault="0041602A" w:rsidP="00AF68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</w:tr>
      <w:tr w:rsidR="0041602A" w:rsidRPr="009433A9" w14:paraId="32ABA131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49BDCB9B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เงินให้กู้ยืมระยะยาวแก่ผู้ดำเนินงานอื่น</w:t>
            </w:r>
          </w:p>
        </w:tc>
        <w:tc>
          <w:tcPr>
            <w:tcW w:w="236" w:type="dxa"/>
            <w:shd w:val="clear" w:color="auto" w:fill="auto"/>
          </w:tcPr>
          <w:p w14:paraId="1138DFAA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4DE934E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9E7774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08595D3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10,</w:t>
            </w: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14:paraId="67597957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E90FC8F" w14:textId="77777777" w:rsidR="0041602A" w:rsidRPr="009433A9" w:rsidRDefault="0041602A" w:rsidP="0011095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43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10,</w:t>
            </w: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  <w:gridSpan w:val="2"/>
          </w:tcPr>
          <w:p w14:paraId="4B35E0C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CFC07A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BF879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DC061C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  <w:tc>
          <w:tcPr>
            <w:tcW w:w="236" w:type="dxa"/>
            <w:shd w:val="clear" w:color="auto" w:fill="auto"/>
          </w:tcPr>
          <w:p w14:paraId="7873C730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CAD699D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B9522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7924D49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</w:tr>
      <w:tr w:rsidR="0041602A" w:rsidRPr="009433A9" w14:paraId="083001F7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7D53AD10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0E233DF8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D1002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2C106B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E9DB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84,915</w:t>
            </w:r>
          </w:p>
        </w:tc>
        <w:tc>
          <w:tcPr>
            <w:tcW w:w="236" w:type="dxa"/>
            <w:shd w:val="clear" w:color="auto" w:fill="auto"/>
          </w:tcPr>
          <w:p w14:paraId="4275E600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56A63" w14:textId="77777777" w:rsidR="0041602A" w:rsidRPr="009433A9" w:rsidRDefault="0041602A" w:rsidP="0011095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43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84,915</w:t>
            </w:r>
          </w:p>
        </w:tc>
        <w:tc>
          <w:tcPr>
            <w:tcW w:w="236" w:type="dxa"/>
            <w:gridSpan w:val="2"/>
          </w:tcPr>
          <w:p w14:paraId="2ACF3062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97FDFF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9BFE1B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4230C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55DDDD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02D617E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8020DE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1DBCC0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1602A" w:rsidRPr="009433A9" w14:paraId="7382ED57" w14:textId="77777777" w:rsidTr="002E2C96">
        <w:trPr>
          <w:trHeight w:val="186"/>
        </w:trPr>
        <w:tc>
          <w:tcPr>
            <w:tcW w:w="3780" w:type="dxa"/>
            <w:shd w:val="clear" w:color="auto" w:fill="auto"/>
          </w:tcPr>
          <w:p w14:paraId="34C82225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D2AEDE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398B7B2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7004E6D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21CD7B79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069C8F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FB0FE5B" w14:textId="77777777" w:rsidR="0041602A" w:rsidRPr="009433A9" w:rsidRDefault="0041602A" w:rsidP="0011095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43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41AABD3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3E6B0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B9DFB23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B83BA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4D4D8D2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48ECCC0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551C122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C6B17F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1602A" w:rsidRPr="009433A9" w14:paraId="17608D6A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00D80C8F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7B66776D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5009A9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3874BE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47E3729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AFF553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86375A1" w14:textId="77777777" w:rsidR="0041602A" w:rsidRPr="009433A9" w:rsidRDefault="0041602A" w:rsidP="0011095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43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AA45A5D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2B501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EAC65F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6CF6B0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499FEC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88D303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113EF5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4D26B0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01FC6" w:rsidRPr="009433A9" w14:paraId="38BD1BD2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01F4DA9C" w14:textId="035DAAAC" w:rsidR="00F01FC6" w:rsidRPr="009433A9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29735669" w14:textId="77777777" w:rsidR="00F01FC6" w:rsidRPr="009433A9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8C6B56A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2A87FE" w14:textId="77777777" w:rsidR="00F01FC6" w:rsidRPr="009433A9" w:rsidRDefault="00F01FC6" w:rsidP="00F01F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1CAFBEA4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31693B" w14:textId="77777777" w:rsidR="00F01FC6" w:rsidRPr="009433A9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B9EB323" w14:textId="77777777" w:rsidR="00F01FC6" w:rsidRPr="009433A9" w:rsidRDefault="00F01FC6" w:rsidP="0011095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43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24AE9C1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F6791C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0912BE0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C4CD7DC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B020890" w14:textId="77777777" w:rsidR="00F01FC6" w:rsidRPr="009433A9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0F41FE" w14:textId="77777777" w:rsidR="00F01FC6" w:rsidRPr="009433A9" w:rsidRDefault="00F01FC6" w:rsidP="00F0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C63AAA1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695B7E9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01FC6" w:rsidRPr="009433A9" w14:paraId="33E515F4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6E1DD2E1" w14:textId="4E50C7FF" w:rsidR="00F01FC6" w:rsidRPr="009433A9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Pr="009433A9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เฉพาะส่วนที่มี</w:t>
            </w: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อัตราดอกเบี้ยคงที่)</w:t>
            </w:r>
          </w:p>
        </w:tc>
        <w:tc>
          <w:tcPr>
            <w:tcW w:w="236" w:type="dxa"/>
            <w:shd w:val="clear" w:color="auto" w:fill="auto"/>
          </w:tcPr>
          <w:p w14:paraId="092FE47F" w14:textId="77777777" w:rsidR="00F01FC6" w:rsidRPr="009433A9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D5D9F33" w14:textId="365F5F35" w:rsidR="00F01FC6" w:rsidRPr="009433A9" w:rsidRDefault="00F01FC6" w:rsidP="00F01FC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B130CE" w14:textId="77777777" w:rsidR="00F01FC6" w:rsidRPr="009433A9" w:rsidRDefault="00F01FC6" w:rsidP="00F01F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37AA4167" w14:textId="03D45584" w:rsidR="00F01FC6" w:rsidRPr="009433A9" w:rsidRDefault="00F01FC6" w:rsidP="00F01F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199BDBD8" w14:textId="77777777" w:rsidR="00F01FC6" w:rsidRPr="009433A9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B4DB5A1" w14:textId="03E15397" w:rsidR="00F01FC6" w:rsidRPr="009433A9" w:rsidRDefault="00F01FC6" w:rsidP="00110956">
            <w:pPr>
              <w:pStyle w:val="acctfourfigures"/>
              <w:tabs>
                <w:tab w:val="clear" w:pos="765"/>
              </w:tabs>
              <w:spacing w:line="240" w:lineRule="atLeast"/>
              <w:ind w:left="-43" w:right="9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  <w:gridSpan w:val="2"/>
          </w:tcPr>
          <w:p w14:paraId="3F3D91E4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12BEB5" w14:textId="765088E4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2AE84A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31E441D" w14:textId="0AA08625" w:rsidR="00F01FC6" w:rsidRPr="009433A9" w:rsidRDefault="00F01FC6" w:rsidP="00F01FC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  <w:tc>
          <w:tcPr>
            <w:tcW w:w="236" w:type="dxa"/>
          </w:tcPr>
          <w:p w14:paraId="3B27CF39" w14:textId="77777777" w:rsidR="00F01FC6" w:rsidRPr="009433A9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458A84" w14:textId="4B4701E6" w:rsidR="00F01FC6" w:rsidRPr="009433A9" w:rsidRDefault="00F01FC6" w:rsidP="00F0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DF9509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365651F" w14:textId="7E20A0D4" w:rsidR="00F01FC6" w:rsidRPr="009433A9" w:rsidRDefault="00F01FC6" w:rsidP="00F01FC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</w:tr>
      <w:tr w:rsidR="0041602A" w:rsidRPr="009433A9" w14:paraId="49F4F95A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7687F440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36" w:type="dxa"/>
            <w:shd w:val="clear" w:color="auto" w:fill="auto"/>
          </w:tcPr>
          <w:p w14:paraId="58B22772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5A02558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2BC56E25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501F5EBA" w14:textId="77777777" w:rsidR="0041602A" w:rsidRPr="009433A9" w:rsidRDefault="0041602A" w:rsidP="009E513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81E4E1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8366760" w14:textId="77777777" w:rsidR="0041602A" w:rsidRPr="009433A9" w:rsidRDefault="0041602A" w:rsidP="00110956">
            <w:pPr>
              <w:pStyle w:val="acctfourfigures"/>
              <w:tabs>
                <w:tab w:val="clear" w:pos="765"/>
              </w:tabs>
              <w:spacing w:line="240" w:lineRule="atLeast"/>
              <w:ind w:left="-43" w:right="9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gridSpan w:val="2"/>
          </w:tcPr>
          <w:p w14:paraId="1A28AD5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58E7F74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BC5C5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32FF96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427EF4C6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B813769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3764B3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31F11A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41602A" w:rsidRPr="009433A9" w14:paraId="6EF7522C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560EC8B0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1035DD5C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D79C89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  <w:tc>
          <w:tcPr>
            <w:tcW w:w="236" w:type="dxa"/>
            <w:shd w:val="clear" w:color="auto" w:fill="auto"/>
          </w:tcPr>
          <w:p w14:paraId="44115592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680CA0AC" w14:textId="77777777" w:rsidR="0041602A" w:rsidRPr="009433A9" w:rsidRDefault="0041602A" w:rsidP="009E513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7CD022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9868A" w14:textId="77777777" w:rsidR="0041602A" w:rsidRPr="009433A9" w:rsidRDefault="0041602A" w:rsidP="00110956">
            <w:pPr>
              <w:pStyle w:val="acctfourfigures"/>
              <w:tabs>
                <w:tab w:val="clear" w:pos="765"/>
              </w:tabs>
              <w:spacing w:line="240" w:lineRule="atLeast"/>
              <w:ind w:left="-43" w:right="9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  <w:tc>
          <w:tcPr>
            <w:tcW w:w="236" w:type="dxa"/>
            <w:gridSpan w:val="2"/>
          </w:tcPr>
          <w:p w14:paraId="11BB1BF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22CF00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003A52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0CA1B1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  <w:tc>
          <w:tcPr>
            <w:tcW w:w="236" w:type="dxa"/>
          </w:tcPr>
          <w:p w14:paraId="047EA0F2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8F117FE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3227F8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3340D84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</w:tr>
      <w:tr w:rsidR="0041602A" w:rsidRPr="009433A9" w14:paraId="5EBDE63C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21185E4B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EE623E9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C721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(2,475)</w:t>
            </w:r>
          </w:p>
        </w:tc>
        <w:tc>
          <w:tcPr>
            <w:tcW w:w="236" w:type="dxa"/>
            <w:shd w:val="clear" w:color="auto" w:fill="auto"/>
          </w:tcPr>
          <w:p w14:paraId="78B2C5E2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E58E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27855BAE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AD9E2" w14:textId="77777777" w:rsidR="0041602A" w:rsidRPr="00110956" w:rsidRDefault="0041602A" w:rsidP="00110956">
            <w:pPr>
              <w:pStyle w:val="acctfourfigures"/>
              <w:tabs>
                <w:tab w:val="clear" w:pos="765"/>
              </w:tabs>
              <w:spacing w:line="240" w:lineRule="atLeast"/>
              <w:ind w:left="-43" w:right="9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0956">
              <w:rPr>
                <w:rFonts w:ascii="Angsana New" w:hAnsi="Angsana New"/>
                <w:b/>
                <w:bCs/>
                <w:sz w:val="24"/>
                <w:szCs w:val="24"/>
              </w:rPr>
              <w:t>(77,475)</w:t>
            </w:r>
          </w:p>
        </w:tc>
        <w:tc>
          <w:tcPr>
            <w:tcW w:w="236" w:type="dxa"/>
            <w:gridSpan w:val="2"/>
          </w:tcPr>
          <w:p w14:paraId="1B258B5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A606DF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066736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65B00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1FABB5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F0AEF16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82D88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3B9ECC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1C138ED" w14:textId="1A16C69A" w:rsidR="0041602A" w:rsidRPr="009433A9" w:rsidRDefault="00416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76CDBA5D" w14:textId="77777777" w:rsidR="0041602A" w:rsidRPr="009433A9" w:rsidRDefault="00416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 w:rsidRPr="009433A9"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1445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236"/>
        <w:gridCol w:w="1800"/>
        <w:gridCol w:w="236"/>
        <w:gridCol w:w="1564"/>
        <w:gridCol w:w="236"/>
        <w:gridCol w:w="120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41602A" w:rsidRPr="009433A9" w14:paraId="7DD34177" w14:textId="77777777" w:rsidTr="002E2C96">
        <w:trPr>
          <w:trHeight w:val="261"/>
        </w:trPr>
        <w:tc>
          <w:tcPr>
            <w:tcW w:w="4016" w:type="dxa"/>
            <w:gridSpan w:val="2"/>
            <w:shd w:val="clear" w:color="auto" w:fill="auto"/>
            <w:vAlign w:val="bottom"/>
          </w:tcPr>
          <w:p w14:paraId="22252594" w14:textId="77777777" w:rsidR="0041602A" w:rsidRPr="009433A9" w:rsidRDefault="0041602A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440" w:type="dxa"/>
            <w:gridSpan w:val="13"/>
            <w:vAlign w:val="bottom"/>
          </w:tcPr>
          <w:p w14:paraId="061F6786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1602A" w:rsidRPr="009433A9" w14:paraId="683BEC5E" w14:textId="77777777" w:rsidTr="002E2C96">
        <w:trPr>
          <w:trHeight w:val="261"/>
        </w:trPr>
        <w:tc>
          <w:tcPr>
            <w:tcW w:w="4016" w:type="dxa"/>
            <w:gridSpan w:val="2"/>
            <w:shd w:val="clear" w:color="auto" w:fill="auto"/>
            <w:vAlign w:val="bottom"/>
          </w:tcPr>
          <w:p w14:paraId="2C835E81" w14:textId="77777777" w:rsidR="0041602A" w:rsidRPr="009433A9" w:rsidRDefault="0041602A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46CD4079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B2F31FB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6C9D43B8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1602A" w:rsidRPr="009433A9" w14:paraId="424F85EA" w14:textId="77777777" w:rsidTr="002E2C96">
        <w:trPr>
          <w:trHeight w:val="261"/>
        </w:trPr>
        <w:tc>
          <w:tcPr>
            <w:tcW w:w="3780" w:type="dxa"/>
            <w:shd w:val="clear" w:color="auto" w:fill="auto"/>
            <w:vAlign w:val="bottom"/>
          </w:tcPr>
          <w:p w14:paraId="5DE7BC2C" w14:textId="77777777" w:rsidR="0041602A" w:rsidRPr="009433A9" w:rsidRDefault="0041602A" w:rsidP="0041602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2ABEA6" w14:textId="77777777" w:rsidR="0041602A" w:rsidRPr="009433A9" w:rsidRDefault="0041602A" w:rsidP="0041602A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9E5777F" w14:textId="77777777" w:rsidR="0041602A" w:rsidRPr="009433A9" w:rsidRDefault="0041602A" w:rsidP="0041602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68E0B7E6" w14:textId="4325FB8F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FFBEB58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E803AF3" w14:textId="13FF63EE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433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26E05" w14:textId="77777777" w:rsidR="0041602A" w:rsidRPr="009433A9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238550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4BE438C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2324ADE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E6F0DE7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5751615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7DD0231" w14:textId="77777777" w:rsidR="0041602A" w:rsidRPr="009433A9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4A9CE1E" w14:textId="77777777" w:rsidR="0041602A" w:rsidRPr="009433A9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9433A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1553734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D33ABB7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1602A" w:rsidRPr="009433A9" w14:paraId="02165A4F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7FD1345A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7D25270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440" w:type="dxa"/>
            <w:gridSpan w:val="13"/>
          </w:tcPr>
          <w:p w14:paraId="7AB16255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1602A" w:rsidRPr="009433A9" w14:paraId="1F5243B6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2E932CE4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5F2DF667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0152BA8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CA1F69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E23E799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789F77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88A6BA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4FB95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A85D468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329483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7853C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340D88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CF7F25F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A09C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4F67E2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602A" w:rsidRPr="009433A9" w14:paraId="787A1043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31FC50AB" w14:textId="7CE1F21D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</w:t>
            </w: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ระยะยาว</w:t>
            </w: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แก่กิจการ</w:t>
            </w:r>
            <w:r w:rsidR="00380EC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37AF88C3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641E761B" w14:textId="77777777" w:rsidR="0041602A" w:rsidRPr="009433A9" w:rsidRDefault="0041602A" w:rsidP="00D1281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A5DEC5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19601A2A" w14:textId="77777777" w:rsidR="0041602A" w:rsidRPr="009433A9" w:rsidRDefault="0041602A" w:rsidP="00D1281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  <w:shd w:val="clear" w:color="auto" w:fill="auto"/>
          </w:tcPr>
          <w:p w14:paraId="16D874A2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8FF273F" w14:textId="77777777" w:rsidR="0041602A" w:rsidRPr="009433A9" w:rsidRDefault="0041602A" w:rsidP="00D1281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</w:tcPr>
          <w:p w14:paraId="3F915EC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6EE99D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8FBB5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713FA31" w14:textId="77777777" w:rsidR="0041602A" w:rsidRPr="009433A9" w:rsidRDefault="0041602A" w:rsidP="00584EC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  <w:tc>
          <w:tcPr>
            <w:tcW w:w="236" w:type="dxa"/>
            <w:shd w:val="clear" w:color="auto" w:fill="auto"/>
          </w:tcPr>
          <w:p w14:paraId="2471D2A4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DAA90D4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82F82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2768931" w14:textId="77777777" w:rsidR="0041602A" w:rsidRPr="009433A9" w:rsidRDefault="0041602A" w:rsidP="00D1281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</w:tr>
      <w:tr w:rsidR="0041602A" w:rsidRPr="009433A9" w14:paraId="72AD6CF4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7DCED704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</w:t>
            </w: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ผู้ดำเนินงานอื่น</w:t>
            </w:r>
          </w:p>
        </w:tc>
        <w:tc>
          <w:tcPr>
            <w:tcW w:w="236" w:type="dxa"/>
            <w:shd w:val="clear" w:color="auto" w:fill="auto"/>
          </w:tcPr>
          <w:p w14:paraId="031BBE40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A5E5239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853EA8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65C19DB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10,</w:t>
            </w: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14:paraId="4FCCDB96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110DC5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10,</w:t>
            </w: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</w:tcPr>
          <w:p w14:paraId="7EE2B193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9C353C8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71FCF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10188D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  <w:tc>
          <w:tcPr>
            <w:tcW w:w="236" w:type="dxa"/>
            <w:shd w:val="clear" w:color="auto" w:fill="auto"/>
          </w:tcPr>
          <w:p w14:paraId="62EC3B8F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BB5BC7C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0CAB3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F11A32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</w:tr>
      <w:tr w:rsidR="0041602A" w:rsidRPr="009433A9" w14:paraId="26A16933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0239BFA9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C7A62F9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E33ED9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2E591A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721D0A8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84,</w:t>
            </w:r>
            <w:r w:rsidRPr="009433A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915</w:t>
            </w:r>
          </w:p>
        </w:tc>
        <w:tc>
          <w:tcPr>
            <w:tcW w:w="236" w:type="dxa"/>
            <w:shd w:val="clear" w:color="auto" w:fill="auto"/>
          </w:tcPr>
          <w:p w14:paraId="5F2A5701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658996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84,915</w:t>
            </w:r>
          </w:p>
        </w:tc>
        <w:tc>
          <w:tcPr>
            <w:tcW w:w="236" w:type="dxa"/>
          </w:tcPr>
          <w:p w14:paraId="4001EEA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52DDF7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E31E7D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315931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B82EDE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DEAFB3A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B4C54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401DDA9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602A" w:rsidRPr="009433A9" w14:paraId="56BFB4C3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194D83F9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CCB502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4148E77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4E5977B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16F100D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B9B93B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E03DBB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5108F5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57B54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D13E6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852D8D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54B227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5434F1E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23F20A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AD41F4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1602A" w:rsidRPr="009433A9" w14:paraId="41D43B1A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138686DE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2AF0A6F3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D4189D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5328CD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3F50EC7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8C0FE2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E4A2099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D1831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C9E1C3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8AC1E6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171B6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7830AEC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46C4BE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F6920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04CEAB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37A62" w:rsidRPr="009433A9" w14:paraId="77165AD8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31545E89" w14:textId="327CA260" w:rsidR="00137A62" w:rsidRPr="009433A9" w:rsidRDefault="00137A62" w:rsidP="00137A62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0CBB8D4E" w14:textId="77777777" w:rsidR="00137A62" w:rsidRPr="009433A9" w:rsidRDefault="00137A62" w:rsidP="00137A6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228B385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7BA20D" w14:textId="77777777" w:rsidR="00137A62" w:rsidRPr="009433A9" w:rsidRDefault="00137A62" w:rsidP="00137A6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804910F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3DB91A" w14:textId="77777777" w:rsidR="00137A62" w:rsidRPr="009433A9" w:rsidRDefault="00137A62" w:rsidP="00137A6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4F2ED51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871239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6D2C75C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36E62B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828DFFB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256A70" w14:textId="77777777" w:rsidR="00137A62" w:rsidRPr="009433A9" w:rsidRDefault="00137A62" w:rsidP="00137A6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D7124C1" w14:textId="77777777" w:rsidR="00137A62" w:rsidRPr="009433A9" w:rsidRDefault="00137A62" w:rsidP="0013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9BC054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A2E238B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7A62" w:rsidRPr="009433A9" w14:paraId="75393A21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05EC3422" w14:textId="028A31C1" w:rsidR="00137A62" w:rsidRPr="009433A9" w:rsidRDefault="00137A62" w:rsidP="00137A62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Pr="009433A9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เฉพาะส่วนที่มี</w:t>
            </w: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อัตราดอกเบี้ยคงที่)</w:t>
            </w:r>
          </w:p>
        </w:tc>
        <w:tc>
          <w:tcPr>
            <w:tcW w:w="236" w:type="dxa"/>
            <w:shd w:val="clear" w:color="auto" w:fill="auto"/>
          </w:tcPr>
          <w:p w14:paraId="5198AE1A" w14:textId="77777777" w:rsidR="00137A62" w:rsidRPr="009433A9" w:rsidRDefault="00137A62" w:rsidP="00137A6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95C0CA9" w14:textId="092E9D87" w:rsidR="00137A62" w:rsidRPr="009433A9" w:rsidRDefault="00137A62" w:rsidP="00137A6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5E9AD8" w14:textId="77777777" w:rsidR="00137A62" w:rsidRPr="009433A9" w:rsidRDefault="00137A62" w:rsidP="00137A6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47671614" w14:textId="5C5DF784" w:rsidR="00137A62" w:rsidRPr="009433A9" w:rsidRDefault="00137A62" w:rsidP="00137A6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58C6CD4A" w14:textId="77777777" w:rsidR="00137A62" w:rsidRPr="009433A9" w:rsidRDefault="00137A62" w:rsidP="00137A6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DBE696C" w14:textId="1BED7AFE" w:rsidR="00137A62" w:rsidRPr="009433A9" w:rsidRDefault="00137A62" w:rsidP="00137A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</w:tcPr>
          <w:p w14:paraId="6CDF3065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507C91" w14:textId="0094154E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C7937B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719021" w14:textId="4C01F933" w:rsidR="00137A62" w:rsidRPr="009433A9" w:rsidRDefault="00137A62" w:rsidP="00137A6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  <w:tc>
          <w:tcPr>
            <w:tcW w:w="236" w:type="dxa"/>
          </w:tcPr>
          <w:p w14:paraId="1DB30F8B" w14:textId="77777777" w:rsidR="00137A62" w:rsidRPr="009433A9" w:rsidRDefault="00137A62" w:rsidP="00137A6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967FAE5" w14:textId="02C1E549" w:rsidR="00137A62" w:rsidRPr="009433A9" w:rsidRDefault="00137A62" w:rsidP="0013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111443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B430591" w14:textId="6385D299" w:rsidR="00137A62" w:rsidRPr="009433A9" w:rsidRDefault="00137A62" w:rsidP="00137A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</w:tr>
      <w:tr w:rsidR="0041602A" w:rsidRPr="009433A9" w14:paraId="3D1630BB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2F77F582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36" w:type="dxa"/>
            <w:shd w:val="clear" w:color="auto" w:fill="auto"/>
          </w:tcPr>
          <w:p w14:paraId="281236E6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DD0D1A5" w14:textId="77777777" w:rsidR="0041602A" w:rsidRPr="009433A9" w:rsidRDefault="0041602A" w:rsidP="00D1281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2F079AB5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51C6DD9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2F7013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7EB65A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3CA7FFA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4077BC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24D13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7B2D34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41821868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EF1291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A814C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731D07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41602A" w:rsidRPr="009433A9" w14:paraId="07EE7763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175839D2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2EAEF67F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9332B6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  <w:tc>
          <w:tcPr>
            <w:tcW w:w="236" w:type="dxa"/>
            <w:shd w:val="clear" w:color="auto" w:fill="auto"/>
          </w:tcPr>
          <w:p w14:paraId="0B13AF0F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0D2F9A3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CA3B8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F61C554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  <w:tc>
          <w:tcPr>
            <w:tcW w:w="236" w:type="dxa"/>
          </w:tcPr>
          <w:p w14:paraId="34DBE82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366FD2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0BD10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D601653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  <w:tc>
          <w:tcPr>
            <w:tcW w:w="236" w:type="dxa"/>
          </w:tcPr>
          <w:p w14:paraId="7A453AE0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F0A394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6C03683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6F81FF2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</w:tr>
      <w:tr w:rsidR="0041602A" w:rsidRPr="009433A9" w14:paraId="1B78D6EC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6266B6BA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197CEC64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5849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(1,900)</w:t>
            </w:r>
          </w:p>
        </w:tc>
        <w:tc>
          <w:tcPr>
            <w:tcW w:w="236" w:type="dxa"/>
            <w:shd w:val="clear" w:color="auto" w:fill="auto"/>
          </w:tcPr>
          <w:p w14:paraId="653D04B3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A316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6376F9BD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7AB1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(76,</w:t>
            </w:r>
            <w:r w:rsidRPr="009433A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00)</w:t>
            </w:r>
          </w:p>
        </w:tc>
        <w:tc>
          <w:tcPr>
            <w:tcW w:w="236" w:type="dxa"/>
          </w:tcPr>
          <w:p w14:paraId="4C4B6C9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492CC62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B77D0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45576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37EC87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F79E184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CD6324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611BE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9B4BA29" w14:textId="5556B6CC" w:rsidR="0041602A" w:rsidRPr="009433A9" w:rsidRDefault="00416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AAF8C45" w14:textId="77777777" w:rsidR="0041602A" w:rsidRPr="009433A9" w:rsidRDefault="00416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246D7A1" w14:textId="10990FA5" w:rsidR="00ED5F21" w:rsidRPr="009433A9" w:rsidRDefault="00ED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D5F21" w:rsidRPr="009433A9" w:rsidSect="00ED6B0D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36A3EE53" w14:textId="6D0E4DAA" w:rsidR="00A34F60" w:rsidRPr="009433A9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433A9">
        <w:rPr>
          <w:rFonts w:ascii="Angsana New" w:hAnsi="Angsana New"/>
          <w:bCs/>
          <w:i/>
          <w:iCs/>
          <w:sz w:val="30"/>
          <w:szCs w:val="30"/>
          <w:cs/>
        </w:rPr>
        <w:t xml:space="preserve">มูลค่ายุติธรรมของสินทรัพย์และหนี้สินทางการเงิน </w:t>
      </w:r>
    </w:p>
    <w:p w14:paraId="49FAC53C" w14:textId="77777777" w:rsidR="00A34F60" w:rsidRPr="0069695D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346D7BE5" w14:textId="341A239B" w:rsidR="0065127C" w:rsidRPr="009433A9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6736C5A6" w14:textId="77777777" w:rsidR="0065127C" w:rsidRPr="0069695D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B4959C1" w14:textId="2117126C" w:rsidR="0065127C" w:rsidRPr="009433A9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</w:t>
      </w:r>
      <w:r w:rsidRPr="009433A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b/>
          <w:sz w:val="30"/>
          <w:szCs w:val="30"/>
          <w:cs/>
        </w:rPr>
        <w:t>ในตลาดที่ใช้คิดลดกระแสเงินสดในอนาคตของเงินต้นและดอกเบี้ยเป็นมูลค่าปัจจุบัน ณ วันที่บันทึกบัญชี</w:t>
      </w:r>
      <w:r w:rsidRPr="009433A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03B4C" w:rsidRPr="009433A9">
        <w:rPr>
          <w:rFonts w:ascii="Angsana New" w:hAnsi="Angsana New"/>
          <w:b/>
          <w:sz w:val="30"/>
          <w:szCs w:val="30"/>
          <w:cs/>
        </w:rPr>
        <w:t xml:space="preserve">              </w:t>
      </w:r>
      <w:r w:rsidRPr="009433A9">
        <w:rPr>
          <w:rFonts w:ascii="Angsana New" w:hAnsi="Angsana New"/>
          <w:b/>
          <w:sz w:val="30"/>
          <w:szCs w:val="30"/>
          <w:cs/>
        </w:rPr>
        <w:t>ไม่แตกต่างจากอัตราดอกเบี้ย ณ วันที่รายงานอย่างมีสาระสำคัญ</w:t>
      </w:r>
      <w:r w:rsidRPr="009433A9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1415553D" w14:textId="77777777" w:rsidR="00555EFF" w:rsidRPr="0069695D" w:rsidRDefault="00555EFF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3D940CF" w14:textId="2818E62C" w:rsidR="00E23815" w:rsidRPr="009433A9" w:rsidRDefault="00E23815" w:rsidP="00E238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มูลค่ายุติธรรมของหนี้สินภายใต้สัญญาเช่าเป็นมูลค่าที่ใกล้เคียงกับมูลค่าตามบัญชี เนื่องจากอัตราดอกเบี้ย</w:t>
      </w:r>
      <w:r w:rsidR="00380EC6">
        <w:rPr>
          <w:rFonts w:ascii="Angsana New" w:hAnsi="Angsana New" w:hint="cs"/>
          <w:b/>
          <w:sz w:val="30"/>
          <w:szCs w:val="30"/>
          <w:cs/>
        </w:rPr>
        <w:t xml:space="preserve">            </w:t>
      </w:r>
      <w:r w:rsidRPr="009433A9">
        <w:rPr>
          <w:rFonts w:ascii="Angsana New" w:hAnsi="Angsana New"/>
          <w:b/>
          <w:sz w:val="30"/>
          <w:szCs w:val="30"/>
          <w:cs/>
        </w:rPr>
        <w:t>ตามสัญญาใกล้เคียงกับอัตราตลาด</w:t>
      </w:r>
    </w:p>
    <w:p w14:paraId="52C40428" w14:textId="77777777" w:rsidR="00E23815" w:rsidRPr="0069695D" w:rsidRDefault="00E23815" w:rsidP="00E238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B98F945" w14:textId="2780141E" w:rsidR="00555EFF" w:rsidRPr="00921FE6" w:rsidRDefault="00555EFF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9433A9">
        <w:rPr>
          <w:rFonts w:ascii="Angsana New" w:hAnsi="Angsana New" w:hint="cs"/>
          <w:b/>
          <w:sz w:val="30"/>
          <w:szCs w:val="30"/>
          <w:cs/>
        </w:rPr>
        <w:t xml:space="preserve">มูลค่ายุติธรรมระดับ </w:t>
      </w:r>
      <w:r w:rsidRPr="009433A9">
        <w:rPr>
          <w:rFonts w:ascii="Angsana New" w:hAnsi="Angsana New"/>
          <w:bCs/>
          <w:sz w:val="30"/>
          <w:szCs w:val="30"/>
        </w:rPr>
        <w:t>2</w:t>
      </w:r>
      <w:r w:rsidR="00281CAD" w:rsidRPr="009433A9">
        <w:rPr>
          <w:rFonts w:ascii="Angsana New" w:hAnsi="Angsana New"/>
          <w:bCs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b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</w:t>
      </w:r>
      <w:r w:rsidRPr="00921FE6">
        <w:rPr>
          <w:rFonts w:ascii="Angsana New" w:hAnsi="Angsana New" w:hint="cs"/>
          <w:b/>
          <w:sz w:val="30"/>
          <w:szCs w:val="30"/>
          <w:cs/>
        </w:rPr>
        <w:t>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005A7FC7" w14:textId="2AE4AB78" w:rsidR="00C02B95" w:rsidRPr="00921FE6" w:rsidRDefault="00C02B95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FF0B2DC" w14:textId="77777777" w:rsidR="00FF30DF" w:rsidRPr="00921FE6" w:rsidRDefault="00BF37A4" w:rsidP="00B221D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21FE6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921FE6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3"/>
      <w:r w:rsidR="0051442E" w:rsidRPr="00921FE6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000A97DD" w14:textId="77777777" w:rsidR="00BD602B" w:rsidRPr="00921FE6" w:rsidRDefault="00BD602B" w:rsidP="00BD602B">
      <w:pPr>
        <w:spacing w:line="240" w:lineRule="auto"/>
        <w:rPr>
          <w:sz w:val="2"/>
          <w:szCs w:val="2"/>
        </w:rPr>
      </w:pPr>
    </w:p>
    <w:p w14:paraId="3170A92A" w14:textId="6B6C9796" w:rsidR="00A9387A" w:rsidRPr="00921FE6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921FE6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3C8ED379" w:rsidR="00664D13" w:rsidRPr="00921FE6" w:rsidRDefault="00664D13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21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61E17" w:rsidRPr="00921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06E0F" w:rsidRPr="00921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281CAD" w:rsidRPr="00921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61E17" w:rsidRPr="00921F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C06E0F" w:rsidRPr="00921F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761E17" w:rsidRPr="00921F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61E17" w:rsidRPr="00921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C76D0" w:rsidRPr="00921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921FE6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81CAD" w:rsidRPr="00921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921FE6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921FE6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5D2336" w14:textId="7C978E10" w:rsidR="00664D13" w:rsidRPr="00921FE6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64D13" w:rsidRPr="009433A9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921FE6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9433A9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21F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2174" w:rsidRPr="00921F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21F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36876" w:rsidRPr="009433A9" w14:paraId="00118C9E" w14:textId="77777777" w:rsidTr="006D108A">
        <w:tc>
          <w:tcPr>
            <w:tcW w:w="3106" w:type="pct"/>
          </w:tcPr>
          <w:p w14:paraId="5EBA995D" w14:textId="7756D61C" w:rsidR="00536876" w:rsidRPr="009433A9" w:rsidRDefault="00536876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4" w:type="pct"/>
          </w:tcPr>
          <w:p w14:paraId="379A5BA1" w14:textId="77777777" w:rsidR="00536876" w:rsidRPr="009433A9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37B9F6F9" w14:textId="77777777" w:rsidR="00536876" w:rsidRPr="009433A9" w:rsidRDefault="00536876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4446CDF" w14:textId="77777777" w:rsidR="00536876" w:rsidRPr="009433A9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52B" w:rsidRPr="009433A9" w14:paraId="19FF40BD" w14:textId="77777777" w:rsidTr="006D108A">
        <w:tc>
          <w:tcPr>
            <w:tcW w:w="3106" w:type="pct"/>
          </w:tcPr>
          <w:p w14:paraId="2A096DF1" w14:textId="3F6F2DA6" w:rsidR="00EF452B" w:rsidRPr="009433A9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/>
                <w:sz w:val="30"/>
                <w:szCs w:val="30"/>
                <w:cs/>
              </w:rPr>
              <w:t>สัญญาก่อสร้างแผงโซลาร์บนหลังคา</w:t>
            </w:r>
          </w:p>
        </w:tc>
        <w:tc>
          <w:tcPr>
            <w:tcW w:w="874" w:type="pct"/>
          </w:tcPr>
          <w:p w14:paraId="46CB72C9" w14:textId="64245BC3" w:rsidR="00EF452B" w:rsidRPr="003C5286" w:rsidRDefault="003C5286" w:rsidP="000D1E93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</w:t>
            </w:r>
            <w:r w:rsidR="006709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709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30" w:type="pct"/>
          </w:tcPr>
          <w:p w14:paraId="05FF551D" w14:textId="77777777" w:rsidR="00EF452B" w:rsidRPr="009433A9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2F70EB4A" w14:textId="225243A3" w:rsidR="00EF452B" w:rsidRPr="009433A9" w:rsidRDefault="003C5286" w:rsidP="00302738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2,215,207</w:t>
            </w:r>
          </w:p>
        </w:tc>
      </w:tr>
      <w:tr w:rsidR="006D14E8" w:rsidRPr="009433A9" w14:paraId="1E74776F" w14:textId="77777777" w:rsidTr="006D108A">
        <w:tc>
          <w:tcPr>
            <w:tcW w:w="3106" w:type="pct"/>
          </w:tcPr>
          <w:p w14:paraId="4E92345F" w14:textId="2B4496F9" w:rsidR="006D14E8" w:rsidRPr="009433A9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04943E77" w:rsidR="006D14E8" w:rsidRPr="009433A9" w:rsidRDefault="00043076" w:rsidP="006D14E8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30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385,783</w:t>
            </w:r>
          </w:p>
        </w:tc>
        <w:tc>
          <w:tcPr>
            <w:tcW w:w="130" w:type="pct"/>
          </w:tcPr>
          <w:p w14:paraId="6510EFA0" w14:textId="77777777" w:rsidR="006D14E8" w:rsidRPr="009433A9" w:rsidRDefault="006D14E8" w:rsidP="006D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55C5C070" w14:textId="611E7F3E" w:rsidR="006D14E8" w:rsidRPr="009433A9" w:rsidRDefault="00043076" w:rsidP="006D14E8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076">
              <w:rPr>
                <w:rFonts w:asciiTheme="majorBidi" w:hAnsiTheme="majorBidi" w:cstheme="majorBidi"/>
                <w:sz w:val="30"/>
                <w:szCs w:val="30"/>
              </w:rPr>
              <w:t>292,218</w:t>
            </w:r>
          </w:p>
        </w:tc>
      </w:tr>
      <w:tr w:rsidR="00EF452B" w:rsidRPr="009433A9" w14:paraId="30EB47D3" w14:textId="77777777" w:rsidTr="006D108A">
        <w:tc>
          <w:tcPr>
            <w:tcW w:w="3106" w:type="pct"/>
          </w:tcPr>
          <w:p w14:paraId="3B3A18F9" w14:textId="4A6868BE" w:rsidR="00EF452B" w:rsidRPr="009433A9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7A1CD0FC" w:rsidR="00EF452B" w:rsidRPr="009433A9" w:rsidRDefault="00EE7B02" w:rsidP="00EE7B02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</w:t>
            </w:r>
            <w:r w:rsidRPr="00EE7B02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130" w:type="pct"/>
          </w:tcPr>
          <w:p w14:paraId="376177A2" w14:textId="77777777" w:rsidR="00EF452B" w:rsidRPr="009433A9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13748A9" w14:textId="11AB5623" w:rsidR="00EF452B" w:rsidRPr="009433A9" w:rsidRDefault="00EE7B02" w:rsidP="000D1E93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C175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C1759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F452B" w:rsidRPr="009433A9" w14:paraId="50B14F3B" w14:textId="77777777" w:rsidTr="006D108A">
        <w:tc>
          <w:tcPr>
            <w:tcW w:w="3106" w:type="pct"/>
          </w:tcPr>
          <w:p w14:paraId="3D02BC7D" w14:textId="3F9AA21E" w:rsidR="00EF452B" w:rsidRPr="009433A9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สัญญาใช้ประโยชน์พื้นที่</w:t>
            </w:r>
          </w:p>
        </w:tc>
        <w:tc>
          <w:tcPr>
            <w:tcW w:w="874" w:type="pct"/>
            <w:shd w:val="clear" w:color="auto" w:fill="auto"/>
          </w:tcPr>
          <w:p w14:paraId="2D05E632" w14:textId="0CDF46E1" w:rsidR="00EF452B" w:rsidRPr="009433A9" w:rsidRDefault="00C17598" w:rsidP="00EF452B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14,102</w:t>
            </w:r>
          </w:p>
        </w:tc>
        <w:tc>
          <w:tcPr>
            <w:tcW w:w="130" w:type="pct"/>
            <w:shd w:val="clear" w:color="auto" w:fill="auto"/>
          </w:tcPr>
          <w:p w14:paraId="565CDD63" w14:textId="77777777" w:rsidR="00EF452B" w:rsidRPr="009433A9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  <w:shd w:val="clear" w:color="auto" w:fill="auto"/>
          </w:tcPr>
          <w:p w14:paraId="43A5F4E8" w14:textId="13A5043C" w:rsidR="00EF452B" w:rsidRPr="009433A9" w:rsidRDefault="00C17598" w:rsidP="000D1E93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3,358</w:t>
            </w:r>
          </w:p>
        </w:tc>
      </w:tr>
      <w:tr w:rsidR="00EF452B" w:rsidRPr="009433A9" w14:paraId="50D50827" w14:textId="77777777" w:rsidTr="006D108A">
        <w:tc>
          <w:tcPr>
            <w:tcW w:w="3106" w:type="pct"/>
          </w:tcPr>
          <w:p w14:paraId="30CFC79B" w14:textId="5434B87E" w:rsidR="00EF452B" w:rsidRPr="009433A9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4" w:type="pct"/>
          </w:tcPr>
          <w:p w14:paraId="2E295F73" w14:textId="077EC7C9" w:rsidR="00EF452B" w:rsidRPr="009433A9" w:rsidRDefault="00C17598" w:rsidP="00EF452B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EE7B02">
              <w:rPr>
                <w:rFonts w:ascii="Angsana New" w:hAnsi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30" w:type="pct"/>
          </w:tcPr>
          <w:p w14:paraId="043F85F7" w14:textId="77777777" w:rsidR="00EF452B" w:rsidRPr="009433A9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402F747" w14:textId="20E7172D" w:rsidR="00EF452B" w:rsidRPr="009433A9" w:rsidRDefault="00C17598" w:rsidP="000D1E93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EE7B02">
              <w:rPr>
                <w:rFonts w:ascii="Angsana New" w:hAnsi="Angsana New"/>
                <w:sz w:val="30"/>
                <w:szCs w:val="30"/>
                <w:lang w:val="en-US" w:bidi="th-TH"/>
              </w:rPr>
              <w:t>721</w:t>
            </w:r>
          </w:p>
        </w:tc>
      </w:tr>
      <w:tr w:rsidR="00EF452B" w:rsidRPr="009433A9" w14:paraId="35CFED2A" w14:textId="77777777" w:rsidTr="006D108A">
        <w:tc>
          <w:tcPr>
            <w:tcW w:w="3106" w:type="pct"/>
          </w:tcPr>
          <w:p w14:paraId="7B6B4FEC" w14:textId="77777777" w:rsidR="00EF452B" w:rsidRPr="009433A9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3C7278FB" w:rsidR="00EF452B" w:rsidRPr="009433A9" w:rsidRDefault="00043076" w:rsidP="00EF452B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</w:t>
            </w:r>
            <w:r w:rsidR="00670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70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9433A9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4283BC5F" w:rsidR="00EF452B" w:rsidRPr="009433A9" w:rsidRDefault="00043076" w:rsidP="000D1E93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2,568,009</w:t>
            </w:r>
          </w:p>
        </w:tc>
      </w:tr>
    </w:tbl>
    <w:p w14:paraId="40005758" w14:textId="3CC21DF5" w:rsidR="00C01896" w:rsidRPr="009433A9" w:rsidRDefault="00C01896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7E040CBA" w14:textId="7C693BC5" w:rsidR="00E3700C" w:rsidRPr="009433A9" w:rsidRDefault="00E3700C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6C26ECAD" w14:textId="2C528948" w:rsidR="00E3700C" w:rsidRPr="009433A9" w:rsidRDefault="00E3700C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37BC9EFC" w14:textId="45D5F919" w:rsidR="00F06B11" w:rsidRPr="00C44FE5" w:rsidRDefault="00F06B11" w:rsidP="00B221D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44FE5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03BE0EC5" w14:textId="52D61844" w:rsidR="00F06B11" w:rsidRPr="009433A9" w:rsidRDefault="00F06B11" w:rsidP="00F0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04462B3F" w14:textId="2CF1901F" w:rsidR="00100D7B" w:rsidRDefault="002825E7" w:rsidP="003A7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ในปี </w:t>
      </w:r>
      <w:r w:rsidRPr="009433A9">
        <w:rPr>
          <w:rFonts w:ascii="Angsana New" w:hAnsi="Angsana New"/>
          <w:sz w:val="30"/>
          <w:szCs w:val="30"/>
          <w:lang w:val="en-GB"/>
        </w:rPr>
        <w:t xml:space="preserve">2562 </w:t>
      </w:r>
      <w:r w:rsidRPr="009433A9">
        <w:rPr>
          <w:rFonts w:ascii="Angsana New" w:hAnsi="Angsana New" w:hint="cs"/>
          <w:sz w:val="30"/>
          <w:szCs w:val="30"/>
          <w:cs/>
          <w:lang w:val="en-GB"/>
        </w:rPr>
        <w:t>บริษัทได้ยื่นคำร้องต่อคณะอณุญาโตตุลาการให้ตัดสินข้อพิพาทระหว่างบริษัทและบริษัท อีโค่ โอเรียนท์ รีซอสเซส (ประเทศไทย) จำกัด (</w:t>
      </w:r>
      <w:r w:rsidRPr="009433A9">
        <w:rPr>
          <w:rFonts w:ascii="Angsana New" w:hAnsi="Angsana New"/>
          <w:sz w:val="30"/>
          <w:szCs w:val="30"/>
          <w:lang w:val="en-GB"/>
        </w:rPr>
        <w:t>“ECOR”</w:t>
      </w:r>
      <w:r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) </w:t>
      </w:r>
      <w:r w:rsidR="00805061" w:rsidRPr="009433A9"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กรณีที่ </w:t>
      </w:r>
      <w:r w:rsidRPr="009433A9">
        <w:rPr>
          <w:rFonts w:ascii="Angsana New" w:hAnsi="Angsana New"/>
          <w:sz w:val="30"/>
          <w:szCs w:val="30"/>
          <w:lang w:val="en-GB"/>
        </w:rPr>
        <w:t xml:space="preserve">ECOR </w:t>
      </w:r>
      <w:r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ผิดสัญญาซื้อขายก๊าซธรรมชาติ เนื่องจาก </w:t>
      </w:r>
      <w:r w:rsidRPr="009433A9">
        <w:rPr>
          <w:rFonts w:ascii="Angsana New" w:hAnsi="Angsana New"/>
          <w:sz w:val="30"/>
          <w:szCs w:val="30"/>
          <w:lang w:val="en-GB"/>
        </w:rPr>
        <w:t xml:space="preserve">ECOR </w:t>
      </w:r>
      <w:r w:rsidR="00ED09A0"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                 </w:t>
      </w:r>
      <w:r w:rsidRPr="009433A9">
        <w:rPr>
          <w:rFonts w:ascii="Angsana New" w:hAnsi="Angsana New" w:hint="cs"/>
          <w:sz w:val="30"/>
          <w:szCs w:val="30"/>
          <w:cs/>
          <w:lang w:val="en-GB"/>
        </w:rPr>
        <w:t>ไม่สามารถจัดหาก๊าซให้บริษัท</w:t>
      </w:r>
      <w:r w:rsidR="00273B2C" w:rsidRPr="009433A9">
        <w:rPr>
          <w:rFonts w:ascii="Angsana New" w:hAnsi="Angsana New" w:hint="cs"/>
          <w:sz w:val="30"/>
          <w:szCs w:val="30"/>
          <w:cs/>
          <w:lang w:val="en-GB"/>
        </w:rPr>
        <w:t>ได้</w:t>
      </w:r>
      <w:r w:rsidR="00ED09A0" w:rsidRPr="009433A9">
        <w:rPr>
          <w:rFonts w:ascii="Angsana New" w:hAnsi="Angsana New" w:hint="cs"/>
          <w:sz w:val="30"/>
          <w:szCs w:val="30"/>
          <w:cs/>
          <w:lang w:val="en-GB"/>
        </w:rPr>
        <w:t>ตามปริมาณที่กำหนดตามสัญญา</w:t>
      </w:r>
      <w:r w:rsidR="00732466" w:rsidRPr="009433A9">
        <w:rPr>
          <w:rFonts w:ascii="Angsana New" w:hAnsi="Angsana New"/>
          <w:sz w:val="30"/>
          <w:szCs w:val="30"/>
          <w:lang w:val="en-GB"/>
        </w:rPr>
        <w:t xml:space="preserve"> </w:t>
      </w:r>
      <w:r w:rsidR="00EE4532" w:rsidRPr="009433A9">
        <w:rPr>
          <w:rFonts w:ascii="Angsana New" w:hAnsi="Angsana New" w:hint="cs"/>
          <w:sz w:val="30"/>
          <w:szCs w:val="30"/>
          <w:cs/>
          <w:lang w:val="en-GB"/>
        </w:rPr>
        <w:t>ต่อมาเมื่อ</w:t>
      </w:r>
      <w:r w:rsidR="00100D7B"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วันที่ </w:t>
      </w:r>
      <w:r w:rsidR="00100D7B" w:rsidRPr="009433A9">
        <w:rPr>
          <w:rFonts w:ascii="Angsana New" w:hAnsi="Angsana New"/>
          <w:sz w:val="30"/>
          <w:szCs w:val="30"/>
          <w:lang w:val="en-GB"/>
        </w:rPr>
        <w:t xml:space="preserve">22 </w:t>
      </w:r>
      <w:r w:rsidR="00100D7B"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มีนาคม </w:t>
      </w:r>
      <w:r w:rsidR="00100D7B" w:rsidRPr="009433A9">
        <w:rPr>
          <w:rFonts w:ascii="Angsana New" w:hAnsi="Angsana New"/>
          <w:sz w:val="30"/>
          <w:szCs w:val="30"/>
          <w:lang w:val="en-GB"/>
        </w:rPr>
        <w:t>2564</w:t>
      </w:r>
      <w:r w:rsidR="00100D7B"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 บริษัทได้รับคำวินิจฉัยจาก</w:t>
      </w:r>
      <w:r w:rsidR="00307873" w:rsidRPr="009433A9">
        <w:rPr>
          <w:rFonts w:ascii="Angsana New" w:hAnsi="Angsana New" w:hint="cs"/>
          <w:sz w:val="30"/>
          <w:szCs w:val="30"/>
          <w:cs/>
          <w:lang w:val="en-GB"/>
        </w:rPr>
        <w:t>คณะ</w:t>
      </w:r>
      <w:r w:rsidR="00100D7B" w:rsidRPr="009433A9">
        <w:rPr>
          <w:rFonts w:ascii="Angsana New" w:hAnsi="Angsana New" w:hint="cs"/>
          <w:sz w:val="30"/>
          <w:szCs w:val="30"/>
          <w:cs/>
          <w:lang w:val="en-GB"/>
        </w:rPr>
        <w:t>อนุญาโตตุลาการให้บริษัทเป็นผู้ชนะคดีข้อพิพาท</w:t>
      </w:r>
      <w:r w:rsidRPr="009433A9">
        <w:rPr>
          <w:rFonts w:ascii="Angsana New" w:hAnsi="Angsana New" w:hint="cs"/>
          <w:sz w:val="30"/>
          <w:szCs w:val="30"/>
          <w:cs/>
          <w:lang w:val="en-GB"/>
        </w:rPr>
        <w:t>ดังกล่าว</w:t>
      </w:r>
      <w:r w:rsidR="0005244D"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 โดยให้</w:t>
      </w:r>
      <w:r w:rsidR="00100D7B"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100D7B" w:rsidRPr="009433A9">
        <w:rPr>
          <w:rFonts w:ascii="Angsana New" w:hAnsi="Angsana New"/>
          <w:sz w:val="30"/>
          <w:szCs w:val="30"/>
          <w:lang w:val="en-GB"/>
        </w:rPr>
        <w:t xml:space="preserve">ECOR </w:t>
      </w:r>
      <w:r w:rsidR="00100D7B"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ชำระเงินจำนวน </w:t>
      </w:r>
      <w:r w:rsidR="00100D7B" w:rsidRPr="009433A9">
        <w:rPr>
          <w:rFonts w:ascii="Angsana New" w:hAnsi="Angsana New"/>
          <w:sz w:val="30"/>
          <w:szCs w:val="30"/>
          <w:lang w:val="en-GB"/>
        </w:rPr>
        <w:t>40.71</w:t>
      </w:r>
      <w:r w:rsidR="00100D7B"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</w:t>
      </w:r>
      <w:r w:rsidR="0005244D" w:rsidRPr="009433A9">
        <w:rPr>
          <w:rFonts w:ascii="Angsana New" w:hAnsi="Angsana New" w:hint="cs"/>
          <w:sz w:val="30"/>
          <w:szCs w:val="30"/>
          <w:cs/>
          <w:lang w:val="en-GB"/>
        </w:rPr>
        <w:t>ให้แก่บริษัท</w:t>
      </w:r>
      <w:r w:rsidR="00100D7B" w:rsidRPr="009433A9">
        <w:rPr>
          <w:rFonts w:ascii="Angsana New" w:hAnsi="Angsana New" w:hint="cs"/>
          <w:sz w:val="30"/>
          <w:szCs w:val="30"/>
          <w:cs/>
          <w:lang w:val="en-GB"/>
        </w:rPr>
        <w:t>พร้อมทั้งดอกเบี้ยร้อยละ</w:t>
      </w:r>
      <w:r w:rsidR="000222C3"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100D7B" w:rsidRPr="009433A9">
        <w:rPr>
          <w:rFonts w:ascii="Angsana New" w:hAnsi="Angsana New"/>
          <w:sz w:val="30"/>
          <w:szCs w:val="30"/>
          <w:lang w:val="en-GB"/>
        </w:rPr>
        <w:t>7.5</w:t>
      </w:r>
      <w:r w:rsidR="000222C3"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100D7B" w:rsidRPr="009433A9">
        <w:rPr>
          <w:rFonts w:ascii="Angsana New" w:hAnsi="Angsana New" w:hint="cs"/>
          <w:sz w:val="30"/>
          <w:szCs w:val="30"/>
          <w:cs/>
          <w:lang w:val="en-GB"/>
        </w:rPr>
        <w:t>ต่อปีนับจากวั</w:t>
      </w:r>
      <w:r w:rsidR="00805061" w:rsidRPr="009433A9">
        <w:rPr>
          <w:rFonts w:ascii="Angsana New" w:hAnsi="Angsana New" w:hint="cs"/>
          <w:sz w:val="30"/>
          <w:szCs w:val="30"/>
          <w:cs/>
          <w:lang w:val="en-GB"/>
        </w:rPr>
        <w:t>น</w:t>
      </w:r>
      <w:r w:rsidR="00100D7B" w:rsidRPr="009433A9">
        <w:rPr>
          <w:rFonts w:ascii="Angsana New" w:hAnsi="Angsana New" w:hint="cs"/>
          <w:sz w:val="30"/>
          <w:szCs w:val="30"/>
          <w:cs/>
          <w:lang w:val="en-GB"/>
        </w:rPr>
        <w:t>ถัดจากวันเสนอข้อพิพาทจน</w:t>
      </w:r>
      <w:r w:rsidR="00273B2C" w:rsidRPr="009433A9">
        <w:rPr>
          <w:rFonts w:ascii="Angsana New" w:hAnsi="Angsana New" w:hint="cs"/>
          <w:sz w:val="30"/>
          <w:szCs w:val="30"/>
          <w:cs/>
          <w:lang w:val="en-GB"/>
        </w:rPr>
        <w:t>ถึงวันที่</w:t>
      </w:r>
      <w:r w:rsidR="00100D7B"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100D7B" w:rsidRPr="009433A9">
        <w:rPr>
          <w:rFonts w:ascii="Angsana New" w:hAnsi="Angsana New"/>
          <w:sz w:val="30"/>
          <w:szCs w:val="30"/>
          <w:lang w:val="en-GB"/>
        </w:rPr>
        <w:t>ECOR</w:t>
      </w:r>
      <w:r w:rsidR="00100D7B" w:rsidRPr="009433A9">
        <w:rPr>
          <w:rFonts w:ascii="Angsana New" w:hAnsi="Angsana New" w:hint="cs"/>
          <w:sz w:val="30"/>
          <w:szCs w:val="30"/>
          <w:cs/>
          <w:lang w:val="en-GB"/>
        </w:rPr>
        <w:t xml:space="preserve"> ชำระ</w:t>
      </w:r>
      <w:r w:rsidR="00ED09A0" w:rsidRPr="009433A9">
        <w:rPr>
          <w:rFonts w:ascii="Angsana New" w:hAnsi="Angsana New" w:hint="cs"/>
          <w:sz w:val="30"/>
          <w:szCs w:val="30"/>
          <w:cs/>
          <w:lang w:val="en-GB"/>
        </w:rPr>
        <w:t>จำนวนเงินดังกล่าว</w:t>
      </w:r>
      <w:r w:rsidR="00100D7B" w:rsidRPr="009433A9">
        <w:rPr>
          <w:rFonts w:ascii="Angsana New" w:hAnsi="Angsana New" w:hint="cs"/>
          <w:sz w:val="30"/>
          <w:szCs w:val="30"/>
          <w:cs/>
          <w:lang w:val="en-GB"/>
        </w:rPr>
        <w:t>ให้</w:t>
      </w:r>
      <w:r w:rsidR="00ED09A0" w:rsidRPr="009433A9">
        <w:rPr>
          <w:rFonts w:ascii="Angsana New" w:hAnsi="Angsana New" w:hint="cs"/>
          <w:sz w:val="30"/>
          <w:szCs w:val="30"/>
          <w:cs/>
          <w:lang w:val="en-GB"/>
        </w:rPr>
        <w:t>แก่</w:t>
      </w:r>
      <w:r w:rsidR="00100D7B" w:rsidRPr="009433A9">
        <w:rPr>
          <w:rFonts w:ascii="Angsana New" w:hAnsi="Angsana New" w:hint="cs"/>
          <w:sz w:val="30"/>
          <w:szCs w:val="30"/>
          <w:cs/>
          <w:lang w:val="en-GB"/>
        </w:rPr>
        <w:t>บริษัทเสร็จสิ้น</w:t>
      </w:r>
      <w:r w:rsidR="00170293">
        <w:rPr>
          <w:rFonts w:ascii="Angsana New" w:hAnsi="Angsana New"/>
          <w:sz w:val="30"/>
          <w:szCs w:val="30"/>
          <w:lang w:val="en-GB"/>
        </w:rPr>
        <w:t xml:space="preserve"> </w:t>
      </w:r>
      <w:r w:rsidR="003A7912" w:rsidRPr="009433A9">
        <w:rPr>
          <w:rFonts w:ascii="Angsana New" w:hAnsi="Angsana New" w:hint="cs"/>
          <w:sz w:val="30"/>
          <w:szCs w:val="30"/>
          <w:cs/>
          <w:lang w:val="en-GB"/>
        </w:rPr>
        <w:t>รายการดังกล่าวถือเป็นสินทรัพย์ที่อาจเกิดขึ้น ทั้งนี้บริษัทยังไม่ได้รับรู้รายการจนกว่าจะได้รับชำระค่าชดใช้ความเสียหากจาก</w:t>
      </w:r>
      <w:r w:rsidR="003A7912" w:rsidRPr="009433A9">
        <w:rPr>
          <w:rFonts w:ascii="Angsana New" w:hAnsi="Angsana New"/>
          <w:sz w:val="30"/>
          <w:szCs w:val="30"/>
        </w:rPr>
        <w:t xml:space="preserve"> ECOR</w:t>
      </w:r>
      <w:r w:rsidR="00170293">
        <w:rPr>
          <w:rFonts w:ascii="Angsana New" w:hAnsi="Angsana New" w:hint="cs"/>
          <w:sz w:val="30"/>
          <w:szCs w:val="30"/>
          <w:cs/>
        </w:rPr>
        <w:t xml:space="preserve"> </w:t>
      </w:r>
      <w:r w:rsidR="00170293">
        <w:rPr>
          <w:rFonts w:ascii="Angsana New" w:hAnsi="Angsana New" w:hint="cs"/>
          <w:sz w:val="30"/>
          <w:szCs w:val="30"/>
          <w:cs/>
          <w:lang w:val="en-GB"/>
        </w:rPr>
        <w:t>โดย</w:t>
      </w:r>
      <w:r w:rsidR="00944622">
        <w:rPr>
          <w:rFonts w:ascii="Angsana New" w:hAnsi="Angsana New"/>
          <w:sz w:val="30"/>
          <w:szCs w:val="30"/>
          <w:lang w:val="en-GB"/>
        </w:rPr>
        <w:t xml:space="preserve"> </w:t>
      </w:r>
      <w:r w:rsidR="00B65152" w:rsidRPr="003A7912">
        <w:rPr>
          <w:rFonts w:ascii="Angsana New" w:hAnsi="Angsana New" w:hint="cs"/>
          <w:sz w:val="30"/>
          <w:szCs w:val="30"/>
          <w:cs/>
          <w:lang w:val="en-GB"/>
        </w:rPr>
        <w:t xml:space="preserve">ณ วันที่ </w:t>
      </w:r>
      <w:r w:rsidR="00B65152" w:rsidRPr="003A7912">
        <w:rPr>
          <w:rFonts w:ascii="Angsana New" w:hAnsi="Angsana New"/>
          <w:sz w:val="30"/>
          <w:szCs w:val="30"/>
        </w:rPr>
        <w:t xml:space="preserve">30 </w:t>
      </w:r>
      <w:r w:rsidR="00B65152" w:rsidRPr="003A791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65152" w:rsidRPr="003A7912">
        <w:rPr>
          <w:rFonts w:ascii="Angsana New" w:hAnsi="Angsana New"/>
          <w:sz w:val="30"/>
          <w:szCs w:val="30"/>
        </w:rPr>
        <w:t>2</w:t>
      </w:r>
      <w:r w:rsidR="00BD2DB1">
        <w:rPr>
          <w:rFonts w:ascii="Angsana New" w:hAnsi="Angsana New"/>
          <w:sz w:val="30"/>
          <w:szCs w:val="30"/>
        </w:rPr>
        <w:t>5</w:t>
      </w:r>
      <w:r w:rsidR="00B65152" w:rsidRPr="003A7912">
        <w:rPr>
          <w:rFonts w:ascii="Angsana New" w:hAnsi="Angsana New"/>
          <w:sz w:val="30"/>
          <w:szCs w:val="30"/>
        </w:rPr>
        <w:t xml:space="preserve">64 </w:t>
      </w:r>
      <w:r w:rsidR="000B7135" w:rsidRPr="000B7135">
        <w:rPr>
          <w:rFonts w:ascii="Angsana New" w:hAnsi="Angsana New"/>
          <w:sz w:val="30"/>
          <w:szCs w:val="30"/>
          <w:cs/>
        </w:rPr>
        <w:t>บริษัทอยู่ระหว่างกระบวนการยื่นคำร้องต่อ</w:t>
      </w:r>
      <w:r w:rsidR="003702BA" w:rsidRPr="003702BA">
        <w:rPr>
          <w:rFonts w:ascii="Angsana New" w:hAnsi="Angsana New"/>
          <w:sz w:val="30"/>
          <w:szCs w:val="30"/>
          <w:cs/>
        </w:rPr>
        <w:t>ศาลทรัพย์สินทางปัญญาและการค้าระหว่างประเทศกลาง</w:t>
      </w:r>
    </w:p>
    <w:p w14:paraId="32251733" w14:textId="53F7C92E" w:rsidR="002E0AE7" w:rsidRDefault="002E0AE7" w:rsidP="003A7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3EDD8C1" w14:textId="3F73E6AB" w:rsidR="002E0AE7" w:rsidRPr="002E0AE7" w:rsidRDefault="002E0AE7" w:rsidP="002E0AE7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E0AE7">
        <w:rPr>
          <w:rFonts w:ascii="Angsana New" w:hAnsi="Angsana New" w:hint="cs"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4165DF7" w14:textId="77777777" w:rsidR="00F06B11" w:rsidRPr="009433A9" w:rsidRDefault="00F06B11" w:rsidP="00F06B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0DDBFC46" w14:textId="373D1B74" w:rsidR="00044AC7" w:rsidRPr="009B0F87" w:rsidRDefault="009B0F87" w:rsidP="00044A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bidi="ar-SA"/>
        </w:rPr>
      </w:pPr>
      <w:r w:rsidRPr="009B0F8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B0F87">
        <w:rPr>
          <w:rFonts w:ascii="Angsana New" w:hAnsi="Angsana New"/>
          <w:sz w:val="30"/>
          <w:szCs w:val="30"/>
          <w:lang w:bidi="ar-SA"/>
        </w:rPr>
        <w:t>5</w:t>
      </w:r>
      <w:r w:rsidRPr="009B0F87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9B0F87">
        <w:rPr>
          <w:rFonts w:ascii="Angsana New" w:hAnsi="Angsana New"/>
          <w:sz w:val="30"/>
          <w:szCs w:val="30"/>
          <w:lang w:bidi="ar-SA"/>
        </w:rPr>
        <w:t>2564</w:t>
      </w:r>
      <w:r w:rsidRPr="009B0F87">
        <w:rPr>
          <w:rFonts w:ascii="Angsana New" w:hAnsi="Angsana New"/>
          <w:sz w:val="30"/>
          <w:szCs w:val="30"/>
          <w:cs/>
        </w:rPr>
        <w:t xml:space="preserve"> บริษัทได้เข้าทำสัญญาโอนธุรกิจเพื่อโอนสินทรัพย์และหนี้สินที่เกี่ยวข้องกับธุรกิจ </w:t>
      </w:r>
      <w:r w:rsidRPr="009B0F87">
        <w:rPr>
          <w:rFonts w:ascii="Angsana New" w:hAnsi="Angsana New"/>
          <w:sz w:val="30"/>
          <w:szCs w:val="30"/>
          <w:lang w:bidi="ar-SA"/>
        </w:rPr>
        <w:t xml:space="preserve">iCNG </w:t>
      </w:r>
      <w:r w:rsidRPr="009B0F87">
        <w:rPr>
          <w:rFonts w:ascii="Angsana New" w:hAnsi="Angsana New"/>
          <w:sz w:val="30"/>
          <w:szCs w:val="30"/>
          <w:cs/>
        </w:rPr>
        <w:t xml:space="preserve">และ </w:t>
      </w:r>
      <w:r w:rsidRPr="009B0F87">
        <w:rPr>
          <w:rFonts w:ascii="Angsana New" w:hAnsi="Angsana New"/>
          <w:sz w:val="30"/>
          <w:szCs w:val="30"/>
          <w:lang w:bidi="ar-SA"/>
        </w:rPr>
        <w:t xml:space="preserve">iLNG </w:t>
      </w:r>
      <w:r w:rsidRPr="009B0F87">
        <w:rPr>
          <w:rFonts w:ascii="Angsana New" w:hAnsi="Angsana New"/>
          <w:sz w:val="30"/>
          <w:szCs w:val="30"/>
          <w:cs/>
        </w:rPr>
        <w:t>ของบริษัทให้แก่บริษัท เครือข่ายก๊าซ ไทย-ญี่ปุ่น จำกัด (</w:t>
      </w:r>
      <w:r>
        <w:rPr>
          <w:rFonts w:ascii="Angsana New" w:hAnsi="Angsana New" w:hint="cs"/>
          <w:sz w:val="30"/>
          <w:szCs w:val="30"/>
          <w:cs/>
        </w:rPr>
        <w:t>“</w:t>
      </w:r>
      <w:r>
        <w:rPr>
          <w:rFonts w:ascii="Angsana New" w:hAnsi="Angsana New"/>
          <w:sz w:val="30"/>
          <w:szCs w:val="30"/>
        </w:rPr>
        <w:t>TJN</w:t>
      </w:r>
      <w:r>
        <w:rPr>
          <w:rFonts w:ascii="Angsana New" w:hAnsi="Angsana New" w:hint="cs"/>
          <w:sz w:val="30"/>
          <w:szCs w:val="30"/>
          <w:cs/>
        </w:rPr>
        <w:t>”</w:t>
      </w:r>
      <w:r w:rsidRPr="009B0F87">
        <w:rPr>
          <w:rFonts w:ascii="Angsana New" w:hAnsi="Angsana New"/>
          <w:sz w:val="30"/>
          <w:szCs w:val="30"/>
          <w:lang w:bidi="ar-SA"/>
        </w:rPr>
        <w:t xml:space="preserve">) </w:t>
      </w:r>
      <w:r w:rsidRPr="009B0F87">
        <w:rPr>
          <w:rFonts w:ascii="Angsana New" w:hAnsi="Angsana New"/>
          <w:sz w:val="30"/>
          <w:szCs w:val="30"/>
          <w:cs/>
        </w:rPr>
        <w:t>ซึ่งเป็นบริษัทย่อย โดยมีมูลค่า</w:t>
      </w:r>
      <w:r w:rsidR="00EF3A77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9B0F87">
        <w:rPr>
          <w:rFonts w:ascii="Angsana New" w:hAnsi="Angsana New"/>
          <w:sz w:val="30"/>
          <w:szCs w:val="30"/>
          <w:cs/>
        </w:rPr>
        <w:t>สิ่งตอบแทนตามสัญญา</w:t>
      </w:r>
      <w:r w:rsidR="00775931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9B0F87">
        <w:rPr>
          <w:rFonts w:ascii="Angsana New" w:hAnsi="Angsana New"/>
          <w:sz w:val="30"/>
          <w:szCs w:val="30"/>
          <w:cs/>
        </w:rPr>
        <w:t xml:space="preserve"> </w:t>
      </w:r>
      <w:r w:rsidRPr="009B0F87">
        <w:rPr>
          <w:rFonts w:ascii="Angsana New" w:hAnsi="Angsana New"/>
          <w:sz w:val="30"/>
          <w:szCs w:val="30"/>
          <w:lang w:bidi="ar-SA"/>
        </w:rPr>
        <w:t>454</w:t>
      </w:r>
      <w:r w:rsidRPr="009B0F87">
        <w:rPr>
          <w:rFonts w:ascii="Angsana New" w:hAnsi="Angsana New"/>
          <w:sz w:val="30"/>
          <w:szCs w:val="30"/>
          <w:cs/>
        </w:rPr>
        <w:t xml:space="preserve"> ล้านบาท </w:t>
      </w:r>
      <w:r w:rsidR="00044AC7" w:rsidRPr="009B0F87">
        <w:rPr>
          <w:rFonts w:ascii="Angsana New" w:hAnsi="Angsana New"/>
          <w:sz w:val="30"/>
          <w:szCs w:val="30"/>
          <w:cs/>
        </w:rPr>
        <w:t>นอกจากนี้</w:t>
      </w:r>
      <w:r w:rsidR="00044AC7">
        <w:rPr>
          <w:rFonts w:ascii="Angsana New" w:hAnsi="Angsana New" w:hint="cs"/>
          <w:sz w:val="30"/>
          <w:szCs w:val="30"/>
          <w:cs/>
        </w:rPr>
        <w:t xml:space="preserve"> </w:t>
      </w:r>
      <w:r w:rsidR="00044AC7" w:rsidRPr="009B0F87">
        <w:rPr>
          <w:rFonts w:ascii="Angsana New" w:hAnsi="Angsana New"/>
          <w:sz w:val="30"/>
          <w:szCs w:val="30"/>
          <w:cs/>
        </w:rPr>
        <w:t xml:space="preserve">บริษัทได้เข้าทำสัญญาซื้อขายหุ้นกับ </w:t>
      </w:r>
      <w:r w:rsidR="00044AC7" w:rsidRPr="009B0F87">
        <w:rPr>
          <w:rFonts w:ascii="Angsana New" w:hAnsi="Angsana New"/>
          <w:sz w:val="30"/>
          <w:szCs w:val="30"/>
          <w:lang w:bidi="ar-SA"/>
        </w:rPr>
        <w:t>Shizuoka Gas Co., Ltd. (</w:t>
      </w:r>
      <w:r w:rsidR="00044AC7">
        <w:rPr>
          <w:rFonts w:ascii="Angsana New" w:hAnsi="Angsana New" w:hint="cs"/>
          <w:sz w:val="30"/>
          <w:szCs w:val="30"/>
          <w:cs/>
        </w:rPr>
        <w:t>“</w:t>
      </w:r>
      <w:r w:rsidR="00044AC7" w:rsidRPr="009B0F87">
        <w:rPr>
          <w:rFonts w:ascii="Angsana New" w:hAnsi="Angsana New"/>
          <w:sz w:val="30"/>
          <w:szCs w:val="30"/>
          <w:lang w:bidi="ar-SA"/>
        </w:rPr>
        <w:t>SZG</w:t>
      </w:r>
      <w:r w:rsidR="00044AC7">
        <w:rPr>
          <w:rFonts w:ascii="Angsana New" w:hAnsi="Angsana New" w:hint="cs"/>
          <w:sz w:val="30"/>
          <w:szCs w:val="30"/>
          <w:cs/>
        </w:rPr>
        <w:t>”</w:t>
      </w:r>
      <w:r w:rsidR="00044AC7" w:rsidRPr="009B0F87">
        <w:rPr>
          <w:rFonts w:ascii="Angsana New" w:hAnsi="Angsana New"/>
          <w:sz w:val="30"/>
          <w:szCs w:val="30"/>
          <w:lang w:bidi="ar-SA"/>
        </w:rPr>
        <w:t xml:space="preserve">) </w:t>
      </w:r>
      <w:r w:rsidR="00044AC7" w:rsidRPr="009B0F87">
        <w:rPr>
          <w:rFonts w:ascii="Angsana New" w:hAnsi="Angsana New"/>
          <w:sz w:val="30"/>
          <w:szCs w:val="30"/>
          <w:cs/>
        </w:rPr>
        <w:t>ซึ่งเป็นบริษัทจดทะเบียนในตลาดหลักทรัพย์โตเกียว (</w:t>
      </w:r>
      <w:r w:rsidR="00044AC7" w:rsidRPr="009B0F87">
        <w:rPr>
          <w:rFonts w:ascii="Angsana New" w:hAnsi="Angsana New"/>
          <w:sz w:val="30"/>
          <w:szCs w:val="30"/>
          <w:lang w:bidi="ar-SA"/>
        </w:rPr>
        <w:t xml:space="preserve">Tokyo Stock Exchange) </w:t>
      </w:r>
      <w:r w:rsidR="00044AC7" w:rsidRPr="009B0F87">
        <w:rPr>
          <w:rFonts w:ascii="Angsana New" w:hAnsi="Angsana New"/>
          <w:sz w:val="30"/>
          <w:szCs w:val="30"/>
          <w:cs/>
        </w:rPr>
        <w:t xml:space="preserve">เพื่อดำเนินการขายหุ้นที่บริษัทถืออยู่ใน </w:t>
      </w:r>
      <w:r w:rsidR="00044AC7">
        <w:rPr>
          <w:rFonts w:ascii="Angsana New" w:hAnsi="Angsana New"/>
          <w:sz w:val="30"/>
          <w:szCs w:val="30"/>
        </w:rPr>
        <w:t>TJN</w:t>
      </w:r>
      <w:r w:rsidR="00044AC7" w:rsidRPr="009B0F87">
        <w:rPr>
          <w:rFonts w:ascii="Angsana New" w:hAnsi="Angsana New"/>
          <w:sz w:val="30"/>
          <w:szCs w:val="30"/>
          <w:lang w:bidi="ar-SA"/>
        </w:rPr>
        <w:t xml:space="preserve"> </w:t>
      </w:r>
      <w:r w:rsidR="00044AC7" w:rsidRPr="009B0F87">
        <w:rPr>
          <w:rFonts w:ascii="Angsana New" w:hAnsi="Angsana New"/>
          <w:sz w:val="30"/>
          <w:szCs w:val="30"/>
          <w:cs/>
        </w:rPr>
        <w:t xml:space="preserve">ให้แก่ </w:t>
      </w:r>
      <w:r w:rsidR="00044AC7" w:rsidRPr="009B0F87">
        <w:rPr>
          <w:rFonts w:ascii="Angsana New" w:hAnsi="Angsana New"/>
          <w:sz w:val="30"/>
          <w:szCs w:val="30"/>
          <w:lang w:bidi="ar-SA"/>
        </w:rPr>
        <w:t xml:space="preserve">SZG </w:t>
      </w:r>
      <w:r w:rsidR="00044AC7" w:rsidRPr="009B0F87">
        <w:rPr>
          <w:rFonts w:ascii="Angsana New" w:hAnsi="Angsana New"/>
          <w:sz w:val="30"/>
          <w:szCs w:val="30"/>
          <w:cs/>
        </w:rPr>
        <w:t xml:space="preserve">ในสัดส่วนร้อยละ </w:t>
      </w:r>
      <w:r w:rsidR="00044AC7" w:rsidRPr="009B0F87">
        <w:rPr>
          <w:rFonts w:ascii="Angsana New" w:hAnsi="Angsana New"/>
          <w:sz w:val="30"/>
          <w:szCs w:val="30"/>
          <w:lang w:bidi="ar-SA"/>
        </w:rPr>
        <w:t xml:space="preserve">49 </w:t>
      </w:r>
      <w:r w:rsidR="00044AC7" w:rsidRPr="009B0F87">
        <w:rPr>
          <w:rFonts w:ascii="Angsana New" w:hAnsi="Angsana New"/>
          <w:sz w:val="30"/>
          <w:szCs w:val="30"/>
          <w:cs/>
        </w:rPr>
        <w:t xml:space="preserve">ของจำนวนหุ้นที่จำหน่ายแล้วทั้งหมด โดยมีมูลค่าสิ่งตอบแทนเป็นจำนวนเงิน </w:t>
      </w:r>
      <w:r w:rsidR="00044AC7" w:rsidRPr="009B0F87">
        <w:rPr>
          <w:rFonts w:ascii="Angsana New" w:hAnsi="Angsana New"/>
          <w:sz w:val="30"/>
          <w:szCs w:val="30"/>
          <w:lang w:bidi="ar-SA"/>
        </w:rPr>
        <w:t xml:space="preserve">313.11 </w:t>
      </w:r>
      <w:r w:rsidR="00044AC7" w:rsidRPr="009B0F87">
        <w:rPr>
          <w:rFonts w:ascii="Angsana New" w:hAnsi="Angsana New"/>
          <w:sz w:val="30"/>
          <w:szCs w:val="30"/>
          <w:cs/>
        </w:rPr>
        <w:t>ล้านบาท ทั้งนี้</w:t>
      </w:r>
      <w:r w:rsidR="00044AC7">
        <w:rPr>
          <w:rFonts w:ascii="Angsana New" w:hAnsi="Angsana New" w:hint="cs"/>
          <w:sz w:val="30"/>
          <w:szCs w:val="30"/>
          <w:cs/>
        </w:rPr>
        <w:t xml:space="preserve"> </w:t>
      </w:r>
      <w:r w:rsidR="00044AC7" w:rsidRPr="009B0F87">
        <w:rPr>
          <w:rFonts w:ascii="Angsana New" w:hAnsi="Angsana New"/>
          <w:sz w:val="30"/>
          <w:szCs w:val="30"/>
          <w:cs/>
        </w:rPr>
        <w:t xml:space="preserve">คู่สัญญาทั้งสองฝ่ายจะต้องดำเนินการให้ครบถ้วนภายใต้เงื่อนไขข้อบังคับตามสัญญา ซึ่งบริษัทคาดว่าการดำเนินการทั้งหมดภายใต้เงื่อนไขของทั้งสองสัญญาข้างต้นนี้จะเสร็จสิ้นภายในเดือนธันวาคม </w:t>
      </w:r>
      <w:r w:rsidR="00044AC7" w:rsidRPr="009B0F87">
        <w:rPr>
          <w:rFonts w:ascii="Angsana New" w:hAnsi="Angsana New"/>
          <w:sz w:val="30"/>
          <w:szCs w:val="30"/>
          <w:lang w:bidi="ar-SA"/>
        </w:rPr>
        <w:t>2564</w:t>
      </w:r>
    </w:p>
    <w:p w14:paraId="6B48AE0D" w14:textId="4B69BBDB" w:rsidR="009B0F87" w:rsidRPr="00044AC7" w:rsidRDefault="009B0F87" w:rsidP="009B0F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9B0F87" w:rsidRPr="00044AC7" w:rsidSect="00307873">
      <w:pgSz w:w="11909" w:h="16834" w:code="9"/>
      <w:pgMar w:top="691" w:right="119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7FE76" w14:textId="77777777" w:rsidR="0083657D" w:rsidRDefault="0083657D">
      <w:r>
        <w:separator/>
      </w:r>
    </w:p>
  </w:endnote>
  <w:endnote w:type="continuationSeparator" w:id="0">
    <w:p w14:paraId="6189747C" w14:textId="77777777" w:rsidR="0083657D" w:rsidRDefault="00836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DBA3F" w14:textId="77777777" w:rsidR="00E01378" w:rsidRDefault="00E013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21575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BE9848" w14:textId="2560D5F1" w:rsidR="00E01378" w:rsidRPr="006E7CD1" w:rsidRDefault="00E0137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E7C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E7C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E7C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E7CD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E7C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CBA1C" w14:textId="77777777" w:rsidR="00E01378" w:rsidRDefault="00E013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D656" w14:textId="77777777" w:rsidR="00E01378" w:rsidRPr="00136FE4" w:rsidRDefault="00E01378" w:rsidP="00136FE4">
    <w:pPr>
      <w:pStyle w:val="Footer"/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AC021F">
      <w:rPr>
        <w:rFonts w:ascii="Angsana New" w:hAnsi="Angsana New"/>
        <w:noProof/>
        <w:sz w:val="30"/>
        <w:szCs w:val="30"/>
        <w:lang w:val="en-US"/>
      </w:rPr>
      <w:t>37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00FBB" w14:textId="2C6C569D" w:rsidR="00E01378" w:rsidRPr="006D2137" w:rsidRDefault="00E01378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>
      <w:rPr>
        <w:rFonts w:ascii="Angsana New" w:hAnsi="Angsana New"/>
        <w:i/>
        <w:iCs/>
        <w:noProof/>
        <w:sz w:val="30"/>
        <w:szCs w:val="30"/>
      </w:rPr>
      <w:t>SCN Q2-2021 WORD-TH V17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96576" w14:textId="77777777" w:rsidR="0083657D" w:rsidRDefault="0083657D">
      <w:r>
        <w:separator/>
      </w:r>
    </w:p>
  </w:footnote>
  <w:footnote w:type="continuationSeparator" w:id="0">
    <w:p w14:paraId="03502A0D" w14:textId="77777777" w:rsidR="0083657D" w:rsidRDefault="00836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CA128" w14:textId="77777777" w:rsidR="00E01378" w:rsidRDefault="00E013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D9A6D" w14:textId="0561EC09" w:rsidR="00E01378" w:rsidRPr="002C284C" w:rsidRDefault="00E0137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5FA1800" w14:textId="77777777" w:rsidR="00E01378" w:rsidRPr="002C284C" w:rsidRDefault="00E0137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1E7DCB">
      <w:rPr>
        <w:rFonts w:ascii="Angsana New" w:hAnsi="Angsana New"/>
        <w:b/>
        <w:bCs/>
        <w:sz w:val="32"/>
        <w:szCs w:val="32"/>
        <w:cs/>
      </w:rPr>
      <w:t>ระหว่างกาลแบบย่อ</w:t>
    </w:r>
  </w:p>
  <w:p w14:paraId="66777327" w14:textId="7587379C" w:rsidR="00E01378" w:rsidRPr="002C284C" w:rsidRDefault="00E0137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1" w:name="_Hlk77323880"/>
    <w:r w:rsidRPr="00381988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64</w:t>
    </w:r>
    <w:r w:rsidRPr="00381988">
      <w:rPr>
        <w:rFonts w:ascii="Angsana New" w:hAnsi="Angsana New"/>
        <w:b/>
        <w:bCs/>
        <w:sz w:val="32"/>
        <w:szCs w:val="32"/>
        <w:cs/>
      </w:rPr>
      <w:t xml:space="preserve"> </w:t>
    </w:r>
    <w:r w:rsidRPr="0038198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bookmarkEnd w:id="1"/>
  <w:p w14:paraId="0F899BBD" w14:textId="77777777" w:rsidR="00E01378" w:rsidRPr="002C284C" w:rsidRDefault="00E0137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4CAEF" w14:textId="77777777" w:rsidR="00E01378" w:rsidRDefault="00E013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1971" w14:textId="77777777" w:rsidR="00E01378" w:rsidRPr="00B2797B" w:rsidRDefault="00E0137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67E8035A" w14:textId="77777777" w:rsidR="00E01378" w:rsidRDefault="00E01378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C55EA38" w14:textId="0E60AA46" w:rsidR="00E01378" w:rsidRDefault="00E0137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64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3F0CF28" w14:textId="77777777" w:rsidR="00E01378" w:rsidRPr="002C284C" w:rsidRDefault="00E0137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40BE" w14:textId="77777777" w:rsidR="00E01378" w:rsidRPr="00F9367B" w:rsidRDefault="00E01378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E0C7ABB" w14:textId="77777777" w:rsidR="00E01378" w:rsidRPr="00F9367B" w:rsidRDefault="00E01378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FCD639A" w14:textId="77777777" w:rsidR="00E01378" w:rsidRPr="00F9367B" w:rsidRDefault="00E01378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4572D49A" w14:textId="77777777" w:rsidR="00E01378" w:rsidRPr="00F9367B" w:rsidRDefault="00E01378" w:rsidP="00A02394">
    <w:pPr>
      <w:pStyle w:val="Header"/>
      <w:rPr>
        <w:sz w:val="16"/>
        <w:szCs w:val="16"/>
      </w:rPr>
    </w:pPr>
  </w:p>
  <w:p w14:paraId="6152E0A0" w14:textId="77777777" w:rsidR="00E01378" w:rsidRPr="00F9367B" w:rsidRDefault="00E01378" w:rsidP="00A02394">
    <w:pPr>
      <w:pStyle w:val="Header"/>
      <w:rPr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63F17" w14:textId="77777777" w:rsidR="00E01378" w:rsidRPr="002C284C" w:rsidRDefault="00E0137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4FCF3A95" w14:textId="77777777" w:rsidR="00E01378" w:rsidRDefault="00E0137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022E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F756484" w14:textId="62BBAD96" w:rsidR="00E01378" w:rsidRDefault="00E0137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64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FC73EEC" w14:textId="77777777" w:rsidR="00E01378" w:rsidRPr="0026241D" w:rsidRDefault="00E0137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6283" w14:textId="4B7B1E78" w:rsidR="00E01378" w:rsidRPr="002C284C" w:rsidRDefault="00E0137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4553D96" w14:textId="77777777" w:rsidR="00E01378" w:rsidRDefault="00E0137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476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E50C4DB" w14:textId="60B3B6EC" w:rsidR="00E01378" w:rsidRDefault="00E0137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64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795FF40" w14:textId="77777777" w:rsidR="00E01378" w:rsidRPr="002C284C" w:rsidRDefault="00E0137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B6624"/>
    <w:multiLevelType w:val="hybridMultilevel"/>
    <w:tmpl w:val="40C8C716"/>
    <w:lvl w:ilvl="0" w:tplc="2114822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1466F7"/>
    <w:multiLevelType w:val="hybridMultilevel"/>
    <w:tmpl w:val="F6FA7156"/>
    <w:lvl w:ilvl="0" w:tplc="9D5074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17"/>
  </w:num>
  <w:num w:numId="14">
    <w:abstractNumId w:val="11"/>
  </w:num>
  <w:num w:numId="15">
    <w:abstractNumId w:val="13"/>
  </w:num>
  <w:num w:numId="16">
    <w:abstractNumId w:val="18"/>
  </w:num>
  <w:num w:numId="17">
    <w:abstractNumId w:val="19"/>
  </w:num>
  <w:num w:numId="18">
    <w:abstractNumId w:val="14"/>
  </w:num>
  <w:num w:numId="19">
    <w:abstractNumId w:val="15"/>
  </w:num>
  <w:num w:numId="20">
    <w:abstractNumId w:val="20"/>
  </w:num>
  <w:num w:numId="21">
    <w:abstractNumId w:val="16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572"/>
    <w:rsid w:val="00001828"/>
    <w:rsid w:val="00001BE7"/>
    <w:rsid w:val="00001CDC"/>
    <w:rsid w:val="00001E99"/>
    <w:rsid w:val="00001FBA"/>
    <w:rsid w:val="000023A2"/>
    <w:rsid w:val="000025E7"/>
    <w:rsid w:val="00003458"/>
    <w:rsid w:val="00003605"/>
    <w:rsid w:val="00003643"/>
    <w:rsid w:val="00003DA8"/>
    <w:rsid w:val="00003EC0"/>
    <w:rsid w:val="00003EED"/>
    <w:rsid w:val="0000414B"/>
    <w:rsid w:val="00004282"/>
    <w:rsid w:val="00004310"/>
    <w:rsid w:val="0000481B"/>
    <w:rsid w:val="00004A25"/>
    <w:rsid w:val="0000505B"/>
    <w:rsid w:val="00005144"/>
    <w:rsid w:val="00005218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A61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30E"/>
    <w:rsid w:val="000133DE"/>
    <w:rsid w:val="00013633"/>
    <w:rsid w:val="00013D36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21D"/>
    <w:rsid w:val="00017314"/>
    <w:rsid w:val="00017C5A"/>
    <w:rsid w:val="0002007E"/>
    <w:rsid w:val="00020243"/>
    <w:rsid w:val="000205E4"/>
    <w:rsid w:val="0002085B"/>
    <w:rsid w:val="00020A0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70E"/>
    <w:rsid w:val="00023A10"/>
    <w:rsid w:val="00023A77"/>
    <w:rsid w:val="00023AEC"/>
    <w:rsid w:val="00024486"/>
    <w:rsid w:val="0002477D"/>
    <w:rsid w:val="00024AB2"/>
    <w:rsid w:val="00024D2D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428"/>
    <w:rsid w:val="00031B6D"/>
    <w:rsid w:val="00031DC0"/>
    <w:rsid w:val="0003243D"/>
    <w:rsid w:val="00032A0B"/>
    <w:rsid w:val="00032E07"/>
    <w:rsid w:val="0003363B"/>
    <w:rsid w:val="000337A2"/>
    <w:rsid w:val="00034DDD"/>
    <w:rsid w:val="00035427"/>
    <w:rsid w:val="00035930"/>
    <w:rsid w:val="000366A2"/>
    <w:rsid w:val="00036F17"/>
    <w:rsid w:val="000372BE"/>
    <w:rsid w:val="00037A0B"/>
    <w:rsid w:val="00037B3A"/>
    <w:rsid w:val="00040229"/>
    <w:rsid w:val="0004048C"/>
    <w:rsid w:val="00040512"/>
    <w:rsid w:val="0004072C"/>
    <w:rsid w:val="00040A31"/>
    <w:rsid w:val="00040CB2"/>
    <w:rsid w:val="00041697"/>
    <w:rsid w:val="00041AFC"/>
    <w:rsid w:val="00041C99"/>
    <w:rsid w:val="000424F2"/>
    <w:rsid w:val="0004277E"/>
    <w:rsid w:val="00043076"/>
    <w:rsid w:val="00043227"/>
    <w:rsid w:val="00043422"/>
    <w:rsid w:val="000434EF"/>
    <w:rsid w:val="00043561"/>
    <w:rsid w:val="0004379D"/>
    <w:rsid w:val="00043A0B"/>
    <w:rsid w:val="00043D2E"/>
    <w:rsid w:val="00044636"/>
    <w:rsid w:val="000447B8"/>
    <w:rsid w:val="00044AC7"/>
    <w:rsid w:val="00044F20"/>
    <w:rsid w:val="00045126"/>
    <w:rsid w:val="0004539A"/>
    <w:rsid w:val="00045483"/>
    <w:rsid w:val="0004560C"/>
    <w:rsid w:val="0004570C"/>
    <w:rsid w:val="000459F3"/>
    <w:rsid w:val="00045B61"/>
    <w:rsid w:val="00045C80"/>
    <w:rsid w:val="00045CBF"/>
    <w:rsid w:val="00045DD1"/>
    <w:rsid w:val="00045EBB"/>
    <w:rsid w:val="0004662B"/>
    <w:rsid w:val="00046899"/>
    <w:rsid w:val="00046CD4"/>
    <w:rsid w:val="00046EB9"/>
    <w:rsid w:val="000472DA"/>
    <w:rsid w:val="0004783D"/>
    <w:rsid w:val="00047962"/>
    <w:rsid w:val="00050015"/>
    <w:rsid w:val="00050684"/>
    <w:rsid w:val="00050760"/>
    <w:rsid w:val="00050962"/>
    <w:rsid w:val="00050AE9"/>
    <w:rsid w:val="00050DC8"/>
    <w:rsid w:val="00051079"/>
    <w:rsid w:val="0005109F"/>
    <w:rsid w:val="00051184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FCC"/>
    <w:rsid w:val="00055FE1"/>
    <w:rsid w:val="000565D9"/>
    <w:rsid w:val="00056815"/>
    <w:rsid w:val="0005686A"/>
    <w:rsid w:val="00057AAC"/>
    <w:rsid w:val="00057B67"/>
    <w:rsid w:val="00057DF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3026"/>
    <w:rsid w:val="00063068"/>
    <w:rsid w:val="000630B6"/>
    <w:rsid w:val="00063CB4"/>
    <w:rsid w:val="00063CF4"/>
    <w:rsid w:val="00063FAA"/>
    <w:rsid w:val="00064784"/>
    <w:rsid w:val="00064ABA"/>
    <w:rsid w:val="00064B8B"/>
    <w:rsid w:val="00064DED"/>
    <w:rsid w:val="00064FCF"/>
    <w:rsid w:val="000651B1"/>
    <w:rsid w:val="000653B7"/>
    <w:rsid w:val="00065586"/>
    <w:rsid w:val="00065E74"/>
    <w:rsid w:val="00066B57"/>
    <w:rsid w:val="00066EAF"/>
    <w:rsid w:val="000676D9"/>
    <w:rsid w:val="00067739"/>
    <w:rsid w:val="00070152"/>
    <w:rsid w:val="00070792"/>
    <w:rsid w:val="00070C00"/>
    <w:rsid w:val="00070E96"/>
    <w:rsid w:val="00071317"/>
    <w:rsid w:val="00071601"/>
    <w:rsid w:val="0007191E"/>
    <w:rsid w:val="00071958"/>
    <w:rsid w:val="00072203"/>
    <w:rsid w:val="00072463"/>
    <w:rsid w:val="0007255C"/>
    <w:rsid w:val="00072CBA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6391"/>
    <w:rsid w:val="000763DA"/>
    <w:rsid w:val="000765E6"/>
    <w:rsid w:val="000774D8"/>
    <w:rsid w:val="000778C5"/>
    <w:rsid w:val="000779B6"/>
    <w:rsid w:val="000779C5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B4"/>
    <w:rsid w:val="00082D49"/>
    <w:rsid w:val="00083356"/>
    <w:rsid w:val="0008358B"/>
    <w:rsid w:val="00083891"/>
    <w:rsid w:val="000838CE"/>
    <w:rsid w:val="000839F7"/>
    <w:rsid w:val="0008450E"/>
    <w:rsid w:val="000847D4"/>
    <w:rsid w:val="00084EC4"/>
    <w:rsid w:val="00084ED6"/>
    <w:rsid w:val="000850E7"/>
    <w:rsid w:val="000850F0"/>
    <w:rsid w:val="00085A5D"/>
    <w:rsid w:val="00085AFC"/>
    <w:rsid w:val="00085BCA"/>
    <w:rsid w:val="00085DB0"/>
    <w:rsid w:val="00086094"/>
    <w:rsid w:val="00086C66"/>
    <w:rsid w:val="00086DF9"/>
    <w:rsid w:val="00086E2D"/>
    <w:rsid w:val="0008702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E5"/>
    <w:rsid w:val="00095CD4"/>
    <w:rsid w:val="00095DC6"/>
    <w:rsid w:val="00095FDD"/>
    <w:rsid w:val="000960D5"/>
    <w:rsid w:val="00096333"/>
    <w:rsid w:val="00096528"/>
    <w:rsid w:val="000969D5"/>
    <w:rsid w:val="00096BD0"/>
    <w:rsid w:val="000970D5"/>
    <w:rsid w:val="00097421"/>
    <w:rsid w:val="00097F05"/>
    <w:rsid w:val="000A0541"/>
    <w:rsid w:val="000A0947"/>
    <w:rsid w:val="000A099D"/>
    <w:rsid w:val="000A0BEC"/>
    <w:rsid w:val="000A10CD"/>
    <w:rsid w:val="000A13B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384"/>
    <w:rsid w:val="000A358E"/>
    <w:rsid w:val="000A386C"/>
    <w:rsid w:val="000A3A4C"/>
    <w:rsid w:val="000A435D"/>
    <w:rsid w:val="000A43C2"/>
    <w:rsid w:val="000A45E8"/>
    <w:rsid w:val="000A4C33"/>
    <w:rsid w:val="000A4D0B"/>
    <w:rsid w:val="000A5192"/>
    <w:rsid w:val="000A5261"/>
    <w:rsid w:val="000A5FA5"/>
    <w:rsid w:val="000A64D4"/>
    <w:rsid w:val="000A7164"/>
    <w:rsid w:val="000A75C3"/>
    <w:rsid w:val="000A78FE"/>
    <w:rsid w:val="000A7946"/>
    <w:rsid w:val="000B054E"/>
    <w:rsid w:val="000B0631"/>
    <w:rsid w:val="000B0D72"/>
    <w:rsid w:val="000B1BCF"/>
    <w:rsid w:val="000B1D42"/>
    <w:rsid w:val="000B2BED"/>
    <w:rsid w:val="000B31C2"/>
    <w:rsid w:val="000B3226"/>
    <w:rsid w:val="000B3287"/>
    <w:rsid w:val="000B3549"/>
    <w:rsid w:val="000B35BC"/>
    <w:rsid w:val="000B3794"/>
    <w:rsid w:val="000B3ACB"/>
    <w:rsid w:val="000B3B42"/>
    <w:rsid w:val="000B405A"/>
    <w:rsid w:val="000B407D"/>
    <w:rsid w:val="000B454E"/>
    <w:rsid w:val="000B4702"/>
    <w:rsid w:val="000B4788"/>
    <w:rsid w:val="000B47E1"/>
    <w:rsid w:val="000B4A40"/>
    <w:rsid w:val="000B4CEA"/>
    <w:rsid w:val="000B4D96"/>
    <w:rsid w:val="000B5390"/>
    <w:rsid w:val="000B5568"/>
    <w:rsid w:val="000B58BF"/>
    <w:rsid w:val="000B59AD"/>
    <w:rsid w:val="000B5A4E"/>
    <w:rsid w:val="000B5C77"/>
    <w:rsid w:val="000B7135"/>
    <w:rsid w:val="000B71B7"/>
    <w:rsid w:val="000B76D6"/>
    <w:rsid w:val="000B7CAE"/>
    <w:rsid w:val="000B7F3D"/>
    <w:rsid w:val="000C037D"/>
    <w:rsid w:val="000C0B73"/>
    <w:rsid w:val="000C11BF"/>
    <w:rsid w:val="000C1261"/>
    <w:rsid w:val="000C1434"/>
    <w:rsid w:val="000C17A0"/>
    <w:rsid w:val="000C17A3"/>
    <w:rsid w:val="000C1C6C"/>
    <w:rsid w:val="000C1D2B"/>
    <w:rsid w:val="000C260D"/>
    <w:rsid w:val="000C2855"/>
    <w:rsid w:val="000C2965"/>
    <w:rsid w:val="000C3306"/>
    <w:rsid w:val="000C361C"/>
    <w:rsid w:val="000C3670"/>
    <w:rsid w:val="000C3816"/>
    <w:rsid w:val="000C38BD"/>
    <w:rsid w:val="000C39C6"/>
    <w:rsid w:val="000C44F5"/>
    <w:rsid w:val="000C45A2"/>
    <w:rsid w:val="000C4A19"/>
    <w:rsid w:val="000C4EB2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73E"/>
    <w:rsid w:val="000C6760"/>
    <w:rsid w:val="000C690E"/>
    <w:rsid w:val="000C77C3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36"/>
    <w:rsid w:val="000D3B85"/>
    <w:rsid w:val="000D3C8D"/>
    <w:rsid w:val="000D3C9A"/>
    <w:rsid w:val="000D404F"/>
    <w:rsid w:val="000D45DD"/>
    <w:rsid w:val="000D46B0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807"/>
    <w:rsid w:val="000D7924"/>
    <w:rsid w:val="000D79B6"/>
    <w:rsid w:val="000D7C6A"/>
    <w:rsid w:val="000E049A"/>
    <w:rsid w:val="000E0AF5"/>
    <w:rsid w:val="000E0D87"/>
    <w:rsid w:val="000E1031"/>
    <w:rsid w:val="000E12CF"/>
    <w:rsid w:val="000E1CE4"/>
    <w:rsid w:val="000E20F7"/>
    <w:rsid w:val="000E2755"/>
    <w:rsid w:val="000E31B5"/>
    <w:rsid w:val="000E3706"/>
    <w:rsid w:val="000E3804"/>
    <w:rsid w:val="000E380F"/>
    <w:rsid w:val="000E3A23"/>
    <w:rsid w:val="000E3BFC"/>
    <w:rsid w:val="000E3EE5"/>
    <w:rsid w:val="000E41B8"/>
    <w:rsid w:val="000E4751"/>
    <w:rsid w:val="000E47E5"/>
    <w:rsid w:val="000E483C"/>
    <w:rsid w:val="000E48A5"/>
    <w:rsid w:val="000E4D7F"/>
    <w:rsid w:val="000E4DF1"/>
    <w:rsid w:val="000E565C"/>
    <w:rsid w:val="000E5B2F"/>
    <w:rsid w:val="000E5CB4"/>
    <w:rsid w:val="000E5E10"/>
    <w:rsid w:val="000E6117"/>
    <w:rsid w:val="000E6210"/>
    <w:rsid w:val="000E62C4"/>
    <w:rsid w:val="000E6AEA"/>
    <w:rsid w:val="000E6AFF"/>
    <w:rsid w:val="000E720A"/>
    <w:rsid w:val="000E73B6"/>
    <w:rsid w:val="000E7425"/>
    <w:rsid w:val="000E7D75"/>
    <w:rsid w:val="000F0F93"/>
    <w:rsid w:val="000F13D7"/>
    <w:rsid w:val="000F16E1"/>
    <w:rsid w:val="000F1F65"/>
    <w:rsid w:val="000F249B"/>
    <w:rsid w:val="000F267C"/>
    <w:rsid w:val="000F287E"/>
    <w:rsid w:val="000F290C"/>
    <w:rsid w:val="000F2A50"/>
    <w:rsid w:val="000F3093"/>
    <w:rsid w:val="000F3136"/>
    <w:rsid w:val="000F31BE"/>
    <w:rsid w:val="000F39E1"/>
    <w:rsid w:val="000F3AD1"/>
    <w:rsid w:val="000F3D1D"/>
    <w:rsid w:val="000F4D17"/>
    <w:rsid w:val="000F4E27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A31"/>
    <w:rsid w:val="000F7C1F"/>
    <w:rsid w:val="000F7C52"/>
    <w:rsid w:val="000F7DB9"/>
    <w:rsid w:val="001000D4"/>
    <w:rsid w:val="00100D7B"/>
    <w:rsid w:val="00101481"/>
    <w:rsid w:val="0010150D"/>
    <w:rsid w:val="00101576"/>
    <w:rsid w:val="001015E1"/>
    <w:rsid w:val="001018AD"/>
    <w:rsid w:val="00101E73"/>
    <w:rsid w:val="001022B4"/>
    <w:rsid w:val="001022EC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F1"/>
    <w:rsid w:val="00104DE9"/>
    <w:rsid w:val="00104F6C"/>
    <w:rsid w:val="001055A7"/>
    <w:rsid w:val="00105617"/>
    <w:rsid w:val="00105673"/>
    <w:rsid w:val="001058DF"/>
    <w:rsid w:val="00105A0B"/>
    <w:rsid w:val="00105AC0"/>
    <w:rsid w:val="00105B28"/>
    <w:rsid w:val="00105C87"/>
    <w:rsid w:val="00105EA8"/>
    <w:rsid w:val="00105F1A"/>
    <w:rsid w:val="0010664E"/>
    <w:rsid w:val="001067C2"/>
    <w:rsid w:val="00106883"/>
    <w:rsid w:val="001070AA"/>
    <w:rsid w:val="00107118"/>
    <w:rsid w:val="00107541"/>
    <w:rsid w:val="001101F3"/>
    <w:rsid w:val="00110253"/>
    <w:rsid w:val="001103BB"/>
    <w:rsid w:val="0011062F"/>
    <w:rsid w:val="00110956"/>
    <w:rsid w:val="00110BE3"/>
    <w:rsid w:val="00110F3B"/>
    <w:rsid w:val="00110F57"/>
    <w:rsid w:val="00111416"/>
    <w:rsid w:val="00111614"/>
    <w:rsid w:val="0011197B"/>
    <w:rsid w:val="00111B28"/>
    <w:rsid w:val="00111E90"/>
    <w:rsid w:val="00111F09"/>
    <w:rsid w:val="00112411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ED1"/>
    <w:rsid w:val="00115D81"/>
    <w:rsid w:val="00116284"/>
    <w:rsid w:val="0011660D"/>
    <w:rsid w:val="001169F0"/>
    <w:rsid w:val="001169FA"/>
    <w:rsid w:val="00117303"/>
    <w:rsid w:val="001174A8"/>
    <w:rsid w:val="00117C00"/>
    <w:rsid w:val="001201C4"/>
    <w:rsid w:val="00120DED"/>
    <w:rsid w:val="001214CF"/>
    <w:rsid w:val="001216F2"/>
    <w:rsid w:val="00121AAD"/>
    <w:rsid w:val="00121B82"/>
    <w:rsid w:val="001225B9"/>
    <w:rsid w:val="001229C5"/>
    <w:rsid w:val="00122C75"/>
    <w:rsid w:val="00122E9D"/>
    <w:rsid w:val="00123177"/>
    <w:rsid w:val="001232BD"/>
    <w:rsid w:val="00123433"/>
    <w:rsid w:val="0012368A"/>
    <w:rsid w:val="00123947"/>
    <w:rsid w:val="00124417"/>
    <w:rsid w:val="0012456C"/>
    <w:rsid w:val="001247DD"/>
    <w:rsid w:val="00124DF3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EB0"/>
    <w:rsid w:val="001300E0"/>
    <w:rsid w:val="00130135"/>
    <w:rsid w:val="0013075F"/>
    <w:rsid w:val="00130F28"/>
    <w:rsid w:val="00130FF9"/>
    <w:rsid w:val="0013101C"/>
    <w:rsid w:val="001313BB"/>
    <w:rsid w:val="00131E2C"/>
    <w:rsid w:val="001324D5"/>
    <w:rsid w:val="001326A6"/>
    <w:rsid w:val="00133071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4E5"/>
    <w:rsid w:val="001357C6"/>
    <w:rsid w:val="001358B1"/>
    <w:rsid w:val="00135A39"/>
    <w:rsid w:val="00135FDB"/>
    <w:rsid w:val="00136469"/>
    <w:rsid w:val="00136482"/>
    <w:rsid w:val="001365A3"/>
    <w:rsid w:val="00136609"/>
    <w:rsid w:val="001368DD"/>
    <w:rsid w:val="001369BF"/>
    <w:rsid w:val="00136E62"/>
    <w:rsid w:val="00136FE4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B7"/>
    <w:rsid w:val="00141BB6"/>
    <w:rsid w:val="00141BF7"/>
    <w:rsid w:val="00141E88"/>
    <w:rsid w:val="00142168"/>
    <w:rsid w:val="0014230E"/>
    <w:rsid w:val="00142906"/>
    <w:rsid w:val="00142D63"/>
    <w:rsid w:val="0014301C"/>
    <w:rsid w:val="00143466"/>
    <w:rsid w:val="001435EA"/>
    <w:rsid w:val="001436EA"/>
    <w:rsid w:val="00143F59"/>
    <w:rsid w:val="0014423D"/>
    <w:rsid w:val="00144504"/>
    <w:rsid w:val="00144508"/>
    <w:rsid w:val="00144883"/>
    <w:rsid w:val="00144C5F"/>
    <w:rsid w:val="00145875"/>
    <w:rsid w:val="00145AB2"/>
    <w:rsid w:val="00145D0B"/>
    <w:rsid w:val="00145D9B"/>
    <w:rsid w:val="00145ECD"/>
    <w:rsid w:val="001460BA"/>
    <w:rsid w:val="00146470"/>
    <w:rsid w:val="00146587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6B9"/>
    <w:rsid w:val="00151C04"/>
    <w:rsid w:val="00151DCE"/>
    <w:rsid w:val="00151F02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C1"/>
    <w:rsid w:val="00154B5C"/>
    <w:rsid w:val="00154C47"/>
    <w:rsid w:val="0015535B"/>
    <w:rsid w:val="00155F6D"/>
    <w:rsid w:val="001562C6"/>
    <w:rsid w:val="00156402"/>
    <w:rsid w:val="00156714"/>
    <w:rsid w:val="0015685B"/>
    <w:rsid w:val="0015692A"/>
    <w:rsid w:val="00156935"/>
    <w:rsid w:val="00156D8E"/>
    <w:rsid w:val="00156EA4"/>
    <w:rsid w:val="00157389"/>
    <w:rsid w:val="00157A0A"/>
    <w:rsid w:val="00157E82"/>
    <w:rsid w:val="001608C2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FE8"/>
    <w:rsid w:val="001641B8"/>
    <w:rsid w:val="00164B2C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6FCB"/>
    <w:rsid w:val="001676AF"/>
    <w:rsid w:val="0016792D"/>
    <w:rsid w:val="00167956"/>
    <w:rsid w:val="00167BFA"/>
    <w:rsid w:val="00170293"/>
    <w:rsid w:val="001706FA"/>
    <w:rsid w:val="00170855"/>
    <w:rsid w:val="00170D3B"/>
    <w:rsid w:val="00171139"/>
    <w:rsid w:val="001713CE"/>
    <w:rsid w:val="0017162A"/>
    <w:rsid w:val="00171BBA"/>
    <w:rsid w:val="00171BC8"/>
    <w:rsid w:val="00171E41"/>
    <w:rsid w:val="001727E6"/>
    <w:rsid w:val="00172BF0"/>
    <w:rsid w:val="00172EA9"/>
    <w:rsid w:val="0017314A"/>
    <w:rsid w:val="00173AA9"/>
    <w:rsid w:val="0017436B"/>
    <w:rsid w:val="0017455E"/>
    <w:rsid w:val="00175132"/>
    <w:rsid w:val="001753DF"/>
    <w:rsid w:val="0017547C"/>
    <w:rsid w:val="00175EC3"/>
    <w:rsid w:val="00176023"/>
    <w:rsid w:val="00176C97"/>
    <w:rsid w:val="00176FF3"/>
    <w:rsid w:val="00177382"/>
    <w:rsid w:val="001775B9"/>
    <w:rsid w:val="0017761B"/>
    <w:rsid w:val="00177CEB"/>
    <w:rsid w:val="00177F84"/>
    <w:rsid w:val="0018029D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8D"/>
    <w:rsid w:val="001847BF"/>
    <w:rsid w:val="00184B12"/>
    <w:rsid w:val="00185184"/>
    <w:rsid w:val="00185277"/>
    <w:rsid w:val="00185500"/>
    <w:rsid w:val="0018571B"/>
    <w:rsid w:val="00185813"/>
    <w:rsid w:val="00185A57"/>
    <w:rsid w:val="00185E07"/>
    <w:rsid w:val="00186501"/>
    <w:rsid w:val="001868CC"/>
    <w:rsid w:val="00186AB1"/>
    <w:rsid w:val="0018727D"/>
    <w:rsid w:val="001873B0"/>
    <w:rsid w:val="0019051A"/>
    <w:rsid w:val="00190598"/>
    <w:rsid w:val="00190C8B"/>
    <w:rsid w:val="00190DA4"/>
    <w:rsid w:val="001912A1"/>
    <w:rsid w:val="001914DC"/>
    <w:rsid w:val="00191547"/>
    <w:rsid w:val="00191AF1"/>
    <w:rsid w:val="0019210E"/>
    <w:rsid w:val="00192366"/>
    <w:rsid w:val="001925C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3A08"/>
    <w:rsid w:val="00193B07"/>
    <w:rsid w:val="001940B5"/>
    <w:rsid w:val="0019414B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62AA"/>
    <w:rsid w:val="0019642C"/>
    <w:rsid w:val="001967E5"/>
    <w:rsid w:val="00196E59"/>
    <w:rsid w:val="00197559"/>
    <w:rsid w:val="00197874"/>
    <w:rsid w:val="00197CA7"/>
    <w:rsid w:val="00197D3F"/>
    <w:rsid w:val="00197EB4"/>
    <w:rsid w:val="00197FD6"/>
    <w:rsid w:val="001A0B0C"/>
    <w:rsid w:val="001A0D1E"/>
    <w:rsid w:val="001A0F79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910"/>
    <w:rsid w:val="001A2BD2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942"/>
    <w:rsid w:val="001B09E7"/>
    <w:rsid w:val="001B09FD"/>
    <w:rsid w:val="001B0EA6"/>
    <w:rsid w:val="001B1697"/>
    <w:rsid w:val="001B17EF"/>
    <w:rsid w:val="001B1A81"/>
    <w:rsid w:val="001B1B05"/>
    <w:rsid w:val="001B1B66"/>
    <w:rsid w:val="001B2633"/>
    <w:rsid w:val="001B2BC8"/>
    <w:rsid w:val="001B3178"/>
    <w:rsid w:val="001B42C4"/>
    <w:rsid w:val="001B446B"/>
    <w:rsid w:val="001B44BD"/>
    <w:rsid w:val="001B4BA2"/>
    <w:rsid w:val="001B594F"/>
    <w:rsid w:val="001B62FE"/>
    <w:rsid w:val="001B6373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319"/>
    <w:rsid w:val="001C0619"/>
    <w:rsid w:val="001C0AF4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2D61"/>
    <w:rsid w:val="001C3525"/>
    <w:rsid w:val="001C3769"/>
    <w:rsid w:val="001C3B3F"/>
    <w:rsid w:val="001C3D06"/>
    <w:rsid w:val="001C3D21"/>
    <w:rsid w:val="001C3F64"/>
    <w:rsid w:val="001C49BC"/>
    <w:rsid w:val="001C4FBC"/>
    <w:rsid w:val="001C51F4"/>
    <w:rsid w:val="001C5256"/>
    <w:rsid w:val="001C53B6"/>
    <w:rsid w:val="001C5742"/>
    <w:rsid w:val="001C5A1B"/>
    <w:rsid w:val="001C5B07"/>
    <w:rsid w:val="001C60C5"/>
    <w:rsid w:val="001C6853"/>
    <w:rsid w:val="001C6D02"/>
    <w:rsid w:val="001C6DBB"/>
    <w:rsid w:val="001C7066"/>
    <w:rsid w:val="001C70E5"/>
    <w:rsid w:val="001C711F"/>
    <w:rsid w:val="001C73DC"/>
    <w:rsid w:val="001C7527"/>
    <w:rsid w:val="001C7770"/>
    <w:rsid w:val="001C77AA"/>
    <w:rsid w:val="001C7E97"/>
    <w:rsid w:val="001D0194"/>
    <w:rsid w:val="001D01A1"/>
    <w:rsid w:val="001D02F9"/>
    <w:rsid w:val="001D0B95"/>
    <w:rsid w:val="001D10EE"/>
    <w:rsid w:val="001D1267"/>
    <w:rsid w:val="001D1863"/>
    <w:rsid w:val="001D1B04"/>
    <w:rsid w:val="001D2017"/>
    <w:rsid w:val="001D213E"/>
    <w:rsid w:val="001D2186"/>
    <w:rsid w:val="001D21CA"/>
    <w:rsid w:val="001D25E4"/>
    <w:rsid w:val="001D29BC"/>
    <w:rsid w:val="001D2C14"/>
    <w:rsid w:val="001D311E"/>
    <w:rsid w:val="001D44E9"/>
    <w:rsid w:val="001D49CC"/>
    <w:rsid w:val="001D51C7"/>
    <w:rsid w:val="001D54D5"/>
    <w:rsid w:val="001D5630"/>
    <w:rsid w:val="001D585D"/>
    <w:rsid w:val="001D5A61"/>
    <w:rsid w:val="001D6286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D35"/>
    <w:rsid w:val="001D7DFA"/>
    <w:rsid w:val="001D7F95"/>
    <w:rsid w:val="001E0000"/>
    <w:rsid w:val="001E036B"/>
    <w:rsid w:val="001E0C2D"/>
    <w:rsid w:val="001E0C99"/>
    <w:rsid w:val="001E0CA6"/>
    <w:rsid w:val="001E0FC0"/>
    <w:rsid w:val="001E168C"/>
    <w:rsid w:val="001E18B3"/>
    <w:rsid w:val="001E19C6"/>
    <w:rsid w:val="001E1B56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A07"/>
    <w:rsid w:val="001E40B9"/>
    <w:rsid w:val="001E4E14"/>
    <w:rsid w:val="001E52AE"/>
    <w:rsid w:val="001E536A"/>
    <w:rsid w:val="001E537F"/>
    <w:rsid w:val="001E539B"/>
    <w:rsid w:val="001E5408"/>
    <w:rsid w:val="001E575E"/>
    <w:rsid w:val="001E5AE2"/>
    <w:rsid w:val="001E5CEB"/>
    <w:rsid w:val="001E5E85"/>
    <w:rsid w:val="001E6179"/>
    <w:rsid w:val="001E67BC"/>
    <w:rsid w:val="001E6AC3"/>
    <w:rsid w:val="001E6E89"/>
    <w:rsid w:val="001E6FFD"/>
    <w:rsid w:val="001E7815"/>
    <w:rsid w:val="001E7825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B69"/>
    <w:rsid w:val="001F1F48"/>
    <w:rsid w:val="001F21CC"/>
    <w:rsid w:val="001F26BF"/>
    <w:rsid w:val="001F2717"/>
    <w:rsid w:val="001F28ED"/>
    <w:rsid w:val="001F290B"/>
    <w:rsid w:val="001F2AE5"/>
    <w:rsid w:val="001F33D5"/>
    <w:rsid w:val="001F3889"/>
    <w:rsid w:val="001F44C6"/>
    <w:rsid w:val="001F48F1"/>
    <w:rsid w:val="001F4B91"/>
    <w:rsid w:val="001F4D40"/>
    <w:rsid w:val="001F59E7"/>
    <w:rsid w:val="001F5E02"/>
    <w:rsid w:val="001F63DA"/>
    <w:rsid w:val="001F65E7"/>
    <w:rsid w:val="001F6AAE"/>
    <w:rsid w:val="001F6BA2"/>
    <w:rsid w:val="001F6C60"/>
    <w:rsid w:val="001F6FD5"/>
    <w:rsid w:val="001F71AF"/>
    <w:rsid w:val="001F7E2D"/>
    <w:rsid w:val="002001B7"/>
    <w:rsid w:val="00200763"/>
    <w:rsid w:val="00200B54"/>
    <w:rsid w:val="00200C31"/>
    <w:rsid w:val="00200DF3"/>
    <w:rsid w:val="00200F14"/>
    <w:rsid w:val="0020143E"/>
    <w:rsid w:val="00201757"/>
    <w:rsid w:val="002018BC"/>
    <w:rsid w:val="00201985"/>
    <w:rsid w:val="00201E47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CA9"/>
    <w:rsid w:val="0020448E"/>
    <w:rsid w:val="0020455B"/>
    <w:rsid w:val="002046A1"/>
    <w:rsid w:val="00204B0C"/>
    <w:rsid w:val="00204BCD"/>
    <w:rsid w:val="00204F81"/>
    <w:rsid w:val="00205195"/>
    <w:rsid w:val="0020569D"/>
    <w:rsid w:val="0020577D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50B"/>
    <w:rsid w:val="0020790E"/>
    <w:rsid w:val="00207CB8"/>
    <w:rsid w:val="002100FD"/>
    <w:rsid w:val="0021065B"/>
    <w:rsid w:val="00210A49"/>
    <w:rsid w:val="00211274"/>
    <w:rsid w:val="002117E5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3245"/>
    <w:rsid w:val="002135F5"/>
    <w:rsid w:val="002139EA"/>
    <w:rsid w:val="00213C37"/>
    <w:rsid w:val="00213E67"/>
    <w:rsid w:val="00213F76"/>
    <w:rsid w:val="00214318"/>
    <w:rsid w:val="00214809"/>
    <w:rsid w:val="002148E9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322"/>
    <w:rsid w:val="00221445"/>
    <w:rsid w:val="002217D6"/>
    <w:rsid w:val="00221852"/>
    <w:rsid w:val="002219A8"/>
    <w:rsid w:val="00221A28"/>
    <w:rsid w:val="00221A4F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E19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1300"/>
    <w:rsid w:val="00231866"/>
    <w:rsid w:val="002318B1"/>
    <w:rsid w:val="00231A71"/>
    <w:rsid w:val="00231E2C"/>
    <w:rsid w:val="00232181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491"/>
    <w:rsid w:val="00235903"/>
    <w:rsid w:val="00235D2A"/>
    <w:rsid w:val="00235EED"/>
    <w:rsid w:val="0023640F"/>
    <w:rsid w:val="002365DF"/>
    <w:rsid w:val="00236F53"/>
    <w:rsid w:val="0023794F"/>
    <w:rsid w:val="00237A39"/>
    <w:rsid w:val="00237EBC"/>
    <w:rsid w:val="00237EF0"/>
    <w:rsid w:val="00240062"/>
    <w:rsid w:val="002401AC"/>
    <w:rsid w:val="002403CB"/>
    <w:rsid w:val="00240426"/>
    <w:rsid w:val="00240564"/>
    <w:rsid w:val="002406F3"/>
    <w:rsid w:val="0024074F"/>
    <w:rsid w:val="00240BF2"/>
    <w:rsid w:val="00240F21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898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CC"/>
    <w:rsid w:val="00251BE2"/>
    <w:rsid w:val="002523BA"/>
    <w:rsid w:val="00252456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CB2"/>
    <w:rsid w:val="00255BC1"/>
    <w:rsid w:val="00255FA0"/>
    <w:rsid w:val="00256484"/>
    <w:rsid w:val="002564DF"/>
    <w:rsid w:val="00256F35"/>
    <w:rsid w:val="00256F8E"/>
    <w:rsid w:val="00257186"/>
    <w:rsid w:val="00257229"/>
    <w:rsid w:val="002576C2"/>
    <w:rsid w:val="00257DE7"/>
    <w:rsid w:val="00257F3E"/>
    <w:rsid w:val="00260155"/>
    <w:rsid w:val="00260C86"/>
    <w:rsid w:val="00260EAA"/>
    <w:rsid w:val="00261431"/>
    <w:rsid w:val="0026183B"/>
    <w:rsid w:val="00261DB6"/>
    <w:rsid w:val="002623C2"/>
    <w:rsid w:val="0026241D"/>
    <w:rsid w:val="002629F1"/>
    <w:rsid w:val="00262A0C"/>
    <w:rsid w:val="00262FB4"/>
    <w:rsid w:val="00263117"/>
    <w:rsid w:val="00263337"/>
    <w:rsid w:val="002635A2"/>
    <w:rsid w:val="002639A0"/>
    <w:rsid w:val="00263E45"/>
    <w:rsid w:val="00264044"/>
    <w:rsid w:val="002649CC"/>
    <w:rsid w:val="00264EC4"/>
    <w:rsid w:val="00265765"/>
    <w:rsid w:val="002658EF"/>
    <w:rsid w:val="002659F0"/>
    <w:rsid w:val="00265B42"/>
    <w:rsid w:val="00265C29"/>
    <w:rsid w:val="00265D3C"/>
    <w:rsid w:val="00265F27"/>
    <w:rsid w:val="00265FCE"/>
    <w:rsid w:val="002663AB"/>
    <w:rsid w:val="002663DE"/>
    <w:rsid w:val="002673C5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A3B"/>
    <w:rsid w:val="00271C14"/>
    <w:rsid w:val="00271CD5"/>
    <w:rsid w:val="00271F27"/>
    <w:rsid w:val="00271FD3"/>
    <w:rsid w:val="002732CE"/>
    <w:rsid w:val="00273855"/>
    <w:rsid w:val="00273B2C"/>
    <w:rsid w:val="00273EB4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87A"/>
    <w:rsid w:val="00277064"/>
    <w:rsid w:val="00277387"/>
    <w:rsid w:val="002774E0"/>
    <w:rsid w:val="0027765B"/>
    <w:rsid w:val="002779FB"/>
    <w:rsid w:val="00277B6B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345"/>
    <w:rsid w:val="002835BA"/>
    <w:rsid w:val="00283B03"/>
    <w:rsid w:val="00284087"/>
    <w:rsid w:val="00284580"/>
    <w:rsid w:val="002858EF"/>
    <w:rsid w:val="00285AF1"/>
    <w:rsid w:val="00285ECD"/>
    <w:rsid w:val="00286159"/>
    <w:rsid w:val="002864C5"/>
    <w:rsid w:val="002865DF"/>
    <w:rsid w:val="00286708"/>
    <w:rsid w:val="00286CB3"/>
    <w:rsid w:val="00287AE0"/>
    <w:rsid w:val="00287CAB"/>
    <w:rsid w:val="00287D6C"/>
    <w:rsid w:val="00287FAB"/>
    <w:rsid w:val="002904DC"/>
    <w:rsid w:val="002904EE"/>
    <w:rsid w:val="002904EF"/>
    <w:rsid w:val="002905F1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82D"/>
    <w:rsid w:val="00292C76"/>
    <w:rsid w:val="00292CA0"/>
    <w:rsid w:val="00292FA1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FD"/>
    <w:rsid w:val="00296D32"/>
    <w:rsid w:val="00296E70"/>
    <w:rsid w:val="00297196"/>
    <w:rsid w:val="0029731F"/>
    <w:rsid w:val="00297A37"/>
    <w:rsid w:val="002A03BF"/>
    <w:rsid w:val="002A0952"/>
    <w:rsid w:val="002A1019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556"/>
    <w:rsid w:val="002A36AC"/>
    <w:rsid w:val="002A3778"/>
    <w:rsid w:val="002A41ED"/>
    <w:rsid w:val="002A4861"/>
    <w:rsid w:val="002A493B"/>
    <w:rsid w:val="002A4DB0"/>
    <w:rsid w:val="002A50E5"/>
    <w:rsid w:val="002A536A"/>
    <w:rsid w:val="002A559D"/>
    <w:rsid w:val="002A55E3"/>
    <w:rsid w:val="002A562C"/>
    <w:rsid w:val="002A6429"/>
    <w:rsid w:val="002A6506"/>
    <w:rsid w:val="002A6A88"/>
    <w:rsid w:val="002A6CCC"/>
    <w:rsid w:val="002A7147"/>
    <w:rsid w:val="002A77C7"/>
    <w:rsid w:val="002A7C81"/>
    <w:rsid w:val="002B011F"/>
    <w:rsid w:val="002B0196"/>
    <w:rsid w:val="002B04F6"/>
    <w:rsid w:val="002B05EC"/>
    <w:rsid w:val="002B0A11"/>
    <w:rsid w:val="002B0A5D"/>
    <w:rsid w:val="002B10BC"/>
    <w:rsid w:val="002B1A50"/>
    <w:rsid w:val="002B1B5B"/>
    <w:rsid w:val="002B1D4B"/>
    <w:rsid w:val="002B1EFD"/>
    <w:rsid w:val="002B2333"/>
    <w:rsid w:val="002B23C4"/>
    <w:rsid w:val="002B24BA"/>
    <w:rsid w:val="002B2752"/>
    <w:rsid w:val="002B27A1"/>
    <w:rsid w:val="002B27DB"/>
    <w:rsid w:val="002B29FF"/>
    <w:rsid w:val="002B3078"/>
    <w:rsid w:val="002B3107"/>
    <w:rsid w:val="002B31DA"/>
    <w:rsid w:val="002B33EF"/>
    <w:rsid w:val="002B35A5"/>
    <w:rsid w:val="002B3DD9"/>
    <w:rsid w:val="002B3F9C"/>
    <w:rsid w:val="002B408C"/>
    <w:rsid w:val="002B4472"/>
    <w:rsid w:val="002B5123"/>
    <w:rsid w:val="002B5568"/>
    <w:rsid w:val="002B5AF1"/>
    <w:rsid w:val="002B5D59"/>
    <w:rsid w:val="002B608F"/>
    <w:rsid w:val="002B654D"/>
    <w:rsid w:val="002B6BCB"/>
    <w:rsid w:val="002B6D08"/>
    <w:rsid w:val="002B6D22"/>
    <w:rsid w:val="002B6D7D"/>
    <w:rsid w:val="002B72A3"/>
    <w:rsid w:val="002B7A60"/>
    <w:rsid w:val="002C2031"/>
    <w:rsid w:val="002C2422"/>
    <w:rsid w:val="002C2748"/>
    <w:rsid w:val="002C284C"/>
    <w:rsid w:val="002C2CEB"/>
    <w:rsid w:val="002C351B"/>
    <w:rsid w:val="002C3B9F"/>
    <w:rsid w:val="002C3EB3"/>
    <w:rsid w:val="002C3EE9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2003"/>
    <w:rsid w:val="002D2334"/>
    <w:rsid w:val="002D27F9"/>
    <w:rsid w:val="002D285F"/>
    <w:rsid w:val="002D2BC7"/>
    <w:rsid w:val="002D2CB3"/>
    <w:rsid w:val="002D2FC6"/>
    <w:rsid w:val="002D3072"/>
    <w:rsid w:val="002D3265"/>
    <w:rsid w:val="002D3B10"/>
    <w:rsid w:val="002D453F"/>
    <w:rsid w:val="002D4A06"/>
    <w:rsid w:val="002D4EF1"/>
    <w:rsid w:val="002D5392"/>
    <w:rsid w:val="002D58AF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AE7"/>
    <w:rsid w:val="002E0EFA"/>
    <w:rsid w:val="002E11F7"/>
    <w:rsid w:val="002E1433"/>
    <w:rsid w:val="002E1489"/>
    <w:rsid w:val="002E1891"/>
    <w:rsid w:val="002E2174"/>
    <w:rsid w:val="002E25C1"/>
    <w:rsid w:val="002E26A8"/>
    <w:rsid w:val="002E297C"/>
    <w:rsid w:val="002E2C96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3CC"/>
    <w:rsid w:val="002E449D"/>
    <w:rsid w:val="002E450A"/>
    <w:rsid w:val="002E4BC6"/>
    <w:rsid w:val="002E4F4A"/>
    <w:rsid w:val="002E520D"/>
    <w:rsid w:val="002E5502"/>
    <w:rsid w:val="002E5999"/>
    <w:rsid w:val="002E5B07"/>
    <w:rsid w:val="002E5E80"/>
    <w:rsid w:val="002E5F8C"/>
    <w:rsid w:val="002E675A"/>
    <w:rsid w:val="002E68A3"/>
    <w:rsid w:val="002E68E6"/>
    <w:rsid w:val="002E6902"/>
    <w:rsid w:val="002E6C38"/>
    <w:rsid w:val="002E6CAE"/>
    <w:rsid w:val="002E6CE2"/>
    <w:rsid w:val="002E6D40"/>
    <w:rsid w:val="002E7247"/>
    <w:rsid w:val="002E73A9"/>
    <w:rsid w:val="002E7A83"/>
    <w:rsid w:val="002E7B3F"/>
    <w:rsid w:val="002F00D4"/>
    <w:rsid w:val="002F02D7"/>
    <w:rsid w:val="002F030B"/>
    <w:rsid w:val="002F0999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AF5"/>
    <w:rsid w:val="002F3C25"/>
    <w:rsid w:val="002F3C6C"/>
    <w:rsid w:val="002F3D10"/>
    <w:rsid w:val="002F3E0A"/>
    <w:rsid w:val="002F462C"/>
    <w:rsid w:val="002F4A08"/>
    <w:rsid w:val="002F4A5E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F20"/>
    <w:rsid w:val="0030001E"/>
    <w:rsid w:val="00300129"/>
    <w:rsid w:val="00300228"/>
    <w:rsid w:val="0030059F"/>
    <w:rsid w:val="003009CD"/>
    <w:rsid w:val="00301082"/>
    <w:rsid w:val="0030115D"/>
    <w:rsid w:val="00301215"/>
    <w:rsid w:val="00301630"/>
    <w:rsid w:val="00301A5E"/>
    <w:rsid w:val="00301CC6"/>
    <w:rsid w:val="00301EB1"/>
    <w:rsid w:val="003020DB"/>
    <w:rsid w:val="003021AC"/>
    <w:rsid w:val="00302411"/>
    <w:rsid w:val="00302738"/>
    <w:rsid w:val="00302F4B"/>
    <w:rsid w:val="00303067"/>
    <w:rsid w:val="0030341D"/>
    <w:rsid w:val="0030393F"/>
    <w:rsid w:val="00303B8E"/>
    <w:rsid w:val="003041D9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B9D"/>
    <w:rsid w:val="003070A0"/>
    <w:rsid w:val="00307261"/>
    <w:rsid w:val="0030731E"/>
    <w:rsid w:val="00307407"/>
    <w:rsid w:val="003074B8"/>
    <w:rsid w:val="0030756E"/>
    <w:rsid w:val="00307873"/>
    <w:rsid w:val="0030793F"/>
    <w:rsid w:val="00307B8D"/>
    <w:rsid w:val="00307BD7"/>
    <w:rsid w:val="00307D66"/>
    <w:rsid w:val="003102E4"/>
    <w:rsid w:val="003109EF"/>
    <w:rsid w:val="00310C5B"/>
    <w:rsid w:val="00311026"/>
    <w:rsid w:val="00311335"/>
    <w:rsid w:val="0031141B"/>
    <w:rsid w:val="00311432"/>
    <w:rsid w:val="003118FC"/>
    <w:rsid w:val="00312482"/>
    <w:rsid w:val="00312868"/>
    <w:rsid w:val="00312AFD"/>
    <w:rsid w:val="00312D02"/>
    <w:rsid w:val="00312F2D"/>
    <w:rsid w:val="00313134"/>
    <w:rsid w:val="0031368E"/>
    <w:rsid w:val="003138D3"/>
    <w:rsid w:val="00314116"/>
    <w:rsid w:val="00314437"/>
    <w:rsid w:val="0031455E"/>
    <w:rsid w:val="0031459B"/>
    <w:rsid w:val="00314A16"/>
    <w:rsid w:val="00314A3F"/>
    <w:rsid w:val="003151C2"/>
    <w:rsid w:val="00315419"/>
    <w:rsid w:val="0031542C"/>
    <w:rsid w:val="00315509"/>
    <w:rsid w:val="0031585A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205BD"/>
    <w:rsid w:val="003205BF"/>
    <w:rsid w:val="0032065D"/>
    <w:rsid w:val="00320B7D"/>
    <w:rsid w:val="00320D7E"/>
    <w:rsid w:val="00320F8D"/>
    <w:rsid w:val="00320FA8"/>
    <w:rsid w:val="003214F0"/>
    <w:rsid w:val="00321934"/>
    <w:rsid w:val="00321995"/>
    <w:rsid w:val="00321B17"/>
    <w:rsid w:val="00321DBC"/>
    <w:rsid w:val="00321FC8"/>
    <w:rsid w:val="00322040"/>
    <w:rsid w:val="0032220C"/>
    <w:rsid w:val="003228B3"/>
    <w:rsid w:val="00322B7A"/>
    <w:rsid w:val="00322D32"/>
    <w:rsid w:val="00323012"/>
    <w:rsid w:val="003235E5"/>
    <w:rsid w:val="00323CD4"/>
    <w:rsid w:val="00323EE8"/>
    <w:rsid w:val="003243B6"/>
    <w:rsid w:val="003245B6"/>
    <w:rsid w:val="003247D9"/>
    <w:rsid w:val="0032498D"/>
    <w:rsid w:val="003249AE"/>
    <w:rsid w:val="00325171"/>
    <w:rsid w:val="00325351"/>
    <w:rsid w:val="00325601"/>
    <w:rsid w:val="00325C97"/>
    <w:rsid w:val="003261B9"/>
    <w:rsid w:val="00326304"/>
    <w:rsid w:val="00326C0D"/>
    <w:rsid w:val="00326F36"/>
    <w:rsid w:val="003279E0"/>
    <w:rsid w:val="00327F50"/>
    <w:rsid w:val="003300C4"/>
    <w:rsid w:val="00330B25"/>
    <w:rsid w:val="00330C19"/>
    <w:rsid w:val="00330D56"/>
    <w:rsid w:val="003311F9"/>
    <w:rsid w:val="00331213"/>
    <w:rsid w:val="003316E3"/>
    <w:rsid w:val="003318AF"/>
    <w:rsid w:val="00331AA0"/>
    <w:rsid w:val="00331AE5"/>
    <w:rsid w:val="00331B92"/>
    <w:rsid w:val="00331D3E"/>
    <w:rsid w:val="00331F66"/>
    <w:rsid w:val="003324D0"/>
    <w:rsid w:val="003328E2"/>
    <w:rsid w:val="00332B2B"/>
    <w:rsid w:val="00333996"/>
    <w:rsid w:val="00333BBB"/>
    <w:rsid w:val="00333CF5"/>
    <w:rsid w:val="00333D08"/>
    <w:rsid w:val="00334D16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C62"/>
    <w:rsid w:val="0034272A"/>
    <w:rsid w:val="0034299D"/>
    <w:rsid w:val="00342EC7"/>
    <w:rsid w:val="0034318E"/>
    <w:rsid w:val="00343742"/>
    <w:rsid w:val="00343876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C66"/>
    <w:rsid w:val="00346E38"/>
    <w:rsid w:val="0034732C"/>
    <w:rsid w:val="00347B51"/>
    <w:rsid w:val="0035039A"/>
    <w:rsid w:val="00350797"/>
    <w:rsid w:val="00350958"/>
    <w:rsid w:val="00350BFB"/>
    <w:rsid w:val="00350F11"/>
    <w:rsid w:val="00351666"/>
    <w:rsid w:val="00351A87"/>
    <w:rsid w:val="00351BD4"/>
    <w:rsid w:val="00352778"/>
    <w:rsid w:val="003529D6"/>
    <w:rsid w:val="00352D78"/>
    <w:rsid w:val="00353285"/>
    <w:rsid w:val="003532F0"/>
    <w:rsid w:val="0035330B"/>
    <w:rsid w:val="003535F7"/>
    <w:rsid w:val="003537E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708"/>
    <w:rsid w:val="0035711B"/>
    <w:rsid w:val="003572DB"/>
    <w:rsid w:val="0035765A"/>
    <w:rsid w:val="003577C0"/>
    <w:rsid w:val="003577D4"/>
    <w:rsid w:val="00357F84"/>
    <w:rsid w:val="003603A5"/>
    <w:rsid w:val="0036128C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C01"/>
    <w:rsid w:val="00362CDB"/>
    <w:rsid w:val="003631CE"/>
    <w:rsid w:val="003636E4"/>
    <w:rsid w:val="0036378F"/>
    <w:rsid w:val="00363FA2"/>
    <w:rsid w:val="0036421F"/>
    <w:rsid w:val="003645EF"/>
    <w:rsid w:val="003647CD"/>
    <w:rsid w:val="00364870"/>
    <w:rsid w:val="00364D3D"/>
    <w:rsid w:val="00365045"/>
    <w:rsid w:val="003657B8"/>
    <w:rsid w:val="00365AB9"/>
    <w:rsid w:val="00365BB7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2BA"/>
    <w:rsid w:val="00370723"/>
    <w:rsid w:val="00371F78"/>
    <w:rsid w:val="00372067"/>
    <w:rsid w:val="003721BB"/>
    <w:rsid w:val="0037231B"/>
    <w:rsid w:val="0037287D"/>
    <w:rsid w:val="0037297D"/>
    <w:rsid w:val="00372BAC"/>
    <w:rsid w:val="00373ABD"/>
    <w:rsid w:val="0037441E"/>
    <w:rsid w:val="003745F0"/>
    <w:rsid w:val="0037465A"/>
    <w:rsid w:val="00374BFA"/>
    <w:rsid w:val="00374C0A"/>
    <w:rsid w:val="00374DB7"/>
    <w:rsid w:val="00374EC7"/>
    <w:rsid w:val="0037533E"/>
    <w:rsid w:val="003754B4"/>
    <w:rsid w:val="003756F9"/>
    <w:rsid w:val="00375A84"/>
    <w:rsid w:val="00375D0E"/>
    <w:rsid w:val="00376067"/>
    <w:rsid w:val="003763B2"/>
    <w:rsid w:val="00376679"/>
    <w:rsid w:val="0037740B"/>
    <w:rsid w:val="00377510"/>
    <w:rsid w:val="00380110"/>
    <w:rsid w:val="0038029F"/>
    <w:rsid w:val="003803DD"/>
    <w:rsid w:val="003806A8"/>
    <w:rsid w:val="00380B46"/>
    <w:rsid w:val="00380C1C"/>
    <w:rsid w:val="00380EC6"/>
    <w:rsid w:val="0038124D"/>
    <w:rsid w:val="003814D7"/>
    <w:rsid w:val="003816E3"/>
    <w:rsid w:val="00381988"/>
    <w:rsid w:val="00381F12"/>
    <w:rsid w:val="00382700"/>
    <w:rsid w:val="003827F9"/>
    <w:rsid w:val="00382E54"/>
    <w:rsid w:val="00382EC1"/>
    <w:rsid w:val="00383068"/>
    <w:rsid w:val="003831CE"/>
    <w:rsid w:val="0038381D"/>
    <w:rsid w:val="00383FB7"/>
    <w:rsid w:val="00384775"/>
    <w:rsid w:val="00384E8C"/>
    <w:rsid w:val="00384EE1"/>
    <w:rsid w:val="0038609B"/>
    <w:rsid w:val="003862AA"/>
    <w:rsid w:val="00386865"/>
    <w:rsid w:val="00386975"/>
    <w:rsid w:val="00386AC6"/>
    <w:rsid w:val="00386C4D"/>
    <w:rsid w:val="0038759E"/>
    <w:rsid w:val="003876B9"/>
    <w:rsid w:val="00387710"/>
    <w:rsid w:val="00387830"/>
    <w:rsid w:val="00387856"/>
    <w:rsid w:val="003879F2"/>
    <w:rsid w:val="00387B1B"/>
    <w:rsid w:val="00387CC6"/>
    <w:rsid w:val="00390381"/>
    <w:rsid w:val="003904F8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D10"/>
    <w:rsid w:val="00395250"/>
    <w:rsid w:val="0039542C"/>
    <w:rsid w:val="003954C7"/>
    <w:rsid w:val="00395733"/>
    <w:rsid w:val="003957D3"/>
    <w:rsid w:val="003958EE"/>
    <w:rsid w:val="00395BC7"/>
    <w:rsid w:val="00396341"/>
    <w:rsid w:val="00396CB4"/>
    <w:rsid w:val="00396D2E"/>
    <w:rsid w:val="00397291"/>
    <w:rsid w:val="00397473"/>
    <w:rsid w:val="003976CC"/>
    <w:rsid w:val="00397AF7"/>
    <w:rsid w:val="003A08F5"/>
    <w:rsid w:val="003A0B72"/>
    <w:rsid w:val="003A125D"/>
    <w:rsid w:val="003A1B1A"/>
    <w:rsid w:val="003A1E80"/>
    <w:rsid w:val="003A2C25"/>
    <w:rsid w:val="003A2CF7"/>
    <w:rsid w:val="003A3058"/>
    <w:rsid w:val="003A319B"/>
    <w:rsid w:val="003A3260"/>
    <w:rsid w:val="003A3404"/>
    <w:rsid w:val="003A347A"/>
    <w:rsid w:val="003A3FD2"/>
    <w:rsid w:val="003A440C"/>
    <w:rsid w:val="003A47A0"/>
    <w:rsid w:val="003A4A49"/>
    <w:rsid w:val="003A560B"/>
    <w:rsid w:val="003A61A3"/>
    <w:rsid w:val="003A64D6"/>
    <w:rsid w:val="003A69CE"/>
    <w:rsid w:val="003A6CD2"/>
    <w:rsid w:val="003A6E67"/>
    <w:rsid w:val="003A7145"/>
    <w:rsid w:val="003A720E"/>
    <w:rsid w:val="003A74AE"/>
    <w:rsid w:val="003A7912"/>
    <w:rsid w:val="003A7C98"/>
    <w:rsid w:val="003A7DCF"/>
    <w:rsid w:val="003B0A9F"/>
    <w:rsid w:val="003B0EC2"/>
    <w:rsid w:val="003B0EC3"/>
    <w:rsid w:val="003B0FF9"/>
    <w:rsid w:val="003B166B"/>
    <w:rsid w:val="003B2844"/>
    <w:rsid w:val="003B28AD"/>
    <w:rsid w:val="003B28FD"/>
    <w:rsid w:val="003B2905"/>
    <w:rsid w:val="003B2907"/>
    <w:rsid w:val="003B2A57"/>
    <w:rsid w:val="003B31A4"/>
    <w:rsid w:val="003B4252"/>
    <w:rsid w:val="003B4F77"/>
    <w:rsid w:val="003B4F78"/>
    <w:rsid w:val="003B51B3"/>
    <w:rsid w:val="003B51F1"/>
    <w:rsid w:val="003B5251"/>
    <w:rsid w:val="003B5254"/>
    <w:rsid w:val="003B5BD7"/>
    <w:rsid w:val="003B5C8F"/>
    <w:rsid w:val="003B5E44"/>
    <w:rsid w:val="003B5F7D"/>
    <w:rsid w:val="003B6775"/>
    <w:rsid w:val="003B68C6"/>
    <w:rsid w:val="003B6D6D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CE6"/>
    <w:rsid w:val="003C1335"/>
    <w:rsid w:val="003C13A2"/>
    <w:rsid w:val="003C1896"/>
    <w:rsid w:val="003C19CD"/>
    <w:rsid w:val="003C1C0F"/>
    <w:rsid w:val="003C21FA"/>
    <w:rsid w:val="003C29A8"/>
    <w:rsid w:val="003C2B79"/>
    <w:rsid w:val="003C2BC4"/>
    <w:rsid w:val="003C31D2"/>
    <w:rsid w:val="003C384B"/>
    <w:rsid w:val="003C3D85"/>
    <w:rsid w:val="003C463A"/>
    <w:rsid w:val="003C4E25"/>
    <w:rsid w:val="003C515B"/>
    <w:rsid w:val="003C5207"/>
    <w:rsid w:val="003C5286"/>
    <w:rsid w:val="003C547B"/>
    <w:rsid w:val="003C559C"/>
    <w:rsid w:val="003C5CB8"/>
    <w:rsid w:val="003C5F2F"/>
    <w:rsid w:val="003C6279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86F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CAB"/>
    <w:rsid w:val="003D2DB4"/>
    <w:rsid w:val="003D3007"/>
    <w:rsid w:val="003D303D"/>
    <w:rsid w:val="003D333C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B6E"/>
    <w:rsid w:val="003D6F1F"/>
    <w:rsid w:val="003D76CE"/>
    <w:rsid w:val="003D7C8E"/>
    <w:rsid w:val="003E012A"/>
    <w:rsid w:val="003E0777"/>
    <w:rsid w:val="003E085D"/>
    <w:rsid w:val="003E0AE0"/>
    <w:rsid w:val="003E0B5D"/>
    <w:rsid w:val="003E1003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3020"/>
    <w:rsid w:val="003E35FD"/>
    <w:rsid w:val="003E3919"/>
    <w:rsid w:val="003E3C26"/>
    <w:rsid w:val="003E3DDE"/>
    <w:rsid w:val="003E4674"/>
    <w:rsid w:val="003E47B4"/>
    <w:rsid w:val="003E4871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2C6"/>
    <w:rsid w:val="003E786D"/>
    <w:rsid w:val="003E7AAE"/>
    <w:rsid w:val="003F024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3FE"/>
    <w:rsid w:val="003F5611"/>
    <w:rsid w:val="003F5D31"/>
    <w:rsid w:val="003F6305"/>
    <w:rsid w:val="003F6486"/>
    <w:rsid w:val="003F6CE4"/>
    <w:rsid w:val="003F6D5E"/>
    <w:rsid w:val="003F7438"/>
    <w:rsid w:val="003F78B7"/>
    <w:rsid w:val="003F7B0E"/>
    <w:rsid w:val="003F7BDA"/>
    <w:rsid w:val="003F7F8C"/>
    <w:rsid w:val="00400043"/>
    <w:rsid w:val="004002B0"/>
    <w:rsid w:val="004003B0"/>
    <w:rsid w:val="00400435"/>
    <w:rsid w:val="004004C1"/>
    <w:rsid w:val="00400D12"/>
    <w:rsid w:val="00401218"/>
    <w:rsid w:val="0040125B"/>
    <w:rsid w:val="004012C9"/>
    <w:rsid w:val="004015BB"/>
    <w:rsid w:val="00401931"/>
    <w:rsid w:val="00401E14"/>
    <w:rsid w:val="0040209E"/>
    <w:rsid w:val="00402166"/>
    <w:rsid w:val="004023E6"/>
    <w:rsid w:val="00402EE7"/>
    <w:rsid w:val="00402F8A"/>
    <w:rsid w:val="00403706"/>
    <w:rsid w:val="00403A05"/>
    <w:rsid w:val="00404A52"/>
    <w:rsid w:val="0040515F"/>
    <w:rsid w:val="00405491"/>
    <w:rsid w:val="00405723"/>
    <w:rsid w:val="00405A86"/>
    <w:rsid w:val="004064EF"/>
    <w:rsid w:val="00406509"/>
    <w:rsid w:val="004069AA"/>
    <w:rsid w:val="00406CFA"/>
    <w:rsid w:val="00406DFF"/>
    <w:rsid w:val="00406E4C"/>
    <w:rsid w:val="00407010"/>
    <w:rsid w:val="00407B54"/>
    <w:rsid w:val="00407C75"/>
    <w:rsid w:val="00410011"/>
    <w:rsid w:val="004104A8"/>
    <w:rsid w:val="00410A96"/>
    <w:rsid w:val="00410B4C"/>
    <w:rsid w:val="00410D18"/>
    <w:rsid w:val="00410E69"/>
    <w:rsid w:val="00411206"/>
    <w:rsid w:val="0041129F"/>
    <w:rsid w:val="00411FE5"/>
    <w:rsid w:val="00412018"/>
    <w:rsid w:val="0041307B"/>
    <w:rsid w:val="004131DE"/>
    <w:rsid w:val="00413468"/>
    <w:rsid w:val="00413561"/>
    <w:rsid w:val="00413A8B"/>
    <w:rsid w:val="00413C29"/>
    <w:rsid w:val="0041418F"/>
    <w:rsid w:val="004141D1"/>
    <w:rsid w:val="00414690"/>
    <w:rsid w:val="00414819"/>
    <w:rsid w:val="00414CC8"/>
    <w:rsid w:val="00415061"/>
    <w:rsid w:val="00415C3B"/>
    <w:rsid w:val="00415D2E"/>
    <w:rsid w:val="00415EEA"/>
    <w:rsid w:val="00415EFE"/>
    <w:rsid w:val="0041602A"/>
    <w:rsid w:val="004164FB"/>
    <w:rsid w:val="00416531"/>
    <w:rsid w:val="00416647"/>
    <w:rsid w:val="004166F8"/>
    <w:rsid w:val="0041699A"/>
    <w:rsid w:val="00416BFA"/>
    <w:rsid w:val="0041700E"/>
    <w:rsid w:val="004177C0"/>
    <w:rsid w:val="004177D9"/>
    <w:rsid w:val="00417CD6"/>
    <w:rsid w:val="004201B2"/>
    <w:rsid w:val="0042036F"/>
    <w:rsid w:val="004204CB"/>
    <w:rsid w:val="0042060A"/>
    <w:rsid w:val="00420EFC"/>
    <w:rsid w:val="00421647"/>
    <w:rsid w:val="004218A6"/>
    <w:rsid w:val="00421B96"/>
    <w:rsid w:val="00421B9D"/>
    <w:rsid w:val="00421E35"/>
    <w:rsid w:val="00421EDE"/>
    <w:rsid w:val="00422314"/>
    <w:rsid w:val="00422C39"/>
    <w:rsid w:val="0042330F"/>
    <w:rsid w:val="004238DD"/>
    <w:rsid w:val="004239D1"/>
    <w:rsid w:val="00423E86"/>
    <w:rsid w:val="0042499C"/>
    <w:rsid w:val="00424AD7"/>
    <w:rsid w:val="00424CF8"/>
    <w:rsid w:val="00424D61"/>
    <w:rsid w:val="00424EB0"/>
    <w:rsid w:val="0042533D"/>
    <w:rsid w:val="00425716"/>
    <w:rsid w:val="00425726"/>
    <w:rsid w:val="00425CB9"/>
    <w:rsid w:val="00425E9D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1054"/>
    <w:rsid w:val="00431237"/>
    <w:rsid w:val="004319B5"/>
    <w:rsid w:val="00431EDE"/>
    <w:rsid w:val="00431F34"/>
    <w:rsid w:val="00432A01"/>
    <w:rsid w:val="004332F2"/>
    <w:rsid w:val="0043341C"/>
    <w:rsid w:val="00433BCB"/>
    <w:rsid w:val="00433C86"/>
    <w:rsid w:val="00433DEB"/>
    <w:rsid w:val="004341C8"/>
    <w:rsid w:val="00434A03"/>
    <w:rsid w:val="00434E2F"/>
    <w:rsid w:val="00434FD3"/>
    <w:rsid w:val="004356F4"/>
    <w:rsid w:val="0043585E"/>
    <w:rsid w:val="00436168"/>
    <w:rsid w:val="00436224"/>
    <w:rsid w:val="0043702B"/>
    <w:rsid w:val="004372A9"/>
    <w:rsid w:val="004373A2"/>
    <w:rsid w:val="00437768"/>
    <w:rsid w:val="0043796B"/>
    <w:rsid w:val="00437BB4"/>
    <w:rsid w:val="00437C77"/>
    <w:rsid w:val="00437CA5"/>
    <w:rsid w:val="00437D55"/>
    <w:rsid w:val="004402F0"/>
    <w:rsid w:val="004406E0"/>
    <w:rsid w:val="0044085B"/>
    <w:rsid w:val="004409AE"/>
    <w:rsid w:val="00440B74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AA6"/>
    <w:rsid w:val="00446DC8"/>
    <w:rsid w:val="00446E91"/>
    <w:rsid w:val="00446FB1"/>
    <w:rsid w:val="004477AD"/>
    <w:rsid w:val="0044787F"/>
    <w:rsid w:val="00447F89"/>
    <w:rsid w:val="00450236"/>
    <w:rsid w:val="0045041F"/>
    <w:rsid w:val="0045077B"/>
    <w:rsid w:val="00450C00"/>
    <w:rsid w:val="00450EE7"/>
    <w:rsid w:val="004512D4"/>
    <w:rsid w:val="004513BF"/>
    <w:rsid w:val="00451460"/>
    <w:rsid w:val="0045166E"/>
    <w:rsid w:val="00451E38"/>
    <w:rsid w:val="00452071"/>
    <w:rsid w:val="004521B0"/>
    <w:rsid w:val="00452636"/>
    <w:rsid w:val="0045264A"/>
    <w:rsid w:val="004528DB"/>
    <w:rsid w:val="0045291C"/>
    <w:rsid w:val="00452D61"/>
    <w:rsid w:val="00452E79"/>
    <w:rsid w:val="00453385"/>
    <w:rsid w:val="00453FC4"/>
    <w:rsid w:val="0045435A"/>
    <w:rsid w:val="0045436A"/>
    <w:rsid w:val="004549F6"/>
    <w:rsid w:val="00454FFC"/>
    <w:rsid w:val="004551BF"/>
    <w:rsid w:val="004555CE"/>
    <w:rsid w:val="0045585E"/>
    <w:rsid w:val="00455A22"/>
    <w:rsid w:val="00455CEF"/>
    <w:rsid w:val="00455EDE"/>
    <w:rsid w:val="00455EF7"/>
    <w:rsid w:val="004563AF"/>
    <w:rsid w:val="0045670E"/>
    <w:rsid w:val="004568AF"/>
    <w:rsid w:val="00456B3E"/>
    <w:rsid w:val="00456E67"/>
    <w:rsid w:val="0045711F"/>
    <w:rsid w:val="00457547"/>
    <w:rsid w:val="00457C4C"/>
    <w:rsid w:val="00460022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7F"/>
    <w:rsid w:val="00464B7A"/>
    <w:rsid w:val="00465490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82F"/>
    <w:rsid w:val="00471946"/>
    <w:rsid w:val="00471A84"/>
    <w:rsid w:val="00471C0F"/>
    <w:rsid w:val="004721CC"/>
    <w:rsid w:val="00472CBA"/>
    <w:rsid w:val="0047352F"/>
    <w:rsid w:val="004736AD"/>
    <w:rsid w:val="00473734"/>
    <w:rsid w:val="0047407A"/>
    <w:rsid w:val="004746C4"/>
    <w:rsid w:val="00474910"/>
    <w:rsid w:val="004749CF"/>
    <w:rsid w:val="00475244"/>
    <w:rsid w:val="004753B4"/>
    <w:rsid w:val="00475625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6B98"/>
    <w:rsid w:val="00476E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9E1"/>
    <w:rsid w:val="00481BD1"/>
    <w:rsid w:val="00481D1E"/>
    <w:rsid w:val="00482010"/>
    <w:rsid w:val="00482057"/>
    <w:rsid w:val="00482B97"/>
    <w:rsid w:val="00483026"/>
    <w:rsid w:val="004831A8"/>
    <w:rsid w:val="004832D2"/>
    <w:rsid w:val="0048351D"/>
    <w:rsid w:val="00483A41"/>
    <w:rsid w:val="00483B37"/>
    <w:rsid w:val="00483D71"/>
    <w:rsid w:val="004843D4"/>
    <w:rsid w:val="0048484F"/>
    <w:rsid w:val="00484C3D"/>
    <w:rsid w:val="00484EF3"/>
    <w:rsid w:val="00484F6C"/>
    <w:rsid w:val="004851CE"/>
    <w:rsid w:val="00485256"/>
    <w:rsid w:val="00485486"/>
    <w:rsid w:val="00485A8C"/>
    <w:rsid w:val="00485CA6"/>
    <w:rsid w:val="00485E22"/>
    <w:rsid w:val="00485E50"/>
    <w:rsid w:val="004862A7"/>
    <w:rsid w:val="0048675D"/>
    <w:rsid w:val="00486816"/>
    <w:rsid w:val="004868C7"/>
    <w:rsid w:val="004872C7"/>
    <w:rsid w:val="00487349"/>
    <w:rsid w:val="004876BC"/>
    <w:rsid w:val="00487718"/>
    <w:rsid w:val="0048786E"/>
    <w:rsid w:val="00487A31"/>
    <w:rsid w:val="00487A72"/>
    <w:rsid w:val="00487B0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5CE2"/>
    <w:rsid w:val="0049653B"/>
    <w:rsid w:val="00496B06"/>
    <w:rsid w:val="00496B25"/>
    <w:rsid w:val="00496B99"/>
    <w:rsid w:val="00496BBF"/>
    <w:rsid w:val="00496BC0"/>
    <w:rsid w:val="00496CF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3935"/>
    <w:rsid w:val="004A3A7C"/>
    <w:rsid w:val="004A3CB2"/>
    <w:rsid w:val="004A402F"/>
    <w:rsid w:val="004A4514"/>
    <w:rsid w:val="004A45E1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B06D5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E8A"/>
    <w:rsid w:val="004B5144"/>
    <w:rsid w:val="004B526A"/>
    <w:rsid w:val="004B5299"/>
    <w:rsid w:val="004B5555"/>
    <w:rsid w:val="004B5630"/>
    <w:rsid w:val="004B5756"/>
    <w:rsid w:val="004B6924"/>
    <w:rsid w:val="004B6F2C"/>
    <w:rsid w:val="004B6FCD"/>
    <w:rsid w:val="004B72E8"/>
    <w:rsid w:val="004C0277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C01"/>
    <w:rsid w:val="004C4DB3"/>
    <w:rsid w:val="004C514F"/>
    <w:rsid w:val="004C5154"/>
    <w:rsid w:val="004C51CF"/>
    <w:rsid w:val="004C5468"/>
    <w:rsid w:val="004C5672"/>
    <w:rsid w:val="004C5C9B"/>
    <w:rsid w:val="004C5ED4"/>
    <w:rsid w:val="004C5FE8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108A"/>
    <w:rsid w:val="004D1102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878"/>
    <w:rsid w:val="004D3B9B"/>
    <w:rsid w:val="004D3D6A"/>
    <w:rsid w:val="004D3FDF"/>
    <w:rsid w:val="004D46F8"/>
    <w:rsid w:val="004D4970"/>
    <w:rsid w:val="004D4A25"/>
    <w:rsid w:val="004D4CDC"/>
    <w:rsid w:val="004D4D94"/>
    <w:rsid w:val="004D4E01"/>
    <w:rsid w:val="004D4E6C"/>
    <w:rsid w:val="004D50E9"/>
    <w:rsid w:val="004D544B"/>
    <w:rsid w:val="004D5766"/>
    <w:rsid w:val="004D59F1"/>
    <w:rsid w:val="004D59FC"/>
    <w:rsid w:val="004D5DCF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F0C"/>
    <w:rsid w:val="004F0F30"/>
    <w:rsid w:val="004F104D"/>
    <w:rsid w:val="004F11AC"/>
    <w:rsid w:val="004F15D7"/>
    <w:rsid w:val="004F19D8"/>
    <w:rsid w:val="004F1AA9"/>
    <w:rsid w:val="004F20E3"/>
    <w:rsid w:val="004F2A89"/>
    <w:rsid w:val="004F2C0C"/>
    <w:rsid w:val="004F2DAB"/>
    <w:rsid w:val="004F3019"/>
    <w:rsid w:val="004F322F"/>
    <w:rsid w:val="004F32E2"/>
    <w:rsid w:val="004F3536"/>
    <w:rsid w:val="004F388E"/>
    <w:rsid w:val="004F3A12"/>
    <w:rsid w:val="004F40A5"/>
    <w:rsid w:val="004F4531"/>
    <w:rsid w:val="004F4682"/>
    <w:rsid w:val="004F49BD"/>
    <w:rsid w:val="004F4AE4"/>
    <w:rsid w:val="004F4AF1"/>
    <w:rsid w:val="004F4F75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D00"/>
    <w:rsid w:val="004F7E55"/>
    <w:rsid w:val="005005F2"/>
    <w:rsid w:val="005006EE"/>
    <w:rsid w:val="0050174F"/>
    <w:rsid w:val="0050178E"/>
    <w:rsid w:val="005017BA"/>
    <w:rsid w:val="00501E5B"/>
    <w:rsid w:val="00502514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4A1D"/>
    <w:rsid w:val="005052DB"/>
    <w:rsid w:val="00505A93"/>
    <w:rsid w:val="00505BC9"/>
    <w:rsid w:val="00505C2B"/>
    <w:rsid w:val="0050628F"/>
    <w:rsid w:val="005064B6"/>
    <w:rsid w:val="00506966"/>
    <w:rsid w:val="00507956"/>
    <w:rsid w:val="00507A41"/>
    <w:rsid w:val="00507A49"/>
    <w:rsid w:val="00507EB3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372"/>
    <w:rsid w:val="005155D8"/>
    <w:rsid w:val="0051567C"/>
    <w:rsid w:val="005157DA"/>
    <w:rsid w:val="005159B0"/>
    <w:rsid w:val="00515CBF"/>
    <w:rsid w:val="00515DFA"/>
    <w:rsid w:val="005161BC"/>
    <w:rsid w:val="0051644D"/>
    <w:rsid w:val="00516B7E"/>
    <w:rsid w:val="00516BA8"/>
    <w:rsid w:val="00517237"/>
    <w:rsid w:val="00517967"/>
    <w:rsid w:val="00517A34"/>
    <w:rsid w:val="00517BAB"/>
    <w:rsid w:val="00517F78"/>
    <w:rsid w:val="00520682"/>
    <w:rsid w:val="005215DC"/>
    <w:rsid w:val="00521AA8"/>
    <w:rsid w:val="00522209"/>
    <w:rsid w:val="0052254E"/>
    <w:rsid w:val="005225E0"/>
    <w:rsid w:val="00522691"/>
    <w:rsid w:val="00522C97"/>
    <w:rsid w:val="00522CD2"/>
    <w:rsid w:val="00522FA1"/>
    <w:rsid w:val="0052370C"/>
    <w:rsid w:val="0052387D"/>
    <w:rsid w:val="005238AE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FEA"/>
    <w:rsid w:val="005263A6"/>
    <w:rsid w:val="00526479"/>
    <w:rsid w:val="00526873"/>
    <w:rsid w:val="00526D0D"/>
    <w:rsid w:val="00527091"/>
    <w:rsid w:val="005272DF"/>
    <w:rsid w:val="005274E5"/>
    <w:rsid w:val="0052766D"/>
    <w:rsid w:val="00530AC8"/>
    <w:rsid w:val="00530C60"/>
    <w:rsid w:val="0053133F"/>
    <w:rsid w:val="00531E3C"/>
    <w:rsid w:val="00532777"/>
    <w:rsid w:val="0053323A"/>
    <w:rsid w:val="0053332C"/>
    <w:rsid w:val="00533491"/>
    <w:rsid w:val="005334DA"/>
    <w:rsid w:val="00533763"/>
    <w:rsid w:val="00533BC3"/>
    <w:rsid w:val="0053418D"/>
    <w:rsid w:val="0053447D"/>
    <w:rsid w:val="00534718"/>
    <w:rsid w:val="005349B8"/>
    <w:rsid w:val="00535064"/>
    <w:rsid w:val="00535383"/>
    <w:rsid w:val="005356AC"/>
    <w:rsid w:val="0053573A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F5A"/>
    <w:rsid w:val="0054001E"/>
    <w:rsid w:val="005400EA"/>
    <w:rsid w:val="0054066E"/>
    <w:rsid w:val="00540AF2"/>
    <w:rsid w:val="00540CE9"/>
    <w:rsid w:val="00540F18"/>
    <w:rsid w:val="0054110C"/>
    <w:rsid w:val="00541241"/>
    <w:rsid w:val="00541299"/>
    <w:rsid w:val="00541D82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5235"/>
    <w:rsid w:val="005452D5"/>
    <w:rsid w:val="00545860"/>
    <w:rsid w:val="00545964"/>
    <w:rsid w:val="00545C28"/>
    <w:rsid w:val="00545CB8"/>
    <w:rsid w:val="0054665D"/>
    <w:rsid w:val="00546D8E"/>
    <w:rsid w:val="00547079"/>
    <w:rsid w:val="005471E1"/>
    <w:rsid w:val="0054776B"/>
    <w:rsid w:val="0054780A"/>
    <w:rsid w:val="00547AF8"/>
    <w:rsid w:val="00547E15"/>
    <w:rsid w:val="00547E9A"/>
    <w:rsid w:val="00547EEF"/>
    <w:rsid w:val="00547F27"/>
    <w:rsid w:val="005500CD"/>
    <w:rsid w:val="005505F5"/>
    <w:rsid w:val="00550816"/>
    <w:rsid w:val="00551307"/>
    <w:rsid w:val="0055190D"/>
    <w:rsid w:val="00551B81"/>
    <w:rsid w:val="00551DA4"/>
    <w:rsid w:val="00551E40"/>
    <w:rsid w:val="0055285D"/>
    <w:rsid w:val="00552F24"/>
    <w:rsid w:val="005533D9"/>
    <w:rsid w:val="005540D2"/>
    <w:rsid w:val="005546D2"/>
    <w:rsid w:val="00554D3B"/>
    <w:rsid w:val="00555EFF"/>
    <w:rsid w:val="0055617D"/>
    <w:rsid w:val="00556CDF"/>
    <w:rsid w:val="0055753C"/>
    <w:rsid w:val="0055757C"/>
    <w:rsid w:val="0055797B"/>
    <w:rsid w:val="00560234"/>
    <w:rsid w:val="00560CA0"/>
    <w:rsid w:val="00560ED2"/>
    <w:rsid w:val="00561776"/>
    <w:rsid w:val="005617C4"/>
    <w:rsid w:val="00561814"/>
    <w:rsid w:val="0056192E"/>
    <w:rsid w:val="00561969"/>
    <w:rsid w:val="005619B0"/>
    <w:rsid w:val="00561B70"/>
    <w:rsid w:val="00561B75"/>
    <w:rsid w:val="005620DF"/>
    <w:rsid w:val="00562124"/>
    <w:rsid w:val="00562534"/>
    <w:rsid w:val="00562A7A"/>
    <w:rsid w:val="00562B65"/>
    <w:rsid w:val="00562EB7"/>
    <w:rsid w:val="005637B4"/>
    <w:rsid w:val="00563B05"/>
    <w:rsid w:val="00563FF6"/>
    <w:rsid w:val="005645C6"/>
    <w:rsid w:val="005648C4"/>
    <w:rsid w:val="00564A1C"/>
    <w:rsid w:val="00564BD3"/>
    <w:rsid w:val="00564DC9"/>
    <w:rsid w:val="00564E8A"/>
    <w:rsid w:val="00565115"/>
    <w:rsid w:val="005651CA"/>
    <w:rsid w:val="0056564B"/>
    <w:rsid w:val="005662CD"/>
    <w:rsid w:val="00566398"/>
    <w:rsid w:val="005664BD"/>
    <w:rsid w:val="00566617"/>
    <w:rsid w:val="00566899"/>
    <w:rsid w:val="00566EDA"/>
    <w:rsid w:val="0056732A"/>
    <w:rsid w:val="00567AA0"/>
    <w:rsid w:val="005703A3"/>
    <w:rsid w:val="00570969"/>
    <w:rsid w:val="00570996"/>
    <w:rsid w:val="00571170"/>
    <w:rsid w:val="00571348"/>
    <w:rsid w:val="005717B0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905"/>
    <w:rsid w:val="00574F79"/>
    <w:rsid w:val="00574FA0"/>
    <w:rsid w:val="00575143"/>
    <w:rsid w:val="00575C6C"/>
    <w:rsid w:val="00575E73"/>
    <w:rsid w:val="005769A8"/>
    <w:rsid w:val="005769B7"/>
    <w:rsid w:val="00576BB7"/>
    <w:rsid w:val="00576CC0"/>
    <w:rsid w:val="00576D7F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3A"/>
    <w:rsid w:val="00581517"/>
    <w:rsid w:val="00581890"/>
    <w:rsid w:val="0058191D"/>
    <w:rsid w:val="00581D3E"/>
    <w:rsid w:val="005825CF"/>
    <w:rsid w:val="00582641"/>
    <w:rsid w:val="00582671"/>
    <w:rsid w:val="005827CA"/>
    <w:rsid w:val="00582A5D"/>
    <w:rsid w:val="00583624"/>
    <w:rsid w:val="0058385F"/>
    <w:rsid w:val="00584634"/>
    <w:rsid w:val="00584B21"/>
    <w:rsid w:val="00584DB5"/>
    <w:rsid w:val="00584EC3"/>
    <w:rsid w:val="00585565"/>
    <w:rsid w:val="00585642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E37"/>
    <w:rsid w:val="00591221"/>
    <w:rsid w:val="005917A6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A02CF"/>
    <w:rsid w:val="005A059F"/>
    <w:rsid w:val="005A14E4"/>
    <w:rsid w:val="005A1712"/>
    <w:rsid w:val="005A1B5D"/>
    <w:rsid w:val="005A212C"/>
    <w:rsid w:val="005A239D"/>
    <w:rsid w:val="005A2484"/>
    <w:rsid w:val="005A24ED"/>
    <w:rsid w:val="005A2770"/>
    <w:rsid w:val="005A28CA"/>
    <w:rsid w:val="005A2948"/>
    <w:rsid w:val="005A2FF8"/>
    <w:rsid w:val="005A3E6D"/>
    <w:rsid w:val="005A4DF1"/>
    <w:rsid w:val="005A4F1E"/>
    <w:rsid w:val="005A5046"/>
    <w:rsid w:val="005A5319"/>
    <w:rsid w:val="005A54CB"/>
    <w:rsid w:val="005A5722"/>
    <w:rsid w:val="005A59FE"/>
    <w:rsid w:val="005A5BF4"/>
    <w:rsid w:val="005A5F7A"/>
    <w:rsid w:val="005A6156"/>
    <w:rsid w:val="005A6353"/>
    <w:rsid w:val="005A6609"/>
    <w:rsid w:val="005A6670"/>
    <w:rsid w:val="005A736E"/>
    <w:rsid w:val="005A74D3"/>
    <w:rsid w:val="005A75BA"/>
    <w:rsid w:val="005A76D6"/>
    <w:rsid w:val="005A7B46"/>
    <w:rsid w:val="005A7CD8"/>
    <w:rsid w:val="005A7EA2"/>
    <w:rsid w:val="005B027C"/>
    <w:rsid w:val="005B035C"/>
    <w:rsid w:val="005B0471"/>
    <w:rsid w:val="005B04A7"/>
    <w:rsid w:val="005B08DB"/>
    <w:rsid w:val="005B0CC2"/>
    <w:rsid w:val="005B0F26"/>
    <w:rsid w:val="005B0F42"/>
    <w:rsid w:val="005B142E"/>
    <w:rsid w:val="005B16AB"/>
    <w:rsid w:val="005B16C7"/>
    <w:rsid w:val="005B1989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5C7"/>
    <w:rsid w:val="005B6613"/>
    <w:rsid w:val="005B66CA"/>
    <w:rsid w:val="005B68D4"/>
    <w:rsid w:val="005B6926"/>
    <w:rsid w:val="005B6975"/>
    <w:rsid w:val="005B70EC"/>
    <w:rsid w:val="005B7CF7"/>
    <w:rsid w:val="005B7E65"/>
    <w:rsid w:val="005C05C3"/>
    <w:rsid w:val="005C06FC"/>
    <w:rsid w:val="005C0874"/>
    <w:rsid w:val="005C0E86"/>
    <w:rsid w:val="005C10D0"/>
    <w:rsid w:val="005C1533"/>
    <w:rsid w:val="005C1661"/>
    <w:rsid w:val="005C19D4"/>
    <w:rsid w:val="005C1A5A"/>
    <w:rsid w:val="005C1D33"/>
    <w:rsid w:val="005C1D99"/>
    <w:rsid w:val="005C1FB4"/>
    <w:rsid w:val="005C27AF"/>
    <w:rsid w:val="005C2C8C"/>
    <w:rsid w:val="005C2F52"/>
    <w:rsid w:val="005C3162"/>
    <w:rsid w:val="005C3A4F"/>
    <w:rsid w:val="005C3ABF"/>
    <w:rsid w:val="005C3E3B"/>
    <w:rsid w:val="005C40AC"/>
    <w:rsid w:val="005C41CC"/>
    <w:rsid w:val="005C4D66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C53"/>
    <w:rsid w:val="005C6E1A"/>
    <w:rsid w:val="005C6FA4"/>
    <w:rsid w:val="005C7019"/>
    <w:rsid w:val="005C701D"/>
    <w:rsid w:val="005C7097"/>
    <w:rsid w:val="005C77B8"/>
    <w:rsid w:val="005C7B72"/>
    <w:rsid w:val="005C7E42"/>
    <w:rsid w:val="005C7E58"/>
    <w:rsid w:val="005C7F43"/>
    <w:rsid w:val="005D0834"/>
    <w:rsid w:val="005D0F73"/>
    <w:rsid w:val="005D112F"/>
    <w:rsid w:val="005D115D"/>
    <w:rsid w:val="005D1344"/>
    <w:rsid w:val="005D1966"/>
    <w:rsid w:val="005D1D4D"/>
    <w:rsid w:val="005D2007"/>
    <w:rsid w:val="005D2369"/>
    <w:rsid w:val="005D2560"/>
    <w:rsid w:val="005D2855"/>
    <w:rsid w:val="005D2ECF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707A"/>
    <w:rsid w:val="005D7575"/>
    <w:rsid w:val="005D7727"/>
    <w:rsid w:val="005D7810"/>
    <w:rsid w:val="005D79D3"/>
    <w:rsid w:val="005E1103"/>
    <w:rsid w:val="005E1339"/>
    <w:rsid w:val="005E16B9"/>
    <w:rsid w:val="005E1CB9"/>
    <w:rsid w:val="005E35D2"/>
    <w:rsid w:val="005E3856"/>
    <w:rsid w:val="005E3DAC"/>
    <w:rsid w:val="005E4873"/>
    <w:rsid w:val="005E4926"/>
    <w:rsid w:val="005E4A62"/>
    <w:rsid w:val="005E4C0E"/>
    <w:rsid w:val="005E4D92"/>
    <w:rsid w:val="005E4E97"/>
    <w:rsid w:val="005E53EC"/>
    <w:rsid w:val="005E5ED8"/>
    <w:rsid w:val="005E5F2A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45"/>
    <w:rsid w:val="005F174F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4850"/>
    <w:rsid w:val="005F4AE6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F8A"/>
    <w:rsid w:val="00605014"/>
    <w:rsid w:val="00605087"/>
    <w:rsid w:val="00605139"/>
    <w:rsid w:val="00605AA0"/>
    <w:rsid w:val="00605C7D"/>
    <w:rsid w:val="00605E05"/>
    <w:rsid w:val="00605FBD"/>
    <w:rsid w:val="00606191"/>
    <w:rsid w:val="006075DC"/>
    <w:rsid w:val="00607B1A"/>
    <w:rsid w:val="00607FA5"/>
    <w:rsid w:val="0061021F"/>
    <w:rsid w:val="006102DD"/>
    <w:rsid w:val="00610443"/>
    <w:rsid w:val="0061079F"/>
    <w:rsid w:val="00610A2B"/>
    <w:rsid w:val="00610A7E"/>
    <w:rsid w:val="00610FD1"/>
    <w:rsid w:val="006114E5"/>
    <w:rsid w:val="006116E5"/>
    <w:rsid w:val="00611B18"/>
    <w:rsid w:val="00611B74"/>
    <w:rsid w:val="00611B92"/>
    <w:rsid w:val="00611D04"/>
    <w:rsid w:val="0061220A"/>
    <w:rsid w:val="00612351"/>
    <w:rsid w:val="0061241F"/>
    <w:rsid w:val="00612598"/>
    <w:rsid w:val="00612B23"/>
    <w:rsid w:val="00612DA1"/>
    <w:rsid w:val="00612E09"/>
    <w:rsid w:val="00612FEC"/>
    <w:rsid w:val="0061311C"/>
    <w:rsid w:val="00613788"/>
    <w:rsid w:val="00613B97"/>
    <w:rsid w:val="0061442C"/>
    <w:rsid w:val="00614C29"/>
    <w:rsid w:val="00615B5C"/>
    <w:rsid w:val="00615B8A"/>
    <w:rsid w:val="00615E91"/>
    <w:rsid w:val="00615EAB"/>
    <w:rsid w:val="0061629D"/>
    <w:rsid w:val="0061651E"/>
    <w:rsid w:val="006167C5"/>
    <w:rsid w:val="006167F7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97"/>
    <w:rsid w:val="006208BE"/>
    <w:rsid w:val="00620B36"/>
    <w:rsid w:val="00620B80"/>
    <w:rsid w:val="00620F74"/>
    <w:rsid w:val="006218D7"/>
    <w:rsid w:val="00621932"/>
    <w:rsid w:val="00621B2B"/>
    <w:rsid w:val="00621E0C"/>
    <w:rsid w:val="0062232F"/>
    <w:rsid w:val="00622355"/>
    <w:rsid w:val="0062276E"/>
    <w:rsid w:val="006229B8"/>
    <w:rsid w:val="00622BFC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AE"/>
    <w:rsid w:val="006324FB"/>
    <w:rsid w:val="0063289D"/>
    <w:rsid w:val="00633717"/>
    <w:rsid w:val="00633AAC"/>
    <w:rsid w:val="00633E5D"/>
    <w:rsid w:val="006341BA"/>
    <w:rsid w:val="00634B03"/>
    <w:rsid w:val="006358FF"/>
    <w:rsid w:val="00635A7B"/>
    <w:rsid w:val="00635B6D"/>
    <w:rsid w:val="00636488"/>
    <w:rsid w:val="006364ED"/>
    <w:rsid w:val="00637350"/>
    <w:rsid w:val="00637567"/>
    <w:rsid w:val="00637BB4"/>
    <w:rsid w:val="00637D99"/>
    <w:rsid w:val="0064099E"/>
    <w:rsid w:val="00640A69"/>
    <w:rsid w:val="00640C5B"/>
    <w:rsid w:val="00640CD2"/>
    <w:rsid w:val="00640DC9"/>
    <w:rsid w:val="006410BA"/>
    <w:rsid w:val="00641387"/>
    <w:rsid w:val="006416D5"/>
    <w:rsid w:val="0064183F"/>
    <w:rsid w:val="006418E2"/>
    <w:rsid w:val="00641C5F"/>
    <w:rsid w:val="00642D31"/>
    <w:rsid w:val="00642D6A"/>
    <w:rsid w:val="00642ECF"/>
    <w:rsid w:val="00642F48"/>
    <w:rsid w:val="00643097"/>
    <w:rsid w:val="00643284"/>
    <w:rsid w:val="00643BA2"/>
    <w:rsid w:val="00643DC9"/>
    <w:rsid w:val="00644124"/>
    <w:rsid w:val="006441CF"/>
    <w:rsid w:val="00645092"/>
    <w:rsid w:val="006454EA"/>
    <w:rsid w:val="0064581A"/>
    <w:rsid w:val="00645A14"/>
    <w:rsid w:val="00645A57"/>
    <w:rsid w:val="00645E8E"/>
    <w:rsid w:val="00646118"/>
    <w:rsid w:val="00646574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46C"/>
    <w:rsid w:val="00653937"/>
    <w:rsid w:val="00653D18"/>
    <w:rsid w:val="00653FF8"/>
    <w:rsid w:val="0065409E"/>
    <w:rsid w:val="0065444E"/>
    <w:rsid w:val="00654D0A"/>
    <w:rsid w:val="00654D90"/>
    <w:rsid w:val="006557AB"/>
    <w:rsid w:val="00655F52"/>
    <w:rsid w:val="0065631D"/>
    <w:rsid w:val="006570B5"/>
    <w:rsid w:val="006570C7"/>
    <w:rsid w:val="006571B0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71E"/>
    <w:rsid w:val="00662C4C"/>
    <w:rsid w:val="00662CD3"/>
    <w:rsid w:val="00662CEF"/>
    <w:rsid w:val="00662CF3"/>
    <w:rsid w:val="0066359C"/>
    <w:rsid w:val="006638F9"/>
    <w:rsid w:val="00663C29"/>
    <w:rsid w:val="00663C6F"/>
    <w:rsid w:val="00663D11"/>
    <w:rsid w:val="006641C2"/>
    <w:rsid w:val="006645E6"/>
    <w:rsid w:val="00664D13"/>
    <w:rsid w:val="00664F4C"/>
    <w:rsid w:val="00665379"/>
    <w:rsid w:val="006653E3"/>
    <w:rsid w:val="006654FA"/>
    <w:rsid w:val="00665A67"/>
    <w:rsid w:val="00665B4B"/>
    <w:rsid w:val="0066625D"/>
    <w:rsid w:val="00666363"/>
    <w:rsid w:val="00666E89"/>
    <w:rsid w:val="00667303"/>
    <w:rsid w:val="00667338"/>
    <w:rsid w:val="00667687"/>
    <w:rsid w:val="00667857"/>
    <w:rsid w:val="0066799A"/>
    <w:rsid w:val="00667AD0"/>
    <w:rsid w:val="00667DE6"/>
    <w:rsid w:val="006701EA"/>
    <w:rsid w:val="00670925"/>
    <w:rsid w:val="00670B6E"/>
    <w:rsid w:val="00670DE3"/>
    <w:rsid w:val="00671714"/>
    <w:rsid w:val="00671876"/>
    <w:rsid w:val="00671951"/>
    <w:rsid w:val="00672716"/>
    <w:rsid w:val="00673123"/>
    <w:rsid w:val="0067365E"/>
    <w:rsid w:val="00673871"/>
    <w:rsid w:val="00673FCB"/>
    <w:rsid w:val="0067407E"/>
    <w:rsid w:val="006748FB"/>
    <w:rsid w:val="00674B12"/>
    <w:rsid w:val="00674B66"/>
    <w:rsid w:val="00674EA3"/>
    <w:rsid w:val="006753D0"/>
    <w:rsid w:val="006757F0"/>
    <w:rsid w:val="00675B9D"/>
    <w:rsid w:val="006769B7"/>
    <w:rsid w:val="00676B89"/>
    <w:rsid w:val="00676DD5"/>
    <w:rsid w:val="006770AD"/>
    <w:rsid w:val="006770C5"/>
    <w:rsid w:val="006771A1"/>
    <w:rsid w:val="006774E2"/>
    <w:rsid w:val="00677592"/>
    <w:rsid w:val="00677778"/>
    <w:rsid w:val="00677B36"/>
    <w:rsid w:val="00677D91"/>
    <w:rsid w:val="00677DE4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F8D"/>
    <w:rsid w:val="00682FBC"/>
    <w:rsid w:val="006831E9"/>
    <w:rsid w:val="00683277"/>
    <w:rsid w:val="00683531"/>
    <w:rsid w:val="00683BA9"/>
    <w:rsid w:val="00683EF0"/>
    <w:rsid w:val="006841E1"/>
    <w:rsid w:val="0068431F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685"/>
    <w:rsid w:val="00687D56"/>
    <w:rsid w:val="00687F3E"/>
    <w:rsid w:val="00687F55"/>
    <w:rsid w:val="00690022"/>
    <w:rsid w:val="0069021C"/>
    <w:rsid w:val="00690439"/>
    <w:rsid w:val="00690514"/>
    <w:rsid w:val="00690795"/>
    <w:rsid w:val="00690ADC"/>
    <w:rsid w:val="00690B8B"/>
    <w:rsid w:val="006910FA"/>
    <w:rsid w:val="006918E2"/>
    <w:rsid w:val="00692582"/>
    <w:rsid w:val="00692781"/>
    <w:rsid w:val="00692A4D"/>
    <w:rsid w:val="00692D6E"/>
    <w:rsid w:val="00693E53"/>
    <w:rsid w:val="00694245"/>
    <w:rsid w:val="00694346"/>
    <w:rsid w:val="006949F1"/>
    <w:rsid w:val="00694E62"/>
    <w:rsid w:val="0069504E"/>
    <w:rsid w:val="006962A9"/>
    <w:rsid w:val="0069695D"/>
    <w:rsid w:val="00696AED"/>
    <w:rsid w:val="00697449"/>
    <w:rsid w:val="006A0026"/>
    <w:rsid w:val="006A0724"/>
    <w:rsid w:val="006A073F"/>
    <w:rsid w:val="006A0A00"/>
    <w:rsid w:val="006A0E25"/>
    <w:rsid w:val="006A10E9"/>
    <w:rsid w:val="006A1230"/>
    <w:rsid w:val="006A21CF"/>
    <w:rsid w:val="006A239B"/>
    <w:rsid w:val="006A287F"/>
    <w:rsid w:val="006A29CD"/>
    <w:rsid w:val="006A2C86"/>
    <w:rsid w:val="006A2FF9"/>
    <w:rsid w:val="006A30C8"/>
    <w:rsid w:val="006A339F"/>
    <w:rsid w:val="006A390D"/>
    <w:rsid w:val="006A39F4"/>
    <w:rsid w:val="006A3DFE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BBB"/>
    <w:rsid w:val="006A5DDF"/>
    <w:rsid w:val="006A5E13"/>
    <w:rsid w:val="006A6448"/>
    <w:rsid w:val="006A6BC4"/>
    <w:rsid w:val="006A6D7A"/>
    <w:rsid w:val="006A70DE"/>
    <w:rsid w:val="006A72B7"/>
    <w:rsid w:val="006A72C2"/>
    <w:rsid w:val="006A743D"/>
    <w:rsid w:val="006A7F17"/>
    <w:rsid w:val="006B00FC"/>
    <w:rsid w:val="006B04EF"/>
    <w:rsid w:val="006B0827"/>
    <w:rsid w:val="006B0B22"/>
    <w:rsid w:val="006B0BE7"/>
    <w:rsid w:val="006B0F33"/>
    <w:rsid w:val="006B0F95"/>
    <w:rsid w:val="006B1359"/>
    <w:rsid w:val="006B13E3"/>
    <w:rsid w:val="006B1A87"/>
    <w:rsid w:val="006B1C1A"/>
    <w:rsid w:val="006B21E5"/>
    <w:rsid w:val="006B2FBC"/>
    <w:rsid w:val="006B33D9"/>
    <w:rsid w:val="006B379E"/>
    <w:rsid w:val="006B3E98"/>
    <w:rsid w:val="006B4043"/>
    <w:rsid w:val="006B43A2"/>
    <w:rsid w:val="006B4543"/>
    <w:rsid w:val="006B4AEC"/>
    <w:rsid w:val="006B4E4F"/>
    <w:rsid w:val="006B62A2"/>
    <w:rsid w:val="006B6576"/>
    <w:rsid w:val="006B66E2"/>
    <w:rsid w:val="006B67EC"/>
    <w:rsid w:val="006B6ACB"/>
    <w:rsid w:val="006B6DC0"/>
    <w:rsid w:val="006B6E0E"/>
    <w:rsid w:val="006B6E83"/>
    <w:rsid w:val="006B7068"/>
    <w:rsid w:val="006B7FDD"/>
    <w:rsid w:val="006C0F10"/>
    <w:rsid w:val="006C12BB"/>
    <w:rsid w:val="006C1481"/>
    <w:rsid w:val="006C1A77"/>
    <w:rsid w:val="006C1B65"/>
    <w:rsid w:val="006C1E32"/>
    <w:rsid w:val="006C1FA1"/>
    <w:rsid w:val="006C22CB"/>
    <w:rsid w:val="006C27A5"/>
    <w:rsid w:val="006C2BD3"/>
    <w:rsid w:val="006C2CCC"/>
    <w:rsid w:val="006C2F63"/>
    <w:rsid w:val="006C3119"/>
    <w:rsid w:val="006C3571"/>
    <w:rsid w:val="006C3597"/>
    <w:rsid w:val="006C382C"/>
    <w:rsid w:val="006C3E8F"/>
    <w:rsid w:val="006C447E"/>
    <w:rsid w:val="006C4D90"/>
    <w:rsid w:val="006C5357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6C8"/>
    <w:rsid w:val="006D07EE"/>
    <w:rsid w:val="006D0CCC"/>
    <w:rsid w:val="006D0CDD"/>
    <w:rsid w:val="006D107C"/>
    <w:rsid w:val="006D108A"/>
    <w:rsid w:val="006D13ED"/>
    <w:rsid w:val="006D14E8"/>
    <w:rsid w:val="006D15FE"/>
    <w:rsid w:val="006D1712"/>
    <w:rsid w:val="006D199F"/>
    <w:rsid w:val="006D1C4E"/>
    <w:rsid w:val="006D2137"/>
    <w:rsid w:val="006D287C"/>
    <w:rsid w:val="006D2969"/>
    <w:rsid w:val="006D2FBD"/>
    <w:rsid w:val="006D2FF6"/>
    <w:rsid w:val="006D32A6"/>
    <w:rsid w:val="006D32F7"/>
    <w:rsid w:val="006D37F9"/>
    <w:rsid w:val="006D393E"/>
    <w:rsid w:val="006D3C69"/>
    <w:rsid w:val="006D3D7F"/>
    <w:rsid w:val="006D48C7"/>
    <w:rsid w:val="006D4D1A"/>
    <w:rsid w:val="006D4DA4"/>
    <w:rsid w:val="006D4E5C"/>
    <w:rsid w:val="006D4E82"/>
    <w:rsid w:val="006D545A"/>
    <w:rsid w:val="006D56A9"/>
    <w:rsid w:val="006D5A07"/>
    <w:rsid w:val="006D5E4D"/>
    <w:rsid w:val="006D5F2D"/>
    <w:rsid w:val="006D60A9"/>
    <w:rsid w:val="006D61BF"/>
    <w:rsid w:val="006D620C"/>
    <w:rsid w:val="006D638B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6F3"/>
    <w:rsid w:val="006E12BC"/>
    <w:rsid w:val="006E1395"/>
    <w:rsid w:val="006E1407"/>
    <w:rsid w:val="006E14F2"/>
    <w:rsid w:val="006E15E0"/>
    <w:rsid w:val="006E1818"/>
    <w:rsid w:val="006E1892"/>
    <w:rsid w:val="006E196B"/>
    <w:rsid w:val="006E19E8"/>
    <w:rsid w:val="006E1E1C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27F"/>
    <w:rsid w:val="006E4809"/>
    <w:rsid w:val="006E482F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BF"/>
    <w:rsid w:val="006F118D"/>
    <w:rsid w:val="006F1B07"/>
    <w:rsid w:val="006F2041"/>
    <w:rsid w:val="006F2147"/>
    <w:rsid w:val="006F214C"/>
    <w:rsid w:val="006F22F9"/>
    <w:rsid w:val="006F25F5"/>
    <w:rsid w:val="006F26AE"/>
    <w:rsid w:val="006F26B4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561A"/>
    <w:rsid w:val="006F58BC"/>
    <w:rsid w:val="006F5CCF"/>
    <w:rsid w:val="006F62F2"/>
    <w:rsid w:val="006F64BD"/>
    <w:rsid w:val="006F67EC"/>
    <w:rsid w:val="006F68AE"/>
    <w:rsid w:val="006F693D"/>
    <w:rsid w:val="006F6E7D"/>
    <w:rsid w:val="006F702E"/>
    <w:rsid w:val="006F71D4"/>
    <w:rsid w:val="006F7506"/>
    <w:rsid w:val="006F7528"/>
    <w:rsid w:val="006F7E52"/>
    <w:rsid w:val="006F7E76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A65"/>
    <w:rsid w:val="0070321D"/>
    <w:rsid w:val="00703464"/>
    <w:rsid w:val="00703934"/>
    <w:rsid w:val="00703CB9"/>
    <w:rsid w:val="00703D04"/>
    <w:rsid w:val="0070436C"/>
    <w:rsid w:val="00704673"/>
    <w:rsid w:val="00704742"/>
    <w:rsid w:val="00704A60"/>
    <w:rsid w:val="00704C0B"/>
    <w:rsid w:val="00704F25"/>
    <w:rsid w:val="00705455"/>
    <w:rsid w:val="0070622E"/>
    <w:rsid w:val="00706AB7"/>
    <w:rsid w:val="007070A9"/>
    <w:rsid w:val="007070D3"/>
    <w:rsid w:val="00710725"/>
    <w:rsid w:val="007109BF"/>
    <w:rsid w:val="00710FE0"/>
    <w:rsid w:val="00711252"/>
    <w:rsid w:val="00711796"/>
    <w:rsid w:val="00711806"/>
    <w:rsid w:val="0071195A"/>
    <w:rsid w:val="0071277C"/>
    <w:rsid w:val="007127B7"/>
    <w:rsid w:val="00712A9E"/>
    <w:rsid w:val="00712F98"/>
    <w:rsid w:val="00713929"/>
    <w:rsid w:val="00714161"/>
    <w:rsid w:val="007141E5"/>
    <w:rsid w:val="007143A1"/>
    <w:rsid w:val="007143D1"/>
    <w:rsid w:val="00714A37"/>
    <w:rsid w:val="00714DB3"/>
    <w:rsid w:val="00714DD5"/>
    <w:rsid w:val="00715538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F8E"/>
    <w:rsid w:val="00725058"/>
    <w:rsid w:val="0072505F"/>
    <w:rsid w:val="00725126"/>
    <w:rsid w:val="0072552B"/>
    <w:rsid w:val="00725AA7"/>
    <w:rsid w:val="00725B25"/>
    <w:rsid w:val="00725CCC"/>
    <w:rsid w:val="0072608A"/>
    <w:rsid w:val="007261A0"/>
    <w:rsid w:val="00726874"/>
    <w:rsid w:val="00726A22"/>
    <w:rsid w:val="00726AF2"/>
    <w:rsid w:val="00727910"/>
    <w:rsid w:val="00727BD8"/>
    <w:rsid w:val="00730710"/>
    <w:rsid w:val="0073075C"/>
    <w:rsid w:val="00730C70"/>
    <w:rsid w:val="00730CC7"/>
    <w:rsid w:val="00730F1C"/>
    <w:rsid w:val="007312C4"/>
    <w:rsid w:val="00731556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7A5"/>
    <w:rsid w:val="00732A58"/>
    <w:rsid w:val="00732DBA"/>
    <w:rsid w:val="00733291"/>
    <w:rsid w:val="007335C4"/>
    <w:rsid w:val="00733731"/>
    <w:rsid w:val="007338F3"/>
    <w:rsid w:val="00733A2D"/>
    <w:rsid w:val="00733EE4"/>
    <w:rsid w:val="007342B0"/>
    <w:rsid w:val="007346FA"/>
    <w:rsid w:val="00734C4A"/>
    <w:rsid w:val="00734ED8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456"/>
    <w:rsid w:val="0074063A"/>
    <w:rsid w:val="00740B75"/>
    <w:rsid w:val="00740DD2"/>
    <w:rsid w:val="00740FB7"/>
    <w:rsid w:val="00741540"/>
    <w:rsid w:val="00742179"/>
    <w:rsid w:val="00742E88"/>
    <w:rsid w:val="0074301B"/>
    <w:rsid w:val="007433E4"/>
    <w:rsid w:val="0074347D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51B6"/>
    <w:rsid w:val="007453F4"/>
    <w:rsid w:val="00745E70"/>
    <w:rsid w:val="00746013"/>
    <w:rsid w:val="007460A6"/>
    <w:rsid w:val="0074663F"/>
    <w:rsid w:val="0074766D"/>
    <w:rsid w:val="00747678"/>
    <w:rsid w:val="007476F1"/>
    <w:rsid w:val="0074779E"/>
    <w:rsid w:val="00747B41"/>
    <w:rsid w:val="00747C16"/>
    <w:rsid w:val="007503EA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776"/>
    <w:rsid w:val="007528E7"/>
    <w:rsid w:val="00752931"/>
    <w:rsid w:val="0075296A"/>
    <w:rsid w:val="007529A6"/>
    <w:rsid w:val="00752A35"/>
    <w:rsid w:val="00752FD5"/>
    <w:rsid w:val="00753580"/>
    <w:rsid w:val="00753FB6"/>
    <w:rsid w:val="00754913"/>
    <w:rsid w:val="00754E92"/>
    <w:rsid w:val="00754F09"/>
    <w:rsid w:val="00755252"/>
    <w:rsid w:val="007553DB"/>
    <w:rsid w:val="00755772"/>
    <w:rsid w:val="007558C2"/>
    <w:rsid w:val="00755B81"/>
    <w:rsid w:val="00755ED8"/>
    <w:rsid w:val="00756153"/>
    <w:rsid w:val="00756329"/>
    <w:rsid w:val="00756F5A"/>
    <w:rsid w:val="0075717D"/>
    <w:rsid w:val="00757478"/>
    <w:rsid w:val="007576E1"/>
    <w:rsid w:val="0075770A"/>
    <w:rsid w:val="00757764"/>
    <w:rsid w:val="00760429"/>
    <w:rsid w:val="007605A8"/>
    <w:rsid w:val="00760964"/>
    <w:rsid w:val="00760A1B"/>
    <w:rsid w:val="00760AEA"/>
    <w:rsid w:val="00760AF8"/>
    <w:rsid w:val="00760E1D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9D3"/>
    <w:rsid w:val="00766E67"/>
    <w:rsid w:val="00767138"/>
    <w:rsid w:val="0076715D"/>
    <w:rsid w:val="007673D0"/>
    <w:rsid w:val="007674CB"/>
    <w:rsid w:val="0076757B"/>
    <w:rsid w:val="007706C9"/>
    <w:rsid w:val="00770881"/>
    <w:rsid w:val="00770B72"/>
    <w:rsid w:val="00770BF2"/>
    <w:rsid w:val="00770C8D"/>
    <w:rsid w:val="007712AB"/>
    <w:rsid w:val="00771777"/>
    <w:rsid w:val="007717BA"/>
    <w:rsid w:val="00771CFB"/>
    <w:rsid w:val="007725EC"/>
    <w:rsid w:val="007727A2"/>
    <w:rsid w:val="00772924"/>
    <w:rsid w:val="00772E3B"/>
    <w:rsid w:val="00773908"/>
    <w:rsid w:val="00773B65"/>
    <w:rsid w:val="00773F69"/>
    <w:rsid w:val="0077426C"/>
    <w:rsid w:val="00774380"/>
    <w:rsid w:val="007743E0"/>
    <w:rsid w:val="00774828"/>
    <w:rsid w:val="00774EA8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7D5"/>
    <w:rsid w:val="00777B8A"/>
    <w:rsid w:val="00777D8B"/>
    <w:rsid w:val="0078020C"/>
    <w:rsid w:val="00780A27"/>
    <w:rsid w:val="007810DE"/>
    <w:rsid w:val="00781257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40FA"/>
    <w:rsid w:val="00784582"/>
    <w:rsid w:val="007849DC"/>
    <w:rsid w:val="00785552"/>
    <w:rsid w:val="007856AE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721"/>
    <w:rsid w:val="007907DB"/>
    <w:rsid w:val="007909FE"/>
    <w:rsid w:val="00790E2E"/>
    <w:rsid w:val="0079127E"/>
    <w:rsid w:val="007912F2"/>
    <w:rsid w:val="007920E1"/>
    <w:rsid w:val="00792636"/>
    <w:rsid w:val="00792719"/>
    <w:rsid w:val="007927E9"/>
    <w:rsid w:val="00792821"/>
    <w:rsid w:val="00792C6C"/>
    <w:rsid w:val="00792C8B"/>
    <w:rsid w:val="0079301E"/>
    <w:rsid w:val="007930EC"/>
    <w:rsid w:val="00793242"/>
    <w:rsid w:val="00793341"/>
    <w:rsid w:val="00793597"/>
    <w:rsid w:val="00793999"/>
    <w:rsid w:val="00793E91"/>
    <w:rsid w:val="00794A4B"/>
    <w:rsid w:val="00795411"/>
    <w:rsid w:val="007954CB"/>
    <w:rsid w:val="0079593A"/>
    <w:rsid w:val="00795FFE"/>
    <w:rsid w:val="007961A9"/>
    <w:rsid w:val="007977F8"/>
    <w:rsid w:val="007A003A"/>
    <w:rsid w:val="007A02E3"/>
    <w:rsid w:val="007A0939"/>
    <w:rsid w:val="007A0EF3"/>
    <w:rsid w:val="007A1127"/>
    <w:rsid w:val="007A1471"/>
    <w:rsid w:val="007A1580"/>
    <w:rsid w:val="007A1625"/>
    <w:rsid w:val="007A168A"/>
    <w:rsid w:val="007A1B3F"/>
    <w:rsid w:val="007A1B87"/>
    <w:rsid w:val="007A1C34"/>
    <w:rsid w:val="007A1CCD"/>
    <w:rsid w:val="007A20B4"/>
    <w:rsid w:val="007A27B4"/>
    <w:rsid w:val="007A2F2F"/>
    <w:rsid w:val="007A30A9"/>
    <w:rsid w:val="007A3203"/>
    <w:rsid w:val="007A337D"/>
    <w:rsid w:val="007A3587"/>
    <w:rsid w:val="007A35BC"/>
    <w:rsid w:val="007A3BC2"/>
    <w:rsid w:val="007A45BD"/>
    <w:rsid w:val="007A54DF"/>
    <w:rsid w:val="007A5CE9"/>
    <w:rsid w:val="007A5EB3"/>
    <w:rsid w:val="007A608D"/>
    <w:rsid w:val="007A60FD"/>
    <w:rsid w:val="007A6195"/>
    <w:rsid w:val="007A65C3"/>
    <w:rsid w:val="007A6654"/>
    <w:rsid w:val="007A6BB4"/>
    <w:rsid w:val="007A701C"/>
    <w:rsid w:val="007A715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AD9"/>
    <w:rsid w:val="007B3F27"/>
    <w:rsid w:val="007B44F5"/>
    <w:rsid w:val="007B47D5"/>
    <w:rsid w:val="007B4BF1"/>
    <w:rsid w:val="007B4C19"/>
    <w:rsid w:val="007B4C59"/>
    <w:rsid w:val="007B4CDF"/>
    <w:rsid w:val="007B5375"/>
    <w:rsid w:val="007B54BB"/>
    <w:rsid w:val="007B5E88"/>
    <w:rsid w:val="007B708F"/>
    <w:rsid w:val="007B74B4"/>
    <w:rsid w:val="007B75AA"/>
    <w:rsid w:val="007B75C3"/>
    <w:rsid w:val="007B76FC"/>
    <w:rsid w:val="007B7867"/>
    <w:rsid w:val="007B7E0E"/>
    <w:rsid w:val="007C02B1"/>
    <w:rsid w:val="007C036D"/>
    <w:rsid w:val="007C06A2"/>
    <w:rsid w:val="007C0C22"/>
    <w:rsid w:val="007C1CF0"/>
    <w:rsid w:val="007C1D98"/>
    <w:rsid w:val="007C1DFA"/>
    <w:rsid w:val="007C1FAC"/>
    <w:rsid w:val="007C204F"/>
    <w:rsid w:val="007C24FB"/>
    <w:rsid w:val="007C2B78"/>
    <w:rsid w:val="007C2E3C"/>
    <w:rsid w:val="007C2E90"/>
    <w:rsid w:val="007C30AF"/>
    <w:rsid w:val="007C32AB"/>
    <w:rsid w:val="007C3346"/>
    <w:rsid w:val="007C35F9"/>
    <w:rsid w:val="007C3BF1"/>
    <w:rsid w:val="007C3E8A"/>
    <w:rsid w:val="007C4210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ED"/>
    <w:rsid w:val="007C7377"/>
    <w:rsid w:val="007C7601"/>
    <w:rsid w:val="007C7B5D"/>
    <w:rsid w:val="007C7BF7"/>
    <w:rsid w:val="007C7C12"/>
    <w:rsid w:val="007C7D8C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B00"/>
    <w:rsid w:val="007D2C34"/>
    <w:rsid w:val="007D31B4"/>
    <w:rsid w:val="007D35DA"/>
    <w:rsid w:val="007D39E5"/>
    <w:rsid w:val="007D3CCF"/>
    <w:rsid w:val="007D3CF6"/>
    <w:rsid w:val="007D3D1D"/>
    <w:rsid w:val="007D3FA1"/>
    <w:rsid w:val="007D4165"/>
    <w:rsid w:val="007D421B"/>
    <w:rsid w:val="007D42BD"/>
    <w:rsid w:val="007D4527"/>
    <w:rsid w:val="007D4559"/>
    <w:rsid w:val="007D4573"/>
    <w:rsid w:val="007D4669"/>
    <w:rsid w:val="007D4965"/>
    <w:rsid w:val="007D4F1A"/>
    <w:rsid w:val="007D568B"/>
    <w:rsid w:val="007D5944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603"/>
    <w:rsid w:val="007E0F95"/>
    <w:rsid w:val="007E1317"/>
    <w:rsid w:val="007E1885"/>
    <w:rsid w:val="007E1C69"/>
    <w:rsid w:val="007E1C7D"/>
    <w:rsid w:val="007E206C"/>
    <w:rsid w:val="007E2C04"/>
    <w:rsid w:val="007E2E54"/>
    <w:rsid w:val="007E3310"/>
    <w:rsid w:val="007E332C"/>
    <w:rsid w:val="007E391D"/>
    <w:rsid w:val="007E3936"/>
    <w:rsid w:val="007E3D21"/>
    <w:rsid w:val="007E3DA5"/>
    <w:rsid w:val="007E4037"/>
    <w:rsid w:val="007E4128"/>
    <w:rsid w:val="007E4133"/>
    <w:rsid w:val="007E4431"/>
    <w:rsid w:val="007E448D"/>
    <w:rsid w:val="007E45E5"/>
    <w:rsid w:val="007E45F2"/>
    <w:rsid w:val="007E473D"/>
    <w:rsid w:val="007E488B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96"/>
    <w:rsid w:val="007F2C36"/>
    <w:rsid w:val="007F323C"/>
    <w:rsid w:val="007F329F"/>
    <w:rsid w:val="007F337B"/>
    <w:rsid w:val="007F41AF"/>
    <w:rsid w:val="007F43E1"/>
    <w:rsid w:val="007F459F"/>
    <w:rsid w:val="007F4D46"/>
    <w:rsid w:val="007F4ECC"/>
    <w:rsid w:val="007F549A"/>
    <w:rsid w:val="007F5679"/>
    <w:rsid w:val="007F5AD3"/>
    <w:rsid w:val="007F5E5A"/>
    <w:rsid w:val="007F5EE8"/>
    <w:rsid w:val="007F69A8"/>
    <w:rsid w:val="007F6EF7"/>
    <w:rsid w:val="007F6FCE"/>
    <w:rsid w:val="007F74BA"/>
    <w:rsid w:val="007F74E0"/>
    <w:rsid w:val="007F7679"/>
    <w:rsid w:val="007F78C4"/>
    <w:rsid w:val="007F78D7"/>
    <w:rsid w:val="007F7A94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4C0"/>
    <w:rsid w:val="008015DA"/>
    <w:rsid w:val="00801AF6"/>
    <w:rsid w:val="008021D8"/>
    <w:rsid w:val="008027B9"/>
    <w:rsid w:val="00802892"/>
    <w:rsid w:val="008028C7"/>
    <w:rsid w:val="00803083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B9F"/>
    <w:rsid w:val="00804D49"/>
    <w:rsid w:val="00805061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111"/>
    <w:rsid w:val="008073FA"/>
    <w:rsid w:val="0080780E"/>
    <w:rsid w:val="008103BA"/>
    <w:rsid w:val="008107D4"/>
    <w:rsid w:val="00810920"/>
    <w:rsid w:val="00810B23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E5B"/>
    <w:rsid w:val="00813029"/>
    <w:rsid w:val="008134CE"/>
    <w:rsid w:val="008135FA"/>
    <w:rsid w:val="0081390F"/>
    <w:rsid w:val="00813B1E"/>
    <w:rsid w:val="00813F35"/>
    <w:rsid w:val="00814FA6"/>
    <w:rsid w:val="008150FF"/>
    <w:rsid w:val="0081545F"/>
    <w:rsid w:val="0081564F"/>
    <w:rsid w:val="00815A2C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101"/>
    <w:rsid w:val="0081721E"/>
    <w:rsid w:val="00817308"/>
    <w:rsid w:val="008175BE"/>
    <w:rsid w:val="008175E1"/>
    <w:rsid w:val="0081776C"/>
    <w:rsid w:val="00817D13"/>
    <w:rsid w:val="0082022B"/>
    <w:rsid w:val="00820235"/>
    <w:rsid w:val="00820645"/>
    <w:rsid w:val="00820835"/>
    <w:rsid w:val="008208A5"/>
    <w:rsid w:val="00820AE6"/>
    <w:rsid w:val="008211CE"/>
    <w:rsid w:val="008216D8"/>
    <w:rsid w:val="0082175C"/>
    <w:rsid w:val="00821774"/>
    <w:rsid w:val="00821E95"/>
    <w:rsid w:val="00821ED0"/>
    <w:rsid w:val="00822105"/>
    <w:rsid w:val="008223B3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E82"/>
    <w:rsid w:val="00830F1E"/>
    <w:rsid w:val="008313BF"/>
    <w:rsid w:val="008317A7"/>
    <w:rsid w:val="008319E2"/>
    <w:rsid w:val="00831BE2"/>
    <w:rsid w:val="00831D90"/>
    <w:rsid w:val="0083261F"/>
    <w:rsid w:val="008329A2"/>
    <w:rsid w:val="00832AE4"/>
    <w:rsid w:val="00832D76"/>
    <w:rsid w:val="00833292"/>
    <w:rsid w:val="00833304"/>
    <w:rsid w:val="0083344D"/>
    <w:rsid w:val="008336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74A"/>
    <w:rsid w:val="00840882"/>
    <w:rsid w:val="008410B2"/>
    <w:rsid w:val="008410CC"/>
    <w:rsid w:val="00841580"/>
    <w:rsid w:val="00841F0D"/>
    <w:rsid w:val="0084213B"/>
    <w:rsid w:val="0084224B"/>
    <w:rsid w:val="0084254C"/>
    <w:rsid w:val="00842DCE"/>
    <w:rsid w:val="0084331F"/>
    <w:rsid w:val="0084336B"/>
    <w:rsid w:val="0084392E"/>
    <w:rsid w:val="00843BFB"/>
    <w:rsid w:val="0084460B"/>
    <w:rsid w:val="00844D55"/>
    <w:rsid w:val="00844FB5"/>
    <w:rsid w:val="00845049"/>
    <w:rsid w:val="0084564E"/>
    <w:rsid w:val="00846436"/>
    <w:rsid w:val="00846A8C"/>
    <w:rsid w:val="00846DAA"/>
    <w:rsid w:val="00846FF8"/>
    <w:rsid w:val="00847288"/>
    <w:rsid w:val="008502F3"/>
    <w:rsid w:val="00850858"/>
    <w:rsid w:val="00850CA5"/>
    <w:rsid w:val="00850DED"/>
    <w:rsid w:val="00850E2D"/>
    <w:rsid w:val="00850F15"/>
    <w:rsid w:val="00851491"/>
    <w:rsid w:val="00851842"/>
    <w:rsid w:val="00851B31"/>
    <w:rsid w:val="00851FA8"/>
    <w:rsid w:val="008522CF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47A3"/>
    <w:rsid w:val="008548E7"/>
    <w:rsid w:val="00854906"/>
    <w:rsid w:val="0085490F"/>
    <w:rsid w:val="00854B0C"/>
    <w:rsid w:val="008559D9"/>
    <w:rsid w:val="00855A46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3024"/>
    <w:rsid w:val="0086314E"/>
    <w:rsid w:val="00863233"/>
    <w:rsid w:val="00863337"/>
    <w:rsid w:val="0086364A"/>
    <w:rsid w:val="00863928"/>
    <w:rsid w:val="00863D85"/>
    <w:rsid w:val="00863DBF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61F"/>
    <w:rsid w:val="00866A81"/>
    <w:rsid w:val="00866B33"/>
    <w:rsid w:val="00866BDF"/>
    <w:rsid w:val="00866DB5"/>
    <w:rsid w:val="0086760A"/>
    <w:rsid w:val="00867739"/>
    <w:rsid w:val="00867840"/>
    <w:rsid w:val="00867C8A"/>
    <w:rsid w:val="00867FF1"/>
    <w:rsid w:val="008703BE"/>
    <w:rsid w:val="008703FA"/>
    <w:rsid w:val="008704F5"/>
    <w:rsid w:val="00870DAE"/>
    <w:rsid w:val="00870E80"/>
    <w:rsid w:val="0087174B"/>
    <w:rsid w:val="00871BCD"/>
    <w:rsid w:val="008723F2"/>
    <w:rsid w:val="00872405"/>
    <w:rsid w:val="00872893"/>
    <w:rsid w:val="008728EA"/>
    <w:rsid w:val="0087325B"/>
    <w:rsid w:val="008734F2"/>
    <w:rsid w:val="00873520"/>
    <w:rsid w:val="008735AB"/>
    <w:rsid w:val="008735D2"/>
    <w:rsid w:val="008737B0"/>
    <w:rsid w:val="00873833"/>
    <w:rsid w:val="00874AB4"/>
    <w:rsid w:val="008752BA"/>
    <w:rsid w:val="00875864"/>
    <w:rsid w:val="00876422"/>
    <w:rsid w:val="008769B0"/>
    <w:rsid w:val="00876FE3"/>
    <w:rsid w:val="00877121"/>
    <w:rsid w:val="008773EB"/>
    <w:rsid w:val="0087747C"/>
    <w:rsid w:val="008774F0"/>
    <w:rsid w:val="00877670"/>
    <w:rsid w:val="00877F94"/>
    <w:rsid w:val="0088029A"/>
    <w:rsid w:val="008807FF"/>
    <w:rsid w:val="008808CA"/>
    <w:rsid w:val="00880926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E09"/>
    <w:rsid w:val="0088527C"/>
    <w:rsid w:val="00885E5E"/>
    <w:rsid w:val="00885E9A"/>
    <w:rsid w:val="00885F0D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61C"/>
    <w:rsid w:val="00897972"/>
    <w:rsid w:val="00897A68"/>
    <w:rsid w:val="008A0A40"/>
    <w:rsid w:val="008A0E1A"/>
    <w:rsid w:val="008A0F30"/>
    <w:rsid w:val="008A115A"/>
    <w:rsid w:val="008A1629"/>
    <w:rsid w:val="008A17FA"/>
    <w:rsid w:val="008A23DC"/>
    <w:rsid w:val="008A246B"/>
    <w:rsid w:val="008A248A"/>
    <w:rsid w:val="008A2662"/>
    <w:rsid w:val="008A2E5F"/>
    <w:rsid w:val="008A2EBC"/>
    <w:rsid w:val="008A31C9"/>
    <w:rsid w:val="008A3B46"/>
    <w:rsid w:val="008A3B50"/>
    <w:rsid w:val="008A3CAC"/>
    <w:rsid w:val="008A3D85"/>
    <w:rsid w:val="008A3DF3"/>
    <w:rsid w:val="008A4276"/>
    <w:rsid w:val="008A46E8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B013C"/>
    <w:rsid w:val="008B0F8E"/>
    <w:rsid w:val="008B143F"/>
    <w:rsid w:val="008B152B"/>
    <w:rsid w:val="008B188F"/>
    <w:rsid w:val="008B1BB7"/>
    <w:rsid w:val="008B1C42"/>
    <w:rsid w:val="008B1F88"/>
    <w:rsid w:val="008B20B9"/>
    <w:rsid w:val="008B221C"/>
    <w:rsid w:val="008B22A5"/>
    <w:rsid w:val="008B23A8"/>
    <w:rsid w:val="008B23D7"/>
    <w:rsid w:val="008B26AE"/>
    <w:rsid w:val="008B29E4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5074"/>
    <w:rsid w:val="008B50D9"/>
    <w:rsid w:val="008B51D5"/>
    <w:rsid w:val="008B5306"/>
    <w:rsid w:val="008B53D2"/>
    <w:rsid w:val="008B5433"/>
    <w:rsid w:val="008B5745"/>
    <w:rsid w:val="008B5C79"/>
    <w:rsid w:val="008B6289"/>
    <w:rsid w:val="008B6359"/>
    <w:rsid w:val="008B6413"/>
    <w:rsid w:val="008B6C3E"/>
    <w:rsid w:val="008B6DEE"/>
    <w:rsid w:val="008B70A1"/>
    <w:rsid w:val="008B73D8"/>
    <w:rsid w:val="008B76AA"/>
    <w:rsid w:val="008B7802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D48"/>
    <w:rsid w:val="008C1E70"/>
    <w:rsid w:val="008C291F"/>
    <w:rsid w:val="008C2F2C"/>
    <w:rsid w:val="008C3032"/>
    <w:rsid w:val="008C312C"/>
    <w:rsid w:val="008C328E"/>
    <w:rsid w:val="008C3843"/>
    <w:rsid w:val="008C3871"/>
    <w:rsid w:val="008C3969"/>
    <w:rsid w:val="008C415F"/>
    <w:rsid w:val="008C4378"/>
    <w:rsid w:val="008C43AD"/>
    <w:rsid w:val="008C4B42"/>
    <w:rsid w:val="008C4FD3"/>
    <w:rsid w:val="008C507B"/>
    <w:rsid w:val="008C51DC"/>
    <w:rsid w:val="008C534C"/>
    <w:rsid w:val="008C568F"/>
    <w:rsid w:val="008C5694"/>
    <w:rsid w:val="008C5BDB"/>
    <w:rsid w:val="008C5E08"/>
    <w:rsid w:val="008C5E3C"/>
    <w:rsid w:val="008C6241"/>
    <w:rsid w:val="008C6431"/>
    <w:rsid w:val="008C6953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959"/>
    <w:rsid w:val="008D1B8A"/>
    <w:rsid w:val="008D20AC"/>
    <w:rsid w:val="008D254B"/>
    <w:rsid w:val="008D25CB"/>
    <w:rsid w:val="008D29C4"/>
    <w:rsid w:val="008D2E96"/>
    <w:rsid w:val="008D3436"/>
    <w:rsid w:val="008D3905"/>
    <w:rsid w:val="008D3E55"/>
    <w:rsid w:val="008D48B6"/>
    <w:rsid w:val="008D49AA"/>
    <w:rsid w:val="008D4A9C"/>
    <w:rsid w:val="008D4CDC"/>
    <w:rsid w:val="008D4EF4"/>
    <w:rsid w:val="008D5085"/>
    <w:rsid w:val="008D5497"/>
    <w:rsid w:val="008D559D"/>
    <w:rsid w:val="008D5A18"/>
    <w:rsid w:val="008D6193"/>
    <w:rsid w:val="008D627E"/>
    <w:rsid w:val="008D6E2E"/>
    <w:rsid w:val="008D6E3D"/>
    <w:rsid w:val="008D75CA"/>
    <w:rsid w:val="008D7863"/>
    <w:rsid w:val="008D7990"/>
    <w:rsid w:val="008D7A81"/>
    <w:rsid w:val="008D7CB2"/>
    <w:rsid w:val="008E1097"/>
    <w:rsid w:val="008E12EB"/>
    <w:rsid w:val="008E15DE"/>
    <w:rsid w:val="008E17A4"/>
    <w:rsid w:val="008E1DD6"/>
    <w:rsid w:val="008E1EBE"/>
    <w:rsid w:val="008E2083"/>
    <w:rsid w:val="008E249D"/>
    <w:rsid w:val="008E2A29"/>
    <w:rsid w:val="008E2E35"/>
    <w:rsid w:val="008E2EC1"/>
    <w:rsid w:val="008E3003"/>
    <w:rsid w:val="008E35A7"/>
    <w:rsid w:val="008E38C5"/>
    <w:rsid w:val="008E4259"/>
    <w:rsid w:val="008E4498"/>
    <w:rsid w:val="008E44EE"/>
    <w:rsid w:val="008E4A2F"/>
    <w:rsid w:val="008E4B53"/>
    <w:rsid w:val="008E59CB"/>
    <w:rsid w:val="008E63FB"/>
    <w:rsid w:val="008E7CB0"/>
    <w:rsid w:val="008E7D71"/>
    <w:rsid w:val="008E7F30"/>
    <w:rsid w:val="008F04C7"/>
    <w:rsid w:val="008F0994"/>
    <w:rsid w:val="008F0EA5"/>
    <w:rsid w:val="008F0F5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515"/>
    <w:rsid w:val="008F576F"/>
    <w:rsid w:val="008F5992"/>
    <w:rsid w:val="008F5ACC"/>
    <w:rsid w:val="008F5BAA"/>
    <w:rsid w:val="008F5E4F"/>
    <w:rsid w:val="008F5FE3"/>
    <w:rsid w:val="008F6BFC"/>
    <w:rsid w:val="008F706D"/>
    <w:rsid w:val="008F7916"/>
    <w:rsid w:val="0090037E"/>
    <w:rsid w:val="009005E3"/>
    <w:rsid w:val="009006E0"/>
    <w:rsid w:val="00900841"/>
    <w:rsid w:val="00900EB0"/>
    <w:rsid w:val="00900EE6"/>
    <w:rsid w:val="00900F42"/>
    <w:rsid w:val="00900F5D"/>
    <w:rsid w:val="009011DF"/>
    <w:rsid w:val="0090189D"/>
    <w:rsid w:val="00901C0E"/>
    <w:rsid w:val="00901DAF"/>
    <w:rsid w:val="0090201A"/>
    <w:rsid w:val="00902D4C"/>
    <w:rsid w:val="0090316B"/>
    <w:rsid w:val="00904183"/>
    <w:rsid w:val="0090452D"/>
    <w:rsid w:val="009047EC"/>
    <w:rsid w:val="009047F8"/>
    <w:rsid w:val="00905243"/>
    <w:rsid w:val="0090553E"/>
    <w:rsid w:val="00905558"/>
    <w:rsid w:val="009056F6"/>
    <w:rsid w:val="00905D11"/>
    <w:rsid w:val="00905E86"/>
    <w:rsid w:val="0090606C"/>
    <w:rsid w:val="009060E4"/>
    <w:rsid w:val="00906210"/>
    <w:rsid w:val="009064A4"/>
    <w:rsid w:val="0090694B"/>
    <w:rsid w:val="00906B01"/>
    <w:rsid w:val="00906C99"/>
    <w:rsid w:val="00906DCC"/>
    <w:rsid w:val="0090761A"/>
    <w:rsid w:val="00907DE8"/>
    <w:rsid w:val="00910194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97"/>
    <w:rsid w:val="00911D2A"/>
    <w:rsid w:val="0091208A"/>
    <w:rsid w:val="00912152"/>
    <w:rsid w:val="009121AD"/>
    <w:rsid w:val="0091253D"/>
    <w:rsid w:val="0091261B"/>
    <w:rsid w:val="009131AD"/>
    <w:rsid w:val="00913D8D"/>
    <w:rsid w:val="00913DD5"/>
    <w:rsid w:val="00913EC1"/>
    <w:rsid w:val="00913FD3"/>
    <w:rsid w:val="0091422C"/>
    <w:rsid w:val="0091478A"/>
    <w:rsid w:val="00914C9E"/>
    <w:rsid w:val="009150CB"/>
    <w:rsid w:val="00915192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C45"/>
    <w:rsid w:val="009231BE"/>
    <w:rsid w:val="0092380F"/>
    <w:rsid w:val="00923AE6"/>
    <w:rsid w:val="00923D24"/>
    <w:rsid w:val="009242F8"/>
    <w:rsid w:val="00924864"/>
    <w:rsid w:val="00924CBC"/>
    <w:rsid w:val="00924F1E"/>
    <w:rsid w:val="00925209"/>
    <w:rsid w:val="0092537A"/>
    <w:rsid w:val="00925BFF"/>
    <w:rsid w:val="00925D7C"/>
    <w:rsid w:val="00925EE9"/>
    <w:rsid w:val="0092636A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91E"/>
    <w:rsid w:val="00927981"/>
    <w:rsid w:val="00927C3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70A"/>
    <w:rsid w:val="00931AC2"/>
    <w:rsid w:val="00931C1E"/>
    <w:rsid w:val="00931CD9"/>
    <w:rsid w:val="0093234E"/>
    <w:rsid w:val="00932394"/>
    <w:rsid w:val="00932770"/>
    <w:rsid w:val="0093290E"/>
    <w:rsid w:val="00932D51"/>
    <w:rsid w:val="0093308D"/>
    <w:rsid w:val="009335F1"/>
    <w:rsid w:val="00933E85"/>
    <w:rsid w:val="00934128"/>
    <w:rsid w:val="00934A62"/>
    <w:rsid w:val="00934B75"/>
    <w:rsid w:val="00934C53"/>
    <w:rsid w:val="00935052"/>
    <w:rsid w:val="009355A3"/>
    <w:rsid w:val="009358A0"/>
    <w:rsid w:val="00935E79"/>
    <w:rsid w:val="009364C2"/>
    <w:rsid w:val="00936791"/>
    <w:rsid w:val="00936BE6"/>
    <w:rsid w:val="00936C30"/>
    <w:rsid w:val="00936EB7"/>
    <w:rsid w:val="00936FA4"/>
    <w:rsid w:val="0093777A"/>
    <w:rsid w:val="0093778D"/>
    <w:rsid w:val="00937A67"/>
    <w:rsid w:val="00937B5B"/>
    <w:rsid w:val="00937ECB"/>
    <w:rsid w:val="0094027E"/>
    <w:rsid w:val="009402CB"/>
    <w:rsid w:val="009404D6"/>
    <w:rsid w:val="00940A9F"/>
    <w:rsid w:val="00940C83"/>
    <w:rsid w:val="009410AF"/>
    <w:rsid w:val="009413A0"/>
    <w:rsid w:val="00941408"/>
    <w:rsid w:val="0094141D"/>
    <w:rsid w:val="009414D7"/>
    <w:rsid w:val="009414E3"/>
    <w:rsid w:val="009415D0"/>
    <w:rsid w:val="009418C6"/>
    <w:rsid w:val="00941FD2"/>
    <w:rsid w:val="009420A1"/>
    <w:rsid w:val="00943237"/>
    <w:rsid w:val="00943332"/>
    <w:rsid w:val="009433A9"/>
    <w:rsid w:val="009433D2"/>
    <w:rsid w:val="0094371A"/>
    <w:rsid w:val="00943FF9"/>
    <w:rsid w:val="009442EA"/>
    <w:rsid w:val="009445E7"/>
    <w:rsid w:val="00944622"/>
    <w:rsid w:val="00944820"/>
    <w:rsid w:val="00944D71"/>
    <w:rsid w:val="0094552A"/>
    <w:rsid w:val="0094552D"/>
    <w:rsid w:val="009458B6"/>
    <w:rsid w:val="009458E8"/>
    <w:rsid w:val="00945A50"/>
    <w:rsid w:val="00945F21"/>
    <w:rsid w:val="00946064"/>
    <w:rsid w:val="009460A6"/>
    <w:rsid w:val="00946897"/>
    <w:rsid w:val="00946949"/>
    <w:rsid w:val="00947037"/>
    <w:rsid w:val="0094720E"/>
    <w:rsid w:val="00947364"/>
    <w:rsid w:val="00947C47"/>
    <w:rsid w:val="00947E03"/>
    <w:rsid w:val="009500DE"/>
    <w:rsid w:val="00950759"/>
    <w:rsid w:val="00950E27"/>
    <w:rsid w:val="00950F78"/>
    <w:rsid w:val="00950FA7"/>
    <w:rsid w:val="00950FAC"/>
    <w:rsid w:val="00951B00"/>
    <w:rsid w:val="00951DEF"/>
    <w:rsid w:val="00951EA4"/>
    <w:rsid w:val="00951F1F"/>
    <w:rsid w:val="009521EE"/>
    <w:rsid w:val="00952E1E"/>
    <w:rsid w:val="00952EC3"/>
    <w:rsid w:val="00953357"/>
    <w:rsid w:val="00953BB3"/>
    <w:rsid w:val="00953D7B"/>
    <w:rsid w:val="00954159"/>
    <w:rsid w:val="009541D8"/>
    <w:rsid w:val="00954584"/>
    <w:rsid w:val="00954A66"/>
    <w:rsid w:val="00955298"/>
    <w:rsid w:val="00955419"/>
    <w:rsid w:val="00955AA0"/>
    <w:rsid w:val="00955BEF"/>
    <w:rsid w:val="00955D74"/>
    <w:rsid w:val="00955DC6"/>
    <w:rsid w:val="009561CD"/>
    <w:rsid w:val="00956687"/>
    <w:rsid w:val="00956AE7"/>
    <w:rsid w:val="00956EC5"/>
    <w:rsid w:val="009570D5"/>
    <w:rsid w:val="0095723F"/>
    <w:rsid w:val="0095798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2181"/>
    <w:rsid w:val="00962286"/>
    <w:rsid w:val="009622B7"/>
    <w:rsid w:val="00962453"/>
    <w:rsid w:val="00962A56"/>
    <w:rsid w:val="00962D53"/>
    <w:rsid w:val="00962D86"/>
    <w:rsid w:val="009630C6"/>
    <w:rsid w:val="00963C4D"/>
    <w:rsid w:val="009646CC"/>
    <w:rsid w:val="00964754"/>
    <w:rsid w:val="009648A4"/>
    <w:rsid w:val="009648D0"/>
    <w:rsid w:val="00964C7C"/>
    <w:rsid w:val="009651A9"/>
    <w:rsid w:val="00965C17"/>
    <w:rsid w:val="009661A0"/>
    <w:rsid w:val="0096680B"/>
    <w:rsid w:val="0096686A"/>
    <w:rsid w:val="00966F51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603"/>
    <w:rsid w:val="009708FE"/>
    <w:rsid w:val="00970E67"/>
    <w:rsid w:val="00971113"/>
    <w:rsid w:val="0097116B"/>
    <w:rsid w:val="009716DA"/>
    <w:rsid w:val="00971A53"/>
    <w:rsid w:val="00972739"/>
    <w:rsid w:val="00973201"/>
    <w:rsid w:val="00973316"/>
    <w:rsid w:val="0097379D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C85"/>
    <w:rsid w:val="00976E3A"/>
    <w:rsid w:val="00977280"/>
    <w:rsid w:val="00977585"/>
    <w:rsid w:val="009777C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200A"/>
    <w:rsid w:val="0098217B"/>
    <w:rsid w:val="00982FA2"/>
    <w:rsid w:val="00983433"/>
    <w:rsid w:val="00983A52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5369"/>
    <w:rsid w:val="009854C3"/>
    <w:rsid w:val="009856D4"/>
    <w:rsid w:val="00985874"/>
    <w:rsid w:val="00985942"/>
    <w:rsid w:val="00985F8F"/>
    <w:rsid w:val="00986267"/>
    <w:rsid w:val="0098649F"/>
    <w:rsid w:val="009869C2"/>
    <w:rsid w:val="00986CAE"/>
    <w:rsid w:val="00986DA5"/>
    <w:rsid w:val="00986DB3"/>
    <w:rsid w:val="009875A2"/>
    <w:rsid w:val="009906D2"/>
    <w:rsid w:val="00990D45"/>
    <w:rsid w:val="00991206"/>
    <w:rsid w:val="00991961"/>
    <w:rsid w:val="009919CC"/>
    <w:rsid w:val="00991B20"/>
    <w:rsid w:val="00991B88"/>
    <w:rsid w:val="00992028"/>
    <w:rsid w:val="00992486"/>
    <w:rsid w:val="009925BC"/>
    <w:rsid w:val="009926D0"/>
    <w:rsid w:val="00992769"/>
    <w:rsid w:val="009927F7"/>
    <w:rsid w:val="009929B4"/>
    <w:rsid w:val="00992D05"/>
    <w:rsid w:val="00993019"/>
    <w:rsid w:val="00993373"/>
    <w:rsid w:val="00993877"/>
    <w:rsid w:val="009938D5"/>
    <w:rsid w:val="00993C5C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B73"/>
    <w:rsid w:val="009A02D7"/>
    <w:rsid w:val="009A0825"/>
    <w:rsid w:val="009A0847"/>
    <w:rsid w:val="009A1398"/>
    <w:rsid w:val="009A1FFF"/>
    <w:rsid w:val="009A226B"/>
    <w:rsid w:val="009A227E"/>
    <w:rsid w:val="009A30C1"/>
    <w:rsid w:val="009A330E"/>
    <w:rsid w:val="009A3402"/>
    <w:rsid w:val="009A3467"/>
    <w:rsid w:val="009A34D4"/>
    <w:rsid w:val="009A352C"/>
    <w:rsid w:val="009A360E"/>
    <w:rsid w:val="009A3B3E"/>
    <w:rsid w:val="009A4132"/>
    <w:rsid w:val="009A42D0"/>
    <w:rsid w:val="009A441D"/>
    <w:rsid w:val="009A465C"/>
    <w:rsid w:val="009A4BAF"/>
    <w:rsid w:val="009A5127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E9"/>
    <w:rsid w:val="009A765D"/>
    <w:rsid w:val="009A76CA"/>
    <w:rsid w:val="009A78DF"/>
    <w:rsid w:val="009A7C79"/>
    <w:rsid w:val="009A7ED6"/>
    <w:rsid w:val="009B038D"/>
    <w:rsid w:val="009B0727"/>
    <w:rsid w:val="009B0A11"/>
    <w:rsid w:val="009B0B77"/>
    <w:rsid w:val="009B0F87"/>
    <w:rsid w:val="009B1041"/>
    <w:rsid w:val="009B1360"/>
    <w:rsid w:val="009B15D8"/>
    <w:rsid w:val="009B18ED"/>
    <w:rsid w:val="009B2392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86E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8EA"/>
    <w:rsid w:val="009C1C7F"/>
    <w:rsid w:val="009C20F5"/>
    <w:rsid w:val="009C2312"/>
    <w:rsid w:val="009C2C2D"/>
    <w:rsid w:val="009C2F73"/>
    <w:rsid w:val="009C3C6C"/>
    <w:rsid w:val="009C3D23"/>
    <w:rsid w:val="009C4705"/>
    <w:rsid w:val="009C4931"/>
    <w:rsid w:val="009C4CC4"/>
    <w:rsid w:val="009C50BD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7F6"/>
    <w:rsid w:val="009C79B6"/>
    <w:rsid w:val="009C7D56"/>
    <w:rsid w:val="009D0358"/>
    <w:rsid w:val="009D03A3"/>
    <w:rsid w:val="009D04E4"/>
    <w:rsid w:val="009D14A6"/>
    <w:rsid w:val="009D163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5FF8"/>
    <w:rsid w:val="009D674A"/>
    <w:rsid w:val="009D6F72"/>
    <w:rsid w:val="009D75E6"/>
    <w:rsid w:val="009D783A"/>
    <w:rsid w:val="009D79BC"/>
    <w:rsid w:val="009D7C00"/>
    <w:rsid w:val="009E0037"/>
    <w:rsid w:val="009E09A7"/>
    <w:rsid w:val="009E0CB3"/>
    <w:rsid w:val="009E0E93"/>
    <w:rsid w:val="009E11D6"/>
    <w:rsid w:val="009E1243"/>
    <w:rsid w:val="009E1327"/>
    <w:rsid w:val="009E1367"/>
    <w:rsid w:val="009E1823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3D7"/>
    <w:rsid w:val="009E35AD"/>
    <w:rsid w:val="009E35C4"/>
    <w:rsid w:val="009E36E4"/>
    <w:rsid w:val="009E37DC"/>
    <w:rsid w:val="009E3DD1"/>
    <w:rsid w:val="009E4FE1"/>
    <w:rsid w:val="009E513A"/>
    <w:rsid w:val="009E5AC5"/>
    <w:rsid w:val="009E5B3B"/>
    <w:rsid w:val="009E5BAE"/>
    <w:rsid w:val="009E5EFE"/>
    <w:rsid w:val="009E61D3"/>
    <w:rsid w:val="009E64D6"/>
    <w:rsid w:val="009E679D"/>
    <w:rsid w:val="009E6C41"/>
    <w:rsid w:val="009E6F6B"/>
    <w:rsid w:val="009E7235"/>
    <w:rsid w:val="009E74D2"/>
    <w:rsid w:val="009E7EA1"/>
    <w:rsid w:val="009F0A90"/>
    <w:rsid w:val="009F0C48"/>
    <w:rsid w:val="009F0C54"/>
    <w:rsid w:val="009F14C1"/>
    <w:rsid w:val="009F1C7C"/>
    <w:rsid w:val="009F2108"/>
    <w:rsid w:val="009F2713"/>
    <w:rsid w:val="009F27EE"/>
    <w:rsid w:val="009F2A09"/>
    <w:rsid w:val="009F2DDD"/>
    <w:rsid w:val="009F2E9F"/>
    <w:rsid w:val="009F382A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29A"/>
    <w:rsid w:val="00A00770"/>
    <w:rsid w:val="00A00893"/>
    <w:rsid w:val="00A01109"/>
    <w:rsid w:val="00A0139E"/>
    <w:rsid w:val="00A01552"/>
    <w:rsid w:val="00A0170A"/>
    <w:rsid w:val="00A017DC"/>
    <w:rsid w:val="00A02394"/>
    <w:rsid w:val="00A02A1D"/>
    <w:rsid w:val="00A02D36"/>
    <w:rsid w:val="00A03A39"/>
    <w:rsid w:val="00A03E1D"/>
    <w:rsid w:val="00A04196"/>
    <w:rsid w:val="00A04264"/>
    <w:rsid w:val="00A04BF3"/>
    <w:rsid w:val="00A050A6"/>
    <w:rsid w:val="00A05413"/>
    <w:rsid w:val="00A057EF"/>
    <w:rsid w:val="00A059C3"/>
    <w:rsid w:val="00A05B02"/>
    <w:rsid w:val="00A05DBE"/>
    <w:rsid w:val="00A05F0A"/>
    <w:rsid w:val="00A06A1E"/>
    <w:rsid w:val="00A06C37"/>
    <w:rsid w:val="00A06FAA"/>
    <w:rsid w:val="00A06FD7"/>
    <w:rsid w:val="00A071FC"/>
    <w:rsid w:val="00A0764E"/>
    <w:rsid w:val="00A07676"/>
    <w:rsid w:val="00A077E8"/>
    <w:rsid w:val="00A07AE1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F85"/>
    <w:rsid w:val="00A1217A"/>
    <w:rsid w:val="00A127A8"/>
    <w:rsid w:val="00A12B9F"/>
    <w:rsid w:val="00A12C8E"/>
    <w:rsid w:val="00A13625"/>
    <w:rsid w:val="00A136E7"/>
    <w:rsid w:val="00A1376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C68"/>
    <w:rsid w:val="00A1663A"/>
    <w:rsid w:val="00A16AF6"/>
    <w:rsid w:val="00A16D13"/>
    <w:rsid w:val="00A16FE1"/>
    <w:rsid w:val="00A176DA"/>
    <w:rsid w:val="00A17995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32EB"/>
    <w:rsid w:val="00A235A2"/>
    <w:rsid w:val="00A236D9"/>
    <w:rsid w:val="00A23A84"/>
    <w:rsid w:val="00A23A8C"/>
    <w:rsid w:val="00A23AAB"/>
    <w:rsid w:val="00A23F1E"/>
    <w:rsid w:val="00A23F79"/>
    <w:rsid w:val="00A23FF5"/>
    <w:rsid w:val="00A24108"/>
    <w:rsid w:val="00A24210"/>
    <w:rsid w:val="00A2486D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117C"/>
    <w:rsid w:val="00A3163B"/>
    <w:rsid w:val="00A3185A"/>
    <w:rsid w:val="00A31C34"/>
    <w:rsid w:val="00A31E96"/>
    <w:rsid w:val="00A31ECA"/>
    <w:rsid w:val="00A32097"/>
    <w:rsid w:val="00A32455"/>
    <w:rsid w:val="00A32611"/>
    <w:rsid w:val="00A32890"/>
    <w:rsid w:val="00A329A8"/>
    <w:rsid w:val="00A32C02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5C"/>
    <w:rsid w:val="00A34D87"/>
    <w:rsid w:val="00A34F60"/>
    <w:rsid w:val="00A35030"/>
    <w:rsid w:val="00A353B9"/>
    <w:rsid w:val="00A354B6"/>
    <w:rsid w:val="00A35788"/>
    <w:rsid w:val="00A358C2"/>
    <w:rsid w:val="00A35F57"/>
    <w:rsid w:val="00A367DF"/>
    <w:rsid w:val="00A3681A"/>
    <w:rsid w:val="00A36EF1"/>
    <w:rsid w:val="00A37519"/>
    <w:rsid w:val="00A376D2"/>
    <w:rsid w:val="00A376D5"/>
    <w:rsid w:val="00A37741"/>
    <w:rsid w:val="00A378C5"/>
    <w:rsid w:val="00A37A04"/>
    <w:rsid w:val="00A37F4B"/>
    <w:rsid w:val="00A40396"/>
    <w:rsid w:val="00A40A1F"/>
    <w:rsid w:val="00A40BCD"/>
    <w:rsid w:val="00A410D7"/>
    <w:rsid w:val="00A413F4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510"/>
    <w:rsid w:val="00A466DD"/>
    <w:rsid w:val="00A4697C"/>
    <w:rsid w:val="00A46BB9"/>
    <w:rsid w:val="00A46C86"/>
    <w:rsid w:val="00A46F08"/>
    <w:rsid w:val="00A4714D"/>
    <w:rsid w:val="00A476ED"/>
    <w:rsid w:val="00A47781"/>
    <w:rsid w:val="00A47876"/>
    <w:rsid w:val="00A47C36"/>
    <w:rsid w:val="00A501D3"/>
    <w:rsid w:val="00A504ED"/>
    <w:rsid w:val="00A50A52"/>
    <w:rsid w:val="00A50BBE"/>
    <w:rsid w:val="00A50CEB"/>
    <w:rsid w:val="00A5139C"/>
    <w:rsid w:val="00A51693"/>
    <w:rsid w:val="00A51756"/>
    <w:rsid w:val="00A52156"/>
    <w:rsid w:val="00A524ED"/>
    <w:rsid w:val="00A527D0"/>
    <w:rsid w:val="00A52CD6"/>
    <w:rsid w:val="00A532D9"/>
    <w:rsid w:val="00A5372B"/>
    <w:rsid w:val="00A5425C"/>
    <w:rsid w:val="00A5439B"/>
    <w:rsid w:val="00A54898"/>
    <w:rsid w:val="00A54B70"/>
    <w:rsid w:val="00A55412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F73"/>
    <w:rsid w:val="00A61033"/>
    <w:rsid w:val="00A6119C"/>
    <w:rsid w:val="00A61431"/>
    <w:rsid w:val="00A6148E"/>
    <w:rsid w:val="00A614EF"/>
    <w:rsid w:val="00A61933"/>
    <w:rsid w:val="00A61DDC"/>
    <w:rsid w:val="00A61FEA"/>
    <w:rsid w:val="00A620E4"/>
    <w:rsid w:val="00A6265F"/>
    <w:rsid w:val="00A62727"/>
    <w:rsid w:val="00A62754"/>
    <w:rsid w:val="00A63243"/>
    <w:rsid w:val="00A634D7"/>
    <w:rsid w:val="00A63615"/>
    <w:rsid w:val="00A63F24"/>
    <w:rsid w:val="00A642A5"/>
    <w:rsid w:val="00A64725"/>
    <w:rsid w:val="00A655AF"/>
    <w:rsid w:val="00A6575B"/>
    <w:rsid w:val="00A65820"/>
    <w:rsid w:val="00A65A6B"/>
    <w:rsid w:val="00A66115"/>
    <w:rsid w:val="00A664BB"/>
    <w:rsid w:val="00A66A7A"/>
    <w:rsid w:val="00A67565"/>
    <w:rsid w:val="00A67E11"/>
    <w:rsid w:val="00A7030F"/>
    <w:rsid w:val="00A7046C"/>
    <w:rsid w:val="00A707B1"/>
    <w:rsid w:val="00A707F7"/>
    <w:rsid w:val="00A7084F"/>
    <w:rsid w:val="00A70FFB"/>
    <w:rsid w:val="00A71397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DD1"/>
    <w:rsid w:val="00A73697"/>
    <w:rsid w:val="00A740C4"/>
    <w:rsid w:val="00A7414A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6E07"/>
    <w:rsid w:val="00A77BF8"/>
    <w:rsid w:val="00A77C6C"/>
    <w:rsid w:val="00A77D34"/>
    <w:rsid w:val="00A77D7D"/>
    <w:rsid w:val="00A8001E"/>
    <w:rsid w:val="00A804FE"/>
    <w:rsid w:val="00A805D0"/>
    <w:rsid w:val="00A80ED3"/>
    <w:rsid w:val="00A812C2"/>
    <w:rsid w:val="00A8177D"/>
    <w:rsid w:val="00A81B7C"/>
    <w:rsid w:val="00A81CBF"/>
    <w:rsid w:val="00A81CF2"/>
    <w:rsid w:val="00A81D07"/>
    <w:rsid w:val="00A81E09"/>
    <w:rsid w:val="00A824C7"/>
    <w:rsid w:val="00A82737"/>
    <w:rsid w:val="00A84249"/>
    <w:rsid w:val="00A84737"/>
    <w:rsid w:val="00A84F33"/>
    <w:rsid w:val="00A85A58"/>
    <w:rsid w:val="00A85AEE"/>
    <w:rsid w:val="00A85E32"/>
    <w:rsid w:val="00A867C7"/>
    <w:rsid w:val="00A867DE"/>
    <w:rsid w:val="00A86991"/>
    <w:rsid w:val="00A8732B"/>
    <w:rsid w:val="00A87516"/>
    <w:rsid w:val="00A877A8"/>
    <w:rsid w:val="00A87CDC"/>
    <w:rsid w:val="00A90110"/>
    <w:rsid w:val="00A90126"/>
    <w:rsid w:val="00A90170"/>
    <w:rsid w:val="00A907ED"/>
    <w:rsid w:val="00A9083D"/>
    <w:rsid w:val="00A90BDB"/>
    <w:rsid w:val="00A90C13"/>
    <w:rsid w:val="00A90EDF"/>
    <w:rsid w:val="00A90FF9"/>
    <w:rsid w:val="00A9107A"/>
    <w:rsid w:val="00A91D70"/>
    <w:rsid w:val="00A92886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540"/>
    <w:rsid w:val="00A94610"/>
    <w:rsid w:val="00A95400"/>
    <w:rsid w:val="00A95723"/>
    <w:rsid w:val="00A95A0E"/>
    <w:rsid w:val="00A95AC6"/>
    <w:rsid w:val="00A95FA5"/>
    <w:rsid w:val="00A96315"/>
    <w:rsid w:val="00A966F4"/>
    <w:rsid w:val="00A967EC"/>
    <w:rsid w:val="00A96A0C"/>
    <w:rsid w:val="00A96A75"/>
    <w:rsid w:val="00A96B34"/>
    <w:rsid w:val="00A96EB6"/>
    <w:rsid w:val="00A973D0"/>
    <w:rsid w:val="00A97481"/>
    <w:rsid w:val="00A97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9A"/>
    <w:rsid w:val="00AA1957"/>
    <w:rsid w:val="00AA1AE8"/>
    <w:rsid w:val="00AA2464"/>
    <w:rsid w:val="00AA2E90"/>
    <w:rsid w:val="00AA301E"/>
    <w:rsid w:val="00AA33A6"/>
    <w:rsid w:val="00AA38A7"/>
    <w:rsid w:val="00AA3A1C"/>
    <w:rsid w:val="00AA3A97"/>
    <w:rsid w:val="00AA3CC2"/>
    <w:rsid w:val="00AA3F5A"/>
    <w:rsid w:val="00AA4237"/>
    <w:rsid w:val="00AA46E4"/>
    <w:rsid w:val="00AA4B6A"/>
    <w:rsid w:val="00AA4F5E"/>
    <w:rsid w:val="00AA52DE"/>
    <w:rsid w:val="00AA5656"/>
    <w:rsid w:val="00AA58A1"/>
    <w:rsid w:val="00AA5F3C"/>
    <w:rsid w:val="00AA5F7C"/>
    <w:rsid w:val="00AA652A"/>
    <w:rsid w:val="00AA6FD0"/>
    <w:rsid w:val="00AA7075"/>
    <w:rsid w:val="00AA70D4"/>
    <w:rsid w:val="00AA71EA"/>
    <w:rsid w:val="00AA7441"/>
    <w:rsid w:val="00AA7681"/>
    <w:rsid w:val="00AA7CBF"/>
    <w:rsid w:val="00AA7FC4"/>
    <w:rsid w:val="00AB08D9"/>
    <w:rsid w:val="00AB0940"/>
    <w:rsid w:val="00AB0E76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7A6"/>
    <w:rsid w:val="00AB3A09"/>
    <w:rsid w:val="00AB4007"/>
    <w:rsid w:val="00AB413D"/>
    <w:rsid w:val="00AB41D8"/>
    <w:rsid w:val="00AB43AE"/>
    <w:rsid w:val="00AB46D4"/>
    <w:rsid w:val="00AB4761"/>
    <w:rsid w:val="00AB4A35"/>
    <w:rsid w:val="00AB4CC3"/>
    <w:rsid w:val="00AB4D18"/>
    <w:rsid w:val="00AB4F0D"/>
    <w:rsid w:val="00AB5229"/>
    <w:rsid w:val="00AB5434"/>
    <w:rsid w:val="00AB54FD"/>
    <w:rsid w:val="00AB5871"/>
    <w:rsid w:val="00AB5CC6"/>
    <w:rsid w:val="00AB5D12"/>
    <w:rsid w:val="00AB5F13"/>
    <w:rsid w:val="00AB615C"/>
    <w:rsid w:val="00AB676F"/>
    <w:rsid w:val="00AB6F54"/>
    <w:rsid w:val="00AB732F"/>
    <w:rsid w:val="00AB74B4"/>
    <w:rsid w:val="00AB74E6"/>
    <w:rsid w:val="00AB790A"/>
    <w:rsid w:val="00AB7B6A"/>
    <w:rsid w:val="00AB7B82"/>
    <w:rsid w:val="00AB7CC0"/>
    <w:rsid w:val="00AB7DB7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C4B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A8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E5C"/>
    <w:rsid w:val="00AD0EE0"/>
    <w:rsid w:val="00AD1412"/>
    <w:rsid w:val="00AD18A1"/>
    <w:rsid w:val="00AD25D2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99"/>
    <w:rsid w:val="00AD59D2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7235"/>
    <w:rsid w:val="00AD732C"/>
    <w:rsid w:val="00AD7352"/>
    <w:rsid w:val="00AD7416"/>
    <w:rsid w:val="00AD76A3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9C1"/>
    <w:rsid w:val="00AE6FD9"/>
    <w:rsid w:val="00AE71ED"/>
    <w:rsid w:val="00AE72EA"/>
    <w:rsid w:val="00AE7941"/>
    <w:rsid w:val="00AF0309"/>
    <w:rsid w:val="00AF03BE"/>
    <w:rsid w:val="00AF0578"/>
    <w:rsid w:val="00AF058D"/>
    <w:rsid w:val="00AF0AB4"/>
    <w:rsid w:val="00AF1146"/>
    <w:rsid w:val="00AF1229"/>
    <w:rsid w:val="00AF1BD8"/>
    <w:rsid w:val="00AF1C9A"/>
    <w:rsid w:val="00AF2087"/>
    <w:rsid w:val="00AF2312"/>
    <w:rsid w:val="00AF2444"/>
    <w:rsid w:val="00AF2627"/>
    <w:rsid w:val="00AF289A"/>
    <w:rsid w:val="00AF318F"/>
    <w:rsid w:val="00AF35BE"/>
    <w:rsid w:val="00AF48ED"/>
    <w:rsid w:val="00AF4D05"/>
    <w:rsid w:val="00AF4DE4"/>
    <w:rsid w:val="00AF5340"/>
    <w:rsid w:val="00AF5500"/>
    <w:rsid w:val="00AF5551"/>
    <w:rsid w:val="00AF580B"/>
    <w:rsid w:val="00AF6026"/>
    <w:rsid w:val="00AF612E"/>
    <w:rsid w:val="00AF68A2"/>
    <w:rsid w:val="00AF68E9"/>
    <w:rsid w:val="00AF69C1"/>
    <w:rsid w:val="00AF6B32"/>
    <w:rsid w:val="00AF6D39"/>
    <w:rsid w:val="00AF6F4B"/>
    <w:rsid w:val="00AF725D"/>
    <w:rsid w:val="00AF797A"/>
    <w:rsid w:val="00AF7C2E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EC2"/>
    <w:rsid w:val="00B01429"/>
    <w:rsid w:val="00B014EA"/>
    <w:rsid w:val="00B016F5"/>
    <w:rsid w:val="00B01716"/>
    <w:rsid w:val="00B017B4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1D4"/>
    <w:rsid w:val="00B05399"/>
    <w:rsid w:val="00B05CBE"/>
    <w:rsid w:val="00B065A2"/>
    <w:rsid w:val="00B0693A"/>
    <w:rsid w:val="00B069D9"/>
    <w:rsid w:val="00B06A40"/>
    <w:rsid w:val="00B06D3A"/>
    <w:rsid w:val="00B06E36"/>
    <w:rsid w:val="00B06EC3"/>
    <w:rsid w:val="00B06ED9"/>
    <w:rsid w:val="00B07C22"/>
    <w:rsid w:val="00B10199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A96"/>
    <w:rsid w:val="00B12B1C"/>
    <w:rsid w:val="00B12CBD"/>
    <w:rsid w:val="00B1321F"/>
    <w:rsid w:val="00B13267"/>
    <w:rsid w:val="00B133D3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612B"/>
    <w:rsid w:val="00B1643C"/>
    <w:rsid w:val="00B1643E"/>
    <w:rsid w:val="00B168A6"/>
    <w:rsid w:val="00B169BF"/>
    <w:rsid w:val="00B16A1F"/>
    <w:rsid w:val="00B1746B"/>
    <w:rsid w:val="00B1765D"/>
    <w:rsid w:val="00B17A20"/>
    <w:rsid w:val="00B20387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3296"/>
    <w:rsid w:val="00B23406"/>
    <w:rsid w:val="00B23826"/>
    <w:rsid w:val="00B2396F"/>
    <w:rsid w:val="00B23E1E"/>
    <w:rsid w:val="00B24107"/>
    <w:rsid w:val="00B24B78"/>
    <w:rsid w:val="00B2503C"/>
    <w:rsid w:val="00B2504E"/>
    <w:rsid w:val="00B25658"/>
    <w:rsid w:val="00B25670"/>
    <w:rsid w:val="00B2572C"/>
    <w:rsid w:val="00B25922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D56"/>
    <w:rsid w:val="00B26F0D"/>
    <w:rsid w:val="00B2797B"/>
    <w:rsid w:val="00B27A07"/>
    <w:rsid w:val="00B27AE5"/>
    <w:rsid w:val="00B27DD9"/>
    <w:rsid w:val="00B27EB2"/>
    <w:rsid w:val="00B27F63"/>
    <w:rsid w:val="00B301DE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88C"/>
    <w:rsid w:val="00B32A02"/>
    <w:rsid w:val="00B32C5A"/>
    <w:rsid w:val="00B32FCC"/>
    <w:rsid w:val="00B333D5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018"/>
    <w:rsid w:val="00B35495"/>
    <w:rsid w:val="00B354C7"/>
    <w:rsid w:val="00B358F7"/>
    <w:rsid w:val="00B35C70"/>
    <w:rsid w:val="00B35CEF"/>
    <w:rsid w:val="00B35F36"/>
    <w:rsid w:val="00B35FBF"/>
    <w:rsid w:val="00B3647F"/>
    <w:rsid w:val="00B3650F"/>
    <w:rsid w:val="00B36AB5"/>
    <w:rsid w:val="00B36BFE"/>
    <w:rsid w:val="00B36E6C"/>
    <w:rsid w:val="00B37304"/>
    <w:rsid w:val="00B374EF"/>
    <w:rsid w:val="00B375F0"/>
    <w:rsid w:val="00B37708"/>
    <w:rsid w:val="00B379A1"/>
    <w:rsid w:val="00B37D2A"/>
    <w:rsid w:val="00B4039E"/>
    <w:rsid w:val="00B4054C"/>
    <w:rsid w:val="00B40BAE"/>
    <w:rsid w:val="00B415CD"/>
    <w:rsid w:val="00B41C61"/>
    <w:rsid w:val="00B41C6C"/>
    <w:rsid w:val="00B421A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F49"/>
    <w:rsid w:val="00B468A9"/>
    <w:rsid w:val="00B4694E"/>
    <w:rsid w:val="00B46B9B"/>
    <w:rsid w:val="00B47405"/>
    <w:rsid w:val="00B47B4D"/>
    <w:rsid w:val="00B47B71"/>
    <w:rsid w:val="00B47D07"/>
    <w:rsid w:val="00B5010E"/>
    <w:rsid w:val="00B50376"/>
    <w:rsid w:val="00B50593"/>
    <w:rsid w:val="00B508F4"/>
    <w:rsid w:val="00B50CEF"/>
    <w:rsid w:val="00B50D49"/>
    <w:rsid w:val="00B50E2D"/>
    <w:rsid w:val="00B512B3"/>
    <w:rsid w:val="00B51456"/>
    <w:rsid w:val="00B51AF0"/>
    <w:rsid w:val="00B51B62"/>
    <w:rsid w:val="00B51CD8"/>
    <w:rsid w:val="00B52039"/>
    <w:rsid w:val="00B52411"/>
    <w:rsid w:val="00B53087"/>
    <w:rsid w:val="00B539B1"/>
    <w:rsid w:val="00B53AA7"/>
    <w:rsid w:val="00B53EDC"/>
    <w:rsid w:val="00B53F57"/>
    <w:rsid w:val="00B54008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4CF"/>
    <w:rsid w:val="00B56561"/>
    <w:rsid w:val="00B570DC"/>
    <w:rsid w:val="00B571DA"/>
    <w:rsid w:val="00B5742A"/>
    <w:rsid w:val="00B578F0"/>
    <w:rsid w:val="00B57F9C"/>
    <w:rsid w:val="00B6028E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32CE"/>
    <w:rsid w:val="00B636DD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5047"/>
    <w:rsid w:val="00B65152"/>
    <w:rsid w:val="00B6539C"/>
    <w:rsid w:val="00B653B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AAC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61"/>
    <w:rsid w:val="00B753B9"/>
    <w:rsid w:val="00B75DFF"/>
    <w:rsid w:val="00B75F3E"/>
    <w:rsid w:val="00B7634F"/>
    <w:rsid w:val="00B7637E"/>
    <w:rsid w:val="00B768A4"/>
    <w:rsid w:val="00B76B44"/>
    <w:rsid w:val="00B76BBD"/>
    <w:rsid w:val="00B77BFA"/>
    <w:rsid w:val="00B77E25"/>
    <w:rsid w:val="00B80342"/>
    <w:rsid w:val="00B807A7"/>
    <w:rsid w:val="00B8096A"/>
    <w:rsid w:val="00B8098C"/>
    <w:rsid w:val="00B80A53"/>
    <w:rsid w:val="00B80C9E"/>
    <w:rsid w:val="00B8127F"/>
    <w:rsid w:val="00B81D13"/>
    <w:rsid w:val="00B8220A"/>
    <w:rsid w:val="00B82258"/>
    <w:rsid w:val="00B82562"/>
    <w:rsid w:val="00B830E3"/>
    <w:rsid w:val="00B83AB4"/>
    <w:rsid w:val="00B83DD7"/>
    <w:rsid w:val="00B83F04"/>
    <w:rsid w:val="00B8414E"/>
    <w:rsid w:val="00B843DD"/>
    <w:rsid w:val="00B84A51"/>
    <w:rsid w:val="00B84BCF"/>
    <w:rsid w:val="00B84E78"/>
    <w:rsid w:val="00B84EDF"/>
    <w:rsid w:val="00B859AF"/>
    <w:rsid w:val="00B85B06"/>
    <w:rsid w:val="00B85C25"/>
    <w:rsid w:val="00B85D0D"/>
    <w:rsid w:val="00B85EC3"/>
    <w:rsid w:val="00B85FD4"/>
    <w:rsid w:val="00B860F4"/>
    <w:rsid w:val="00B86DDB"/>
    <w:rsid w:val="00B87613"/>
    <w:rsid w:val="00B900E5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C03"/>
    <w:rsid w:val="00B9321F"/>
    <w:rsid w:val="00B937F3"/>
    <w:rsid w:val="00B93C36"/>
    <w:rsid w:val="00B93C4C"/>
    <w:rsid w:val="00B93C87"/>
    <w:rsid w:val="00B9414D"/>
    <w:rsid w:val="00B94911"/>
    <w:rsid w:val="00B94B9C"/>
    <w:rsid w:val="00B94D41"/>
    <w:rsid w:val="00B95604"/>
    <w:rsid w:val="00B960F1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30B"/>
    <w:rsid w:val="00BA235A"/>
    <w:rsid w:val="00BA2820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E5B"/>
    <w:rsid w:val="00BA52F3"/>
    <w:rsid w:val="00BA5347"/>
    <w:rsid w:val="00BA53D3"/>
    <w:rsid w:val="00BA5432"/>
    <w:rsid w:val="00BA55F0"/>
    <w:rsid w:val="00BA5EE3"/>
    <w:rsid w:val="00BA60DE"/>
    <w:rsid w:val="00BA64DE"/>
    <w:rsid w:val="00BA67CE"/>
    <w:rsid w:val="00BA6818"/>
    <w:rsid w:val="00BA68AB"/>
    <w:rsid w:val="00BA701C"/>
    <w:rsid w:val="00BA7773"/>
    <w:rsid w:val="00BA7BBA"/>
    <w:rsid w:val="00BA7CCF"/>
    <w:rsid w:val="00BA7D89"/>
    <w:rsid w:val="00BB0C4F"/>
    <w:rsid w:val="00BB1337"/>
    <w:rsid w:val="00BB1C49"/>
    <w:rsid w:val="00BB1E19"/>
    <w:rsid w:val="00BB25E2"/>
    <w:rsid w:val="00BB3005"/>
    <w:rsid w:val="00BB3270"/>
    <w:rsid w:val="00BB3520"/>
    <w:rsid w:val="00BB367C"/>
    <w:rsid w:val="00BB3ABF"/>
    <w:rsid w:val="00BB3B3B"/>
    <w:rsid w:val="00BB3DEA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A81"/>
    <w:rsid w:val="00BB709B"/>
    <w:rsid w:val="00BB7292"/>
    <w:rsid w:val="00BB7547"/>
    <w:rsid w:val="00BB790E"/>
    <w:rsid w:val="00BB7A72"/>
    <w:rsid w:val="00BB7D86"/>
    <w:rsid w:val="00BC04B1"/>
    <w:rsid w:val="00BC04C5"/>
    <w:rsid w:val="00BC0BBD"/>
    <w:rsid w:val="00BC0C34"/>
    <w:rsid w:val="00BC1919"/>
    <w:rsid w:val="00BC1B48"/>
    <w:rsid w:val="00BC1B50"/>
    <w:rsid w:val="00BC1CB5"/>
    <w:rsid w:val="00BC1E82"/>
    <w:rsid w:val="00BC208D"/>
    <w:rsid w:val="00BC2187"/>
    <w:rsid w:val="00BC2359"/>
    <w:rsid w:val="00BC2922"/>
    <w:rsid w:val="00BC2973"/>
    <w:rsid w:val="00BC2CD6"/>
    <w:rsid w:val="00BC2F7A"/>
    <w:rsid w:val="00BC3084"/>
    <w:rsid w:val="00BC31F3"/>
    <w:rsid w:val="00BC32CF"/>
    <w:rsid w:val="00BC371F"/>
    <w:rsid w:val="00BC3CED"/>
    <w:rsid w:val="00BC3CFE"/>
    <w:rsid w:val="00BC3F46"/>
    <w:rsid w:val="00BC3FEC"/>
    <w:rsid w:val="00BC41B7"/>
    <w:rsid w:val="00BC4298"/>
    <w:rsid w:val="00BC4409"/>
    <w:rsid w:val="00BC4658"/>
    <w:rsid w:val="00BC48A3"/>
    <w:rsid w:val="00BC497A"/>
    <w:rsid w:val="00BC4D27"/>
    <w:rsid w:val="00BC54B4"/>
    <w:rsid w:val="00BC5761"/>
    <w:rsid w:val="00BC5B4A"/>
    <w:rsid w:val="00BC623D"/>
    <w:rsid w:val="00BC6525"/>
    <w:rsid w:val="00BC6587"/>
    <w:rsid w:val="00BC6F50"/>
    <w:rsid w:val="00BC723F"/>
    <w:rsid w:val="00BC761D"/>
    <w:rsid w:val="00BC7728"/>
    <w:rsid w:val="00BC7989"/>
    <w:rsid w:val="00BC7CAF"/>
    <w:rsid w:val="00BD0098"/>
    <w:rsid w:val="00BD031D"/>
    <w:rsid w:val="00BD03A8"/>
    <w:rsid w:val="00BD060C"/>
    <w:rsid w:val="00BD066C"/>
    <w:rsid w:val="00BD1494"/>
    <w:rsid w:val="00BD1941"/>
    <w:rsid w:val="00BD1C9A"/>
    <w:rsid w:val="00BD2320"/>
    <w:rsid w:val="00BD24AE"/>
    <w:rsid w:val="00BD2584"/>
    <w:rsid w:val="00BD2AFD"/>
    <w:rsid w:val="00BD2DB1"/>
    <w:rsid w:val="00BD32B9"/>
    <w:rsid w:val="00BD3455"/>
    <w:rsid w:val="00BD39A3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D67"/>
    <w:rsid w:val="00BE2A3D"/>
    <w:rsid w:val="00BE31C8"/>
    <w:rsid w:val="00BE343D"/>
    <w:rsid w:val="00BE3474"/>
    <w:rsid w:val="00BE3737"/>
    <w:rsid w:val="00BE3AE7"/>
    <w:rsid w:val="00BE3D1A"/>
    <w:rsid w:val="00BE40A7"/>
    <w:rsid w:val="00BE40C7"/>
    <w:rsid w:val="00BE414D"/>
    <w:rsid w:val="00BE4686"/>
    <w:rsid w:val="00BE48BF"/>
    <w:rsid w:val="00BE4BF0"/>
    <w:rsid w:val="00BE4C49"/>
    <w:rsid w:val="00BE4C85"/>
    <w:rsid w:val="00BE523B"/>
    <w:rsid w:val="00BE56AF"/>
    <w:rsid w:val="00BE56BD"/>
    <w:rsid w:val="00BE5827"/>
    <w:rsid w:val="00BE5EB7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90"/>
    <w:rsid w:val="00BF1B4A"/>
    <w:rsid w:val="00BF2018"/>
    <w:rsid w:val="00BF210A"/>
    <w:rsid w:val="00BF2365"/>
    <w:rsid w:val="00BF2416"/>
    <w:rsid w:val="00BF288F"/>
    <w:rsid w:val="00BF30BE"/>
    <w:rsid w:val="00BF3343"/>
    <w:rsid w:val="00BF3679"/>
    <w:rsid w:val="00BF37A4"/>
    <w:rsid w:val="00BF3D5A"/>
    <w:rsid w:val="00BF3DAB"/>
    <w:rsid w:val="00BF3E87"/>
    <w:rsid w:val="00BF45BC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CB"/>
    <w:rsid w:val="00BF5E22"/>
    <w:rsid w:val="00BF657A"/>
    <w:rsid w:val="00BF66BB"/>
    <w:rsid w:val="00BF6BE4"/>
    <w:rsid w:val="00BF6D2E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3D8"/>
    <w:rsid w:val="00C013E6"/>
    <w:rsid w:val="00C014DF"/>
    <w:rsid w:val="00C01896"/>
    <w:rsid w:val="00C019CF"/>
    <w:rsid w:val="00C01AE3"/>
    <w:rsid w:val="00C01BC8"/>
    <w:rsid w:val="00C01E4F"/>
    <w:rsid w:val="00C02231"/>
    <w:rsid w:val="00C023A2"/>
    <w:rsid w:val="00C023C2"/>
    <w:rsid w:val="00C02747"/>
    <w:rsid w:val="00C02836"/>
    <w:rsid w:val="00C02B7F"/>
    <w:rsid w:val="00C02B95"/>
    <w:rsid w:val="00C02E1E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93"/>
    <w:rsid w:val="00C05E09"/>
    <w:rsid w:val="00C05EE3"/>
    <w:rsid w:val="00C0606E"/>
    <w:rsid w:val="00C061C7"/>
    <w:rsid w:val="00C069D2"/>
    <w:rsid w:val="00C06C7D"/>
    <w:rsid w:val="00C06D8F"/>
    <w:rsid w:val="00C06E0F"/>
    <w:rsid w:val="00C07090"/>
    <w:rsid w:val="00C070C6"/>
    <w:rsid w:val="00C075E3"/>
    <w:rsid w:val="00C079A7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0FA"/>
    <w:rsid w:val="00C11196"/>
    <w:rsid w:val="00C116F1"/>
    <w:rsid w:val="00C11F34"/>
    <w:rsid w:val="00C12322"/>
    <w:rsid w:val="00C123B5"/>
    <w:rsid w:val="00C12562"/>
    <w:rsid w:val="00C12689"/>
    <w:rsid w:val="00C126AF"/>
    <w:rsid w:val="00C12994"/>
    <w:rsid w:val="00C12DA5"/>
    <w:rsid w:val="00C12FD9"/>
    <w:rsid w:val="00C131D5"/>
    <w:rsid w:val="00C1360C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598"/>
    <w:rsid w:val="00C17877"/>
    <w:rsid w:val="00C178FC"/>
    <w:rsid w:val="00C17BAD"/>
    <w:rsid w:val="00C17F47"/>
    <w:rsid w:val="00C201BA"/>
    <w:rsid w:val="00C2043A"/>
    <w:rsid w:val="00C20B90"/>
    <w:rsid w:val="00C20C90"/>
    <w:rsid w:val="00C20DB5"/>
    <w:rsid w:val="00C21233"/>
    <w:rsid w:val="00C21595"/>
    <w:rsid w:val="00C21B5A"/>
    <w:rsid w:val="00C220DF"/>
    <w:rsid w:val="00C22204"/>
    <w:rsid w:val="00C2248F"/>
    <w:rsid w:val="00C225A2"/>
    <w:rsid w:val="00C225A6"/>
    <w:rsid w:val="00C23085"/>
    <w:rsid w:val="00C23466"/>
    <w:rsid w:val="00C2367D"/>
    <w:rsid w:val="00C2367E"/>
    <w:rsid w:val="00C2380F"/>
    <w:rsid w:val="00C241F2"/>
    <w:rsid w:val="00C249DA"/>
    <w:rsid w:val="00C24B30"/>
    <w:rsid w:val="00C25025"/>
    <w:rsid w:val="00C250C6"/>
    <w:rsid w:val="00C254C2"/>
    <w:rsid w:val="00C25757"/>
    <w:rsid w:val="00C25E84"/>
    <w:rsid w:val="00C26281"/>
    <w:rsid w:val="00C26533"/>
    <w:rsid w:val="00C26B0F"/>
    <w:rsid w:val="00C2736C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6AB"/>
    <w:rsid w:val="00C31781"/>
    <w:rsid w:val="00C318E0"/>
    <w:rsid w:val="00C31A0F"/>
    <w:rsid w:val="00C321C8"/>
    <w:rsid w:val="00C3240E"/>
    <w:rsid w:val="00C324D9"/>
    <w:rsid w:val="00C3268D"/>
    <w:rsid w:val="00C32BA1"/>
    <w:rsid w:val="00C32FD0"/>
    <w:rsid w:val="00C331EE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C3B"/>
    <w:rsid w:val="00C34D8E"/>
    <w:rsid w:val="00C353E5"/>
    <w:rsid w:val="00C354A3"/>
    <w:rsid w:val="00C354CD"/>
    <w:rsid w:val="00C3552C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1498"/>
    <w:rsid w:val="00C41EA7"/>
    <w:rsid w:val="00C421C4"/>
    <w:rsid w:val="00C4225E"/>
    <w:rsid w:val="00C42431"/>
    <w:rsid w:val="00C424BB"/>
    <w:rsid w:val="00C424E1"/>
    <w:rsid w:val="00C42C0C"/>
    <w:rsid w:val="00C42D37"/>
    <w:rsid w:val="00C42D55"/>
    <w:rsid w:val="00C42DBD"/>
    <w:rsid w:val="00C42F07"/>
    <w:rsid w:val="00C4335F"/>
    <w:rsid w:val="00C44837"/>
    <w:rsid w:val="00C44955"/>
    <w:rsid w:val="00C44B7A"/>
    <w:rsid w:val="00C44FE5"/>
    <w:rsid w:val="00C451B6"/>
    <w:rsid w:val="00C4534F"/>
    <w:rsid w:val="00C4536F"/>
    <w:rsid w:val="00C4563C"/>
    <w:rsid w:val="00C4595E"/>
    <w:rsid w:val="00C45972"/>
    <w:rsid w:val="00C45EB9"/>
    <w:rsid w:val="00C4604B"/>
    <w:rsid w:val="00C46091"/>
    <w:rsid w:val="00C46442"/>
    <w:rsid w:val="00C46738"/>
    <w:rsid w:val="00C46983"/>
    <w:rsid w:val="00C46C24"/>
    <w:rsid w:val="00C4751F"/>
    <w:rsid w:val="00C475CD"/>
    <w:rsid w:val="00C47840"/>
    <w:rsid w:val="00C478A3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B3"/>
    <w:rsid w:val="00C51CFC"/>
    <w:rsid w:val="00C526BD"/>
    <w:rsid w:val="00C52859"/>
    <w:rsid w:val="00C52EB4"/>
    <w:rsid w:val="00C530AC"/>
    <w:rsid w:val="00C54D51"/>
    <w:rsid w:val="00C558E6"/>
    <w:rsid w:val="00C56062"/>
    <w:rsid w:val="00C561BE"/>
    <w:rsid w:val="00C5691E"/>
    <w:rsid w:val="00C573ED"/>
    <w:rsid w:val="00C5760A"/>
    <w:rsid w:val="00C577B3"/>
    <w:rsid w:val="00C57917"/>
    <w:rsid w:val="00C57A88"/>
    <w:rsid w:val="00C57C40"/>
    <w:rsid w:val="00C57CEF"/>
    <w:rsid w:val="00C6096A"/>
    <w:rsid w:val="00C60C31"/>
    <w:rsid w:val="00C60D7A"/>
    <w:rsid w:val="00C61564"/>
    <w:rsid w:val="00C61635"/>
    <w:rsid w:val="00C6183C"/>
    <w:rsid w:val="00C61B44"/>
    <w:rsid w:val="00C61FC4"/>
    <w:rsid w:val="00C624CF"/>
    <w:rsid w:val="00C62654"/>
    <w:rsid w:val="00C626B8"/>
    <w:rsid w:val="00C62A20"/>
    <w:rsid w:val="00C62A56"/>
    <w:rsid w:val="00C62D15"/>
    <w:rsid w:val="00C63261"/>
    <w:rsid w:val="00C63A46"/>
    <w:rsid w:val="00C63E04"/>
    <w:rsid w:val="00C640BB"/>
    <w:rsid w:val="00C6415C"/>
    <w:rsid w:val="00C64582"/>
    <w:rsid w:val="00C64658"/>
    <w:rsid w:val="00C648E4"/>
    <w:rsid w:val="00C64F7D"/>
    <w:rsid w:val="00C6503C"/>
    <w:rsid w:val="00C65423"/>
    <w:rsid w:val="00C65A79"/>
    <w:rsid w:val="00C66A30"/>
    <w:rsid w:val="00C6725C"/>
    <w:rsid w:val="00C67528"/>
    <w:rsid w:val="00C702C9"/>
    <w:rsid w:val="00C705C7"/>
    <w:rsid w:val="00C70881"/>
    <w:rsid w:val="00C70CC9"/>
    <w:rsid w:val="00C70F92"/>
    <w:rsid w:val="00C711CD"/>
    <w:rsid w:val="00C71F62"/>
    <w:rsid w:val="00C72028"/>
    <w:rsid w:val="00C720B7"/>
    <w:rsid w:val="00C72708"/>
    <w:rsid w:val="00C7283E"/>
    <w:rsid w:val="00C732A8"/>
    <w:rsid w:val="00C732F3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60A2"/>
    <w:rsid w:val="00C76709"/>
    <w:rsid w:val="00C76841"/>
    <w:rsid w:val="00C76DF8"/>
    <w:rsid w:val="00C7761C"/>
    <w:rsid w:val="00C779CF"/>
    <w:rsid w:val="00C779E3"/>
    <w:rsid w:val="00C802CF"/>
    <w:rsid w:val="00C803AE"/>
    <w:rsid w:val="00C80B25"/>
    <w:rsid w:val="00C81124"/>
    <w:rsid w:val="00C815C4"/>
    <w:rsid w:val="00C81BEC"/>
    <w:rsid w:val="00C81E64"/>
    <w:rsid w:val="00C81ECA"/>
    <w:rsid w:val="00C824A2"/>
    <w:rsid w:val="00C829E4"/>
    <w:rsid w:val="00C82A2A"/>
    <w:rsid w:val="00C82C5F"/>
    <w:rsid w:val="00C82E0F"/>
    <w:rsid w:val="00C835A3"/>
    <w:rsid w:val="00C83F6C"/>
    <w:rsid w:val="00C84122"/>
    <w:rsid w:val="00C8435B"/>
    <w:rsid w:val="00C84368"/>
    <w:rsid w:val="00C8468D"/>
    <w:rsid w:val="00C84D24"/>
    <w:rsid w:val="00C8501D"/>
    <w:rsid w:val="00C85024"/>
    <w:rsid w:val="00C850F7"/>
    <w:rsid w:val="00C851AB"/>
    <w:rsid w:val="00C85495"/>
    <w:rsid w:val="00C85AB5"/>
    <w:rsid w:val="00C85ACD"/>
    <w:rsid w:val="00C85ED8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3C4"/>
    <w:rsid w:val="00C91857"/>
    <w:rsid w:val="00C921A2"/>
    <w:rsid w:val="00C925CE"/>
    <w:rsid w:val="00C92798"/>
    <w:rsid w:val="00C92BCF"/>
    <w:rsid w:val="00C92DD7"/>
    <w:rsid w:val="00C9315A"/>
    <w:rsid w:val="00C93384"/>
    <w:rsid w:val="00C93FF7"/>
    <w:rsid w:val="00C940D1"/>
    <w:rsid w:val="00C944BC"/>
    <w:rsid w:val="00C945C7"/>
    <w:rsid w:val="00C94767"/>
    <w:rsid w:val="00C94CE4"/>
    <w:rsid w:val="00C95058"/>
    <w:rsid w:val="00C950FE"/>
    <w:rsid w:val="00C955E4"/>
    <w:rsid w:val="00C956DD"/>
    <w:rsid w:val="00C95F43"/>
    <w:rsid w:val="00C961C4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CCC"/>
    <w:rsid w:val="00CA1193"/>
    <w:rsid w:val="00CA194B"/>
    <w:rsid w:val="00CA1997"/>
    <w:rsid w:val="00CA1E53"/>
    <w:rsid w:val="00CA21E5"/>
    <w:rsid w:val="00CA22A1"/>
    <w:rsid w:val="00CA253C"/>
    <w:rsid w:val="00CA2572"/>
    <w:rsid w:val="00CA3583"/>
    <w:rsid w:val="00CA375F"/>
    <w:rsid w:val="00CA391C"/>
    <w:rsid w:val="00CA39DC"/>
    <w:rsid w:val="00CA3A92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71D0"/>
    <w:rsid w:val="00CA7519"/>
    <w:rsid w:val="00CA7906"/>
    <w:rsid w:val="00CA7E5D"/>
    <w:rsid w:val="00CB07AB"/>
    <w:rsid w:val="00CB0A82"/>
    <w:rsid w:val="00CB0B10"/>
    <w:rsid w:val="00CB0F6B"/>
    <w:rsid w:val="00CB10AE"/>
    <w:rsid w:val="00CB180C"/>
    <w:rsid w:val="00CB1B0D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49A"/>
    <w:rsid w:val="00CB5AD3"/>
    <w:rsid w:val="00CB5D1D"/>
    <w:rsid w:val="00CB6133"/>
    <w:rsid w:val="00CB6135"/>
    <w:rsid w:val="00CB622E"/>
    <w:rsid w:val="00CB6B3A"/>
    <w:rsid w:val="00CB6E5A"/>
    <w:rsid w:val="00CB6F4E"/>
    <w:rsid w:val="00CB6F8D"/>
    <w:rsid w:val="00CB7237"/>
    <w:rsid w:val="00CB73EE"/>
    <w:rsid w:val="00CB7D1B"/>
    <w:rsid w:val="00CB7E24"/>
    <w:rsid w:val="00CC006F"/>
    <w:rsid w:val="00CC0376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A8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2E92"/>
    <w:rsid w:val="00CD2FA0"/>
    <w:rsid w:val="00CD31F8"/>
    <w:rsid w:val="00CD35E0"/>
    <w:rsid w:val="00CD3C96"/>
    <w:rsid w:val="00CD404D"/>
    <w:rsid w:val="00CD40F0"/>
    <w:rsid w:val="00CD431C"/>
    <w:rsid w:val="00CD45DA"/>
    <w:rsid w:val="00CD4BA9"/>
    <w:rsid w:val="00CD5BDD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D7942"/>
    <w:rsid w:val="00CE007A"/>
    <w:rsid w:val="00CE0101"/>
    <w:rsid w:val="00CE03F3"/>
    <w:rsid w:val="00CE0503"/>
    <w:rsid w:val="00CE0695"/>
    <w:rsid w:val="00CE0CC1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C5D"/>
    <w:rsid w:val="00CE2E09"/>
    <w:rsid w:val="00CE30B9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89B"/>
    <w:rsid w:val="00CE5B38"/>
    <w:rsid w:val="00CE5C36"/>
    <w:rsid w:val="00CE61BB"/>
    <w:rsid w:val="00CE61C5"/>
    <w:rsid w:val="00CE638B"/>
    <w:rsid w:val="00CE6702"/>
    <w:rsid w:val="00CE6E6C"/>
    <w:rsid w:val="00CE6F42"/>
    <w:rsid w:val="00CE710E"/>
    <w:rsid w:val="00CE71AD"/>
    <w:rsid w:val="00CE7553"/>
    <w:rsid w:val="00CE764F"/>
    <w:rsid w:val="00CE7A2B"/>
    <w:rsid w:val="00CE7C39"/>
    <w:rsid w:val="00CE7D57"/>
    <w:rsid w:val="00CF025C"/>
    <w:rsid w:val="00CF06E9"/>
    <w:rsid w:val="00CF095E"/>
    <w:rsid w:val="00CF0AEB"/>
    <w:rsid w:val="00CF0E86"/>
    <w:rsid w:val="00CF1286"/>
    <w:rsid w:val="00CF1A81"/>
    <w:rsid w:val="00CF1AF6"/>
    <w:rsid w:val="00CF26B3"/>
    <w:rsid w:val="00CF29BD"/>
    <w:rsid w:val="00CF34B2"/>
    <w:rsid w:val="00CF3929"/>
    <w:rsid w:val="00CF3A86"/>
    <w:rsid w:val="00CF3BAB"/>
    <w:rsid w:val="00CF3C8E"/>
    <w:rsid w:val="00CF4BFF"/>
    <w:rsid w:val="00CF55C1"/>
    <w:rsid w:val="00CF5C21"/>
    <w:rsid w:val="00CF5EE4"/>
    <w:rsid w:val="00CF5FA2"/>
    <w:rsid w:val="00CF61A3"/>
    <w:rsid w:val="00CF62F5"/>
    <w:rsid w:val="00CF6373"/>
    <w:rsid w:val="00CF6434"/>
    <w:rsid w:val="00CF688A"/>
    <w:rsid w:val="00CF6E97"/>
    <w:rsid w:val="00CF7270"/>
    <w:rsid w:val="00CF72BE"/>
    <w:rsid w:val="00CF7444"/>
    <w:rsid w:val="00CF74B4"/>
    <w:rsid w:val="00CF7BAC"/>
    <w:rsid w:val="00CF7ECA"/>
    <w:rsid w:val="00D00347"/>
    <w:rsid w:val="00D00557"/>
    <w:rsid w:val="00D0084F"/>
    <w:rsid w:val="00D00A1C"/>
    <w:rsid w:val="00D00E24"/>
    <w:rsid w:val="00D01340"/>
    <w:rsid w:val="00D0174A"/>
    <w:rsid w:val="00D01B12"/>
    <w:rsid w:val="00D01BB5"/>
    <w:rsid w:val="00D01D38"/>
    <w:rsid w:val="00D01D85"/>
    <w:rsid w:val="00D01DFA"/>
    <w:rsid w:val="00D01F26"/>
    <w:rsid w:val="00D022E6"/>
    <w:rsid w:val="00D029B3"/>
    <w:rsid w:val="00D02A12"/>
    <w:rsid w:val="00D02F6A"/>
    <w:rsid w:val="00D03AFE"/>
    <w:rsid w:val="00D03E85"/>
    <w:rsid w:val="00D03F06"/>
    <w:rsid w:val="00D03FA1"/>
    <w:rsid w:val="00D0445D"/>
    <w:rsid w:val="00D048A2"/>
    <w:rsid w:val="00D04A5F"/>
    <w:rsid w:val="00D04D36"/>
    <w:rsid w:val="00D050FF"/>
    <w:rsid w:val="00D05366"/>
    <w:rsid w:val="00D0566B"/>
    <w:rsid w:val="00D05FB8"/>
    <w:rsid w:val="00D06550"/>
    <w:rsid w:val="00D065BE"/>
    <w:rsid w:val="00D06667"/>
    <w:rsid w:val="00D07219"/>
    <w:rsid w:val="00D07BBE"/>
    <w:rsid w:val="00D07F80"/>
    <w:rsid w:val="00D106CD"/>
    <w:rsid w:val="00D10713"/>
    <w:rsid w:val="00D10C5B"/>
    <w:rsid w:val="00D113A5"/>
    <w:rsid w:val="00D11B97"/>
    <w:rsid w:val="00D12675"/>
    <w:rsid w:val="00D12818"/>
    <w:rsid w:val="00D128B9"/>
    <w:rsid w:val="00D12904"/>
    <w:rsid w:val="00D12A45"/>
    <w:rsid w:val="00D12E11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DD2"/>
    <w:rsid w:val="00D15F56"/>
    <w:rsid w:val="00D1616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C9"/>
    <w:rsid w:val="00D220FB"/>
    <w:rsid w:val="00D2216D"/>
    <w:rsid w:val="00D2257C"/>
    <w:rsid w:val="00D229E3"/>
    <w:rsid w:val="00D22E3C"/>
    <w:rsid w:val="00D22F2B"/>
    <w:rsid w:val="00D233AB"/>
    <w:rsid w:val="00D2356B"/>
    <w:rsid w:val="00D23BEC"/>
    <w:rsid w:val="00D23CA9"/>
    <w:rsid w:val="00D23F93"/>
    <w:rsid w:val="00D24112"/>
    <w:rsid w:val="00D24420"/>
    <w:rsid w:val="00D24BAA"/>
    <w:rsid w:val="00D24E70"/>
    <w:rsid w:val="00D251C1"/>
    <w:rsid w:val="00D25789"/>
    <w:rsid w:val="00D2607B"/>
    <w:rsid w:val="00D26166"/>
    <w:rsid w:val="00D264AF"/>
    <w:rsid w:val="00D26625"/>
    <w:rsid w:val="00D266E6"/>
    <w:rsid w:val="00D26963"/>
    <w:rsid w:val="00D26E2E"/>
    <w:rsid w:val="00D27030"/>
    <w:rsid w:val="00D27364"/>
    <w:rsid w:val="00D276B1"/>
    <w:rsid w:val="00D277C0"/>
    <w:rsid w:val="00D27950"/>
    <w:rsid w:val="00D2798F"/>
    <w:rsid w:val="00D27A3C"/>
    <w:rsid w:val="00D27DB8"/>
    <w:rsid w:val="00D27DDD"/>
    <w:rsid w:val="00D30430"/>
    <w:rsid w:val="00D30A5D"/>
    <w:rsid w:val="00D30B6C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21AF"/>
    <w:rsid w:val="00D3234E"/>
    <w:rsid w:val="00D32601"/>
    <w:rsid w:val="00D32847"/>
    <w:rsid w:val="00D328CC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43"/>
    <w:rsid w:val="00D36B64"/>
    <w:rsid w:val="00D36BB3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7B6"/>
    <w:rsid w:val="00D40A43"/>
    <w:rsid w:val="00D40E57"/>
    <w:rsid w:val="00D4228D"/>
    <w:rsid w:val="00D4256A"/>
    <w:rsid w:val="00D42606"/>
    <w:rsid w:val="00D42706"/>
    <w:rsid w:val="00D4271D"/>
    <w:rsid w:val="00D42D03"/>
    <w:rsid w:val="00D437A0"/>
    <w:rsid w:val="00D43888"/>
    <w:rsid w:val="00D443AD"/>
    <w:rsid w:val="00D448FB"/>
    <w:rsid w:val="00D44C13"/>
    <w:rsid w:val="00D45ACA"/>
    <w:rsid w:val="00D45DE6"/>
    <w:rsid w:val="00D45E30"/>
    <w:rsid w:val="00D462B4"/>
    <w:rsid w:val="00D465FF"/>
    <w:rsid w:val="00D4679C"/>
    <w:rsid w:val="00D469DD"/>
    <w:rsid w:val="00D46D86"/>
    <w:rsid w:val="00D46FA3"/>
    <w:rsid w:val="00D47023"/>
    <w:rsid w:val="00D473C6"/>
    <w:rsid w:val="00D474DE"/>
    <w:rsid w:val="00D47678"/>
    <w:rsid w:val="00D47741"/>
    <w:rsid w:val="00D47A99"/>
    <w:rsid w:val="00D47D4C"/>
    <w:rsid w:val="00D5017A"/>
    <w:rsid w:val="00D5066E"/>
    <w:rsid w:val="00D50906"/>
    <w:rsid w:val="00D50917"/>
    <w:rsid w:val="00D509C9"/>
    <w:rsid w:val="00D50BD8"/>
    <w:rsid w:val="00D511A1"/>
    <w:rsid w:val="00D512BC"/>
    <w:rsid w:val="00D5145A"/>
    <w:rsid w:val="00D5149B"/>
    <w:rsid w:val="00D51B4D"/>
    <w:rsid w:val="00D51CB6"/>
    <w:rsid w:val="00D51D8A"/>
    <w:rsid w:val="00D51E57"/>
    <w:rsid w:val="00D52174"/>
    <w:rsid w:val="00D52D96"/>
    <w:rsid w:val="00D52DB4"/>
    <w:rsid w:val="00D52DDA"/>
    <w:rsid w:val="00D52FC2"/>
    <w:rsid w:val="00D53077"/>
    <w:rsid w:val="00D531B1"/>
    <w:rsid w:val="00D53D57"/>
    <w:rsid w:val="00D53D80"/>
    <w:rsid w:val="00D53EBD"/>
    <w:rsid w:val="00D549AD"/>
    <w:rsid w:val="00D54CD3"/>
    <w:rsid w:val="00D552F3"/>
    <w:rsid w:val="00D553F7"/>
    <w:rsid w:val="00D555B0"/>
    <w:rsid w:val="00D555B2"/>
    <w:rsid w:val="00D55688"/>
    <w:rsid w:val="00D55C33"/>
    <w:rsid w:val="00D55D35"/>
    <w:rsid w:val="00D55E08"/>
    <w:rsid w:val="00D56213"/>
    <w:rsid w:val="00D5638C"/>
    <w:rsid w:val="00D56532"/>
    <w:rsid w:val="00D56939"/>
    <w:rsid w:val="00D56C2E"/>
    <w:rsid w:val="00D5729B"/>
    <w:rsid w:val="00D574A3"/>
    <w:rsid w:val="00D57632"/>
    <w:rsid w:val="00D57679"/>
    <w:rsid w:val="00D57941"/>
    <w:rsid w:val="00D579DE"/>
    <w:rsid w:val="00D579E0"/>
    <w:rsid w:val="00D57B1B"/>
    <w:rsid w:val="00D57F48"/>
    <w:rsid w:val="00D6074B"/>
    <w:rsid w:val="00D60FC2"/>
    <w:rsid w:val="00D61148"/>
    <w:rsid w:val="00D6116B"/>
    <w:rsid w:val="00D6186A"/>
    <w:rsid w:val="00D61CEA"/>
    <w:rsid w:val="00D61EE8"/>
    <w:rsid w:val="00D61F17"/>
    <w:rsid w:val="00D62014"/>
    <w:rsid w:val="00D6201C"/>
    <w:rsid w:val="00D622E3"/>
    <w:rsid w:val="00D6238F"/>
    <w:rsid w:val="00D6283C"/>
    <w:rsid w:val="00D6318F"/>
    <w:rsid w:val="00D63575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5CE"/>
    <w:rsid w:val="00D65783"/>
    <w:rsid w:val="00D65834"/>
    <w:rsid w:val="00D6594B"/>
    <w:rsid w:val="00D65AC1"/>
    <w:rsid w:val="00D661D8"/>
    <w:rsid w:val="00D66206"/>
    <w:rsid w:val="00D6645F"/>
    <w:rsid w:val="00D66A4B"/>
    <w:rsid w:val="00D66B9A"/>
    <w:rsid w:val="00D66C4F"/>
    <w:rsid w:val="00D66D50"/>
    <w:rsid w:val="00D66D96"/>
    <w:rsid w:val="00D6705E"/>
    <w:rsid w:val="00D67969"/>
    <w:rsid w:val="00D67B7C"/>
    <w:rsid w:val="00D67D9A"/>
    <w:rsid w:val="00D70428"/>
    <w:rsid w:val="00D70653"/>
    <w:rsid w:val="00D70A16"/>
    <w:rsid w:val="00D70A76"/>
    <w:rsid w:val="00D70EA4"/>
    <w:rsid w:val="00D7119F"/>
    <w:rsid w:val="00D7157C"/>
    <w:rsid w:val="00D715F5"/>
    <w:rsid w:val="00D71E54"/>
    <w:rsid w:val="00D71F36"/>
    <w:rsid w:val="00D720AF"/>
    <w:rsid w:val="00D72300"/>
    <w:rsid w:val="00D72369"/>
    <w:rsid w:val="00D72B39"/>
    <w:rsid w:val="00D72F99"/>
    <w:rsid w:val="00D73918"/>
    <w:rsid w:val="00D73E86"/>
    <w:rsid w:val="00D73EA1"/>
    <w:rsid w:val="00D74387"/>
    <w:rsid w:val="00D74A59"/>
    <w:rsid w:val="00D74E30"/>
    <w:rsid w:val="00D75626"/>
    <w:rsid w:val="00D75755"/>
    <w:rsid w:val="00D759EC"/>
    <w:rsid w:val="00D75B56"/>
    <w:rsid w:val="00D761B0"/>
    <w:rsid w:val="00D76336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201"/>
    <w:rsid w:val="00D816C8"/>
    <w:rsid w:val="00D818CF"/>
    <w:rsid w:val="00D81A27"/>
    <w:rsid w:val="00D81FC0"/>
    <w:rsid w:val="00D82712"/>
    <w:rsid w:val="00D828E5"/>
    <w:rsid w:val="00D82941"/>
    <w:rsid w:val="00D8339D"/>
    <w:rsid w:val="00D835D5"/>
    <w:rsid w:val="00D84707"/>
    <w:rsid w:val="00D84935"/>
    <w:rsid w:val="00D84B64"/>
    <w:rsid w:val="00D84BE9"/>
    <w:rsid w:val="00D8548B"/>
    <w:rsid w:val="00D8552D"/>
    <w:rsid w:val="00D85609"/>
    <w:rsid w:val="00D8561A"/>
    <w:rsid w:val="00D859B6"/>
    <w:rsid w:val="00D859DD"/>
    <w:rsid w:val="00D85D5E"/>
    <w:rsid w:val="00D85EBF"/>
    <w:rsid w:val="00D86566"/>
    <w:rsid w:val="00D86AC4"/>
    <w:rsid w:val="00D871A2"/>
    <w:rsid w:val="00D871D7"/>
    <w:rsid w:val="00D8744B"/>
    <w:rsid w:val="00D87852"/>
    <w:rsid w:val="00D879D5"/>
    <w:rsid w:val="00D87FFD"/>
    <w:rsid w:val="00D902E1"/>
    <w:rsid w:val="00D90649"/>
    <w:rsid w:val="00D90831"/>
    <w:rsid w:val="00D91198"/>
    <w:rsid w:val="00D917C9"/>
    <w:rsid w:val="00D91C41"/>
    <w:rsid w:val="00D91D61"/>
    <w:rsid w:val="00D91F1F"/>
    <w:rsid w:val="00D9200D"/>
    <w:rsid w:val="00D92114"/>
    <w:rsid w:val="00D9258B"/>
    <w:rsid w:val="00D927C2"/>
    <w:rsid w:val="00D92AA2"/>
    <w:rsid w:val="00D92B26"/>
    <w:rsid w:val="00D92CAE"/>
    <w:rsid w:val="00D92DEF"/>
    <w:rsid w:val="00D92E45"/>
    <w:rsid w:val="00D92FD8"/>
    <w:rsid w:val="00D931EE"/>
    <w:rsid w:val="00D934E2"/>
    <w:rsid w:val="00D94332"/>
    <w:rsid w:val="00D949F3"/>
    <w:rsid w:val="00D94A1E"/>
    <w:rsid w:val="00D94AB7"/>
    <w:rsid w:val="00D9519C"/>
    <w:rsid w:val="00D95604"/>
    <w:rsid w:val="00D95A37"/>
    <w:rsid w:val="00D960A2"/>
    <w:rsid w:val="00D963A9"/>
    <w:rsid w:val="00D96687"/>
    <w:rsid w:val="00D9673C"/>
    <w:rsid w:val="00D97887"/>
    <w:rsid w:val="00D97A76"/>
    <w:rsid w:val="00D97B6D"/>
    <w:rsid w:val="00D97F46"/>
    <w:rsid w:val="00DA0487"/>
    <w:rsid w:val="00DA05FC"/>
    <w:rsid w:val="00DA082B"/>
    <w:rsid w:val="00DA0C87"/>
    <w:rsid w:val="00DA0EE5"/>
    <w:rsid w:val="00DA143D"/>
    <w:rsid w:val="00DA1A01"/>
    <w:rsid w:val="00DA1A73"/>
    <w:rsid w:val="00DA1B3A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A9A"/>
    <w:rsid w:val="00DA3E20"/>
    <w:rsid w:val="00DA3E85"/>
    <w:rsid w:val="00DA41BC"/>
    <w:rsid w:val="00DA4DEC"/>
    <w:rsid w:val="00DA5098"/>
    <w:rsid w:val="00DA52B9"/>
    <w:rsid w:val="00DA5BDE"/>
    <w:rsid w:val="00DA5F0E"/>
    <w:rsid w:val="00DA5F72"/>
    <w:rsid w:val="00DA6155"/>
    <w:rsid w:val="00DA62F1"/>
    <w:rsid w:val="00DA68DA"/>
    <w:rsid w:val="00DA6971"/>
    <w:rsid w:val="00DA6FB5"/>
    <w:rsid w:val="00DA7242"/>
    <w:rsid w:val="00DA7288"/>
    <w:rsid w:val="00DA78DF"/>
    <w:rsid w:val="00DA7B0B"/>
    <w:rsid w:val="00DA7B14"/>
    <w:rsid w:val="00DB0367"/>
    <w:rsid w:val="00DB0EAD"/>
    <w:rsid w:val="00DB0F68"/>
    <w:rsid w:val="00DB0F83"/>
    <w:rsid w:val="00DB11FE"/>
    <w:rsid w:val="00DB1C03"/>
    <w:rsid w:val="00DB1C6D"/>
    <w:rsid w:val="00DB1F82"/>
    <w:rsid w:val="00DB27F3"/>
    <w:rsid w:val="00DB2882"/>
    <w:rsid w:val="00DB291C"/>
    <w:rsid w:val="00DB2E47"/>
    <w:rsid w:val="00DB3091"/>
    <w:rsid w:val="00DB3106"/>
    <w:rsid w:val="00DB3343"/>
    <w:rsid w:val="00DB3558"/>
    <w:rsid w:val="00DB35E8"/>
    <w:rsid w:val="00DB36C9"/>
    <w:rsid w:val="00DB3B85"/>
    <w:rsid w:val="00DB47BE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C0095"/>
    <w:rsid w:val="00DC0B97"/>
    <w:rsid w:val="00DC0CF8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64"/>
    <w:rsid w:val="00DC4A47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4D0"/>
    <w:rsid w:val="00DD586A"/>
    <w:rsid w:val="00DD5D7B"/>
    <w:rsid w:val="00DD5FD5"/>
    <w:rsid w:val="00DD6359"/>
    <w:rsid w:val="00DD637A"/>
    <w:rsid w:val="00DD6801"/>
    <w:rsid w:val="00DD6E54"/>
    <w:rsid w:val="00DD74C8"/>
    <w:rsid w:val="00DD7A29"/>
    <w:rsid w:val="00DE04A1"/>
    <w:rsid w:val="00DE06C9"/>
    <w:rsid w:val="00DE1311"/>
    <w:rsid w:val="00DE1562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E4"/>
    <w:rsid w:val="00DE41CA"/>
    <w:rsid w:val="00DE46D8"/>
    <w:rsid w:val="00DE47F7"/>
    <w:rsid w:val="00DE49C1"/>
    <w:rsid w:val="00DE552F"/>
    <w:rsid w:val="00DE5551"/>
    <w:rsid w:val="00DE615A"/>
    <w:rsid w:val="00DE6168"/>
    <w:rsid w:val="00DE654E"/>
    <w:rsid w:val="00DE6E76"/>
    <w:rsid w:val="00DE7087"/>
    <w:rsid w:val="00DE777C"/>
    <w:rsid w:val="00DE77E5"/>
    <w:rsid w:val="00DE7849"/>
    <w:rsid w:val="00DF0381"/>
    <w:rsid w:val="00DF054B"/>
    <w:rsid w:val="00DF08B0"/>
    <w:rsid w:val="00DF0C2D"/>
    <w:rsid w:val="00DF16EE"/>
    <w:rsid w:val="00DF1E5C"/>
    <w:rsid w:val="00DF1F94"/>
    <w:rsid w:val="00DF22C6"/>
    <w:rsid w:val="00DF26EA"/>
    <w:rsid w:val="00DF2C6E"/>
    <w:rsid w:val="00DF2C8E"/>
    <w:rsid w:val="00DF2DC5"/>
    <w:rsid w:val="00DF3000"/>
    <w:rsid w:val="00DF3697"/>
    <w:rsid w:val="00DF3CC5"/>
    <w:rsid w:val="00DF3EEE"/>
    <w:rsid w:val="00DF448A"/>
    <w:rsid w:val="00DF4502"/>
    <w:rsid w:val="00DF4D5F"/>
    <w:rsid w:val="00DF50B5"/>
    <w:rsid w:val="00DF5751"/>
    <w:rsid w:val="00DF587A"/>
    <w:rsid w:val="00DF5B73"/>
    <w:rsid w:val="00DF645C"/>
    <w:rsid w:val="00DF67FE"/>
    <w:rsid w:val="00DF68E0"/>
    <w:rsid w:val="00DF69E2"/>
    <w:rsid w:val="00DF6F8E"/>
    <w:rsid w:val="00DF70E7"/>
    <w:rsid w:val="00DF7136"/>
    <w:rsid w:val="00DF7333"/>
    <w:rsid w:val="00DF77A0"/>
    <w:rsid w:val="00DF7C04"/>
    <w:rsid w:val="00DF7C49"/>
    <w:rsid w:val="00DF7F3A"/>
    <w:rsid w:val="00E00185"/>
    <w:rsid w:val="00E002C3"/>
    <w:rsid w:val="00E01138"/>
    <w:rsid w:val="00E01378"/>
    <w:rsid w:val="00E01AAC"/>
    <w:rsid w:val="00E020A2"/>
    <w:rsid w:val="00E0215F"/>
    <w:rsid w:val="00E0261F"/>
    <w:rsid w:val="00E02621"/>
    <w:rsid w:val="00E02CCC"/>
    <w:rsid w:val="00E03611"/>
    <w:rsid w:val="00E03D8F"/>
    <w:rsid w:val="00E03FF8"/>
    <w:rsid w:val="00E04E40"/>
    <w:rsid w:val="00E0504A"/>
    <w:rsid w:val="00E05527"/>
    <w:rsid w:val="00E05A34"/>
    <w:rsid w:val="00E05F38"/>
    <w:rsid w:val="00E05FB8"/>
    <w:rsid w:val="00E065FF"/>
    <w:rsid w:val="00E06698"/>
    <w:rsid w:val="00E06719"/>
    <w:rsid w:val="00E06812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188F"/>
    <w:rsid w:val="00E11C3D"/>
    <w:rsid w:val="00E11D46"/>
    <w:rsid w:val="00E11DEE"/>
    <w:rsid w:val="00E11E26"/>
    <w:rsid w:val="00E12D56"/>
    <w:rsid w:val="00E12F7B"/>
    <w:rsid w:val="00E131B5"/>
    <w:rsid w:val="00E13DAC"/>
    <w:rsid w:val="00E140BD"/>
    <w:rsid w:val="00E141C0"/>
    <w:rsid w:val="00E14672"/>
    <w:rsid w:val="00E148CA"/>
    <w:rsid w:val="00E150FE"/>
    <w:rsid w:val="00E155DB"/>
    <w:rsid w:val="00E15601"/>
    <w:rsid w:val="00E15DB7"/>
    <w:rsid w:val="00E15DCE"/>
    <w:rsid w:val="00E164AF"/>
    <w:rsid w:val="00E1655D"/>
    <w:rsid w:val="00E165FA"/>
    <w:rsid w:val="00E16917"/>
    <w:rsid w:val="00E16E86"/>
    <w:rsid w:val="00E1703B"/>
    <w:rsid w:val="00E1764E"/>
    <w:rsid w:val="00E178A5"/>
    <w:rsid w:val="00E178C4"/>
    <w:rsid w:val="00E17956"/>
    <w:rsid w:val="00E17DE4"/>
    <w:rsid w:val="00E2047F"/>
    <w:rsid w:val="00E204C3"/>
    <w:rsid w:val="00E20EFC"/>
    <w:rsid w:val="00E21DBB"/>
    <w:rsid w:val="00E21DEC"/>
    <w:rsid w:val="00E21F21"/>
    <w:rsid w:val="00E222C5"/>
    <w:rsid w:val="00E22620"/>
    <w:rsid w:val="00E229A7"/>
    <w:rsid w:val="00E22E10"/>
    <w:rsid w:val="00E22EB2"/>
    <w:rsid w:val="00E232A5"/>
    <w:rsid w:val="00E234D4"/>
    <w:rsid w:val="00E235D9"/>
    <w:rsid w:val="00E23815"/>
    <w:rsid w:val="00E242BA"/>
    <w:rsid w:val="00E246AC"/>
    <w:rsid w:val="00E24930"/>
    <w:rsid w:val="00E24942"/>
    <w:rsid w:val="00E2495D"/>
    <w:rsid w:val="00E24BFA"/>
    <w:rsid w:val="00E2504C"/>
    <w:rsid w:val="00E2517C"/>
    <w:rsid w:val="00E25636"/>
    <w:rsid w:val="00E258BD"/>
    <w:rsid w:val="00E25E7D"/>
    <w:rsid w:val="00E25EE1"/>
    <w:rsid w:val="00E25F39"/>
    <w:rsid w:val="00E262AC"/>
    <w:rsid w:val="00E26328"/>
    <w:rsid w:val="00E2648A"/>
    <w:rsid w:val="00E26729"/>
    <w:rsid w:val="00E268EB"/>
    <w:rsid w:val="00E274A4"/>
    <w:rsid w:val="00E27E89"/>
    <w:rsid w:val="00E3035C"/>
    <w:rsid w:val="00E30BFE"/>
    <w:rsid w:val="00E30D32"/>
    <w:rsid w:val="00E311A6"/>
    <w:rsid w:val="00E31D0C"/>
    <w:rsid w:val="00E31E17"/>
    <w:rsid w:val="00E31E26"/>
    <w:rsid w:val="00E321ED"/>
    <w:rsid w:val="00E3259E"/>
    <w:rsid w:val="00E32AD0"/>
    <w:rsid w:val="00E32BB3"/>
    <w:rsid w:val="00E32D9D"/>
    <w:rsid w:val="00E334A1"/>
    <w:rsid w:val="00E334DC"/>
    <w:rsid w:val="00E3392B"/>
    <w:rsid w:val="00E3423B"/>
    <w:rsid w:val="00E346BE"/>
    <w:rsid w:val="00E352B7"/>
    <w:rsid w:val="00E35745"/>
    <w:rsid w:val="00E35756"/>
    <w:rsid w:val="00E35843"/>
    <w:rsid w:val="00E358F9"/>
    <w:rsid w:val="00E3613D"/>
    <w:rsid w:val="00E366DE"/>
    <w:rsid w:val="00E367C3"/>
    <w:rsid w:val="00E36AFA"/>
    <w:rsid w:val="00E3700C"/>
    <w:rsid w:val="00E37422"/>
    <w:rsid w:val="00E37653"/>
    <w:rsid w:val="00E37BE9"/>
    <w:rsid w:val="00E37C3F"/>
    <w:rsid w:val="00E37FF2"/>
    <w:rsid w:val="00E406B7"/>
    <w:rsid w:val="00E40DD9"/>
    <w:rsid w:val="00E413CB"/>
    <w:rsid w:val="00E415EC"/>
    <w:rsid w:val="00E424FF"/>
    <w:rsid w:val="00E42FFC"/>
    <w:rsid w:val="00E4301E"/>
    <w:rsid w:val="00E43148"/>
    <w:rsid w:val="00E4350D"/>
    <w:rsid w:val="00E435B6"/>
    <w:rsid w:val="00E439ED"/>
    <w:rsid w:val="00E44020"/>
    <w:rsid w:val="00E440CD"/>
    <w:rsid w:val="00E440D8"/>
    <w:rsid w:val="00E440FD"/>
    <w:rsid w:val="00E44582"/>
    <w:rsid w:val="00E44997"/>
    <w:rsid w:val="00E44AA7"/>
    <w:rsid w:val="00E44B87"/>
    <w:rsid w:val="00E44C09"/>
    <w:rsid w:val="00E44DE1"/>
    <w:rsid w:val="00E44DE2"/>
    <w:rsid w:val="00E4513C"/>
    <w:rsid w:val="00E451AE"/>
    <w:rsid w:val="00E453FB"/>
    <w:rsid w:val="00E459AB"/>
    <w:rsid w:val="00E45E8E"/>
    <w:rsid w:val="00E460E2"/>
    <w:rsid w:val="00E460F1"/>
    <w:rsid w:val="00E46AC8"/>
    <w:rsid w:val="00E46CA8"/>
    <w:rsid w:val="00E46EBC"/>
    <w:rsid w:val="00E47305"/>
    <w:rsid w:val="00E473CE"/>
    <w:rsid w:val="00E47947"/>
    <w:rsid w:val="00E47A80"/>
    <w:rsid w:val="00E47E46"/>
    <w:rsid w:val="00E500B8"/>
    <w:rsid w:val="00E50242"/>
    <w:rsid w:val="00E502E9"/>
    <w:rsid w:val="00E50604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7CA"/>
    <w:rsid w:val="00E52C3A"/>
    <w:rsid w:val="00E53025"/>
    <w:rsid w:val="00E53211"/>
    <w:rsid w:val="00E542FC"/>
    <w:rsid w:val="00E54C98"/>
    <w:rsid w:val="00E5501D"/>
    <w:rsid w:val="00E55078"/>
    <w:rsid w:val="00E558AD"/>
    <w:rsid w:val="00E55CEB"/>
    <w:rsid w:val="00E56B37"/>
    <w:rsid w:val="00E56C0D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137F"/>
    <w:rsid w:val="00E6183F"/>
    <w:rsid w:val="00E61CF7"/>
    <w:rsid w:val="00E61D85"/>
    <w:rsid w:val="00E61E21"/>
    <w:rsid w:val="00E61EBE"/>
    <w:rsid w:val="00E61F8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3C5D"/>
    <w:rsid w:val="00E64373"/>
    <w:rsid w:val="00E6447F"/>
    <w:rsid w:val="00E648A4"/>
    <w:rsid w:val="00E64C8E"/>
    <w:rsid w:val="00E64DE3"/>
    <w:rsid w:val="00E65377"/>
    <w:rsid w:val="00E6586A"/>
    <w:rsid w:val="00E659F4"/>
    <w:rsid w:val="00E65EC1"/>
    <w:rsid w:val="00E65FDC"/>
    <w:rsid w:val="00E6612E"/>
    <w:rsid w:val="00E6633A"/>
    <w:rsid w:val="00E663E6"/>
    <w:rsid w:val="00E6677E"/>
    <w:rsid w:val="00E669DA"/>
    <w:rsid w:val="00E66B3D"/>
    <w:rsid w:val="00E66D01"/>
    <w:rsid w:val="00E66F7B"/>
    <w:rsid w:val="00E67485"/>
    <w:rsid w:val="00E71A01"/>
    <w:rsid w:val="00E71A51"/>
    <w:rsid w:val="00E71D1F"/>
    <w:rsid w:val="00E71F45"/>
    <w:rsid w:val="00E7219F"/>
    <w:rsid w:val="00E72379"/>
    <w:rsid w:val="00E723E4"/>
    <w:rsid w:val="00E7250F"/>
    <w:rsid w:val="00E72799"/>
    <w:rsid w:val="00E72D14"/>
    <w:rsid w:val="00E72F7B"/>
    <w:rsid w:val="00E732F4"/>
    <w:rsid w:val="00E73769"/>
    <w:rsid w:val="00E739B9"/>
    <w:rsid w:val="00E73C53"/>
    <w:rsid w:val="00E73FE8"/>
    <w:rsid w:val="00E74716"/>
    <w:rsid w:val="00E748CB"/>
    <w:rsid w:val="00E748F2"/>
    <w:rsid w:val="00E74C0A"/>
    <w:rsid w:val="00E74DE9"/>
    <w:rsid w:val="00E74FD2"/>
    <w:rsid w:val="00E75016"/>
    <w:rsid w:val="00E75156"/>
    <w:rsid w:val="00E75182"/>
    <w:rsid w:val="00E76214"/>
    <w:rsid w:val="00E765B2"/>
    <w:rsid w:val="00E7699B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3235"/>
    <w:rsid w:val="00E9353B"/>
    <w:rsid w:val="00E93597"/>
    <w:rsid w:val="00E939BB"/>
    <w:rsid w:val="00E93A0F"/>
    <w:rsid w:val="00E93F3B"/>
    <w:rsid w:val="00E93F77"/>
    <w:rsid w:val="00E94111"/>
    <w:rsid w:val="00E9415F"/>
    <w:rsid w:val="00E9425E"/>
    <w:rsid w:val="00E943D7"/>
    <w:rsid w:val="00E943E0"/>
    <w:rsid w:val="00E94F2B"/>
    <w:rsid w:val="00E951C2"/>
    <w:rsid w:val="00E95667"/>
    <w:rsid w:val="00E95EBB"/>
    <w:rsid w:val="00E95F3D"/>
    <w:rsid w:val="00E9657D"/>
    <w:rsid w:val="00E96D50"/>
    <w:rsid w:val="00E97608"/>
    <w:rsid w:val="00E9762B"/>
    <w:rsid w:val="00E97ED2"/>
    <w:rsid w:val="00EA01BB"/>
    <w:rsid w:val="00EA02F2"/>
    <w:rsid w:val="00EA0588"/>
    <w:rsid w:val="00EA064B"/>
    <w:rsid w:val="00EA07B7"/>
    <w:rsid w:val="00EA0907"/>
    <w:rsid w:val="00EA0D65"/>
    <w:rsid w:val="00EA1209"/>
    <w:rsid w:val="00EA1314"/>
    <w:rsid w:val="00EA13CB"/>
    <w:rsid w:val="00EA16DA"/>
    <w:rsid w:val="00EA1835"/>
    <w:rsid w:val="00EA186B"/>
    <w:rsid w:val="00EA1CDA"/>
    <w:rsid w:val="00EA2605"/>
    <w:rsid w:val="00EA36A6"/>
    <w:rsid w:val="00EA375A"/>
    <w:rsid w:val="00EA3EE3"/>
    <w:rsid w:val="00EA49F6"/>
    <w:rsid w:val="00EA4F4F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3D2"/>
    <w:rsid w:val="00EB04A9"/>
    <w:rsid w:val="00EB0A38"/>
    <w:rsid w:val="00EB0F62"/>
    <w:rsid w:val="00EB0F7F"/>
    <w:rsid w:val="00EB111F"/>
    <w:rsid w:val="00EB1B20"/>
    <w:rsid w:val="00EB1D82"/>
    <w:rsid w:val="00EB1ED2"/>
    <w:rsid w:val="00EB2071"/>
    <w:rsid w:val="00EB227B"/>
    <w:rsid w:val="00EB234C"/>
    <w:rsid w:val="00EB2ADB"/>
    <w:rsid w:val="00EB2E7C"/>
    <w:rsid w:val="00EB2E82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7C"/>
    <w:rsid w:val="00EB58B2"/>
    <w:rsid w:val="00EB5908"/>
    <w:rsid w:val="00EB5953"/>
    <w:rsid w:val="00EB59B1"/>
    <w:rsid w:val="00EB6145"/>
    <w:rsid w:val="00EB689D"/>
    <w:rsid w:val="00EB6F4F"/>
    <w:rsid w:val="00EB6FDF"/>
    <w:rsid w:val="00EB72C3"/>
    <w:rsid w:val="00EB7308"/>
    <w:rsid w:val="00EB78CD"/>
    <w:rsid w:val="00EC011B"/>
    <w:rsid w:val="00EC02A0"/>
    <w:rsid w:val="00EC0704"/>
    <w:rsid w:val="00EC1101"/>
    <w:rsid w:val="00EC1163"/>
    <w:rsid w:val="00EC1270"/>
    <w:rsid w:val="00EC12C5"/>
    <w:rsid w:val="00EC12CD"/>
    <w:rsid w:val="00EC13BB"/>
    <w:rsid w:val="00EC1487"/>
    <w:rsid w:val="00EC1879"/>
    <w:rsid w:val="00EC1CAF"/>
    <w:rsid w:val="00EC1F2C"/>
    <w:rsid w:val="00EC20A2"/>
    <w:rsid w:val="00EC2550"/>
    <w:rsid w:val="00EC28FC"/>
    <w:rsid w:val="00EC3A5E"/>
    <w:rsid w:val="00EC4941"/>
    <w:rsid w:val="00EC4B11"/>
    <w:rsid w:val="00EC4CBB"/>
    <w:rsid w:val="00EC4E25"/>
    <w:rsid w:val="00EC4E79"/>
    <w:rsid w:val="00EC563C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F92"/>
    <w:rsid w:val="00EC75C1"/>
    <w:rsid w:val="00EC78D9"/>
    <w:rsid w:val="00EC796C"/>
    <w:rsid w:val="00EC7971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F2A"/>
    <w:rsid w:val="00ED4081"/>
    <w:rsid w:val="00ED4459"/>
    <w:rsid w:val="00ED44AB"/>
    <w:rsid w:val="00ED4918"/>
    <w:rsid w:val="00ED4939"/>
    <w:rsid w:val="00ED556E"/>
    <w:rsid w:val="00ED599F"/>
    <w:rsid w:val="00ED5BA2"/>
    <w:rsid w:val="00ED5D07"/>
    <w:rsid w:val="00ED5D4B"/>
    <w:rsid w:val="00ED5EEA"/>
    <w:rsid w:val="00ED5F21"/>
    <w:rsid w:val="00ED6699"/>
    <w:rsid w:val="00ED66E5"/>
    <w:rsid w:val="00ED69CF"/>
    <w:rsid w:val="00ED6B0D"/>
    <w:rsid w:val="00ED6DC9"/>
    <w:rsid w:val="00ED7323"/>
    <w:rsid w:val="00ED742A"/>
    <w:rsid w:val="00EE03F8"/>
    <w:rsid w:val="00EE0802"/>
    <w:rsid w:val="00EE0BED"/>
    <w:rsid w:val="00EE12C2"/>
    <w:rsid w:val="00EE1464"/>
    <w:rsid w:val="00EE15CC"/>
    <w:rsid w:val="00EE1922"/>
    <w:rsid w:val="00EE1C96"/>
    <w:rsid w:val="00EE1D3E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24D"/>
    <w:rsid w:val="00EE3700"/>
    <w:rsid w:val="00EE3BA0"/>
    <w:rsid w:val="00EE406B"/>
    <w:rsid w:val="00EE4532"/>
    <w:rsid w:val="00EE46D1"/>
    <w:rsid w:val="00EE46D4"/>
    <w:rsid w:val="00EE472D"/>
    <w:rsid w:val="00EE4C5A"/>
    <w:rsid w:val="00EE4D76"/>
    <w:rsid w:val="00EE4F6F"/>
    <w:rsid w:val="00EE5371"/>
    <w:rsid w:val="00EE5D29"/>
    <w:rsid w:val="00EE60C5"/>
    <w:rsid w:val="00EE61F1"/>
    <w:rsid w:val="00EE61F9"/>
    <w:rsid w:val="00EE6B45"/>
    <w:rsid w:val="00EE6E82"/>
    <w:rsid w:val="00EE737B"/>
    <w:rsid w:val="00EE73A4"/>
    <w:rsid w:val="00EE74BA"/>
    <w:rsid w:val="00EE7B02"/>
    <w:rsid w:val="00EE7C2E"/>
    <w:rsid w:val="00EE7D31"/>
    <w:rsid w:val="00EF094A"/>
    <w:rsid w:val="00EF09D3"/>
    <w:rsid w:val="00EF0A89"/>
    <w:rsid w:val="00EF0B3D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A4D"/>
    <w:rsid w:val="00EF2C40"/>
    <w:rsid w:val="00EF2C7E"/>
    <w:rsid w:val="00EF30A7"/>
    <w:rsid w:val="00EF30BF"/>
    <w:rsid w:val="00EF338C"/>
    <w:rsid w:val="00EF3A77"/>
    <w:rsid w:val="00EF3BED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762"/>
    <w:rsid w:val="00EF5A25"/>
    <w:rsid w:val="00EF5CBD"/>
    <w:rsid w:val="00EF607A"/>
    <w:rsid w:val="00EF60B6"/>
    <w:rsid w:val="00EF60C0"/>
    <w:rsid w:val="00EF644C"/>
    <w:rsid w:val="00EF6636"/>
    <w:rsid w:val="00EF7BBD"/>
    <w:rsid w:val="00EF7E26"/>
    <w:rsid w:val="00EF7E27"/>
    <w:rsid w:val="00EF7EA9"/>
    <w:rsid w:val="00EF7FDE"/>
    <w:rsid w:val="00F001EC"/>
    <w:rsid w:val="00F00207"/>
    <w:rsid w:val="00F005A3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4096"/>
    <w:rsid w:val="00F0416D"/>
    <w:rsid w:val="00F041D3"/>
    <w:rsid w:val="00F042D8"/>
    <w:rsid w:val="00F043DB"/>
    <w:rsid w:val="00F04F04"/>
    <w:rsid w:val="00F0537D"/>
    <w:rsid w:val="00F054D5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4223"/>
    <w:rsid w:val="00F143D3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69C"/>
    <w:rsid w:val="00F170AE"/>
    <w:rsid w:val="00F17355"/>
    <w:rsid w:val="00F202CA"/>
    <w:rsid w:val="00F20748"/>
    <w:rsid w:val="00F20880"/>
    <w:rsid w:val="00F20A5B"/>
    <w:rsid w:val="00F20DB2"/>
    <w:rsid w:val="00F216A0"/>
    <w:rsid w:val="00F21A68"/>
    <w:rsid w:val="00F21D9C"/>
    <w:rsid w:val="00F21F0E"/>
    <w:rsid w:val="00F2275C"/>
    <w:rsid w:val="00F229D6"/>
    <w:rsid w:val="00F22ADE"/>
    <w:rsid w:val="00F22BE4"/>
    <w:rsid w:val="00F22D2B"/>
    <w:rsid w:val="00F22E60"/>
    <w:rsid w:val="00F22F27"/>
    <w:rsid w:val="00F23076"/>
    <w:rsid w:val="00F237B4"/>
    <w:rsid w:val="00F23D35"/>
    <w:rsid w:val="00F23EC3"/>
    <w:rsid w:val="00F23F2C"/>
    <w:rsid w:val="00F241C0"/>
    <w:rsid w:val="00F24CC7"/>
    <w:rsid w:val="00F25250"/>
    <w:rsid w:val="00F257D2"/>
    <w:rsid w:val="00F25CBE"/>
    <w:rsid w:val="00F26613"/>
    <w:rsid w:val="00F26689"/>
    <w:rsid w:val="00F26A27"/>
    <w:rsid w:val="00F272CC"/>
    <w:rsid w:val="00F27818"/>
    <w:rsid w:val="00F27A9A"/>
    <w:rsid w:val="00F27D06"/>
    <w:rsid w:val="00F27E5B"/>
    <w:rsid w:val="00F27FE2"/>
    <w:rsid w:val="00F27FEC"/>
    <w:rsid w:val="00F300FB"/>
    <w:rsid w:val="00F3021A"/>
    <w:rsid w:val="00F30622"/>
    <w:rsid w:val="00F30BB0"/>
    <w:rsid w:val="00F30FF0"/>
    <w:rsid w:val="00F311B4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126"/>
    <w:rsid w:val="00F36234"/>
    <w:rsid w:val="00F3706F"/>
    <w:rsid w:val="00F37796"/>
    <w:rsid w:val="00F37955"/>
    <w:rsid w:val="00F401A4"/>
    <w:rsid w:val="00F40AC6"/>
    <w:rsid w:val="00F40AD8"/>
    <w:rsid w:val="00F40F46"/>
    <w:rsid w:val="00F40FAA"/>
    <w:rsid w:val="00F41571"/>
    <w:rsid w:val="00F41983"/>
    <w:rsid w:val="00F41B92"/>
    <w:rsid w:val="00F41D37"/>
    <w:rsid w:val="00F41DA1"/>
    <w:rsid w:val="00F42523"/>
    <w:rsid w:val="00F429C6"/>
    <w:rsid w:val="00F42A77"/>
    <w:rsid w:val="00F4332E"/>
    <w:rsid w:val="00F434C7"/>
    <w:rsid w:val="00F43757"/>
    <w:rsid w:val="00F43AA0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616"/>
    <w:rsid w:val="00F4669C"/>
    <w:rsid w:val="00F4692C"/>
    <w:rsid w:val="00F46E18"/>
    <w:rsid w:val="00F46EF2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134"/>
    <w:rsid w:val="00F52760"/>
    <w:rsid w:val="00F527E6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8BB"/>
    <w:rsid w:val="00F559D5"/>
    <w:rsid w:val="00F55E5F"/>
    <w:rsid w:val="00F56205"/>
    <w:rsid w:val="00F5624F"/>
    <w:rsid w:val="00F56663"/>
    <w:rsid w:val="00F56A67"/>
    <w:rsid w:val="00F56B55"/>
    <w:rsid w:val="00F570B6"/>
    <w:rsid w:val="00F57206"/>
    <w:rsid w:val="00F57C82"/>
    <w:rsid w:val="00F57E23"/>
    <w:rsid w:val="00F57EF8"/>
    <w:rsid w:val="00F57F7A"/>
    <w:rsid w:val="00F60163"/>
    <w:rsid w:val="00F6055A"/>
    <w:rsid w:val="00F60C4B"/>
    <w:rsid w:val="00F60C7A"/>
    <w:rsid w:val="00F60CAB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49D"/>
    <w:rsid w:val="00F635C5"/>
    <w:rsid w:val="00F637E0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70139"/>
    <w:rsid w:val="00F702DC"/>
    <w:rsid w:val="00F704A0"/>
    <w:rsid w:val="00F70C06"/>
    <w:rsid w:val="00F70EF0"/>
    <w:rsid w:val="00F711AD"/>
    <w:rsid w:val="00F714A5"/>
    <w:rsid w:val="00F72409"/>
    <w:rsid w:val="00F72833"/>
    <w:rsid w:val="00F729C8"/>
    <w:rsid w:val="00F72CC7"/>
    <w:rsid w:val="00F72D9E"/>
    <w:rsid w:val="00F72F67"/>
    <w:rsid w:val="00F730DF"/>
    <w:rsid w:val="00F73433"/>
    <w:rsid w:val="00F74587"/>
    <w:rsid w:val="00F74725"/>
    <w:rsid w:val="00F74C1E"/>
    <w:rsid w:val="00F75184"/>
    <w:rsid w:val="00F752A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844"/>
    <w:rsid w:val="00F76BE2"/>
    <w:rsid w:val="00F76DFD"/>
    <w:rsid w:val="00F7713F"/>
    <w:rsid w:val="00F7731F"/>
    <w:rsid w:val="00F7767D"/>
    <w:rsid w:val="00F80135"/>
    <w:rsid w:val="00F804F1"/>
    <w:rsid w:val="00F80757"/>
    <w:rsid w:val="00F808AE"/>
    <w:rsid w:val="00F80A17"/>
    <w:rsid w:val="00F80E2D"/>
    <w:rsid w:val="00F812CE"/>
    <w:rsid w:val="00F816B8"/>
    <w:rsid w:val="00F817B9"/>
    <w:rsid w:val="00F81B5D"/>
    <w:rsid w:val="00F81BF3"/>
    <w:rsid w:val="00F82766"/>
    <w:rsid w:val="00F82928"/>
    <w:rsid w:val="00F832CD"/>
    <w:rsid w:val="00F83CDF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AC"/>
    <w:rsid w:val="00F87588"/>
    <w:rsid w:val="00F878BB"/>
    <w:rsid w:val="00F878FB"/>
    <w:rsid w:val="00F90CC0"/>
    <w:rsid w:val="00F90D4C"/>
    <w:rsid w:val="00F9115C"/>
    <w:rsid w:val="00F9128A"/>
    <w:rsid w:val="00F91422"/>
    <w:rsid w:val="00F914B9"/>
    <w:rsid w:val="00F91A14"/>
    <w:rsid w:val="00F91C0D"/>
    <w:rsid w:val="00F923E8"/>
    <w:rsid w:val="00F929E9"/>
    <w:rsid w:val="00F92AFD"/>
    <w:rsid w:val="00F92B3D"/>
    <w:rsid w:val="00F92CCB"/>
    <w:rsid w:val="00F92D0E"/>
    <w:rsid w:val="00F92E33"/>
    <w:rsid w:val="00F92FAB"/>
    <w:rsid w:val="00F9320E"/>
    <w:rsid w:val="00F9326E"/>
    <w:rsid w:val="00F9344C"/>
    <w:rsid w:val="00F9367B"/>
    <w:rsid w:val="00F940B2"/>
    <w:rsid w:val="00F94139"/>
    <w:rsid w:val="00F942ED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117D"/>
    <w:rsid w:val="00FA120B"/>
    <w:rsid w:val="00FA161B"/>
    <w:rsid w:val="00FA1CC9"/>
    <w:rsid w:val="00FA1FDD"/>
    <w:rsid w:val="00FA26A2"/>
    <w:rsid w:val="00FA297F"/>
    <w:rsid w:val="00FA2F94"/>
    <w:rsid w:val="00FA33A1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DCB"/>
    <w:rsid w:val="00FA6EF5"/>
    <w:rsid w:val="00FA6F3B"/>
    <w:rsid w:val="00FA7897"/>
    <w:rsid w:val="00FA7B4A"/>
    <w:rsid w:val="00FA7CCE"/>
    <w:rsid w:val="00FA7E65"/>
    <w:rsid w:val="00FB01EA"/>
    <w:rsid w:val="00FB036D"/>
    <w:rsid w:val="00FB0503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75C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E80"/>
    <w:rsid w:val="00FB72C6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0D01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B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4DC"/>
    <w:rsid w:val="00FD0857"/>
    <w:rsid w:val="00FD0CC7"/>
    <w:rsid w:val="00FD210E"/>
    <w:rsid w:val="00FD32DA"/>
    <w:rsid w:val="00FD37D9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A90"/>
    <w:rsid w:val="00FD5B7E"/>
    <w:rsid w:val="00FD5E9B"/>
    <w:rsid w:val="00FD6051"/>
    <w:rsid w:val="00FD653F"/>
    <w:rsid w:val="00FD6816"/>
    <w:rsid w:val="00FD6843"/>
    <w:rsid w:val="00FD6F09"/>
    <w:rsid w:val="00FD7073"/>
    <w:rsid w:val="00FD7E54"/>
    <w:rsid w:val="00FE029B"/>
    <w:rsid w:val="00FE0849"/>
    <w:rsid w:val="00FE089A"/>
    <w:rsid w:val="00FE0FC5"/>
    <w:rsid w:val="00FE1336"/>
    <w:rsid w:val="00FE1734"/>
    <w:rsid w:val="00FE18E8"/>
    <w:rsid w:val="00FE1EC3"/>
    <w:rsid w:val="00FE2157"/>
    <w:rsid w:val="00FE2376"/>
    <w:rsid w:val="00FE250B"/>
    <w:rsid w:val="00FE266B"/>
    <w:rsid w:val="00FE29C0"/>
    <w:rsid w:val="00FE2A95"/>
    <w:rsid w:val="00FE2AB2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CA3"/>
    <w:rsid w:val="00FE649F"/>
    <w:rsid w:val="00FE657C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3C"/>
    <w:rsid w:val="00FF5BFC"/>
    <w:rsid w:val="00FF5EBB"/>
    <w:rsid w:val="00FF61D2"/>
    <w:rsid w:val="00FF662A"/>
    <w:rsid w:val="00FF6BDA"/>
    <w:rsid w:val="00FF6C0E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EDDF0CFFE7824BB0A632FAAE5B63F4" ma:contentTypeVersion="11" ma:contentTypeDescription="สร้างเอกสารใหม่" ma:contentTypeScope="" ma:versionID="235410ad9674f61f45cf6e7f4747a74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8b69ef0fe461c976307d58edf550e21e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83A6D9-6880-4B0C-8784-1235F5BC41B8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4</Pages>
  <Words>3800</Words>
  <Characters>21664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Benjamart Deemark</cp:lastModifiedBy>
  <cp:revision>2</cp:revision>
  <cp:lastPrinted>2021-08-09T06:13:00Z</cp:lastPrinted>
  <dcterms:created xsi:type="dcterms:W3CDTF">2021-08-11T07:50:00Z</dcterms:created>
  <dcterms:modified xsi:type="dcterms:W3CDTF">2021-08-11T07:50:00Z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