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F527" w14:textId="77777777" w:rsidR="005C7C20" w:rsidRPr="005764E7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656B26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r w:rsidR="007F796D" w:rsidRPr="00656B26">
        <w:rPr>
          <w:rFonts w:ascii="Angsana New" w:hAnsi="Angsana New"/>
          <w:sz w:val="28"/>
          <w:szCs w:val="28"/>
          <w:u w:val="none"/>
          <w:cs/>
        </w:rPr>
        <w:t xml:space="preserve">  </w:t>
      </w:r>
    </w:p>
    <w:p w14:paraId="6D6CCFC7" w14:textId="060CAD23" w:rsidR="005C7C20" w:rsidRPr="00656B26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บริษัท นิวซิตี้ (กรุงเทพฯ</w:t>
      </w:r>
      <w:r w:rsidRPr="00656B26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 w:rsidRPr="00656B26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656B2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625007">
        <w:rPr>
          <w:rFonts w:ascii="Angsana New" w:hAnsi="Angsana New"/>
          <w:spacing w:val="4"/>
          <w:sz w:val="28"/>
          <w:szCs w:val="28"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656B2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69673190" w:rsidR="00832175" w:rsidRPr="00C43A16" w:rsidRDefault="0046354E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907C82" w:rsidRPr="00656B26">
        <w:rPr>
          <w:rFonts w:ascii="Angsana New" w:hAnsi="Angsana New" w:hint="cs"/>
          <w:sz w:val="28"/>
          <w:szCs w:val="28"/>
          <w:cs/>
        </w:rPr>
        <w:t>และการนำเสนอ</w:t>
      </w:r>
      <w:r w:rsidR="003B09A9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4D5E11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60C473F5" w14:textId="4DD17D65" w:rsidR="00C9012A" w:rsidRDefault="00C9012A" w:rsidP="00C9012A">
      <w:pPr>
        <w:pStyle w:val="ListParagraph"/>
        <w:numPr>
          <w:ilvl w:val="1"/>
          <w:numId w:val="19"/>
        </w:numPr>
        <w:spacing w:before="120"/>
        <w:ind w:left="2631" w:hanging="2347"/>
        <w:rPr>
          <w:b/>
          <w:bCs/>
          <w:sz w:val="28"/>
          <w:szCs w:val="28"/>
          <w:lang w:val="en-GB"/>
        </w:rPr>
      </w:pPr>
      <w:r w:rsidRPr="00C9012A">
        <w:rPr>
          <w:b/>
          <w:bCs/>
          <w:sz w:val="28"/>
          <w:szCs w:val="28"/>
          <w:cs/>
          <w:lang w:val="en-GB"/>
        </w:rPr>
        <w:t>การแพร่ระบาดของโรคติดเชื้อไวรัส</w:t>
      </w:r>
      <w:r w:rsidRPr="00C9012A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โคโรนา </w:t>
      </w:r>
      <w:r w:rsidRPr="00C9012A">
        <w:rPr>
          <w:rFonts w:ascii="Angsana New" w:hAnsi="Angsana New"/>
          <w:b/>
          <w:bCs/>
          <w:sz w:val="28"/>
          <w:szCs w:val="28"/>
        </w:rPr>
        <w:t>2019</w:t>
      </w:r>
    </w:p>
    <w:p w14:paraId="1D35EA56" w14:textId="7F0ABC3B" w:rsidR="00C9012A" w:rsidRPr="00C9012A" w:rsidRDefault="00C9012A" w:rsidP="00C901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C9012A">
        <w:rPr>
          <w:rFonts w:ascii="Angsana New" w:hAnsi="Angsana New"/>
          <w:sz w:val="28"/>
          <w:szCs w:val="28"/>
          <w:cs/>
          <w:lang w:val="en-GB"/>
        </w:rPr>
        <w:t xml:space="preserve">สถานการณ์การแพร่ระบาดของโรคติดเชื้อไวรัสโคโรนา </w:t>
      </w:r>
      <w:r w:rsidRPr="00C9012A">
        <w:rPr>
          <w:rFonts w:ascii="Angsana New" w:hAnsi="Angsana New"/>
          <w:sz w:val="28"/>
          <w:szCs w:val="28"/>
          <w:lang w:val="en-GB"/>
        </w:rPr>
        <w:t xml:space="preserve">2019 </w:t>
      </w:r>
      <w:r w:rsidRPr="00C9012A">
        <w:rPr>
          <w:rFonts w:ascii="Angsana New" w:hAnsi="Angsana New"/>
          <w:sz w:val="28"/>
          <w:szCs w:val="28"/>
          <w:cs/>
          <w:lang w:val="en-GB"/>
        </w:rPr>
        <w:t>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>
        <w:rPr>
          <w:rFonts w:ascii="Angsana New" w:hAnsi="Angsana New" w:hint="cs"/>
          <w:sz w:val="28"/>
          <w:szCs w:val="28"/>
          <w:cs/>
          <w:lang w:val="en-GB"/>
        </w:rPr>
        <w:t>ง</w:t>
      </w:r>
      <w:r w:rsidRPr="00C9012A">
        <w:rPr>
          <w:rFonts w:ascii="Angsana New" w:hAnsi="Angsana New"/>
          <w:sz w:val="28"/>
          <w:szCs w:val="28"/>
          <w:cs/>
          <w:lang w:val="en-GB"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112839CF" w14:textId="10FB8BFC" w:rsidR="00BD3750" w:rsidRPr="005764E7" w:rsidRDefault="00BD3750" w:rsidP="00C9012A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656B26">
        <w:rPr>
          <w:rFonts w:hint="cs"/>
          <w:b/>
          <w:bCs/>
          <w:sz w:val="28"/>
          <w:szCs w:val="28"/>
          <w:cs/>
        </w:rPr>
        <w:t>เกณฑ์</w:t>
      </w:r>
      <w:r w:rsidR="001F5375" w:rsidRPr="00656B26">
        <w:rPr>
          <w:b/>
          <w:bCs/>
          <w:sz w:val="28"/>
          <w:szCs w:val="28"/>
          <w:cs/>
        </w:rPr>
        <w:t>ในการจัดทำ</w:t>
      </w:r>
      <w:r w:rsidR="00D54B61" w:rsidRPr="00656B26">
        <w:rPr>
          <w:rFonts w:hint="cs"/>
          <w:b/>
          <w:bCs/>
          <w:sz w:val="28"/>
          <w:szCs w:val="28"/>
          <w:cs/>
        </w:rPr>
        <w:t>งบการเงินระหว่างกาล</w:t>
      </w:r>
    </w:p>
    <w:p w14:paraId="4F3E6CC6" w14:textId="73A5928F" w:rsidR="001F5375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24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นี้จัดทำขึ้นตามมาตรฐานการบัญชีฉบั</w:t>
      </w:r>
      <w:r w:rsidR="00415E01" w:rsidRPr="00656B26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</w:t>
      </w:r>
      <w:r w:rsidR="00802E30" w:rsidRPr="00656B26">
        <w:rPr>
          <w:rFonts w:ascii="Angsana New" w:hAnsi="Angsana New"/>
          <w:sz w:val="28"/>
          <w:szCs w:val="28"/>
          <w:cs/>
        </w:rPr>
        <w:t>นระหว่างกาล โดยบริษัทเลือกเสนอ</w:t>
      </w:r>
      <w:r w:rsidRPr="00656B26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แบบย่อ อย่างไรก็ตามได้มีการขยายการแสดงรายการใน</w:t>
      </w:r>
      <w:r w:rsidR="00495CFB"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การเงินเพิ่มเติมเช่นเดียวกับงบการเงินประจำปี </w:t>
      </w:r>
    </w:p>
    <w:p w14:paraId="28DFD913" w14:textId="248BC238" w:rsidR="001F5375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84B8C">
        <w:rPr>
          <w:rFonts w:ascii="Angsana New" w:hAnsi="Angsana New"/>
          <w:sz w:val="28"/>
          <w:szCs w:val="28"/>
        </w:rPr>
        <w:t>2563</w:t>
      </w:r>
    </w:p>
    <w:p w14:paraId="3EEAB7F4" w14:textId="50D116F8" w:rsidR="009C5412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2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ฉบับนี้จัดทำขึ้นเป็นภาษาไทย การแปล</w:t>
      </w:r>
      <w:r w:rsidR="00495CFB"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656B26">
        <w:rPr>
          <w:rFonts w:ascii="Angsana New" w:hAnsi="Angsana New"/>
          <w:sz w:val="28"/>
          <w:szCs w:val="28"/>
          <w:cs/>
        </w:rPr>
        <w:t>การเงินฉบับนี้เป็นภา</w:t>
      </w:r>
      <w:r w:rsidR="00802E30" w:rsidRPr="00656B26">
        <w:rPr>
          <w:rFonts w:ascii="Angsana New" w:hAnsi="Angsana New"/>
          <w:sz w:val="28"/>
          <w:szCs w:val="28"/>
          <w:cs/>
        </w:rPr>
        <w:t>ษาอื่นต้องให้สอดคล้องกับ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ฉบับภาษาไทย</w:t>
      </w:r>
    </w:p>
    <w:p w14:paraId="0217C58D" w14:textId="6D3ACD35" w:rsidR="00F33E57" w:rsidRPr="005764E7" w:rsidRDefault="00F33E57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24E5579C" w:rsidR="00F33E57" w:rsidRDefault="00F33E57" w:rsidP="00ED709E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</w:t>
      </w:r>
      <w:r w:rsidRPr="00656B26">
        <w:rPr>
          <w:rFonts w:ascii="Angsana New" w:hAnsi="Angsana New"/>
          <w:spacing w:val="-6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656B26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12A1070F" w14:textId="1AC5BE11" w:rsidR="003625F0" w:rsidRDefault="003625F0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pacing w:val="-4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54B61" w:rsidRPr="00656B26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เหมือนกับที่ใช้ในการจัดทำงบการเงินประจำปีสิ้นสุดวันที่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</w:p>
    <w:p w14:paraId="2F19596F" w14:textId="77777777" w:rsidR="006D172E" w:rsidRPr="006D172E" w:rsidRDefault="006D172E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34EFECAC" w14:textId="77777777" w:rsidR="00C9012A" w:rsidRPr="00656B26" w:rsidRDefault="00C9012A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cs/>
        </w:rPr>
      </w:pPr>
    </w:p>
    <w:p w14:paraId="3E347B22" w14:textId="77777777" w:rsidR="00BB31E9" w:rsidRPr="005764E7" w:rsidRDefault="00BB31E9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536568D6" w14:textId="61B56AA1" w:rsidR="00716DB1" w:rsidRPr="005764E7" w:rsidRDefault="00D54B61" w:rsidP="00F838F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BB31E9" w:rsidRPr="00656B26">
        <w:rPr>
          <w:rFonts w:ascii="Angsana New" w:hAnsi="Angsana New"/>
          <w:sz w:val="28"/>
          <w:szCs w:val="28"/>
          <w:cs/>
        </w:rPr>
        <w:t>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bookmarkEnd w:id="0"/>
    <w:bookmarkEnd w:id="1"/>
    <w:p w14:paraId="766907D1" w14:textId="77777777" w:rsidR="002069D0" w:rsidRPr="005764E7" w:rsidRDefault="002069D0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147AF14" w14:textId="464A8FF4" w:rsidR="00F431AF" w:rsidRPr="00656B26" w:rsidRDefault="00D54B61" w:rsidP="00ED709E">
      <w:pPr>
        <w:tabs>
          <w:tab w:val="clear" w:pos="454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6B26">
        <w:rPr>
          <w:rFonts w:asciiTheme="majorBidi" w:hAnsiTheme="majorBidi" w:cstheme="majorBidi" w:hint="cs"/>
          <w:sz w:val="28"/>
          <w:szCs w:val="28"/>
          <w:cs/>
        </w:rPr>
        <w:t>งบการเงินระหว่างกาล</w:t>
      </w:r>
      <w:r w:rsidR="002069D0" w:rsidRPr="00656B26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069D0" w:rsidRPr="00F431AF">
        <w:rPr>
          <w:rFonts w:asciiTheme="majorBidi" w:hAnsiTheme="majorBidi" w:cstheme="majorBidi"/>
          <w:sz w:val="28"/>
          <w:szCs w:val="28"/>
        </w:rPr>
        <w:t>31</w:t>
      </w:r>
      <w:r w:rsidR="002069D0" w:rsidRPr="00656B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4B8C" w:rsidRPr="00F431AF">
        <w:rPr>
          <w:rFonts w:asciiTheme="majorBidi" w:hAnsiTheme="majorBidi" w:cstheme="majorBidi"/>
          <w:sz w:val="28"/>
          <w:szCs w:val="28"/>
        </w:rPr>
        <w:t>2563</w:t>
      </w:r>
      <w:r w:rsidR="002069D0" w:rsidRPr="00625007">
        <w:rPr>
          <w:rFonts w:asciiTheme="majorBidi" w:hAnsiTheme="majorBidi" w:cstheme="majorBidi"/>
          <w:sz w:val="28"/>
          <w:szCs w:val="28"/>
        </w:rPr>
        <w:t xml:space="preserve"> </w:t>
      </w:r>
    </w:p>
    <w:p w14:paraId="7CB95800" w14:textId="77777777" w:rsidR="00EE3BF7" w:rsidRPr="00656B26" w:rsidRDefault="00EE3BF7" w:rsidP="00ED709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cs/>
        </w:rPr>
      </w:pPr>
    </w:p>
    <w:p w14:paraId="71652572" w14:textId="77777777" w:rsidR="00A81BB8" w:rsidRPr="006D2266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284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05A76A8" w14:textId="77777777" w:rsidR="00A81BB8" w:rsidRPr="00383D9E" w:rsidRDefault="00A81BB8" w:rsidP="00ED709E">
      <w:pPr>
        <w:spacing w:before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396DAC6F" w14:textId="3D371D03" w:rsidR="00174051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="0091663A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มกราคม</w:t>
      </w:r>
      <w:r w:rsidR="00BD771F">
        <w:rPr>
          <w:rFonts w:ascii="Angsana New" w:hAnsi="Angsana New"/>
          <w:sz w:val="28"/>
          <w:szCs w:val="28"/>
        </w:rPr>
        <w:t xml:space="preserve"> </w:t>
      </w:r>
      <w:r w:rsidR="0091663A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</w:t>
      </w:r>
      <w:r w:rsidR="004768BF" w:rsidRPr="00656B26">
        <w:rPr>
          <w:rFonts w:ascii="Angsana New" w:hAnsi="Angsana New" w:hint="cs"/>
          <w:sz w:val="28"/>
          <w:szCs w:val="28"/>
          <w:cs/>
        </w:rPr>
        <w:t>เ</w:t>
      </w:r>
      <w:r w:rsidRPr="00656B26">
        <w:rPr>
          <w:rFonts w:ascii="Angsana New" w:hAnsi="Angsana New"/>
          <w:sz w:val="28"/>
          <w:szCs w:val="28"/>
          <w:cs/>
        </w:rPr>
        <w:t>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AE20C9" w14:textId="50DF2820" w:rsid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 w:hint="cs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sz w:val="28"/>
          <w:szCs w:val="28"/>
          <w:cs/>
        </w:rPr>
        <w:t>การนำมาตรฐานการรายงานทางง</w:t>
      </w:r>
      <w:r w:rsidR="00802D0F" w:rsidRPr="00656B26">
        <w:rPr>
          <w:rFonts w:ascii="Angsana New" w:hAnsi="Angsana New" w:hint="cs"/>
          <w:sz w:val="28"/>
          <w:szCs w:val="28"/>
          <w:cs/>
        </w:rPr>
        <w:t>บ</w:t>
      </w:r>
      <w:r w:rsidRPr="00656B26">
        <w:rPr>
          <w:rFonts w:ascii="Angsana New" w:hAnsi="Angsana New" w:hint="cs"/>
          <w:sz w:val="28"/>
          <w:szCs w:val="28"/>
          <w:cs/>
        </w:rPr>
        <w:t>การเงินดังกล่าวมาถือปฏิบัตินี้ ไม่มีผลกระทบอย่างเป็นสาระสำคัญต่อ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 w:hint="cs"/>
          <w:sz w:val="28"/>
          <w:szCs w:val="28"/>
          <w:cs/>
        </w:rPr>
        <w:t>ของ</w:t>
      </w:r>
      <w:r w:rsidRPr="00173DC8">
        <w:rPr>
          <w:rFonts w:ascii="Angsana New" w:hAnsi="Angsana New" w:hint="cs"/>
          <w:sz w:val="28"/>
          <w:szCs w:val="28"/>
          <w:cs/>
        </w:rPr>
        <w:t>บริษัท</w:t>
      </w:r>
      <w:r w:rsidR="00173DC8" w:rsidRPr="00173DC8">
        <w:rPr>
          <w:rFonts w:ascii="Angsana New" w:hAnsi="Angsana New" w:hint="cs"/>
          <w:sz w:val="28"/>
          <w:szCs w:val="28"/>
          <w:cs/>
        </w:rPr>
        <w:t>ยกเว้นที่จะกล่าวดังต่อไปนี้</w:t>
      </w:r>
    </w:p>
    <w:p w14:paraId="12BBFB9E" w14:textId="6CABD3E8" w:rsidR="00937866" w:rsidRPr="00937866" w:rsidRDefault="00937866" w:rsidP="00937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7866">
        <w:rPr>
          <w:rFonts w:ascii="Angsana New" w:hAnsi="Angsana New"/>
          <w:sz w:val="28"/>
          <w:szCs w:val="28"/>
          <w:cs/>
        </w:rPr>
        <w:t xml:space="preserve">ในระหว่างงวดบริษัทได้รับการยินยอมลดค่าเช่าจากผู้ให้เช่าเนื่องจากการแพร่ระบาดของโรคติดเชื้อไวรัสโคโรนา </w:t>
      </w:r>
      <w:r w:rsidRPr="00937866">
        <w:rPr>
          <w:rFonts w:ascii="Angsana New" w:hAnsi="Angsana New"/>
          <w:sz w:val="28"/>
          <w:szCs w:val="28"/>
        </w:rPr>
        <w:t xml:space="preserve">2019 </w:t>
      </w:r>
      <w:r w:rsidRPr="00937866">
        <w:rPr>
          <w:rFonts w:ascii="Angsana New" w:hAnsi="Angsana New"/>
          <w:sz w:val="28"/>
          <w:szCs w:val="28"/>
          <w:cs/>
        </w:rPr>
        <w:t>บริษัทเลือกที่จะไม่ประเมินว่าการยินยอมลดค่าเช่าดังกล่าวเป็นการเปลี่ยนแปลงสัญญาเช่า บริษัทบันทึกการยินยอมลดค่าเช่านั้นเสมือนว่า “ไม่ใช่การเปลี่ยนแปลงสัญญาเช่า” โดยรับรู้จำนวนเงินที่ได้รับการลดค่าเช่าไว้ในงบกำไรขาดทุนเบ็ดเสร็จอื่น</w:t>
      </w:r>
    </w:p>
    <w:p w14:paraId="032C6D67" w14:textId="2EA81A19" w:rsidR="00A81BB8" w:rsidRP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overflowPunct w:val="0"/>
        <w:autoSpaceDE w:val="0"/>
        <w:autoSpaceDN w:val="0"/>
        <w:adjustRightInd w:val="0"/>
        <w:spacing w:before="120" w:line="240" w:lineRule="auto"/>
        <w:ind w:left="567" w:hanging="28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ข. 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ที่จะมีผลบังคับใช้สำหรับ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Pr="00A81BB8">
        <w:rPr>
          <w:rFonts w:ascii="Angsana New" w:hAnsi="Angsana New"/>
          <w:b/>
          <w:bCs/>
          <w:sz w:val="28"/>
          <w:szCs w:val="28"/>
        </w:rPr>
        <w:t xml:space="preserve">1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มกราคม </w:t>
      </w:r>
      <w:r w:rsidRPr="00A81BB8">
        <w:rPr>
          <w:rFonts w:ascii="Angsana New" w:hAnsi="Angsana New"/>
          <w:b/>
          <w:bCs/>
          <w:sz w:val="28"/>
          <w:szCs w:val="28"/>
        </w:rPr>
        <w:t>2565</w:t>
      </w:r>
    </w:p>
    <w:p w14:paraId="46BE8D06" w14:textId="3257C895" w:rsidR="00781F4C" w:rsidRDefault="00781F4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0006E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มกราคม </w:t>
      </w:r>
      <w:r w:rsidR="0060006E">
        <w:rPr>
          <w:rFonts w:ascii="Angsana New" w:hAnsi="Angsana New"/>
          <w:snapToGrid w:val="0"/>
          <w:sz w:val="28"/>
          <w:szCs w:val="28"/>
          <w:lang w:eastAsia="th-TH"/>
        </w:rPr>
        <w:t>2565</w:t>
      </w: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AD4F0C4" w14:textId="26207894" w:rsidR="00A81BB8" w:rsidRPr="009D1555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highlight w:val="yellow"/>
        </w:rPr>
      </w:pPr>
      <w:r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D54B61"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งบการเงินระหว่างกาล</w:t>
      </w:r>
      <w:r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ของบริษัท</w:t>
      </w:r>
    </w:p>
    <w:p w14:paraId="4089CDED" w14:textId="05DDFF85" w:rsidR="009768F0" w:rsidRPr="00173DC8" w:rsidRDefault="00C74F3E" w:rsidP="00173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63979">
        <w:rPr>
          <w:rFonts w:ascii="Angsana New" w:eastAsia="Arial Unicode MS" w:hAnsi="Angsana New"/>
          <w:sz w:val="28"/>
          <w:szCs w:val="28"/>
        </w:rPr>
        <w:t> </w:t>
      </w:r>
    </w:p>
    <w:p w14:paraId="01ADD60B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37ADA154" w14:textId="09637A4D" w:rsidR="00AF1930" w:rsidRPr="005764E7" w:rsidRDefault="00F2053F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</w:tabs>
        <w:spacing w:before="120"/>
        <w:ind w:left="1497" w:hanging="1497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1B12F5C0" w14:textId="485C41E4" w:rsidR="00F2053F" w:rsidRPr="005764E7" w:rsidRDefault="00AF1930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หมายถึง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656B26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 w:rsidRPr="00656B26">
        <w:rPr>
          <w:rFonts w:ascii="Angsana New" w:hAnsi="Angsana New" w:hint="cs"/>
          <w:sz w:val="28"/>
          <w:szCs w:val="28"/>
          <w:cs/>
        </w:rPr>
        <w:t>หรือ</w:t>
      </w:r>
      <w:r w:rsidR="0049303E" w:rsidRPr="00656B26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283"/>
        <w:gridCol w:w="3969"/>
      </w:tblGrid>
      <w:tr w:rsidR="00AB6CAA" w:rsidRPr="005764E7" w14:paraId="49B3ECBE" w14:textId="77777777" w:rsidTr="00ED709E">
        <w:trPr>
          <w:trHeight w:hRule="exact" w:val="432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14:paraId="7744A05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1EC7C79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140456A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14:paraId="3336E360" w14:textId="77777777" w:rsidTr="00ED709E">
        <w:trPr>
          <w:trHeight w:hRule="exact" w:val="432"/>
        </w:trPr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14:paraId="168E0AF8" w14:textId="77777777" w:rsidR="00AB6CAA" w:rsidRPr="00656B26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62478CA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DECDF14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1E7E788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5BBD9CEF" w14:textId="63D9300D" w:rsidR="00AB6CAA" w:rsidRPr="00656B26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  <w:vAlign w:val="bottom"/>
          </w:tcPr>
          <w:p w14:paraId="143A6C7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206003C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14:paraId="72DDCB88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74E2E7EC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3FE845D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CCD165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14:paraId="1235510F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41D623C1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4F268CF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4FB92A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381D20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227357C3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3DFA86D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F14C0D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3DD48E3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5C246F8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929529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153258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BA9805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E613884" w14:textId="0F1B367B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12C1D39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0DEB46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72D98E4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366ED28" w14:textId="2205D225" w:rsidR="00AB6CAA" w:rsidRPr="00656B26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sz w:val="28"/>
                <w:szCs w:val="28"/>
              </w:rPr>
              <w:t xml:space="preserve">-  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A4DC3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5A1FFA7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5068EC61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1C86F4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16244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FADFCF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41DAF7C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6441197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307A7DA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632B1C6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C473CF6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860A15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7E1AD08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5BF059D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14:paraId="090E7CF8" w14:textId="77777777" w:rsidTr="00ED709E">
        <w:tc>
          <w:tcPr>
            <w:tcW w:w="5245" w:type="dxa"/>
          </w:tcPr>
          <w:p w14:paraId="03FA9CE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40624DB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64C52B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92DFC1B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DB00782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5FF768A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3A13DC0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D52FC77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4D84B62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656F168" w14:textId="728D498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4AC09F" w14:textId="1BCC61EA" w:rsidR="00004735" w:rsidRDefault="00004735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AD512CC" w14:textId="77777777" w:rsidR="00004735" w:rsidRDefault="00004735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C671BFC" w14:textId="48D09E55" w:rsidR="006E1D17" w:rsidRPr="00656B26" w:rsidRDefault="00FD4B2B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lastRenderedPageBreak/>
        <w:t xml:space="preserve">    </w:t>
      </w:r>
      <w:r w:rsidR="00EA4DE6" w:rsidRPr="00656B26">
        <w:rPr>
          <w:rFonts w:ascii="Angsana New" w:hAnsi="Angsana New"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252"/>
      </w:tblGrid>
      <w:tr w:rsidR="00EA4DE6" w:rsidRPr="005764E7" w14:paraId="53964EB2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656B26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ED709E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656B26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656B26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 w:rsidRPr="00656B2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656B26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656B26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14:paraId="50F6576E" w14:textId="1E4E89C3" w:rsidR="00694EC9" w:rsidRPr="005764E7" w:rsidRDefault="004302A6" w:rsidP="008C70B8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2" w:right="-163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62500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62500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62500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625007">
        <w:rPr>
          <w:rFonts w:ascii="Angsana New" w:hAnsi="Angsana New"/>
          <w:sz w:val="28"/>
          <w:szCs w:val="28"/>
          <w:cs/>
        </w:rPr>
        <w:t>ที่เกี่ยวข้องกัน 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A7624E">
        <w:rPr>
          <w:rFonts w:ascii="Angsana New" w:hAnsi="Angsana New"/>
          <w:sz w:val="28"/>
          <w:szCs w:val="28"/>
        </w:rPr>
        <w:t>30</w:t>
      </w:r>
      <w:r w:rsidR="00A7624E" w:rsidRPr="005764E7">
        <w:rPr>
          <w:rFonts w:ascii="Angsana New" w:hAnsi="Angsana New"/>
          <w:sz w:val="28"/>
          <w:szCs w:val="28"/>
        </w:rPr>
        <w:t xml:space="preserve"> </w:t>
      </w:r>
      <w:r w:rsidR="00A7624E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D174F3" w:rsidRPr="00625007">
        <w:rPr>
          <w:rFonts w:ascii="Angsana New" w:hAnsi="Angsana New"/>
          <w:sz w:val="28"/>
          <w:szCs w:val="28"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DD7817">
        <w:rPr>
          <w:rFonts w:ascii="Angsana New" w:hAnsi="Angsana New"/>
          <w:sz w:val="28"/>
          <w:szCs w:val="28"/>
        </w:rPr>
        <w:t xml:space="preserve">4 </w:t>
      </w:r>
      <w:r w:rsidR="00B5724F" w:rsidRPr="00625007">
        <w:rPr>
          <w:rFonts w:ascii="Angsana New" w:hAnsi="Angsana New" w:hint="cs"/>
          <w:sz w:val="28"/>
          <w:szCs w:val="28"/>
          <w:cs/>
        </w:rPr>
        <w:t>และ</w:t>
      </w:r>
      <w:r w:rsidR="00144971" w:rsidRPr="0062500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625007">
        <w:rPr>
          <w:rFonts w:ascii="Angsana New" w:hAnsi="Angsana New" w:hint="cs"/>
          <w:sz w:val="28"/>
          <w:szCs w:val="28"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>31</w:t>
      </w:r>
      <w:r w:rsidR="008C70B8" w:rsidRPr="00656B26">
        <w:rPr>
          <w:rFonts w:ascii="Angsana New" w:hAnsi="Angsana New" w:hint="cs"/>
          <w:sz w:val="28"/>
          <w:szCs w:val="28"/>
          <w:cs/>
        </w:rPr>
        <w:t xml:space="preserve">      </w:t>
      </w:r>
      <w:r w:rsidR="0049699A" w:rsidRPr="00656B26">
        <w:rPr>
          <w:rFonts w:ascii="Angsana New" w:hAnsi="Angsana New" w:hint="cs"/>
          <w:sz w:val="28"/>
          <w:szCs w:val="28"/>
          <w:cs/>
        </w:rPr>
        <w:t>ธันวาคม</w:t>
      </w:r>
      <w:r w:rsidR="0049699A" w:rsidRPr="00B93FB2">
        <w:rPr>
          <w:rFonts w:ascii="Angsana New" w:hAnsi="Angsana New" w:hint="cs"/>
          <w:sz w:val="28"/>
          <w:szCs w:val="28"/>
        </w:rPr>
        <w:t xml:space="preserve"> </w:t>
      </w:r>
      <w:r w:rsidR="00DD7817">
        <w:rPr>
          <w:rFonts w:ascii="Angsana New" w:hAnsi="Angsana New"/>
          <w:sz w:val="28"/>
          <w:szCs w:val="28"/>
        </w:rPr>
        <w:t>2563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6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84"/>
        <w:gridCol w:w="2040"/>
        <w:gridCol w:w="284"/>
        <w:gridCol w:w="1928"/>
      </w:tblGrid>
      <w:tr w:rsidR="005C39A8" w:rsidRPr="005764E7" w14:paraId="7573939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6D12D63D" w:rsidR="00797FA6" w:rsidRPr="00656B26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FA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33EBED92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07447B3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B1B506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E8B38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ED0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C9F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E0E3A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0D8A7F4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145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1F620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C015D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418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8B5E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128D5079" w14:textId="77777777" w:rsidTr="006309D3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7585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93CCA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E0A8A" w14:textId="0E2BB60A" w:rsidR="00797FA6" w:rsidRPr="00E52DC1" w:rsidRDefault="006309D3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553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B37ED" w14:textId="5F73C063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97FA6" w:rsidRPr="005764E7" w14:paraId="746AE63A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EF7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3D3A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1160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69F0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02C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8393147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7B4C52EF" w14:textId="77777777" w:rsidTr="00630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2C27D4CB" w:rsidR="00797FA6" w:rsidRPr="00656B26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7EDABB7D" w:rsidR="00797FA6" w:rsidRPr="00E52DC1" w:rsidRDefault="001D5549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6A8902B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797FA6" w:rsidRPr="005764E7" w14:paraId="0846B6C4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B42D0F1" w14:textId="77777777" w:rsidTr="00630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3CB1B75E" w:rsidR="00797FA6" w:rsidRPr="00E52DC1" w:rsidRDefault="006309D3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2241C88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797FA6" w:rsidRPr="005764E7" w14:paraId="295A4500" w14:textId="77777777" w:rsidTr="00630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5100EF8E" w:rsidR="00797FA6" w:rsidRPr="00E52DC1" w:rsidRDefault="001D5549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689446B4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5077E40B" w:rsidR="00CC3048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tbl>
      <w:tblPr>
        <w:tblW w:w="10057" w:type="dxa"/>
        <w:tblInd w:w="-284" w:type="dxa"/>
        <w:tblLook w:val="0000" w:firstRow="0" w:lastRow="0" w:firstColumn="0" w:lastColumn="0" w:noHBand="0" w:noVBand="0"/>
      </w:tblPr>
      <w:tblGrid>
        <w:gridCol w:w="5529"/>
        <w:gridCol w:w="284"/>
        <w:gridCol w:w="2032"/>
        <w:gridCol w:w="236"/>
        <w:gridCol w:w="1976"/>
      </w:tblGrid>
      <w:tr w:rsidR="002D4FD1" w:rsidRPr="005764E7" w14:paraId="3B6F7083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5A9DFA44" w:rsidR="00797FA6" w:rsidRPr="00B94E18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748C334C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7174F76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3D1255C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03441B99" w:rsidR="00797FA6" w:rsidRPr="00B94E18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797FA6" w:rsidRPr="005764E7" w14:paraId="57846AEA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66E3760D" w:rsidR="00797FA6" w:rsidRPr="00B94E18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797FA6" w:rsidRPr="005764E7" w14:paraId="39A483FF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3F34B6C7" w:rsidR="00797FA6" w:rsidRPr="00B94E18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797FA6" w:rsidRPr="005764E7" w14:paraId="73C19238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6454C9E8" w:rsidR="00797FA6" w:rsidRPr="00B94E18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C97376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797FA6" w:rsidRPr="005764E7" w14:paraId="631C16DC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23D2AC6A" w:rsidR="00797FA6" w:rsidRPr="00656B26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129,656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A0F5076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131,530</w:t>
            </w:r>
          </w:p>
        </w:tc>
      </w:tr>
      <w:tr w:rsidR="00797FA6" w:rsidRPr="005764E7" w14:paraId="57839A66" w14:textId="77777777" w:rsidTr="005E443C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642D1DE5" w:rsidR="00797FA6" w:rsidRPr="00656B26" w:rsidRDefault="005E443C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4226222F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152,674</w:t>
            </w:r>
          </w:p>
        </w:tc>
      </w:tr>
      <w:tr w:rsidR="00797FA6" w:rsidRPr="005764E7" w14:paraId="21C20092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EC714AB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670C74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0F98C81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407B5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0BC8647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A9C9963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6A1932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18B7DE2" w14:textId="77777777" w:rsidTr="00990619">
        <w:trPr>
          <w:trHeight w:hRule="exact" w:val="432"/>
        </w:trPr>
        <w:tc>
          <w:tcPr>
            <w:tcW w:w="5529" w:type="dxa"/>
            <w:vAlign w:val="bottom"/>
          </w:tcPr>
          <w:p w14:paraId="54B21D35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A4CAB08" w14:textId="1C1A734A" w:rsidR="00797FA6" w:rsidRPr="00B94E18" w:rsidRDefault="00990619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5A4A0CE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5DCC557" w14:textId="3C2EC369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797FA6" w:rsidRPr="005764E7" w14:paraId="6C7E9AD6" w14:textId="77777777" w:rsidTr="00990619">
        <w:trPr>
          <w:trHeight w:hRule="exact" w:val="432"/>
        </w:trPr>
        <w:tc>
          <w:tcPr>
            <w:tcW w:w="5529" w:type="dxa"/>
            <w:vAlign w:val="bottom"/>
          </w:tcPr>
          <w:p w14:paraId="3F693ACB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3DC599E7" w:rsidR="00797FA6" w:rsidRPr="00B94E18" w:rsidRDefault="00990619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9723E4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4ECB68C1" w14:textId="7752465A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797FA6" w:rsidRPr="005764E7" w14:paraId="067ECE41" w14:textId="77777777" w:rsidTr="00990619">
        <w:trPr>
          <w:trHeight w:hRule="exact" w:val="432"/>
        </w:trPr>
        <w:tc>
          <w:tcPr>
            <w:tcW w:w="5529" w:type="dxa"/>
            <w:vAlign w:val="bottom"/>
          </w:tcPr>
          <w:p w14:paraId="5007051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60ADF959" w:rsidR="00797FA6" w:rsidRPr="00B94E18" w:rsidRDefault="00990619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07E0E627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797FA6" w:rsidRPr="005764E7" w14:paraId="5A401E06" w14:textId="77777777" w:rsidTr="006C2AA6">
        <w:trPr>
          <w:trHeight w:hRule="exact" w:val="432"/>
        </w:trPr>
        <w:tc>
          <w:tcPr>
            <w:tcW w:w="5529" w:type="dxa"/>
            <w:vAlign w:val="bottom"/>
          </w:tcPr>
          <w:p w14:paraId="49BB3CE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651C17CD" w14:textId="4C389849" w:rsidR="00797FA6" w:rsidRPr="00B94E18" w:rsidRDefault="006C2A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01C9FB7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3CC12F4B" w14:textId="40154855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</w:tr>
      <w:tr w:rsidR="00797FA6" w:rsidRPr="005764E7" w14:paraId="6E4C67CD" w14:textId="77777777" w:rsidTr="006C2AA6">
        <w:trPr>
          <w:trHeight w:hRule="exact" w:val="432"/>
        </w:trPr>
        <w:tc>
          <w:tcPr>
            <w:tcW w:w="5529" w:type="dxa"/>
            <w:vAlign w:val="bottom"/>
          </w:tcPr>
          <w:p w14:paraId="68CCAB7C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EDBB60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C9D2" w14:textId="00CC0DB5" w:rsidR="00797FA6" w:rsidRPr="00656B26" w:rsidRDefault="006C2A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1,698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6C2408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145B8" w14:textId="004776FE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97FA6" w:rsidRPr="005764E7" w14:paraId="00EAFFFA" w14:textId="77777777" w:rsidTr="006C2AA6">
        <w:trPr>
          <w:trHeight w:hRule="exact" w:val="432"/>
        </w:trPr>
        <w:tc>
          <w:tcPr>
            <w:tcW w:w="5529" w:type="dxa"/>
            <w:vAlign w:val="bottom"/>
          </w:tcPr>
          <w:p w14:paraId="04371A03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04CCFA85" w:rsidR="00797FA6" w:rsidRPr="00B94E18" w:rsidRDefault="006C2A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36" w:type="dxa"/>
            <w:vAlign w:val="bottom"/>
          </w:tcPr>
          <w:p w14:paraId="35CF7F9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087003D1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797FA6" w:rsidRPr="005764E7" w14:paraId="40EAAC5F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26AC61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328D2F8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6456D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3D640398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EE391FD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5E37D4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606AAC43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5F5E6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20B4B07E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3256A5C1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0B6463F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261853" w14:textId="77777777" w:rsidR="00797FA6" w:rsidRPr="00EF694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FDCAD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141BF5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2FD14DD9" w14:textId="77777777" w:rsidTr="00C4113D">
        <w:trPr>
          <w:trHeight w:hRule="exact" w:val="432"/>
        </w:trPr>
        <w:tc>
          <w:tcPr>
            <w:tcW w:w="5529" w:type="dxa"/>
            <w:vAlign w:val="bottom"/>
          </w:tcPr>
          <w:p w14:paraId="4121B095" w14:textId="58D0F7D3" w:rsidR="00797FA6" w:rsidRPr="00656B26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</w:tcPr>
          <w:p w14:paraId="44802B4E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468EC716" w:rsidR="00797FA6" w:rsidRPr="00C4113D" w:rsidRDefault="00C4113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411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35,138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9CD22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62CB1FF1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57,051</w:t>
            </w:r>
          </w:p>
        </w:tc>
      </w:tr>
      <w:tr w:rsidR="00797FA6" w:rsidRPr="005764E7" w14:paraId="6695E0A5" w14:textId="77777777" w:rsidTr="00C4113D">
        <w:trPr>
          <w:trHeight w:hRule="exact" w:val="432"/>
        </w:trPr>
        <w:tc>
          <w:tcPr>
            <w:tcW w:w="5529" w:type="dxa"/>
            <w:vAlign w:val="bottom"/>
          </w:tcPr>
          <w:p w14:paraId="0BA458F3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38902A61" w:rsidR="00797FA6" w:rsidRPr="00C4113D" w:rsidRDefault="00C4113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113D">
              <w:rPr>
                <w:rFonts w:ascii="Angsana New" w:hAnsi="Angsana New"/>
                <w:sz w:val="28"/>
                <w:szCs w:val="28"/>
                <w:lang w:val="en-US"/>
              </w:rPr>
              <w:t>35,138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6A56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6A74CE69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57,051</w:t>
            </w:r>
          </w:p>
        </w:tc>
      </w:tr>
      <w:tr w:rsidR="000E3D6F" w:rsidRPr="005764E7" w14:paraId="01F0E60A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5AD28474" w14:textId="77777777" w:rsidR="000E3D6F" w:rsidRPr="00656B26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9303D77" w14:textId="77777777" w:rsidR="000E3D6F" w:rsidRPr="005764E7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0E3D6F" w:rsidRPr="00EF6947" w:rsidRDefault="000E3D6F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DFC45" w14:textId="77777777" w:rsidR="000E3D6F" w:rsidRPr="005764E7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0E3D6F" w:rsidRDefault="000E3D6F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97FA6" w:rsidRPr="005764E7" w14:paraId="65AFE191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31321480" w14:textId="77777777" w:rsidR="00797FA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" w:name="_Hlk56427906"/>
            <w:r w:rsidRPr="00656B26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  <w:p w14:paraId="3B394055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4116C31B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58733A18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FB900ED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361F59E1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CE024B7" w14:textId="77777777" w:rsidR="000E3D6F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452E2EC" w14:textId="6BC7D916" w:rsidR="000E3D6F" w:rsidRPr="00656B26" w:rsidRDefault="000E3D6F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AD86F65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vAlign w:val="center"/>
          </w:tcPr>
          <w:p w14:paraId="3C36529A" w14:textId="77777777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B0BC0C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</w:tcPr>
          <w:p w14:paraId="5CEF5C2C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7FA6" w:rsidRPr="005764E7" w14:paraId="6AE7A992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276D72DC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2CDC2D1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15BA12DD" w14:textId="77777777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725D6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247656AB" w14:textId="77777777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97FA6" w:rsidRPr="005764E7" w14:paraId="3A6B705A" w14:textId="77777777" w:rsidTr="00C4113D">
        <w:trPr>
          <w:trHeight w:hRule="exact" w:val="432"/>
        </w:trPr>
        <w:tc>
          <w:tcPr>
            <w:tcW w:w="5529" w:type="dxa"/>
            <w:vAlign w:val="bottom"/>
          </w:tcPr>
          <w:p w14:paraId="546142D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324F302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9C38" w14:textId="0DB6993E" w:rsidR="00797FA6" w:rsidRPr="00C4113D" w:rsidRDefault="00C4113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411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C57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45E1E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797FA6" w:rsidRPr="005764E7" w14:paraId="5BECDB0C" w14:textId="77777777" w:rsidTr="00C4113D">
        <w:trPr>
          <w:trHeight w:hRule="exact" w:val="432"/>
        </w:trPr>
        <w:tc>
          <w:tcPr>
            <w:tcW w:w="5529" w:type="dxa"/>
            <w:vAlign w:val="bottom"/>
          </w:tcPr>
          <w:p w14:paraId="46C2032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1C002D43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5365C" w14:textId="3121965F" w:rsidR="00797FA6" w:rsidRPr="00C4113D" w:rsidRDefault="00C4113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113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34B28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6E7F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  <w:tr w:rsidR="00281C72" w:rsidRPr="005764E7" w14:paraId="3EA625E0" w14:textId="77777777" w:rsidTr="006E371E">
        <w:trPr>
          <w:trHeight w:hRule="exact" w:val="432"/>
        </w:trPr>
        <w:tc>
          <w:tcPr>
            <w:tcW w:w="5529" w:type="dxa"/>
            <w:vAlign w:val="bottom"/>
          </w:tcPr>
          <w:p w14:paraId="1F24CE4A" w14:textId="77777777" w:rsidR="00281C72" w:rsidRPr="00656B26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0AA8E6" w14:textId="77777777" w:rsidR="00281C72" w:rsidRPr="005764E7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FE6C5A" w14:textId="77777777" w:rsidR="00281C72" w:rsidRPr="00C4113D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F88A5" w14:textId="77777777" w:rsidR="00281C72" w:rsidRPr="005764E7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F484" w14:textId="77777777" w:rsidR="00281C72" w:rsidRPr="005764E7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81C72" w:rsidRPr="00F91BB1" w14:paraId="0ED4BEBB" w14:textId="77777777" w:rsidTr="00492E5B">
        <w:trPr>
          <w:trHeight w:hRule="exact" w:val="432"/>
        </w:trPr>
        <w:tc>
          <w:tcPr>
            <w:tcW w:w="5529" w:type="dxa"/>
            <w:vAlign w:val="bottom"/>
          </w:tcPr>
          <w:p w14:paraId="0707C584" w14:textId="745F3ABB" w:rsidR="00281C72" w:rsidRPr="00656B26" w:rsidRDefault="00F675DB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4" w:type="dxa"/>
          </w:tcPr>
          <w:p w14:paraId="50310E4D" w14:textId="77777777" w:rsidR="00281C72" w:rsidRPr="005764E7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E8667" w14:textId="4685206F" w:rsidR="00281C72" w:rsidRPr="00C4113D" w:rsidRDefault="00492E5B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2E5B">
              <w:rPr>
                <w:rFonts w:ascii="Angsana New" w:hAnsi="Angsana New"/>
                <w:sz w:val="28"/>
                <w:szCs w:val="28"/>
                <w:lang w:val="en-US"/>
              </w:rPr>
              <w:t>3,42</w:t>
            </w:r>
            <w:r w:rsidR="001E16A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DC82" w14:textId="77777777" w:rsidR="00281C72" w:rsidRPr="00DF6445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63ED1" w14:textId="0292EF92" w:rsidR="00281C72" w:rsidRPr="00DF6445" w:rsidRDefault="00DF6445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6445">
              <w:rPr>
                <w:rFonts w:ascii="Angsana New" w:hAnsi="Angsana New"/>
                <w:sz w:val="28"/>
                <w:szCs w:val="28"/>
                <w:lang w:val="en-US"/>
              </w:rPr>
              <w:t>3,336</w:t>
            </w:r>
          </w:p>
        </w:tc>
      </w:tr>
    </w:tbl>
    <w:bookmarkEnd w:id="2"/>
    <w:p w14:paraId="1B89F04B" w14:textId="50937E4A" w:rsidR="0048682A" w:rsidRPr="005764E7" w:rsidRDefault="000E38F9" w:rsidP="008C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92" w:right="-16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656B26">
        <w:rPr>
          <w:rFonts w:ascii="Angsana New" w:hAnsi="Angsana New"/>
          <w:sz w:val="28"/>
          <w:szCs w:val="28"/>
          <w:cs/>
        </w:rPr>
        <w:t>สำหรับ</w:t>
      </w:r>
      <w:r w:rsidR="00544323" w:rsidRPr="00656B26">
        <w:rPr>
          <w:rFonts w:ascii="Angsana New" w:hAnsi="Angsana New" w:hint="cs"/>
          <w:sz w:val="28"/>
          <w:szCs w:val="28"/>
          <w:cs/>
        </w:rPr>
        <w:t>งวด</w:t>
      </w:r>
      <w:r w:rsidR="00144971" w:rsidRPr="00656B26">
        <w:rPr>
          <w:rFonts w:ascii="Angsana New" w:hAnsi="Angsana New" w:hint="cs"/>
          <w:sz w:val="28"/>
          <w:szCs w:val="28"/>
          <w:cs/>
        </w:rPr>
        <w:t>สามเดือน</w:t>
      </w:r>
      <w:r w:rsidR="00317F1C" w:rsidRPr="00656B26">
        <w:rPr>
          <w:rFonts w:ascii="Angsana New" w:hAnsi="Angsana New" w:hint="cs"/>
          <w:sz w:val="28"/>
          <w:szCs w:val="28"/>
          <w:cs/>
        </w:rPr>
        <w:t>และหกเดือน</w:t>
      </w:r>
      <w:r w:rsidR="00D51A19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656B26">
        <w:rPr>
          <w:rFonts w:ascii="Angsana New" w:hAnsi="Angsana New" w:hint="cs"/>
          <w:sz w:val="28"/>
          <w:szCs w:val="28"/>
          <w:cs/>
        </w:rPr>
        <w:t xml:space="preserve">่ </w:t>
      </w:r>
      <w:r w:rsidR="008C70B8" w:rsidRPr="00656B26">
        <w:rPr>
          <w:rFonts w:ascii="Angsana New" w:hAnsi="Angsana New" w:hint="cs"/>
          <w:sz w:val="28"/>
          <w:szCs w:val="28"/>
        </w:rPr>
        <w:t xml:space="preserve"> </w:t>
      </w:r>
      <w:r w:rsidR="008C70B8" w:rsidRPr="00D8709C">
        <w:rPr>
          <w:rFonts w:ascii="Angsana New" w:hAnsi="Angsana New" w:hint="cs"/>
          <w:sz w:val="28"/>
          <w:szCs w:val="28"/>
        </w:rPr>
        <w:t xml:space="preserve"> </w:t>
      </w:r>
      <w:r w:rsidR="008C70B8" w:rsidRPr="00B93FB2">
        <w:rPr>
          <w:rFonts w:ascii="Angsana New" w:hAnsi="Angsana New" w:hint="cs"/>
          <w:sz w:val="28"/>
          <w:szCs w:val="28"/>
        </w:rPr>
        <w:t xml:space="preserve"> </w:t>
      </w:r>
      <w:r w:rsidR="00A7624E" w:rsidRPr="00416ECC">
        <w:rPr>
          <w:rFonts w:ascii="Angsana New" w:hAnsi="Angsana New"/>
          <w:sz w:val="28"/>
          <w:szCs w:val="28"/>
        </w:rPr>
        <w:t>3</w:t>
      </w:r>
      <w:r w:rsidR="00A7624E">
        <w:rPr>
          <w:rFonts w:ascii="Angsana New" w:hAnsi="Angsana New"/>
          <w:sz w:val="28"/>
          <w:szCs w:val="28"/>
          <w:lang w:val="en-ZW"/>
        </w:rPr>
        <w:t>0</w:t>
      </w:r>
      <w:r w:rsidR="00A7624E" w:rsidRPr="00416ECC">
        <w:rPr>
          <w:rFonts w:ascii="Angsana New" w:hAnsi="Angsana New"/>
          <w:sz w:val="28"/>
          <w:szCs w:val="28"/>
        </w:rPr>
        <w:t xml:space="preserve"> </w:t>
      </w:r>
      <w:r w:rsidR="00A7624E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8302BC" w:rsidRPr="00625007">
        <w:rPr>
          <w:rFonts w:ascii="Angsana New" w:hAnsi="Angsana New"/>
          <w:sz w:val="28"/>
          <w:szCs w:val="28"/>
        </w:rPr>
        <w:t xml:space="preserve"> </w:t>
      </w:r>
      <w:r w:rsidR="000448CF">
        <w:rPr>
          <w:rFonts w:ascii="Angsana New" w:hAnsi="Angsana New"/>
          <w:sz w:val="28"/>
          <w:szCs w:val="28"/>
        </w:rPr>
        <w:t>2564</w:t>
      </w:r>
      <w:r w:rsidR="00144971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656B26">
        <w:rPr>
          <w:rFonts w:ascii="Angsana New" w:hAnsi="Angsana New"/>
          <w:sz w:val="28"/>
          <w:szCs w:val="28"/>
          <w:cs/>
        </w:rPr>
        <w:t>และ</w:t>
      </w:r>
      <w:r w:rsidR="00D51A19" w:rsidRPr="00625007">
        <w:rPr>
          <w:rFonts w:ascii="Angsana New" w:hAnsi="Angsana New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A105CD">
        <w:rPr>
          <w:rFonts w:ascii="Angsana New" w:hAnsi="Angsana New"/>
          <w:sz w:val="28"/>
          <w:szCs w:val="28"/>
        </w:rPr>
        <w:t>3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078"/>
        <w:gridCol w:w="1276"/>
        <w:gridCol w:w="283"/>
        <w:gridCol w:w="1276"/>
        <w:gridCol w:w="283"/>
        <w:gridCol w:w="1276"/>
        <w:gridCol w:w="284"/>
        <w:gridCol w:w="1362"/>
      </w:tblGrid>
      <w:tr w:rsidR="000448CF" w:rsidRPr="005764E7" w14:paraId="03A8A5C1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72EBBAE4" w14:textId="77777777" w:rsidR="000448CF" w:rsidRPr="00625007" w:rsidRDefault="000448C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  <w:tcBorders>
              <w:bottom w:val="single" w:sz="4" w:space="0" w:color="auto"/>
            </w:tcBorders>
          </w:tcPr>
          <w:p w14:paraId="0358E07C" w14:textId="13DE3C67" w:rsidR="000448CF" w:rsidRPr="005764E7" w:rsidRDefault="000448C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7F1C" w:rsidRPr="005764E7" w14:paraId="14A30C1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75DBD984" w14:textId="77777777" w:rsidR="00317F1C" w:rsidRPr="00625007" w:rsidRDefault="00317F1C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</w:tcPr>
          <w:p w14:paraId="0EA5FF9B" w14:textId="788C28E0" w:rsidR="00317F1C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0125BD"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E6DF9AA" w14:textId="77777777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05440BD1" w14:textId="7BABF369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0E34A4CD" w14:textId="77777777" w:rsidR="00317F1C" w:rsidRPr="00656B26" w:rsidRDefault="00317F1C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06BA1976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182C3F9E" w14:textId="77777777" w:rsidR="000125BD" w:rsidRPr="00625007" w:rsidRDefault="000125BD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</w:tcPr>
          <w:p w14:paraId="749156C1" w14:textId="5D468794" w:rsidR="000125BD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25BD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25BD" w:rsidRPr="005764E7" w14:paraId="0C03E4EC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7DC4175E" w14:textId="77777777" w:rsidR="000125BD" w:rsidRPr="0062500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6C17B2A" w14:textId="795695C8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14:paraId="714B359B" w14:textId="77777777" w:rsidR="000125BD" w:rsidRPr="0062500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2A4AA0B4" w14:textId="4943B78A" w:rsidR="000125BD" w:rsidRPr="002D131C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0125BD" w:rsidRPr="005764E7" w14:paraId="16C16CA2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5CF59044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3AC6DDF" w14:textId="63A7BB5E" w:rsidR="000125BD" w:rsidRPr="000125BD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right w:val="nil"/>
            </w:tcBorders>
          </w:tcPr>
          <w:p w14:paraId="18FFF6CE" w14:textId="77777777" w:rsidR="000125BD" w:rsidRPr="00656B26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EABFACE" w14:textId="3DE4DF79" w:rsidR="000125BD" w:rsidRPr="00656B26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125BD" w:rsidRPr="005764E7" w14:paraId="3EAAE12F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004934A5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DB49" w14:textId="05071039" w:rsidR="000125BD" w:rsidRPr="000448CF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84BF8F" w14:textId="030266AE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4A3A" w14:textId="7DE9598A" w:rsidR="000125BD" w:rsidRPr="000125BD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center"/>
          </w:tcPr>
          <w:p w14:paraId="594A6DFE" w14:textId="77777777" w:rsidR="000125BD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D53F6" w14:textId="7E9CE667" w:rsidR="000125BD" w:rsidRPr="00B1052E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57AD1C0" w14:textId="77777777" w:rsidR="000125BD" w:rsidRPr="005764E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D866D" w14:textId="09CCD009" w:rsidR="000125BD" w:rsidRPr="005764E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125BD" w:rsidRPr="005764E7" w14:paraId="1FA3CAF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12835C3F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36F871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9C7F72E" w14:textId="76CE2A3A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769A2D" w14:textId="43B5A000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F651C7A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505A083" w14:textId="176A9865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3EBBE93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25FABFFB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4DCB53C9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69AE23D8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8C8C74A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6EF52A2" w14:textId="7DE5ED2D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58A2058F" w14:textId="77627354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7406CD4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C34F6" w14:textId="15026098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489E6F" w14:textId="77777777" w:rsidR="000125BD" w:rsidRPr="005764E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9F2AC5D" w14:textId="77777777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195B8288" w14:textId="77777777" w:rsidTr="0039774C">
        <w:trPr>
          <w:trHeight w:hRule="exact" w:val="432"/>
        </w:trPr>
        <w:tc>
          <w:tcPr>
            <w:tcW w:w="4078" w:type="dxa"/>
            <w:vAlign w:val="bottom"/>
          </w:tcPr>
          <w:p w14:paraId="0C5A2FD2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1E120" w14:textId="405DD2E1" w:rsidR="000125BD" w:rsidRPr="00204B7F" w:rsidRDefault="00204B7F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BA265" w14:textId="49924A1C" w:rsidR="000125BD" w:rsidRPr="005764E7" w:rsidRDefault="000125BD" w:rsidP="0020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510B" w14:textId="7960196A" w:rsidR="000125BD" w:rsidRPr="000448CF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448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AF462B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1751" w14:textId="61FF5AA6" w:rsidR="000125BD" w:rsidRPr="005764E7" w:rsidRDefault="00204B7F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A6763C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C6A6" w14:textId="5678F1FD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0125BD" w:rsidRPr="005764E7" w14:paraId="1AECB653" w14:textId="77777777" w:rsidTr="0039774C">
        <w:trPr>
          <w:trHeight w:hRule="exact" w:val="432"/>
        </w:trPr>
        <w:tc>
          <w:tcPr>
            <w:tcW w:w="4078" w:type="dxa"/>
            <w:vAlign w:val="bottom"/>
          </w:tcPr>
          <w:p w14:paraId="66AB6608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E7F09" w14:textId="6A6FE70A" w:rsidR="000125BD" w:rsidRPr="00656B26" w:rsidRDefault="00204B7F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CA6740" w14:textId="70965101" w:rsidR="000125BD" w:rsidRPr="005764E7" w:rsidRDefault="000125BD" w:rsidP="0020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63DCF" w14:textId="76BBE174" w:rsidR="000125BD" w:rsidRPr="000448CF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48C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A78F78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E2689" w14:textId="1C45815A" w:rsidR="000125BD" w:rsidRPr="00204B7F" w:rsidRDefault="00204B7F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8924AB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09839" w14:textId="035A8855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0125BD" w:rsidRPr="005764E7" w14:paraId="54BE470D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061B4C0C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1AD008D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CF07BAA" w14:textId="2E4C56DC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0411D2F" w14:textId="54E7D558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770FCC9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097016" w14:textId="6E37A2E4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E1DD7E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9F19A6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677019B8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22B89671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4AFFEC2D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4C74DCC" w14:textId="24FAF7C4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E7022ED" w14:textId="10C51BC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0501C80F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F8A893" w14:textId="749EA3E0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3467FE5F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4965CBA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7F13E76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529792FE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404AD9F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385214CB" w14:textId="5714493F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BEEEA60" w14:textId="1D008745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BCF67D8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A21F05" w14:textId="30648858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18CDADB" w14:textId="77777777" w:rsidR="000125BD" w:rsidRPr="005764E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3B4EDCE" w14:textId="77777777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3688D936" w14:textId="77777777" w:rsidTr="0054166C">
        <w:trPr>
          <w:trHeight w:hRule="exact" w:val="432"/>
        </w:trPr>
        <w:tc>
          <w:tcPr>
            <w:tcW w:w="4078" w:type="dxa"/>
            <w:vAlign w:val="bottom"/>
          </w:tcPr>
          <w:p w14:paraId="39A14617" w14:textId="206C4E7B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A2EF" w14:textId="6BC98C65" w:rsidR="000125BD" w:rsidRPr="000738BB" w:rsidRDefault="000738BB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3F31B" w14:textId="1299B287" w:rsidR="000125BD" w:rsidRPr="005764E7" w:rsidRDefault="000125BD" w:rsidP="0007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BAF1" w14:textId="714D925A" w:rsidR="000125BD" w:rsidRPr="00656B26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8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96B7F1" w14:textId="77777777" w:rsidR="000125BD" w:rsidRPr="005764E7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A08A" w14:textId="01C3D7BD" w:rsidR="000125BD" w:rsidRPr="005764E7" w:rsidRDefault="000738BB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79,707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C5CB0B" w14:textId="77777777" w:rsidR="000125BD" w:rsidRPr="005764E7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109C" w14:textId="668A4006" w:rsidR="000125BD" w:rsidRPr="005764E7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88,145</w:t>
            </w:r>
          </w:p>
        </w:tc>
      </w:tr>
      <w:tr w:rsidR="000125BD" w:rsidRPr="005764E7" w14:paraId="56789968" w14:textId="77777777" w:rsidTr="0054166C">
        <w:trPr>
          <w:trHeight w:hRule="exact" w:val="432"/>
        </w:trPr>
        <w:tc>
          <w:tcPr>
            <w:tcW w:w="4078" w:type="dxa"/>
            <w:vAlign w:val="bottom"/>
          </w:tcPr>
          <w:p w14:paraId="3B01AA5C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EFD1B" w14:textId="2E1BF647" w:rsidR="000125BD" w:rsidRPr="0086466E" w:rsidRDefault="000738BB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466E">
              <w:rPr>
                <w:rFonts w:ascii="Angsana New" w:hAnsi="Angsana New"/>
                <w:sz w:val="28"/>
                <w:szCs w:val="28"/>
                <w:lang w:val="en-US"/>
              </w:rPr>
              <w:t>33,723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A687D" w14:textId="3C118603" w:rsidR="000125BD" w:rsidRPr="005764E7" w:rsidRDefault="000125BD" w:rsidP="0007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158AC" w14:textId="0D2DB47D" w:rsidR="000125BD" w:rsidRPr="00656B26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8CF">
              <w:rPr>
                <w:rFonts w:ascii="Angsana New" w:hAnsi="Angsana New"/>
                <w:sz w:val="28"/>
                <w:szCs w:val="28"/>
                <w:lang w:val="en-US"/>
              </w:rPr>
              <w:t>16,111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A9DB1" w14:textId="77777777" w:rsidR="000125BD" w:rsidRPr="005764E7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3A2BD" w14:textId="51382E3F" w:rsidR="000125BD" w:rsidRPr="005764E7" w:rsidRDefault="000738BB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79,707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E707DA" w14:textId="77777777" w:rsidR="000125BD" w:rsidRPr="005764E7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4EBD8" w14:textId="575DAF6C" w:rsidR="000125BD" w:rsidRPr="00C42CC5" w:rsidRDefault="000125BD" w:rsidP="000738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88,145</w:t>
            </w:r>
          </w:p>
        </w:tc>
      </w:tr>
    </w:tbl>
    <w:p w14:paraId="3D69CC13" w14:textId="1EC6DA0F" w:rsidR="002D131C" w:rsidRDefault="002D131C"/>
    <w:p w14:paraId="4DA82D2B" w14:textId="47D99B8B" w:rsidR="002D131C" w:rsidRDefault="002D131C"/>
    <w:p w14:paraId="19C5E17D" w14:textId="109EECCC" w:rsidR="002D131C" w:rsidRDefault="002D131C"/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361"/>
        <w:gridCol w:w="1276"/>
        <w:gridCol w:w="284"/>
        <w:gridCol w:w="1275"/>
        <w:gridCol w:w="284"/>
        <w:gridCol w:w="1276"/>
        <w:gridCol w:w="283"/>
        <w:gridCol w:w="1079"/>
      </w:tblGrid>
      <w:tr w:rsidR="00773BC4" w:rsidRPr="005764E7" w14:paraId="51E8BA50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7B032DF" w14:textId="77777777" w:rsidR="00773BC4" w:rsidRPr="00625007" w:rsidRDefault="00773BC4" w:rsidP="00D3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757" w:type="dxa"/>
            <w:gridSpan w:val="7"/>
            <w:tcBorders>
              <w:bottom w:val="single" w:sz="4" w:space="0" w:color="auto"/>
            </w:tcBorders>
          </w:tcPr>
          <w:p w14:paraId="5D9C57FF" w14:textId="77777777" w:rsidR="00773BC4" w:rsidRPr="00656B26" w:rsidRDefault="00773BC4" w:rsidP="00D3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7F1C" w:rsidRPr="005764E7" w14:paraId="57FAE894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F47BDDE" w14:textId="77777777" w:rsidR="00317F1C" w:rsidRPr="00625007" w:rsidRDefault="00317F1C" w:rsidP="00D3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757" w:type="dxa"/>
            <w:gridSpan w:val="7"/>
            <w:tcBorders>
              <w:top w:val="single" w:sz="4" w:space="0" w:color="auto"/>
            </w:tcBorders>
          </w:tcPr>
          <w:p w14:paraId="24BA9F9C" w14:textId="336819A9" w:rsidR="00317F1C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3B816D54" w14:textId="77777777" w:rsidR="00317F1C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1E4BAB64" w14:textId="77777777" w:rsidR="00317F1C" w:rsidRPr="00656B26" w:rsidRDefault="00317F1C" w:rsidP="00D3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3F3A" w:rsidRPr="005764E7" w14:paraId="19D10E50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34604F1" w14:textId="77777777" w:rsidR="00D43F3A" w:rsidRPr="00625007" w:rsidRDefault="00D43F3A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E7BAC1C" w14:textId="7777777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E3342DA" w14:textId="49A2329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14:paraId="5038458D" w14:textId="73F575A5" w:rsidR="00D43F3A" w:rsidRPr="00656B26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C629C6" w:rsidRPr="005764E7" w14:paraId="15B40C6E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8405F62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08982805" w14:textId="69B3D598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5043ED21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8ECF65C" w14:textId="319CF302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629C6" w:rsidRPr="005764E7" w14:paraId="71D1BD3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374D85BE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0A330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D51481E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8A561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27FD4518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06ECE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vAlign w:val="center"/>
          </w:tcPr>
          <w:p w14:paraId="3AB79A72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CD770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629C6" w:rsidRPr="005764E7" w14:paraId="29CD2F8A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655363C" w14:textId="7441AD28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0E5F75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870E62A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4E3AD138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17923C4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DE88C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AF349A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81C772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629C6" w:rsidRPr="005764E7" w14:paraId="0BF6D05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CE02AEB" w14:textId="50D6FAD1" w:rsidR="00C629C6" w:rsidRPr="00361B41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61B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EDB6989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26CA9D2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4DBBE3A3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C18B1EB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6E45B6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751995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632107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7CD5" w:rsidRPr="005764E7" w14:paraId="65E222F1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7E9DCB05" w14:textId="18FD5564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6" w:type="dxa"/>
            <w:vAlign w:val="bottom"/>
          </w:tcPr>
          <w:p w14:paraId="0682841E" w14:textId="6D99BB0D" w:rsidR="00017CD5" w:rsidRPr="00017CD5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4" w:type="dxa"/>
          </w:tcPr>
          <w:p w14:paraId="58132BC5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282F93C" w14:textId="38D45847" w:rsidR="00017CD5" w:rsidRPr="004A3BD9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</w:tcPr>
          <w:p w14:paraId="25A05661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31E8A27" w14:textId="454B696B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6B584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78E3709" w14:textId="67062D3D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017CD5" w:rsidRPr="005764E7" w14:paraId="33772440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F636D1D" w14:textId="2210BE2F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6" w:type="dxa"/>
            <w:vAlign w:val="bottom"/>
          </w:tcPr>
          <w:p w14:paraId="145DCB27" w14:textId="79180E9A" w:rsidR="00017CD5" w:rsidRPr="00017CD5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</w:tcPr>
          <w:p w14:paraId="6D4753EF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46BDD93" w14:textId="177C06DE" w:rsidR="00017CD5" w:rsidRPr="00773BC4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</w:tcPr>
          <w:p w14:paraId="19204405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5DE31B6" w14:textId="0C20248E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25C7F1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C744491" w14:textId="7302593F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73BC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017CD5" w:rsidRPr="005764E7" w14:paraId="0BCBA1D1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7CB68037" w14:textId="3D3DA346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BD70" w14:textId="48270E03" w:rsidR="00017CD5" w:rsidRPr="00017CD5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0AD241D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4F4FBE" w14:textId="57B465F7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4" w:type="dxa"/>
          </w:tcPr>
          <w:p w14:paraId="76B300C4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149C0" w14:textId="3EB8A413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E72FFB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872DE" w14:textId="32264498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3FB2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017CD5" w:rsidRPr="005764E7" w14:paraId="31DD2A7A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E0B895F" w14:textId="1D20BFC6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1CF10" w14:textId="4C7B4398" w:rsidR="00017CD5" w:rsidRPr="00017CD5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7CD5">
              <w:rPr>
                <w:rFonts w:ascii="Angsana New" w:hAnsi="Angsana New" w:hint="cs"/>
                <w:sz w:val="28"/>
                <w:szCs w:val="28"/>
                <w:lang w:val="en-US"/>
              </w:rPr>
              <w:t>3,092</w:t>
            </w:r>
          </w:p>
        </w:tc>
        <w:tc>
          <w:tcPr>
            <w:tcW w:w="284" w:type="dxa"/>
          </w:tcPr>
          <w:p w14:paraId="49917294" w14:textId="77777777" w:rsidR="00017CD5" w:rsidRPr="00017CD5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56277" w14:textId="4C0DFEA5" w:rsidR="00017CD5" w:rsidRPr="00773BC4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284" w:type="dxa"/>
          </w:tcPr>
          <w:p w14:paraId="59FF731A" w14:textId="77777777" w:rsidR="00017CD5" w:rsidRPr="004A3BD9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FA0A9" w14:textId="4FEEE4CB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3,092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F342AA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517AB4" w14:textId="1D1792C5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BC4">
              <w:rPr>
                <w:rFonts w:ascii="Angsana New" w:hAnsi="Angsana New"/>
                <w:sz w:val="28"/>
                <w:szCs w:val="28"/>
                <w:lang w:val="en-US"/>
              </w:rPr>
              <w:t>2,118</w:t>
            </w:r>
          </w:p>
        </w:tc>
      </w:tr>
      <w:tr w:rsidR="00017CD5" w:rsidRPr="005764E7" w14:paraId="56049B55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CB3510E" w14:textId="77777777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6394B8B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F13FBF2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CB554B1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37F0C28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205C4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A402A0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058679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3A40557" w14:textId="77777777" w:rsidR="00B36B4D" w:rsidRDefault="00B36B4D"/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361"/>
        <w:gridCol w:w="1276"/>
        <w:gridCol w:w="284"/>
        <w:gridCol w:w="1275"/>
        <w:gridCol w:w="284"/>
        <w:gridCol w:w="1276"/>
        <w:gridCol w:w="283"/>
        <w:gridCol w:w="1079"/>
      </w:tblGrid>
      <w:tr w:rsidR="00B36B4D" w:rsidRPr="005764E7" w14:paraId="7E9185B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9C801BF" w14:textId="32BB816E" w:rsidR="00B36B4D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7" w:type="dxa"/>
            <w:gridSpan w:val="7"/>
            <w:tcBorders>
              <w:bottom w:val="single" w:sz="4" w:space="0" w:color="auto"/>
            </w:tcBorders>
          </w:tcPr>
          <w:p w14:paraId="4266D8A2" w14:textId="0695AD60" w:rsidR="00B36B4D" w:rsidRPr="00B36B4D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36B4D" w:rsidRPr="005764E7" w14:paraId="4EB6C37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9A9FD89" w14:textId="77777777" w:rsidR="00B36B4D" w:rsidRPr="00B82A94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5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EFBBDC" w14:textId="3C148F4A" w:rsidR="00B36B4D" w:rsidRDefault="0039081E" w:rsidP="00B36B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36B4D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79410702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43F3A" w:rsidRPr="005764E7" w14:paraId="77F89457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62E886E" w14:textId="77777777" w:rsidR="00D43F3A" w:rsidRPr="00B82A94" w:rsidRDefault="00D43F3A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27F5C374" w14:textId="7777777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C8923F" w14:textId="4B2D67D9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14:paraId="4234A05B" w14:textId="42498A76" w:rsidR="00D43F3A" w:rsidRPr="00656B26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C629C6" w:rsidRPr="005764E7" w14:paraId="26421DEE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8EDE569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955B1C6" w14:textId="2A660A39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4" w:type="dxa"/>
          </w:tcPr>
          <w:p w14:paraId="5791C91A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D74B" w14:textId="7DE939DA" w:rsidR="00C629C6" w:rsidRPr="00C629C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30</w:t>
            </w:r>
            <w:r w:rsidRPr="00C629C6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 xml:space="preserve"> 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629C6" w:rsidRPr="005764E7" w14:paraId="74606DC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48C52DBA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0CCA" w14:textId="1FE41A98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36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8F8184" w14:textId="77777777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8084" w14:textId="0CDCEF2C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36B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53172071" w14:textId="77777777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7CBF" w14:textId="12D01612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36B4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2823B" w14:textId="77777777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AD8EB" w14:textId="53EB7506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3F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3C3279" w:rsidRPr="005764E7" w14:paraId="588E89AD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D0994B8" w14:textId="3267108E" w:rsidR="003C3279" w:rsidRPr="00656B26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39B176F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FDEC6D5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07E9420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30552AF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1F337" w14:textId="77777777" w:rsidR="003C3279" w:rsidRPr="00B36B4D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31C778C" w14:textId="77777777" w:rsidR="003C3279" w:rsidRPr="00B36B4D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6230549" w14:textId="77777777" w:rsidR="003C3279" w:rsidRPr="00B93FB2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29C6" w:rsidRPr="005764E7" w14:paraId="4FFDBB51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FC450B2" w14:textId="701FCF94" w:rsidR="00C629C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19587696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1CA1BA0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7192BFBC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5D27DD1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191C5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B1FA0C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D28323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7180" w:rsidRPr="005764E7" w14:paraId="0B2F774F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5407F7F4" w14:textId="6F9364F4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vAlign w:val="bottom"/>
          </w:tcPr>
          <w:p w14:paraId="50C02A33" w14:textId="4E91B741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284" w:type="dxa"/>
          </w:tcPr>
          <w:p w14:paraId="771FC934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976D890" w14:textId="58F6BDA4" w:rsidR="00BA7180" w:rsidRPr="00656B26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4" w:type="dxa"/>
          </w:tcPr>
          <w:p w14:paraId="7F5ECBC6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C655C" w14:textId="3B5EC28F" w:rsidR="00BA7180" w:rsidRPr="001D0B56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897322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412AACD" w14:textId="6B122866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</w:tr>
      <w:tr w:rsidR="00BA7180" w:rsidRPr="005764E7" w14:paraId="0469CD5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3700B67D" w14:textId="786D26E9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3165BA5E" w14:textId="77777777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6AB83A3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CE5D5BD" w14:textId="43F8F9AF" w:rsidR="00BA7180" w:rsidRPr="004A3BD9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8457F1D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A5200" w14:textId="77777777" w:rsidR="00BA7180" w:rsidRPr="00E52DC1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98BB5E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58D82B" w14:textId="2962879A" w:rsidR="00BA7180" w:rsidRPr="00684ED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7180" w:rsidRPr="005764E7" w14:paraId="7F617A0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9F7C68A" w14:textId="14C49200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6" w:type="dxa"/>
            <w:vAlign w:val="bottom"/>
          </w:tcPr>
          <w:p w14:paraId="61889BF5" w14:textId="47301839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4" w:type="dxa"/>
          </w:tcPr>
          <w:p w14:paraId="50D4018F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704CB8F1" w14:textId="0CD63272" w:rsidR="00BA7180" w:rsidRPr="004A3BD9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</w:tcPr>
          <w:p w14:paraId="4A5FE844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E5623" w14:textId="01475E2C" w:rsidR="00BA7180" w:rsidRPr="00E52DC1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1B69F6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8BCD5C2" w14:textId="32A4B589" w:rsidR="00BA7180" w:rsidRPr="00684ED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BA7180" w:rsidRPr="005764E7" w14:paraId="696D71B5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599400E4" w14:textId="2CCAEA5D" w:rsidR="00BA7180" w:rsidRPr="00656B26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6" w:type="dxa"/>
            <w:vAlign w:val="bottom"/>
          </w:tcPr>
          <w:p w14:paraId="1DF2FF46" w14:textId="1B1E13DB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</w:tcPr>
          <w:p w14:paraId="0E37EF1C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DCAE03" w14:textId="1059E82E" w:rsidR="00BA7180" w:rsidRPr="004A3BD9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</w:tcPr>
          <w:p w14:paraId="370C5C57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F58BC" w14:textId="0211B4B8" w:rsidR="00BA7180" w:rsidRPr="00E52DC1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3C0A0D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5A61FA" w14:textId="73D51292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BA7180" w:rsidRPr="005764E7" w14:paraId="518A32F8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6B02E4F" w14:textId="7E6D636C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D4259" w14:textId="6BEC8788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5C172C45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0A280A" w14:textId="642CD8FE" w:rsidR="00BA7180" w:rsidRPr="004A3BD9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4" w:type="dxa"/>
          </w:tcPr>
          <w:p w14:paraId="20AEBA5D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3423" w14:textId="276E1DD8" w:rsidR="00BA7180" w:rsidRPr="00E52DC1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4D0C96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8C995" w14:textId="50366805" w:rsidR="00BA7180" w:rsidRPr="00684ED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BA7180" w:rsidRPr="005764E7" w14:paraId="1DCAE1AA" w14:textId="77777777" w:rsidTr="00F54300">
        <w:trPr>
          <w:trHeight w:hRule="exact" w:val="379"/>
        </w:trPr>
        <w:tc>
          <w:tcPr>
            <w:tcW w:w="4361" w:type="dxa"/>
            <w:vAlign w:val="center"/>
          </w:tcPr>
          <w:p w14:paraId="3DD225C4" w14:textId="2BE7F13B" w:rsidR="00BA7180" w:rsidRPr="00656B26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FA998" w14:textId="6C18577A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180">
              <w:rPr>
                <w:rFonts w:ascii="Angsana New" w:hAnsi="Angsana New" w:hint="cs"/>
                <w:sz w:val="28"/>
                <w:szCs w:val="28"/>
                <w:lang w:val="en-US"/>
              </w:rPr>
              <w:t>3,240</w:t>
            </w:r>
          </w:p>
        </w:tc>
        <w:tc>
          <w:tcPr>
            <w:tcW w:w="284" w:type="dxa"/>
            <w:vAlign w:val="center"/>
          </w:tcPr>
          <w:p w14:paraId="0819FA73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A9B32A" w14:textId="278D6F87" w:rsidR="00BA7180" w:rsidRPr="00773BC4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84" w:type="dxa"/>
            <w:vAlign w:val="center"/>
          </w:tcPr>
          <w:p w14:paraId="744B4498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38278" w14:textId="1E5E6C51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sz w:val="28"/>
                <w:szCs w:val="28"/>
                <w:lang w:val="en-US"/>
              </w:rPr>
              <w:t>3,240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00E3D3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0F244" w14:textId="524160C1" w:rsidR="00BA7180" w:rsidRPr="00773BC4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</w:tr>
    </w:tbl>
    <w:p w14:paraId="3BEF118C" w14:textId="5D80ED9E" w:rsidR="00773BC4" w:rsidRDefault="00773BC4"/>
    <w:p w14:paraId="3628A45C" w14:textId="50362EB8" w:rsidR="00773BC4" w:rsidRDefault="00773BC4"/>
    <w:p w14:paraId="49AB25C1" w14:textId="45D43FF2" w:rsidR="00773BC4" w:rsidRDefault="00773BC4"/>
    <w:p w14:paraId="7AA5F0CA" w14:textId="4B137955" w:rsidR="00773BC4" w:rsidRDefault="00773BC4"/>
    <w:p w14:paraId="452286C6" w14:textId="58992C0D" w:rsidR="00773BC4" w:rsidRDefault="00773BC4"/>
    <w:p w14:paraId="073BCB90" w14:textId="39EB3A4A" w:rsidR="00773BC4" w:rsidRDefault="00773BC4"/>
    <w:p w14:paraId="1027EBB9" w14:textId="668ACC94" w:rsidR="00C309C6" w:rsidRDefault="00C309C6"/>
    <w:p w14:paraId="5F301F53" w14:textId="542EA857" w:rsidR="00773BC4" w:rsidRDefault="00773BC4"/>
    <w:p w14:paraId="4AD0C2F7" w14:textId="77777777" w:rsidR="00773BC4" w:rsidRDefault="00773BC4"/>
    <w:tbl>
      <w:tblPr>
        <w:tblW w:w="10022" w:type="dxa"/>
        <w:tblInd w:w="-284" w:type="dxa"/>
        <w:tblLook w:val="0000" w:firstRow="0" w:lastRow="0" w:firstColumn="0" w:lastColumn="0" w:noHBand="0" w:noVBand="0"/>
      </w:tblPr>
      <w:tblGrid>
        <w:gridCol w:w="4622"/>
        <w:gridCol w:w="1080"/>
        <w:gridCol w:w="254"/>
        <w:gridCol w:w="1170"/>
        <w:gridCol w:w="270"/>
        <w:gridCol w:w="1186"/>
        <w:gridCol w:w="283"/>
        <w:gridCol w:w="1157"/>
      </w:tblGrid>
      <w:tr w:rsidR="004A3BD9" w:rsidRPr="005764E7" w14:paraId="22266A7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6BA1FFBF" w14:textId="77777777" w:rsidR="004A3BD9" w:rsidRPr="00625007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A45C86A" w14:textId="7C4EBABC" w:rsidR="004A3BD9" w:rsidRPr="00656B26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1A52" w:rsidRPr="005764E7" w14:paraId="2DF697B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5AA801AC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</w:tcBorders>
            <w:vAlign w:val="bottom"/>
          </w:tcPr>
          <w:p w14:paraId="7A551AEB" w14:textId="5BB789E1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0B1A52" w:rsidRPr="005764E7" w14:paraId="1CD8F65B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7D616CC0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70017756" w14:textId="2073C2A4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1D95F4B1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1A52" w:rsidRPr="005764E7" w14:paraId="06B5F4A0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5005F51D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vAlign w:val="center"/>
          </w:tcPr>
          <w:p w14:paraId="613D0F86" w14:textId="77777777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  <w:vAlign w:val="center"/>
          </w:tcPr>
          <w:p w14:paraId="23FD344B" w14:textId="524FFA2A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  <w:vAlign w:val="center"/>
          </w:tcPr>
          <w:p w14:paraId="0F9949EE" w14:textId="4C25A19C" w:rsidR="000B1A52" w:rsidRPr="00656B26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0B1A52" w:rsidRPr="005764E7" w14:paraId="20A92FF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5FD5C15C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735AF673" w14:textId="7AC35280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667DA30" w14:textId="749781C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4C5BB24" w14:textId="69B1C466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B1A52" w:rsidRPr="005764E7" w14:paraId="22BEE797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1B6FF850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6A781" w14:textId="056927A8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</w:tcPr>
          <w:p w14:paraId="744C6AC0" w14:textId="7C12FBE6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56B1D" w14:textId="242E8C6C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95D86D" w14:textId="199744C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C8C63" w14:textId="2A615AB3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vAlign w:val="center"/>
          </w:tcPr>
          <w:p w14:paraId="7CC2940B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66148" w14:textId="73E151AD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1A52" w:rsidRPr="005764E7" w14:paraId="1C2C83D9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6D724DB2" w14:textId="00DF7100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7BB80C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7ACC452E" w14:textId="3A64F0E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4708B19" w14:textId="32A83A2B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51B92C2" w14:textId="2B5B30EC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DA084D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7D340F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E43053A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19F56EA0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72CAE662" w14:textId="5E86EDBB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045A4DE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936081A" w14:textId="1E50792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32777D8" w14:textId="0986F37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CF53389" w14:textId="4C95353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C70B61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0C3E6A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0C3287F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34201B2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77A1A579" w14:textId="63C8667A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080" w:type="dxa"/>
          </w:tcPr>
          <w:p w14:paraId="5B678D02" w14:textId="7828E635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41</w:t>
            </w:r>
          </w:p>
        </w:tc>
        <w:tc>
          <w:tcPr>
            <w:tcW w:w="254" w:type="dxa"/>
          </w:tcPr>
          <w:p w14:paraId="0D835644" w14:textId="5AD2933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20D9927E" w14:textId="3F1866F2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</w:t>
            </w:r>
          </w:p>
        </w:tc>
        <w:tc>
          <w:tcPr>
            <w:tcW w:w="270" w:type="dxa"/>
          </w:tcPr>
          <w:p w14:paraId="0F55F963" w14:textId="6C2D4C6B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04D0A20" w14:textId="58F60929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F6E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8A728C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5947B1" w14:textId="553C5CDF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161</w:t>
            </w:r>
          </w:p>
        </w:tc>
      </w:tr>
      <w:tr w:rsidR="000B1A52" w:rsidRPr="005764E7" w14:paraId="177A5DA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4EBF914C" w14:textId="257DCF1A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174BB7D" w14:textId="77777777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13048577" w14:textId="2E997D9D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038F7AC8" w14:textId="029115F8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5E56E" w14:textId="55D5BBB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AF781C" w14:textId="0CD52341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9FD17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834AA68" w14:textId="41D0255B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3A96A53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0729366F" w14:textId="64C7A20A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FA8B" w14:textId="541481EE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54" w:type="dxa"/>
          </w:tcPr>
          <w:p w14:paraId="26AD8582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E78BFD" w14:textId="1A8FC3E0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3B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</w:tcPr>
          <w:p w14:paraId="72F258DA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8B45" w14:textId="305E3EC2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F6E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6BB73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1D50A" w14:textId="4A236F01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</w:p>
        </w:tc>
      </w:tr>
      <w:tr w:rsidR="000B1A52" w:rsidRPr="005764E7" w14:paraId="13C3383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25DC3F64" w14:textId="6468B468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4B7BA" w14:textId="31C9674C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72</w:t>
            </w:r>
          </w:p>
        </w:tc>
        <w:tc>
          <w:tcPr>
            <w:tcW w:w="254" w:type="dxa"/>
          </w:tcPr>
          <w:p w14:paraId="616AC446" w14:textId="1590060C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5EB3B4" w14:textId="0B1ECD42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270" w:type="dxa"/>
          </w:tcPr>
          <w:p w14:paraId="0D789F78" w14:textId="058DC22C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A84A6" w14:textId="78E2C5F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5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FCE23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3FBE5" w14:textId="1D893113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</w:tr>
      <w:tr w:rsidR="000B1A52" w:rsidRPr="005764E7" w14:paraId="6E8C6A56" w14:textId="77777777" w:rsidTr="00AE6A05">
        <w:trPr>
          <w:trHeight w:hRule="exact" w:val="317"/>
        </w:trPr>
        <w:tc>
          <w:tcPr>
            <w:tcW w:w="4622" w:type="dxa"/>
            <w:vAlign w:val="bottom"/>
          </w:tcPr>
          <w:p w14:paraId="402F0DAD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10A178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78573967" w14:textId="54492B5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DFAC70" w14:textId="57F8A1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2C8E4C" w14:textId="0E20D03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DB65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FC66BE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3FE5194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0E45A435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48102117" w14:textId="213BAC0F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080" w:type="dxa"/>
          </w:tcPr>
          <w:p w14:paraId="3C06611E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633118C" w14:textId="170F2B8C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FFE9B95" w14:textId="4542293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DD23F01" w14:textId="6EE706D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5C7E66C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DFAE0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0231E13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59D0E51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7A845DE1" w14:textId="6048AA25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080" w:type="dxa"/>
          </w:tcPr>
          <w:p w14:paraId="37A6F688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49504713" w14:textId="5BC88BC5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BA20BE7" w14:textId="4034EC0B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3127361" w14:textId="55A37A9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E126C8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998A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4812764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50E940FE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4BBA8AA2" w14:textId="50CCFB16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6352552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1EC9180" w14:textId="1B4CA3D0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2DE6607" w14:textId="27C37F04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E653BF2" w14:textId="12AF871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CB99D9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E05CB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5509ED0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0E43CAA8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303CF5AF" w14:textId="62C94BBF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080" w:type="dxa"/>
          </w:tcPr>
          <w:p w14:paraId="4A5A9E6C" w14:textId="586BDA54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254" w:type="dxa"/>
          </w:tcPr>
          <w:p w14:paraId="1AE673C3" w14:textId="1FE5B4ED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F8AD37B" w14:textId="7C3B660B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2DA9F4A5" w14:textId="58FD113A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1B2F03" w14:textId="441D60CA" w:rsidR="000B1A52" w:rsidRPr="00E52DC1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E77475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F6B9BC5" w14:textId="690E6AF7" w:rsidR="000B1A52" w:rsidRPr="00684ED0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876</w:t>
            </w:r>
          </w:p>
        </w:tc>
      </w:tr>
      <w:tr w:rsidR="000B1A52" w:rsidRPr="005764E7" w14:paraId="6E115B83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5FCF02C2" w14:textId="08D6FD62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080" w:type="dxa"/>
            <w:vAlign w:val="bottom"/>
          </w:tcPr>
          <w:p w14:paraId="23A9B095" w14:textId="3CA3B22A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54" w:type="dxa"/>
          </w:tcPr>
          <w:p w14:paraId="3FE81161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4EF9A7E" w14:textId="5AD85778" w:rsidR="000B1A52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06AEF6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72EF62" w14:textId="10E48CC3" w:rsidR="000B1A52" w:rsidRPr="00E52DC1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40DE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6382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B5EB51" w14:textId="38A08AA9" w:rsidR="000B1A52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0B1A52" w:rsidRPr="005764E7" w14:paraId="0D1BBBE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0615966B" w14:textId="5F6BB8C0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080" w:type="dxa"/>
          </w:tcPr>
          <w:p w14:paraId="6BF4F222" w14:textId="6EF6D371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419D5750" w14:textId="117C632A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C952FBB" w14:textId="350CDA3B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</w:tcPr>
          <w:p w14:paraId="05383255" w14:textId="0BE007BA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EFA7D7" w14:textId="2AF8CCBE" w:rsidR="000B1A52" w:rsidRPr="00E52DC1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06CF74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05161A5" w14:textId="277F33E5" w:rsidR="000B1A52" w:rsidRPr="00684ED0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</w:tr>
      <w:tr w:rsidR="000B1A52" w:rsidRPr="005764E7" w14:paraId="64CE7F3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100B06A1" w14:textId="5660008C" w:rsidR="000B1A52" w:rsidRPr="0038380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pacing w:val="2"/>
                <w:sz w:val="28"/>
                <w:szCs w:val="28"/>
              </w:rPr>
            </w:pP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 xml:space="preserve">บริษัท ไทเกอร์ ดิสทริบิวชั่น แอนด์ โลจิสติคส์ </w:t>
            </w:r>
            <w:r w:rsidR="00383809"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56EE2" w14:textId="0E1A7C42" w:rsidR="000B1A52" w:rsidRPr="00C565D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963</w:t>
            </w:r>
          </w:p>
        </w:tc>
        <w:tc>
          <w:tcPr>
            <w:tcW w:w="254" w:type="dxa"/>
          </w:tcPr>
          <w:p w14:paraId="39D19BAF" w14:textId="2EFA052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F59E7E" w14:textId="26E1B076" w:rsidR="000B1A52" w:rsidRPr="004A3BD9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</w:tcPr>
          <w:p w14:paraId="120A0257" w14:textId="7254E58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91C2" w14:textId="46CFF882" w:rsidR="000B1A52" w:rsidRPr="00E52DC1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CC8443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CE70" w14:textId="12EB897F" w:rsidR="000B1A52" w:rsidRPr="00684ED0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745</w:t>
            </w:r>
          </w:p>
        </w:tc>
      </w:tr>
      <w:tr w:rsidR="000B1A52" w:rsidRPr="005764E7" w14:paraId="2E887890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2A9E7E93" w14:textId="4485E901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40341" w14:textId="291D9A2A" w:rsidR="000B1A52" w:rsidRPr="00C565D7" w:rsidRDefault="000B1A52" w:rsidP="0038380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216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254" w:type="dxa"/>
          </w:tcPr>
          <w:p w14:paraId="107E1E89" w14:textId="0D9B9E4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F21574" w14:textId="59B176F9" w:rsidR="000B1A52" w:rsidRPr="00684ED0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sz w:val="28"/>
                <w:szCs w:val="28"/>
                <w:lang w:val="en-US"/>
              </w:rPr>
              <w:t>1,387</w:t>
            </w:r>
          </w:p>
        </w:tc>
        <w:tc>
          <w:tcPr>
            <w:tcW w:w="270" w:type="dxa"/>
          </w:tcPr>
          <w:p w14:paraId="1D6A9DF4" w14:textId="12CE21C4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A573C" w14:textId="334A95D5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31581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E16AB" w14:textId="0833F78F" w:rsidR="000B1A52" w:rsidRPr="00684ED0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sz w:val="28"/>
                <w:szCs w:val="28"/>
                <w:lang w:val="en-US"/>
              </w:rPr>
              <w:t>3,101</w:t>
            </w:r>
          </w:p>
        </w:tc>
      </w:tr>
      <w:tr w:rsidR="000B1A52" w:rsidRPr="005764E7" w14:paraId="41276691" w14:textId="77777777" w:rsidTr="00AE6A05">
        <w:trPr>
          <w:trHeight w:hRule="exact" w:val="432"/>
        </w:trPr>
        <w:tc>
          <w:tcPr>
            <w:tcW w:w="4622" w:type="dxa"/>
            <w:vAlign w:val="bottom"/>
          </w:tcPr>
          <w:p w14:paraId="04EC1225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716EEE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5607E034" w14:textId="68CD98F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762C12" w14:textId="516620DF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F80D281" w14:textId="4A2DADED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8A07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D1BE8B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799E2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36A00FF" w14:textId="77777777" w:rsidR="00B36B4D" w:rsidRDefault="00B36B4D"/>
    <w:tbl>
      <w:tblPr>
        <w:tblW w:w="1002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22"/>
        <w:gridCol w:w="1161"/>
        <w:gridCol w:w="284"/>
        <w:gridCol w:w="1075"/>
        <w:gridCol w:w="284"/>
        <w:gridCol w:w="6"/>
        <w:gridCol w:w="1240"/>
        <w:gridCol w:w="270"/>
        <w:gridCol w:w="1080"/>
      </w:tblGrid>
      <w:tr w:rsidR="00B36B4D" w:rsidRPr="005764E7" w14:paraId="32EB7384" w14:textId="77777777" w:rsidTr="0060006E">
        <w:trPr>
          <w:trHeight w:hRule="exact" w:val="432"/>
        </w:trPr>
        <w:tc>
          <w:tcPr>
            <w:tcW w:w="4622" w:type="dxa"/>
            <w:vAlign w:val="bottom"/>
          </w:tcPr>
          <w:p w14:paraId="06AB18F8" w14:textId="70858FFB" w:rsidR="00B36B4D" w:rsidRPr="00656B26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61" w:type="dxa"/>
          </w:tcPr>
          <w:p w14:paraId="6CE989A7" w14:textId="77777777" w:rsidR="00B36B4D" w:rsidRPr="005764E7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652C846" w14:textId="77777777" w:rsidR="00B36B4D" w:rsidRPr="005764E7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</w:tcPr>
          <w:p w14:paraId="40DA01F7" w14:textId="77777777" w:rsidR="00B36B4D" w:rsidRPr="005764E7" w:rsidRDefault="00B36B4D" w:rsidP="0060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90" w:type="dxa"/>
            <w:gridSpan w:val="2"/>
          </w:tcPr>
          <w:p w14:paraId="068A4716" w14:textId="77777777" w:rsidR="00B36B4D" w:rsidRPr="005764E7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1D5CF1E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776740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C0C251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65D7" w:rsidRPr="005764E7" w14:paraId="70205C7E" w14:textId="77777777" w:rsidTr="0060006E">
        <w:trPr>
          <w:trHeight w:hRule="exact" w:val="432"/>
        </w:trPr>
        <w:tc>
          <w:tcPr>
            <w:tcW w:w="4622" w:type="dxa"/>
            <w:vAlign w:val="bottom"/>
          </w:tcPr>
          <w:p w14:paraId="019615CD" w14:textId="66414D61" w:rsidR="00C565D7" w:rsidRPr="00656B26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161" w:type="dxa"/>
          </w:tcPr>
          <w:p w14:paraId="4C16A43F" w14:textId="4C4E444F" w:rsidR="00C565D7" w:rsidRPr="00C565D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2,773</w:t>
            </w:r>
          </w:p>
        </w:tc>
        <w:tc>
          <w:tcPr>
            <w:tcW w:w="284" w:type="dxa"/>
          </w:tcPr>
          <w:p w14:paraId="6725B1CC" w14:textId="6B9EF47F" w:rsidR="00C565D7" w:rsidRPr="005764E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</w:tcPr>
          <w:p w14:paraId="0AD7BC36" w14:textId="45E2A894" w:rsidR="00C565D7" w:rsidRPr="00684ED0" w:rsidRDefault="00C565D7" w:rsidP="0060006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-1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3FB2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684ED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,056</w:t>
            </w:r>
          </w:p>
        </w:tc>
        <w:tc>
          <w:tcPr>
            <w:tcW w:w="284" w:type="dxa"/>
          </w:tcPr>
          <w:p w14:paraId="75CEFD5C" w14:textId="05FE60E4" w:rsidR="00C565D7" w:rsidRPr="005764E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20DAB2DA" w14:textId="427EBFBE" w:rsidR="00C565D7" w:rsidRPr="00E52DC1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D58B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D58B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C20F4" w14:textId="77777777" w:rsidR="00C565D7" w:rsidRPr="005764E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8D641" w14:textId="0ECDE47D" w:rsidR="00C565D7" w:rsidRPr="00684ED0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4,808</w:t>
            </w:r>
          </w:p>
        </w:tc>
      </w:tr>
      <w:tr w:rsidR="00C565D7" w:rsidRPr="005764E7" w14:paraId="5A842DCD" w14:textId="77777777" w:rsidTr="0060006E">
        <w:trPr>
          <w:trHeight w:hRule="exact" w:val="432"/>
        </w:trPr>
        <w:tc>
          <w:tcPr>
            <w:tcW w:w="4622" w:type="dxa"/>
            <w:vAlign w:val="bottom"/>
          </w:tcPr>
          <w:p w14:paraId="30ACAF8E" w14:textId="5F0DC649" w:rsidR="00C565D7" w:rsidRPr="00656B26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4BDD" w14:textId="719F59E5" w:rsidR="00C565D7" w:rsidRPr="00C565D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</w:tcPr>
          <w:p w14:paraId="4C7CC42C" w14:textId="1BA7E552" w:rsidR="00C565D7" w:rsidRPr="005764E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336F92E" w14:textId="6F3CFB58" w:rsidR="00C565D7" w:rsidRPr="00684ED0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84" w:type="dxa"/>
          </w:tcPr>
          <w:p w14:paraId="6BD7B03A" w14:textId="115C0BA2" w:rsidR="00C565D7" w:rsidRPr="005764E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9283" w14:textId="5F6D78B1" w:rsidR="00C565D7" w:rsidRPr="00E52DC1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185BA" w14:textId="77777777" w:rsidR="00C565D7" w:rsidRPr="005764E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1E1E" w14:textId="0EC6F955" w:rsidR="00C565D7" w:rsidRPr="00684ED0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</w:t>
            </w:r>
          </w:p>
        </w:tc>
      </w:tr>
      <w:tr w:rsidR="00C565D7" w:rsidRPr="005764E7" w14:paraId="3DDB05FD" w14:textId="77777777" w:rsidTr="0060006E">
        <w:trPr>
          <w:trHeight w:hRule="exact" w:val="431"/>
        </w:trPr>
        <w:tc>
          <w:tcPr>
            <w:tcW w:w="4622" w:type="dxa"/>
            <w:vAlign w:val="center"/>
          </w:tcPr>
          <w:p w14:paraId="6D67690E" w14:textId="2E7CC8C5" w:rsidR="00C565D7" w:rsidRPr="00656B26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F7713" w14:textId="0948A62C" w:rsidR="00C565D7" w:rsidRPr="00C565D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2,816</w:t>
            </w:r>
          </w:p>
        </w:tc>
        <w:tc>
          <w:tcPr>
            <w:tcW w:w="284" w:type="dxa"/>
          </w:tcPr>
          <w:p w14:paraId="39FFE916" w14:textId="330C254B" w:rsidR="00C565D7" w:rsidRPr="00C565D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F30800C" w14:textId="26C6363F" w:rsidR="00C565D7" w:rsidRPr="00684ED0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sz w:val="28"/>
                <w:szCs w:val="28"/>
                <w:lang w:val="en-US"/>
              </w:rPr>
              <w:t>2,141</w:t>
            </w:r>
          </w:p>
        </w:tc>
        <w:tc>
          <w:tcPr>
            <w:tcW w:w="284" w:type="dxa"/>
            <w:vAlign w:val="center"/>
          </w:tcPr>
          <w:p w14:paraId="333635E6" w14:textId="3F021D72" w:rsidR="00C565D7" w:rsidRPr="005764E7" w:rsidRDefault="00C565D7" w:rsidP="00C5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E7D1D" w14:textId="0C76F1AC" w:rsidR="00C565D7" w:rsidRPr="00656B26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58B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58B9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D2A318" w14:textId="77777777" w:rsidR="00C565D7" w:rsidRPr="005764E7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C7963B" w14:textId="5C218F68" w:rsidR="00C565D7" w:rsidRPr="00684ED0" w:rsidRDefault="00C565D7" w:rsidP="00C565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sz w:val="28"/>
                <w:szCs w:val="28"/>
                <w:lang w:val="en-US"/>
              </w:rPr>
              <w:t>4,977</w:t>
            </w:r>
          </w:p>
        </w:tc>
      </w:tr>
    </w:tbl>
    <w:p w14:paraId="40AE98E8" w14:textId="018DF621" w:rsidR="005D563D" w:rsidRDefault="005D563D" w:rsidP="005D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BD8A549" w14:textId="77777777" w:rsidR="00D43F3A" w:rsidRPr="005D563D" w:rsidRDefault="00D43F3A" w:rsidP="005D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92B5C06" w14:textId="409F7740" w:rsidR="00A4096F" w:rsidRDefault="0012600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4679"/>
        <w:gridCol w:w="992"/>
        <w:gridCol w:w="283"/>
        <w:gridCol w:w="1843"/>
        <w:gridCol w:w="284"/>
        <w:gridCol w:w="1984"/>
      </w:tblGrid>
      <w:tr w:rsidR="009A4C98" w:rsidRPr="005764E7" w14:paraId="4A58989F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2D304DCA" w14:textId="77777777" w:rsidR="009A4C98" w:rsidRPr="00656B26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3CBD9CE1" w:rsidR="009A4C98" w:rsidRPr="005764E7" w:rsidRDefault="00476132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5FC7F017" w:rsidR="009A4C98" w:rsidRPr="00656B26" w:rsidRDefault="00A7624E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74749E4E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4C98" w:rsidRPr="005764E7" w14:paraId="7FE582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3AE5AC" w14:textId="64F2CFB0" w:rsidR="009A4C98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39" w:rsidRPr="005764E7" w14:paraId="563E6B04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C96CF6" w14:textId="432C6AE3" w:rsidR="004C4239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 w:hanging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65D96F" w14:textId="41196C4C" w:rsidR="004C4239" w:rsidRPr="005764E7" w:rsidRDefault="007F37E0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7253366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5B5818" w14:textId="08D35FDE" w:rsidR="004C4239" w:rsidRPr="005764E7" w:rsidRDefault="00B257FF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4" w:type="dxa"/>
            <w:vAlign w:val="bottom"/>
          </w:tcPr>
          <w:p w14:paraId="344F9D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6D6BA8FA" w14:textId="43A552A6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4239" w:rsidRPr="005764E7" w14:paraId="65EA1894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39C5D62" w14:textId="0B34E48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30117F52" w:rsidR="004C4239" w:rsidRPr="005764E7" w:rsidRDefault="00B257FF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83,671</w:t>
            </w:r>
          </w:p>
        </w:tc>
        <w:tc>
          <w:tcPr>
            <w:tcW w:w="284" w:type="dxa"/>
            <w:vAlign w:val="bottom"/>
          </w:tcPr>
          <w:p w14:paraId="73EC2D89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9BE697" w14:textId="678CAA33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D05B4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0BDCAEB" w14:textId="635F66FC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A4E450E" w:rsidR="004C4239" w:rsidRPr="005764E7" w:rsidRDefault="00B257FF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83,733</w:t>
            </w:r>
          </w:p>
        </w:tc>
        <w:tc>
          <w:tcPr>
            <w:tcW w:w="284" w:type="dxa"/>
            <w:vAlign w:val="bottom"/>
          </w:tcPr>
          <w:p w14:paraId="251421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067A260" w14:textId="7DF6F0FC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570DA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E60B982" w14:textId="3F57D75C" w:rsidR="004C4239" w:rsidRPr="00656B26" w:rsidRDefault="00784590" w:rsidP="0078459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8459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C4239"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C4239"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17BC02E1" w:rsidR="004C4239" w:rsidRPr="00656B26" w:rsidRDefault="00B257FF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(3,688)</w:t>
            </w:r>
          </w:p>
        </w:tc>
        <w:tc>
          <w:tcPr>
            <w:tcW w:w="284" w:type="dxa"/>
            <w:vAlign w:val="bottom"/>
          </w:tcPr>
          <w:p w14:paraId="79E95CDC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4868C37C" w:rsidR="004C4239" w:rsidRPr="00656B26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(3,353)</w:t>
            </w:r>
          </w:p>
        </w:tc>
      </w:tr>
      <w:tr w:rsidR="004C4239" w:rsidRPr="005764E7" w14:paraId="3950867A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1B87516F" w14:textId="05827156" w:rsidR="004C4239" w:rsidRPr="00656B26" w:rsidRDefault="00784590" w:rsidP="0047613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22C72E95" w:rsidR="004C4239" w:rsidRPr="005764E7" w:rsidRDefault="00B257FF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80,045</w:t>
            </w:r>
          </w:p>
        </w:tc>
        <w:tc>
          <w:tcPr>
            <w:tcW w:w="284" w:type="dxa"/>
            <w:vAlign w:val="bottom"/>
          </w:tcPr>
          <w:p w14:paraId="5464B34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4E87CE40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111,442</w:t>
            </w:r>
          </w:p>
        </w:tc>
      </w:tr>
      <w:tr w:rsidR="004C4239" w:rsidRPr="005764E7" w14:paraId="741F75D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143D04F" w14:textId="5674644B" w:rsidR="004C4239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4239" w:rsidRPr="005764E7" w14:paraId="5CE65181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5F830A3" w14:textId="7C32672D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4E52D07C" w:rsidR="004C4239" w:rsidRPr="005764E7" w:rsidRDefault="00B257FF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1,113</w:t>
            </w:r>
          </w:p>
        </w:tc>
        <w:tc>
          <w:tcPr>
            <w:tcW w:w="284" w:type="dxa"/>
            <w:vAlign w:val="bottom"/>
          </w:tcPr>
          <w:p w14:paraId="73E69A3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641E95C0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</w:tr>
      <w:tr w:rsidR="004C4239" w:rsidRPr="005764E7" w14:paraId="54A9A975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AD1B149" w14:textId="34AD310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202083" w14:textId="427E5D06" w:rsidR="004C4239" w:rsidRPr="005764E7" w:rsidRDefault="00B257FF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1E16A8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84" w:type="dxa"/>
            <w:vAlign w:val="bottom"/>
          </w:tcPr>
          <w:p w14:paraId="708C22EB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052D4C82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12,726</w:t>
            </w:r>
          </w:p>
        </w:tc>
      </w:tr>
      <w:tr w:rsidR="004C4239" w:rsidRPr="005764E7" w14:paraId="290642C7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BD6C8C5" w14:textId="5E2E8284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4DD42D" w14:textId="75BC1704" w:rsidR="004C4239" w:rsidRPr="005764E7" w:rsidRDefault="00B257FF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284" w:type="dxa"/>
            <w:vAlign w:val="bottom"/>
          </w:tcPr>
          <w:p w14:paraId="09D1718E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4AF1229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</w:tr>
      <w:tr w:rsidR="004C4239" w:rsidRPr="005764E7" w14:paraId="51FC4C58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03C8529" w14:textId="17B126A8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55B37B5B" w:rsidR="004C4239" w:rsidRPr="005764E7" w:rsidRDefault="001E16A8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84" w:type="dxa"/>
            <w:vAlign w:val="bottom"/>
          </w:tcPr>
          <w:p w14:paraId="260A47E1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1236FB5F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4C4239" w:rsidRPr="005764E7" w14:paraId="24545513" w14:textId="77777777" w:rsidTr="00B257F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57099BEB" w14:textId="51ED142D" w:rsidR="004C4239" w:rsidRPr="00656B26" w:rsidRDefault="00784590" w:rsidP="00476132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6B5E783A" w:rsidR="004C4239" w:rsidRPr="005764E7" w:rsidRDefault="00B257FF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14,981</w:t>
            </w:r>
          </w:p>
        </w:tc>
        <w:tc>
          <w:tcPr>
            <w:tcW w:w="284" w:type="dxa"/>
            <w:vAlign w:val="bottom"/>
          </w:tcPr>
          <w:p w14:paraId="2F5BE8F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1B5773F3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14,162</w:t>
            </w:r>
          </w:p>
        </w:tc>
      </w:tr>
      <w:tr w:rsidR="004C4239" w:rsidRPr="005764E7" w14:paraId="342BC435" w14:textId="77777777" w:rsidTr="00B257FF">
        <w:trPr>
          <w:trHeight w:hRule="exact" w:val="417"/>
        </w:trPr>
        <w:tc>
          <w:tcPr>
            <w:tcW w:w="4679" w:type="dxa"/>
            <w:shd w:val="clear" w:color="auto" w:fill="auto"/>
            <w:vAlign w:val="bottom"/>
          </w:tcPr>
          <w:p w14:paraId="52507E9C" w14:textId="154D140A" w:rsidR="004C4239" w:rsidRPr="00656B26" w:rsidRDefault="00784590" w:rsidP="00476132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22372DED" w:rsidR="004C4239" w:rsidRPr="005764E7" w:rsidRDefault="00B257FF" w:rsidP="0047613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95,026</w:t>
            </w:r>
          </w:p>
        </w:tc>
        <w:tc>
          <w:tcPr>
            <w:tcW w:w="284" w:type="dxa"/>
            <w:vAlign w:val="bottom"/>
          </w:tcPr>
          <w:p w14:paraId="192400B5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1C4401C0" w:rsidR="004C4239" w:rsidRPr="005764E7" w:rsidRDefault="004C4239" w:rsidP="00476132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125,604</w:t>
            </w:r>
          </w:p>
        </w:tc>
      </w:tr>
    </w:tbl>
    <w:p w14:paraId="7F760979" w14:textId="77777777" w:rsidR="00A4096F" w:rsidRPr="00656B26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p w14:paraId="6E56691B" w14:textId="125D346B" w:rsidR="00D127B9" w:rsidRPr="00656B26" w:rsidRDefault="008C70B8" w:rsidP="008C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 w:hint="cs"/>
          <w:sz w:val="28"/>
          <w:szCs w:val="28"/>
          <w:cs/>
        </w:rPr>
        <w:lastRenderedPageBreak/>
        <w:t xml:space="preserve">    </w:t>
      </w:r>
      <w:r w:rsidR="00D127B9" w:rsidRPr="00656B26">
        <w:rPr>
          <w:rFonts w:ascii="Angsana New" w:hAnsi="Angsana New"/>
          <w:sz w:val="28"/>
          <w:szCs w:val="28"/>
          <w:cs/>
        </w:rPr>
        <w:t>ลูกหนี้การค้า</w:t>
      </w:r>
      <w:r w:rsidR="006C7998" w:rsidRPr="00656B26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="00D127B9" w:rsidRPr="00656B26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55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35"/>
        <w:gridCol w:w="993"/>
        <w:gridCol w:w="283"/>
        <w:gridCol w:w="1985"/>
        <w:gridCol w:w="283"/>
        <w:gridCol w:w="2074"/>
      </w:tblGrid>
      <w:tr w:rsidR="00417130" w:rsidRPr="005764E7" w14:paraId="62498519" w14:textId="77777777" w:rsidTr="0039081E">
        <w:trPr>
          <w:trHeight w:hRule="exact" w:val="432"/>
        </w:trPr>
        <w:tc>
          <w:tcPr>
            <w:tcW w:w="3935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9081E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39081E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39081E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39081E">
        <w:trPr>
          <w:trHeight w:hRule="exact" w:val="432"/>
        </w:trPr>
        <w:tc>
          <w:tcPr>
            <w:tcW w:w="3935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77777777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C957332" w14:textId="69DFC8CC" w:rsidR="00433883" w:rsidRPr="00656B26" w:rsidRDefault="00A7624E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2121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vAlign w:val="bottom"/>
          </w:tcPr>
          <w:p w14:paraId="785536D6" w14:textId="509B0653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3883" w:rsidRPr="005764E7" w14:paraId="6B85192A" w14:textId="77777777" w:rsidTr="00F30CD9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32C" w14:textId="77777777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500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35E7B2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6886F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7ACCBF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7AB5" w14:textId="77777777" w:rsidR="00433883" w:rsidRPr="00656B26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9081E" w:rsidRPr="005764E7" w14:paraId="6D04C9E6" w14:textId="77777777" w:rsidTr="00F30CD9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EED" w14:textId="77777777" w:rsidR="004C4239" w:rsidRPr="00656B26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97BEE1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827D0D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4839" w14:textId="3ADCAFDD" w:rsidR="004C423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66C8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E9B6" w14:textId="781E23F0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F30CD9" w:rsidRPr="005764E7" w14:paraId="5B4DABDC" w14:textId="77777777" w:rsidTr="00F30CD9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F8A8" w14:textId="0C4BB10E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F9B5" w14:textId="77777777" w:rsidR="00F30CD9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8462D4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04332" w14:textId="77777777" w:rsidR="00F30CD9" w:rsidRPr="00656B26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5AEA96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4F4BC" w14:textId="77777777" w:rsidR="00F30CD9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0CD9" w:rsidRPr="005764E7" w14:paraId="26FA412C" w14:textId="77777777" w:rsidTr="00F30CD9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E77D" w14:textId="4ED42001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923B" w14:textId="77777777" w:rsidR="00F30CD9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9FC9F5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3A4C1" w14:textId="019D2CDB" w:rsidR="00F30CD9" w:rsidRPr="00656B26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0C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A4576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9FBB6" w14:textId="3F538189" w:rsidR="00F30CD9" w:rsidRPr="004A6EE9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6EE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F30CD9" w:rsidRPr="005764E7" w14:paraId="615B80AC" w14:textId="77777777" w:rsidTr="00F30CD9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1EEC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3121" w14:textId="7FBD98B1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9A053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841C2" w14:textId="05CE76FF" w:rsidR="00F30CD9" w:rsidRPr="00656B26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73F6C65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E2C05" w14:textId="69EE0814" w:rsidR="00F30CD9" w:rsidRPr="00656B26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30CD9" w:rsidRPr="005764E7" w14:paraId="3C82E989" w14:textId="77777777" w:rsidTr="0039081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3EB" w14:textId="77777777" w:rsidR="00F30CD9" w:rsidRPr="00656B26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8E4465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E2AF1B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48588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163B3BB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F2FA8E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F30CD9" w:rsidRPr="005764E7" w14:paraId="31379E80" w14:textId="77777777" w:rsidTr="0039081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F30CD9" w:rsidRPr="005764E7" w14:paraId="47A24DEF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5322FA9E" w:rsidR="00F30CD9" w:rsidRPr="005764E7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69,402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318C2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9691C" w14:textId="0EF5BFFB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93,425</w:t>
            </w:r>
          </w:p>
        </w:tc>
      </w:tr>
      <w:tr w:rsidR="00F30CD9" w:rsidRPr="005764E7" w14:paraId="6C959C1F" w14:textId="77777777" w:rsidTr="0039081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5D420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B4011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CD9" w:rsidRPr="005764E7" w14:paraId="732963B2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7FF56932" w:rsidR="00F30CD9" w:rsidRPr="005764E7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9,195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67B77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4B8AFB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16,558</w:t>
            </w:r>
          </w:p>
        </w:tc>
      </w:tr>
      <w:tr w:rsidR="00F30CD9" w:rsidRPr="005764E7" w14:paraId="634602BF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04D18F4A" w:rsidR="00F30CD9" w:rsidRPr="005764E7" w:rsidRDefault="00A35620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36F0F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5D3A624E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F30CD9" w:rsidRPr="005764E7" w14:paraId="77DD28E8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7672C18D" w:rsidR="00F30CD9" w:rsidRPr="00E52DC1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7E770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05B5A0FA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537</w:t>
            </w:r>
          </w:p>
        </w:tc>
      </w:tr>
      <w:tr w:rsidR="00F30CD9" w:rsidRPr="005764E7" w14:paraId="5C76A08A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2B783CDA" w:rsidR="00F30CD9" w:rsidRPr="005764E7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AA52C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6092FF6D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3,353</w:t>
            </w:r>
          </w:p>
        </w:tc>
      </w:tr>
      <w:tr w:rsidR="00F30CD9" w:rsidRPr="005764E7" w14:paraId="73148473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3EC34FFC" w:rsidR="00F30CD9" w:rsidRPr="005764E7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83,671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63EDE3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68B7524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114,795</w:t>
            </w:r>
          </w:p>
        </w:tc>
      </w:tr>
      <w:tr w:rsidR="00F30CD9" w:rsidRPr="005764E7" w14:paraId="3E3CE59B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65E059C0" w:rsidR="00F30CD9" w:rsidRPr="005764E7" w:rsidRDefault="00A35620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(3,688)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71E99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5D172D43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(3,353)</w:t>
            </w:r>
          </w:p>
        </w:tc>
      </w:tr>
      <w:tr w:rsidR="00F30CD9" w:rsidRPr="005764E7" w14:paraId="6658E472" w14:textId="77777777" w:rsidTr="00A356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6AE00778" w:rsidR="00F30CD9" w:rsidRPr="00656B26" w:rsidRDefault="00A35620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79,983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0CBB4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1DEA27EC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111,442</w:t>
            </w:r>
          </w:p>
        </w:tc>
      </w:tr>
    </w:tbl>
    <w:p w14:paraId="7B40D1A3" w14:textId="7B1E3C58" w:rsidR="00277882" w:rsidRPr="00656B26" w:rsidRDefault="00325114" w:rsidP="00325114">
      <w:pPr>
        <w:pStyle w:val="a4"/>
        <w:widowControl/>
        <w:spacing w:before="240" w:after="120"/>
        <w:ind w:right="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</w:t>
      </w:r>
      <w:r w:rsidR="006C7998" w:rsidRPr="00625007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625007">
        <w:rPr>
          <w:rFonts w:ascii="Angsana New" w:hAnsi="Angsana New" w:cs="Angsana New"/>
          <w:cs/>
        </w:rPr>
        <w:t>ค่าเผื่อ</w:t>
      </w:r>
      <w:r w:rsidR="00526EA2" w:rsidRPr="00625007">
        <w:rPr>
          <w:rFonts w:ascii="Angsana New" w:hAnsi="Angsana New" w:cs="Angsana New" w:hint="cs"/>
          <w:cs/>
        </w:rPr>
        <w:t>ผลขาดทุนด้านเครดิต</w:t>
      </w:r>
      <w:r w:rsidR="006C7998" w:rsidRPr="0062500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625007">
        <w:rPr>
          <w:rFonts w:ascii="Angsana New" w:hAnsi="Angsana New" w:cs="Angsana New"/>
          <w:cs/>
        </w:rPr>
        <w:t xml:space="preserve">ณ </w:t>
      </w:r>
      <w:r w:rsidR="006C7998" w:rsidRPr="00625007">
        <w:rPr>
          <w:rFonts w:ascii="Angsana New" w:hAnsi="Angsana New" w:cs="Angsana New"/>
          <w:cs/>
        </w:rPr>
        <w:t>วันที่</w:t>
      </w:r>
      <w:r w:rsidR="006C7998" w:rsidRPr="00625007">
        <w:rPr>
          <w:rFonts w:ascii="Angsana New" w:hAnsi="Angsana New" w:cs="Angsana New"/>
        </w:rPr>
        <w:t xml:space="preserve"> </w:t>
      </w:r>
      <w:r w:rsidR="00A7624E">
        <w:rPr>
          <w:rFonts w:ascii="Angsana New" w:hAnsi="Angsana New"/>
          <w:lang w:val="en-ZW"/>
        </w:rPr>
        <w:t>30</w:t>
      </w:r>
      <w:r w:rsidR="00A7624E" w:rsidRPr="00416ECC">
        <w:rPr>
          <w:rFonts w:ascii="Angsana New" w:hAnsi="Angsana New"/>
        </w:rPr>
        <w:t xml:space="preserve"> </w:t>
      </w:r>
      <w:r w:rsidR="00A7624E" w:rsidRPr="00656B26">
        <w:rPr>
          <w:rFonts w:asciiTheme="majorBidi" w:hAnsiTheme="majorBidi" w:cstheme="majorBidi"/>
          <w:cs/>
        </w:rPr>
        <w:t>มิถุนายน</w:t>
      </w:r>
      <w:r w:rsidR="00074A1A" w:rsidRPr="00D94FDE">
        <w:rPr>
          <w:rFonts w:asciiTheme="majorBidi" w:hAnsiTheme="majorBidi" w:cstheme="majorBidi"/>
        </w:rPr>
        <w:t xml:space="preserve"> </w:t>
      </w:r>
      <w:r w:rsidR="00A7624E" w:rsidRPr="00D94FDE">
        <w:rPr>
          <w:rFonts w:asciiTheme="majorBidi" w:hAnsiTheme="majorBidi" w:cstheme="majorBidi"/>
        </w:rPr>
        <w:t>2564</w:t>
      </w:r>
      <w:r w:rsidR="006C7998" w:rsidRPr="00656B26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512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709"/>
        <w:gridCol w:w="4337"/>
      </w:tblGrid>
      <w:tr w:rsidR="003D697B" w:rsidRPr="005764E7" w14:paraId="13E67ED0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2F7A63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0C9BA424" w14:textId="698366DA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9F4C3DB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bottom"/>
          </w:tcPr>
          <w:p w14:paraId="05D1825E" w14:textId="2E40DBE8" w:rsidR="003D697B" w:rsidRPr="005764E7" w:rsidRDefault="003D697B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4C4239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3,353</w:t>
            </w:r>
          </w:p>
        </w:tc>
      </w:tr>
      <w:tr w:rsidR="003D697B" w:rsidRPr="005764E7" w14:paraId="2ABC44DB" w14:textId="77777777" w:rsidTr="002F7A63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28A7F463" w14:textId="19802B1F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4877D5C2" w:rsidR="003D697B" w:rsidRPr="00656B26" w:rsidRDefault="006D6EAA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335</w:t>
            </w:r>
          </w:p>
        </w:tc>
      </w:tr>
      <w:tr w:rsidR="003D697B" w:rsidRPr="005764E7" w14:paraId="5B895EC6" w14:textId="77777777" w:rsidTr="002F7A63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13AA4DDE" w14:textId="2CB74DB2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A7624E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7624E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779FBF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38504FDD" w:rsidR="003D697B" w:rsidRPr="00656B26" w:rsidRDefault="006D6EAA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3,688</w:t>
            </w:r>
          </w:p>
        </w:tc>
      </w:tr>
    </w:tbl>
    <w:p w14:paraId="7EAF1270" w14:textId="66A093BE" w:rsidR="00190C33" w:rsidRDefault="00190C33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5A171F">
        <w:rPr>
          <w:rFonts w:ascii="Angsana New" w:hAnsi="Angsana New"/>
          <w:b/>
          <w:bCs/>
          <w:sz w:val="28"/>
          <w:szCs w:val="28"/>
          <w:lang w:val="en-GB"/>
        </w:rPr>
        <w:t xml:space="preserve"> - </w:t>
      </w:r>
      <w:r w:rsidR="005A171F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58B248B3" w14:textId="208F2F90" w:rsidR="00603BE1" w:rsidRPr="00656B26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284"/>
        <w:gridCol w:w="425"/>
        <w:gridCol w:w="1985"/>
        <w:gridCol w:w="283"/>
        <w:gridCol w:w="2018"/>
      </w:tblGrid>
      <w:tr w:rsidR="00190C33" w:rsidRPr="005764E7" w14:paraId="2A4D6C7A" w14:textId="77777777" w:rsidTr="0039081E">
        <w:trPr>
          <w:trHeight w:hRule="exact" w:val="432"/>
        </w:trPr>
        <w:tc>
          <w:tcPr>
            <w:tcW w:w="478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39081E">
        <w:trPr>
          <w:trHeight w:hRule="exact" w:val="432"/>
        </w:trPr>
        <w:tc>
          <w:tcPr>
            <w:tcW w:w="478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18C31A5D" w:rsidR="00190C33" w:rsidRPr="00656B26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4CE35A44" w14:textId="2E0E153B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190C33" w:rsidRPr="005764E7" w14:paraId="1CD256F1" w14:textId="77777777" w:rsidTr="003B3CE4">
        <w:trPr>
          <w:trHeight w:hRule="exact" w:val="4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77777777" w:rsidR="00190C33" w:rsidRPr="00656B26" w:rsidRDefault="00190C33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firstLine="26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25E97" w14:textId="30A558AB" w:rsidR="00190C33" w:rsidRPr="00A71899" w:rsidRDefault="003B3CE4" w:rsidP="00C125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363,507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C93B24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C1FF2" w14:textId="7071B1BC" w:rsidR="00190C33" w:rsidRPr="006F0E0C" w:rsidRDefault="00055017" w:rsidP="00C125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550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351,988</w:t>
            </w:r>
          </w:p>
        </w:tc>
      </w:tr>
    </w:tbl>
    <w:p w14:paraId="0B998717" w14:textId="31786EAA" w:rsidR="00603BE1" w:rsidRDefault="00603BE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3552E480" w:rsid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6B2B3E">
        <w:rPr>
          <w:rFonts w:ascii="Angsana New" w:hAnsi="Angsana New"/>
          <w:sz w:val="28"/>
          <w:szCs w:val="28"/>
        </w:rPr>
        <w:t>30</w:t>
      </w:r>
      <w:r w:rsidR="006B2B3E" w:rsidRPr="005764E7">
        <w:rPr>
          <w:rFonts w:ascii="Angsana New" w:hAnsi="Angsana New"/>
          <w:sz w:val="28"/>
          <w:szCs w:val="28"/>
        </w:rPr>
        <w:t xml:space="preserve"> </w:t>
      </w:r>
      <w:r w:rsidR="006B2B3E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และวันที่ </w:t>
      </w:r>
      <w:r>
        <w:rPr>
          <w:rFonts w:ascii="Angsana New" w:eastAsia="Calibri" w:hAnsi="Angsana New"/>
          <w:sz w:val="28"/>
          <w:szCs w:val="28"/>
        </w:rPr>
        <w:t xml:space="preserve">31 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hint="cs"/>
          <w:sz w:val="28"/>
          <w:szCs w:val="28"/>
        </w:rPr>
        <w:t>256</w:t>
      </w:r>
      <w:r>
        <w:rPr>
          <w:rFonts w:ascii="Angsana New" w:eastAsia="Calibri" w:hAnsi="Angsana New"/>
          <w:sz w:val="28"/>
          <w:szCs w:val="28"/>
        </w:rPr>
        <w:t>3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2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8"/>
        <w:gridCol w:w="284"/>
        <w:gridCol w:w="425"/>
        <w:gridCol w:w="1985"/>
        <w:gridCol w:w="283"/>
        <w:gridCol w:w="2018"/>
      </w:tblGrid>
      <w:tr w:rsidR="005A7C04" w:rsidRPr="005764E7" w14:paraId="37814A81" w14:textId="77777777" w:rsidTr="0039081E">
        <w:trPr>
          <w:trHeight w:hRule="exact" w:val="432"/>
        </w:trPr>
        <w:tc>
          <w:tcPr>
            <w:tcW w:w="4928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39081E">
        <w:trPr>
          <w:trHeight w:hRule="exact" w:val="432"/>
        </w:trPr>
        <w:tc>
          <w:tcPr>
            <w:tcW w:w="4928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73196A59"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44469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06C6F309" w14:textId="175F5CE3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5A7C04" w:rsidRPr="005764E7" w14:paraId="354245BE" w14:textId="77777777" w:rsidTr="00930EAB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5A7C04" w:rsidRPr="00656B26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  <w:r w:rsidR="008E53AB"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A44B98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72BB96FD" w:rsidR="005A7C04" w:rsidRPr="005764E7" w:rsidRDefault="00930EAB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170,758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32620541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</w:tr>
      <w:tr w:rsidR="005A7C04" w:rsidRPr="005764E7" w14:paraId="43BFA0E6" w14:textId="77777777" w:rsidTr="00930EAB">
        <w:trPr>
          <w:trHeight w:hRule="exact" w:val="432"/>
        </w:trPr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7C04" w:rsidRPr="005764E7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3B40CFC3" w:rsidR="005A7C04" w:rsidRPr="005764E7" w:rsidRDefault="00930EAB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EA25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EA25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="005C613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D425898" w:rsidR="005A7C04" w:rsidRPr="005764E7" w:rsidRDefault="004830B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</w:tr>
      <w:tr w:rsidR="005A7C04" w:rsidRPr="005764E7" w14:paraId="7C32ED1D" w14:textId="77777777" w:rsidTr="00930EAB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7C04" w:rsidRPr="00656B26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8E53AB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077AB9C4" w:rsidR="005A7C04" w:rsidRPr="00656B26" w:rsidRDefault="00930EAB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EA257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,83</w:t>
            </w:r>
            <w:r w:rsidR="005C61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6FE90F69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8D3AA07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CC15283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CA64ED7" w14:textId="7F52867F" w:rsidR="007F37E0" w:rsidRPr="00656B26" w:rsidRDefault="007F37E0" w:rsidP="005A171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ตราสารทุน</w:t>
      </w:r>
      <w:r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Pr="00ED709E">
        <w:rPr>
          <w:rFonts w:ascii="Angsana New" w:hAnsi="Angsana New"/>
          <w:b/>
          <w:bCs/>
          <w:sz w:val="28"/>
          <w:szCs w:val="28"/>
        </w:rPr>
        <w:t xml:space="preserve">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หลักทรัพย์จดทะเบียน</w:t>
      </w:r>
      <w:r w:rsidR="0060799F" w:rsidRPr="00656B26">
        <w:rPr>
          <w:rFonts w:ascii="Angsana New" w:hAnsi="Angsana New" w:hint="cs"/>
          <w:b/>
          <w:bCs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14:paraId="4A4391A3" w14:textId="77777777" w:rsidTr="005A171F">
        <w:trPr>
          <w:trHeight w:hRule="exact" w:val="432"/>
        </w:trPr>
        <w:tc>
          <w:tcPr>
            <w:tcW w:w="3969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39081E">
        <w:trPr>
          <w:trHeight w:hRule="exact" w:val="371"/>
        </w:trPr>
        <w:tc>
          <w:tcPr>
            <w:tcW w:w="3969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39081E">
        <w:trPr>
          <w:trHeight w:hRule="exact" w:val="371"/>
        </w:trPr>
        <w:tc>
          <w:tcPr>
            <w:tcW w:w="3969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39081E">
        <w:trPr>
          <w:trHeight w:hRule="exact" w:val="432"/>
        </w:trPr>
        <w:tc>
          <w:tcPr>
            <w:tcW w:w="3969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5A171F">
        <w:trPr>
          <w:trHeight w:hRule="exact" w:val="432"/>
        </w:trPr>
        <w:tc>
          <w:tcPr>
            <w:tcW w:w="3969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5A171F">
        <w:trPr>
          <w:trHeight w:hRule="exact" w:val="432"/>
        </w:trPr>
        <w:tc>
          <w:tcPr>
            <w:tcW w:w="3969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33F6402C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4FA40AFF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B2B3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5A723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0CD5561F" w:rsidR="007F37E0" w:rsidRPr="005764E7" w:rsidRDefault="005A723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5764E7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161034F6" w:rsidR="007F37E0" w:rsidRPr="005764E7" w:rsidRDefault="005A723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5764E7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36912C4E" w:rsidR="007F37E0" w:rsidRPr="005764E7" w:rsidRDefault="005A723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2BA59CD4" w14:textId="77777777" w:rsidTr="005A723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6F55A2A6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129,656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7A5820B2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</w:t>
            </w:r>
            <w:r w:rsidR="001A7F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7A5D80A1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133,233</w:t>
            </w:r>
          </w:p>
        </w:tc>
      </w:tr>
      <w:tr w:rsidR="007F37E0" w:rsidRPr="005764E7" w14:paraId="1467BD71" w14:textId="77777777" w:rsidTr="005A723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434DADC5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591667A8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19,95</w:t>
            </w:r>
            <w:r w:rsidR="001A7F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701C8796" w:rsidR="007F37E0" w:rsidRPr="005764E7" w:rsidRDefault="005A723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170,758</w:t>
            </w:r>
          </w:p>
        </w:tc>
      </w:tr>
      <w:tr w:rsidR="007F37E0" w:rsidRPr="005764E7" w14:paraId="1F128C48" w14:textId="77777777" w:rsidTr="005A171F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2E30369A" w:rsidR="007F37E0" w:rsidRPr="005764E7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16F7B552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6AA40946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7F37E0" w:rsidRPr="005764E7" w:rsidRDefault="007F37E0" w:rsidP="007F37E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7B3B7790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7F37E0" w:rsidRPr="005764E7" w:rsidRDefault="007F37E0" w:rsidP="007F37E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0B396102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189A4D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6BC7BF69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D42796E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624E78B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132,965</w:t>
            </w:r>
          </w:p>
        </w:tc>
      </w:tr>
      <w:tr w:rsidR="007F37E0" w:rsidRPr="005764E7" w14:paraId="1CEF2226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340F82FD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54B6B750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148CBC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</w:tr>
    </w:tbl>
    <w:p w14:paraId="1FFF7D97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37B0B2E5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776A9D8F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2AAA116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4FCAB80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21D2D7A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47CA5F3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3605CCF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8BE94D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0BAB73E2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D3DACC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161C489E" w14:textId="77777777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56B26" w:rsidRDefault="00502FB0" w:rsidP="00AF622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ตราสารทุน </w:t>
      </w:r>
      <w:r w:rsidRPr="00ED709E">
        <w:rPr>
          <w:rFonts w:ascii="Angsana New" w:hAnsi="Angsana New"/>
          <w:b/>
          <w:bCs/>
          <w:sz w:val="28"/>
          <w:szCs w:val="28"/>
        </w:rPr>
        <w:t>-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39081E">
        <w:trPr>
          <w:trHeight w:hRule="exact" w:val="432"/>
        </w:trPr>
        <w:tc>
          <w:tcPr>
            <w:tcW w:w="3935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1A6A0285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02FB0">
              <w:rPr>
                <w:rFonts w:ascii="Angsana New" w:hAnsi="Angsana New"/>
                <w:sz w:val="28"/>
                <w:szCs w:val="28"/>
              </w:rPr>
              <w:t>4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132BABC1" w:rsidR="00EC42E5" w:rsidRPr="006B2B3E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B2B3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02FB0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75CC05A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EC42E5" w:rsidRPr="00656B26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B80" w14:textId="094EC272" w:rsidR="00EC42E5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3B003B17" w:rsidR="00EC42E5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16,887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10DA6F9B" w:rsidR="00EC42E5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24,087</w:t>
            </w:r>
          </w:p>
        </w:tc>
      </w:tr>
      <w:tr w:rsidR="006647AB" w:rsidRPr="005764E7" w14:paraId="32864FE7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6647AB" w:rsidRPr="00656B26" w:rsidRDefault="008E53AB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36E51" w14:textId="155618C2" w:rsidR="006647AB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3A4221EB" w:rsidR="006647AB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EA25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,22</w:t>
            </w:r>
            <w:r w:rsidR="005C613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62BB52FC" w:rsidR="006647AB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EA25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,28</w:t>
            </w:r>
            <w:r w:rsidR="005C613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EC42E5" w:rsidRPr="005764E7" w14:paraId="7EDB567D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3C25CDC5" w:rsidR="00EC42E5" w:rsidRPr="00625007" w:rsidRDefault="008E53AB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F37E8"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C83ED" w14:textId="5DC16CCF" w:rsidR="00EC42E5" w:rsidRPr="00656B26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1,698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040EFC51" w:rsidR="00EC42E5" w:rsidRPr="00656B26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10,597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5E35BFCE" w:rsidR="00EC42E5" w:rsidRPr="00656B26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12,295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C42E5" w:rsidRPr="005764E7" w14:paraId="44B3A44B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EC42E5" w:rsidRPr="00656B26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48CA6C6B" w:rsidR="00EC42E5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49D367E6" w:rsidR="00EC42E5" w:rsidRPr="00D8709C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A257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,51</w:t>
            </w:r>
            <w:r w:rsidR="005C613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0265E7FD" w:rsidR="00EC42E5" w:rsidRPr="005764E7" w:rsidRDefault="006C2AA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A257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</w:t>
            </w:r>
            <w:r w:rsidR="005C6131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</w:tr>
      <w:tr w:rsidR="00EC42E5" w:rsidRPr="005764E7" w14:paraId="56E81E4B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347FECA8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479CCD2B" w:rsidR="00EC42E5" w:rsidRPr="005764E7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02FB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2FB0" w:rsidRPr="005764E7" w14:paraId="19832D14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502FB0" w:rsidRPr="00656B26" w:rsidRDefault="00502FB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199ADBF1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11593896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37CBEBD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502FB0" w:rsidRPr="005764E7" w14:paraId="79B98F7F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502FB0" w:rsidRPr="00656B26" w:rsidRDefault="008E53AB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0B497" w14:textId="13AE55CB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221E0D69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75F5459D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502FB0" w:rsidRPr="005764E7" w14:paraId="1A901C52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4234A695" w:rsidR="00502FB0" w:rsidRPr="00656B26" w:rsidRDefault="008E53AB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02FB0"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1061E87A" w:rsidR="00502FB0" w:rsidRPr="00656B26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4F9E6F33" w:rsidR="00502FB0" w:rsidRPr="00656B26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(10,597)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475F82EB" w:rsidR="00502FB0" w:rsidRPr="00656B26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502FB0" w:rsidRPr="005764E7" w14:paraId="7C94C8A5" w14:textId="77777777" w:rsidTr="00FD4B2B">
        <w:trPr>
          <w:trHeight w:hRule="exact" w:val="469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502FB0" w:rsidRPr="00656B26" w:rsidRDefault="00502FB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274A9C56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1624543B" w:rsidR="00502FB0" w:rsidRPr="00656B26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043F9B60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842511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Default="006E3C5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91663A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91663A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91663A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6B2B3E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161DAF">
        <w:trPr>
          <w:trHeight w:hRule="exact" w:val="432"/>
        </w:trPr>
        <w:tc>
          <w:tcPr>
            <w:tcW w:w="2551" w:type="dxa"/>
          </w:tcPr>
          <w:p w14:paraId="64E431A0" w14:textId="77777777" w:rsidR="00BD33C1" w:rsidRPr="00656B26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08670162" w:rsidR="00BD33C1" w:rsidRPr="00656B26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656B26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64916AEB"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  <w:lang w:val="en-ZW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33666F98" w:rsidR="00BD33C1" w:rsidRPr="00656B26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  <w:lang w:val="en-ZW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6B2B3E">
        <w:trPr>
          <w:trHeight w:hRule="exact" w:val="432"/>
        </w:trPr>
        <w:tc>
          <w:tcPr>
            <w:tcW w:w="2551" w:type="dxa"/>
          </w:tcPr>
          <w:p w14:paraId="4AECEA89" w14:textId="77777777" w:rsidR="00BD33C1" w:rsidRPr="00656B26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2401CCB2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B2B3E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F079348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6D25F0B6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B2B3E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535B42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09A9510F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B2B3E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7EE94ED4" w14:textId="77777777"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28E11AE5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45951" w:rsidRPr="005764E7" w14:paraId="15EF418C" w14:textId="77777777" w:rsidTr="006B2B3E">
        <w:trPr>
          <w:trHeight w:hRule="exact" w:val="432"/>
        </w:trPr>
        <w:tc>
          <w:tcPr>
            <w:tcW w:w="2551" w:type="dxa"/>
          </w:tcPr>
          <w:p w14:paraId="48C9D00D" w14:textId="77777777" w:rsidR="00B70FF9" w:rsidRPr="00656B26" w:rsidRDefault="00B70FF9" w:rsidP="00222EC1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5764E7" w14:paraId="64D6F6F8" w14:textId="77777777" w:rsidTr="000714E3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91663A" w:rsidRPr="00E45951" w:rsidRDefault="0091663A" w:rsidP="0091663A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91663A" w:rsidRPr="00656B26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91663A" w:rsidRPr="00E45951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0C0FB1F0" w:rsidR="0091663A" w:rsidRPr="00E45951" w:rsidRDefault="000714E3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A9619E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5101B440" w:rsidR="0091663A" w:rsidRPr="00E45951" w:rsidRDefault="000714E3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73AD289F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73803E6D" w:rsidR="0091663A" w:rsidRPr="00E45951" w:rsidRDefault="000714E3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49,392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6FD6F852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49,554</w:t>
            </w:r>
          </w:p>
        </w:tc>
      </w:tr>
      <w:tr w:rsidR="00F661E7" w:rsidRPr="005764E7" w14:paraId="2F275DCE" w14:textId="77777777" w:rsidTr="000714E3">
        <w:trPr>
          <w:trHeight w:hRule="exact" w:val="432"/>
        </w:trPr>
        <w:tc>
          <w:tcPr>
            <w:tcW w:w="3969" w:type="dxa"/>
            <w:gridSpan w:val="3"/>
            <w:vAlign w:val="bottom"/>
          </w:tcPr>
          <w:p w14:paraId="4FFA1B87" w14:textId="5479C9F1" w:rsidR="00F661E7" w:rsidRPr="00E45951" w:rsidRDefault="00F661E7" w:rsidP="0091663A">
            <w:pPr>
              <w:pStyle w:val="a4"/>
              <w:widowControl/>
              <w:ind w:left="316" w:right="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496CE9FE" w:rsidR="00F661E7" w:rsidRPr="00656B26" w:rsidRDefault="000714E3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(6,051)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46A8CC0C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(5,356)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19E7C5A0" w:rsidR="00F661E7" w:rsidRPr="00E45951" w:rsidRDefault="000714E3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0563D65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661E7" w:rsidRPr="005764E7" w14:paraId="724200BF" w14:textId="77777777" w:rsidTr="000714E3">
        <w:trPr>
          <w:trHeight w:hRule="exact" w:val="432"/>
        </w:trPr>
        <w:tc>
          <w:tcPr>
            <w:tcW w:w="2551" w:type="dxa"/>
          </w:tcPr>
          <w:p w14:paraId="14468413" w14:textId="77777777" w:rsidR="00F661E7" w:rsidRPr="00E45951" w:rsidRDefault="00F661E7" w:rsidP="00F661E7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7259A0F1" w:rsidR="00F661E7" w:rsidRPr="00E45951" w:rsidRDefault="000714E3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63,881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A8500CF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64,576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6B953F7F" w:rsidR="00F661E7" w:rsidRPr="00E45951" w:rsidRDefault="000714E3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49,392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17512AB1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49,554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131C1EBB" w14:textId="6628A937" w:rsidR="00B76E70" w:rsidRPr="005764E7" w:rsidRDefault="00B76E70" w:rsidP="00A44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656B26">
        <w:rPr>
          <w:rFonts w:ascii="Angsana New" w:hAnsi="Angsana New" w:hint="cs"/>
          <w:sz w:val="28"/>
          <w:szCs w:val="28"/>
          <w:cs/>
        </w:rPr>
        <w:t>งบ</w:t>
      </w:r>
      <w:r w:rsidR="00A31F9B" w:rsidRPr="00656B26">
        <w:rPr>
          <w:rFonts w:ascii="Angsana New" w:hAnsi="Angsana New" w:hint="cs"/>
          <w:sz w:val="28"/>
          <w:szCs w:val="28"/>
          <w:cs/>
        </w:rPr>
        <w:t>การเงิน</w:t>
      </w:r>
      <w:r w:rsidRPr="00656B26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656B26">
        <w:rPr>
          <w:rFonts w:ascii="Angsana New" w:hAnsi="Angsana New" w:hint="cs"/>
          <w:sz w:val="28"/>
          <w:szCs w:val="28"/>
          <w:cs/>
        </w:rPr>
        <w:t>โดยใช้</w:t>
      </w:r>
      <w:r w:rsidR="00A02CDF">
        <w:rPr>
          <w:rFonts w:ascii="Angsana New" w:hAnsi="Angsana New" w:hint="cs"/>
          <w:sz w:val="28"/>
          <w:szCs w:val="28"/>
          <w:cs/>
        </w:rPr>
        <w:t>มูลค่า</w:t>
      </w:r>
      <w:r w:rsidR="007C09DC">
        <w:rPr>
          <w:rFonts w:ascii="Angsana New" w:hAnsi="Angsana New" w:hint="cs"/>
          <w:sz w:val="28"/>
          <w:szCs w:val="28"/>
          <w:cs/>
        </w:rPr>
        <w:t>ตาม</w:t>
      </w:r>
      <w:r w:rsidR="00A02CDF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656B26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67CF5">
        <w:rPr>
          <w:rFonts w:ascii="Angsana New" w:hAnsi="Angsana New"/>
          <w:sz w:val="28"/>
          <w:szCs w:val="28"/>
        </w:rPr>
        <w:t>3</w:t>
      </w:r>
      <w:r w:rsidR="006B2B3E">
        <w:rPr>
          <w:rFonts w:ascii="Angsana New" w:hAnsi="Angsana New"/>
          <w:sz w:val="28"/>
          <w:szCs w:val="28"/>
          <w:lang w:val="en-ZW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0" w:rsidRPr="00656B26">
        <w:rPr>
          <w:rFonts w:ascii="Angsana New" w:hAnsi="Angsana New" w:hint="cs"/>
          <w:sz w:val="28"/>
          <w:szCs w:val="28"/>
          <w:cs/>
        </w:rPr>
        <w:t>ม</w:t>
      </w:r>
      <w:r w:rsidR="006B2B3E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31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="003D6030"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67CF5">
        <w:rPr>
          <w:rFonts w:ascii="Angsana New" w:hAnsi="Angsana New"/>
          <w:sz w:val="28"/>
          <w:szCs w:val="28"/>
        </w:rPr>
        <w:t>2563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87571E">
        <w:rPr>
          <w:rFonts w:ascii="Angsana New" w:hAnsi="Angsana New"/>
          <w:sz w:val="28"/>
          <w:szCs w:val="28"/>
        </w:rPr>
        <w:t>6.05</w:t>
      </w:r>
      <w:r w:rsidRPr="00222EC1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67CF5">
        <w:rPr>
          <w:rFonts w:ascii="Angsana New" w:hAnsi="Angsana New"/>
          <w:sz w:val="28"/>
          <w:szCs w:val="28"/>
        </w:rPr>
        <w:t>5.36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656B26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656B26">
        <w:rPr>
          <w:rFonts w:ascii="Angsana New" w:hAnsi="Angsana New" w:hint="cs"/>
          <w:sz w:val="28"/>
          <w:szCs w:val="28"/>
          <w:cs/>
        </w:rPr>
        <w:t>บริษัทบันทึกการ</w:t>
      </w:r>
      <w:r w:rsidR="006E7A6D" w:rsidRPr="00656B26">
        <w:rPr>
          <w:rFonts w:ascii="Angsana New" w:hAnsi="Angsana New" w:hint="cs"/>
          <w:sz w:val="28"/>
          <w:szCs w:val="28"/>
          <w:cs/>
        </w:rPr>
        <w:t>กลับรายการ</w:t>
      </w:r>
      <w:r w:rsidRPr="00656B26">
        <w:rPr>
          <w:rFonts w:ascii="Angsana New" w:hAnsi="Angsana New" w:hint="cs"/>
          <w:sz w:val="28"/>
          <w:szCs w:val="28"/>
          <w:cs/>
        </w:rPr>
        <w:t>ด้อยค่</w:t>
      </w:r>
      <w:r w:rsidR="007412A1" w:rsidRPr="00656B26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0603D6" w:rsidRPr="005764E7">
        <w:rPr>
          <w:rFonts w:ascii="Angsana New" w:hAnsi="Angsana New"/>
          <w:sz w:val="28"/>
          <w:szCs w:val="28"/>
        </w:rPr>
        <w:t xml:space="preserve"> </w:t>
      </w:r>
      <w:r w:rsidR="007606CE">
        <w:rPr>
          <w:rFonts w:ascii="Angsana New" w:hAnsi="Angsana New"/>
          <w:sz w:val="28"/>
          <w:szCs w:val="28"/>
        </w:rPr>
        <w:t>(</w:t>
      </w:r>
      <w:r w:rsidR="0087571E">
        <w:rPr>
          <w:rFonts w:ascii="Angsana New" w:hAnsi="Angsana New"/>
          <w:sz w:val="28"/>
          <w:szCs w:val="28"/>
        </w:rPr>
        <w:t>0.70</w:t>
      </w:r>
      <w:r w:rsidR="007606CE">
        <w:rPr>
          <w:rFonts w:ascii="Angsana New" w:hAnsi="Angsana New"/>
          <w:sz w:val="28"/>
          <w:szCs w:val="28"/>
        </w:rPr>
        <w:t>)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8D3AC13" w14:textId="77777777" w:rsidR="00240D0A" w:rsidRPr="0062500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625007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31DE153A"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การเงินที่แสดงเงินลงทุนตามวิธีส่วนได้เสียเงินลงทุน ณ 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</w:t>
      </w:r>
      <w:r w:rsidR="006B2B3E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และส่วนแบ่งกำไรจากบริษัทร่วมสำหรับงวด</w:t>
      </w:r>
      <w:r w:rsidR="006B2B3E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เดือนสิ้นสุดวันที่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</w:t>
      </w:r>
      <w:r w:rsidR="006B2B3E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4519E"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EC5FC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ถือตาม</w:t>
      </w:r>
      <w:r w:rsidR="005B7074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การเงินรวมสำหรับงวดสิ้นสุดวันที่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</w:t>
      </w:r>
      <w:r w:rsidR="006B2B3E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 w:rsidRPr="00656B2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มูลค่าของเงินลงทุน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ตามวิธีส่วนได้เสีย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นี้  ณ วันที่</w:t>
      </w:r>
      <w:r w:rsidRPr="00656B2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</w:t>
      </w:r>
      <w:r w:rsidR="001847AB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847AB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 xml:space="preserve">2564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28"/>
          <w:szCs w:val="28"/>
          <w:lang w:val="en-US"/>
        </w:rPr>
        <w:t>2563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มีจำนวน </w:t>
      </w:r>
      <w:r w:rsidR="007606CE">
        <w:rPr>
          <w:rFonts w:ascii="Angsana New" w:hAnsi="Angsana New" w:cs="Angsana New"/>
          <w:sz w:val="28"/>
          <w:szCs w:val="28"/>
          <w:lang w:val="en-US"/>
        </w:rPr>
        <w:t>49.39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 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>49.55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ส่วนแบ่งจากบริษัทร่วมนี้สำหรับงวด</w:t>
      </w:r>
      <w:r w:rsidR="001847AB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เดือนสิ้นสุดวันที่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3</w:t>
      </w:r>
      <w:r w:rsidR="001847AB">
        <w:rPr>
          <w:rFonts w:ascii="Angsana New" w:hAnsi="Angsana New" w:cs="Angsana New"/>
          <w:sz w:val="28"/>
          <w:szCs w:val="28"/>
          <w:lang w:val="en-ZW"/>
        </w:rPr>
        <w:t>0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</w:t>
      </w:r>
      <w:r w:rsidR="001847AB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2564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มีจำนวน 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ผล</w:t>
      </w:r>
      <w:r w:rsidR="00AD0EAA">
        <w:rPr>
          <w:rFonts w:ascii="Angsana New" w:hAnsi="Angsana New" w:cs="Angsana New" w:hint="cs"/>
          <w:sz w:val="28"/>
          <w:szCs w:val="28"/>
          <w:cs/>
          <w:lang w:val="en-US"/>
        </w:rPr>
        <w:t>กำไร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52F9A">
        <w:rPr>
          <w:rFonts w:ascii="Angsana New" w:hAnsi="Angsana New" w:cs="Angsana New"/>
          <w:sz w:val="28"/>
          <w:szCs w:val="28"/>
          <w:lang w:val="en-US"/>
        </w:rPr>
        <w:t>0.20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 และ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ขาดทุน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4137C">
        <w:rPr>
          <w:rFonts w:ascii="Angsana New" w:hAnsi="Angsana New" w:cs="Angsana New"/>
          <w:sz w:val="28"/>
          <w:szCs w:val="28"/>
          <w:lang w:val="en-US"/>
        </w:rPr>
        <w:t>0</w:t>
      </w:r>
      <w:r w:rsidR="00257586">
        <w:rPr>
          <w:rFonts w:ascii="Angsana New" w:hAnsi="Angsana New" w:cs="Angsana New"/>
          <w:sz w:val="28"/>
          <w:szCs w:val="28"/>
          <w:lang w:val="en-US"/>
        </w:rPr>
        <w:t>.67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2126"/>
        <w:gridCol w:w="284"/>
        <w:gridCol w:w="2126"/>
      </w:tblGrid>
      <w:tr w:rsidR="00FD002A" w:rsidRPr="005764E7" w14:paraId="22A0F398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656B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656B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49BD2B3B" w:rsidR="00B74494" w:rsidRPr="001847AB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1847AB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656B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21ACC8E3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</w:t>
            </w:r>
            <w:r w:rsidR="001847A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ิถุนายน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13F47C49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C74A72" w:rsidRPr="005764E7" w14:paraId="359F9757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656B26" w:rsidRDefault="00B7449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32893" w:rsidRPr="005764E7" w14:paraId="00754E87" w14:textId="77777777" w:rsidTr="005C43CD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5259BD22" w:rsidR="00E32893" w:rsidRPr="00625007" w:rsidRDefault="005C43CD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207,248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71546B99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196,673</w:t>
            </w:r>
          </w:p>
        </w:tc>
      </w:tr>
      <w:tr w:rsidR="00E32893" w:rsidRPr="005764E7" w14:paraId="6F2246DE" w14:textId="77777777" w:rsidTr="005C43CD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E32893" w:rsidRPr="00656B26" w:rsidRDefault="00E32893" w:rsidP="00E32893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57B990C6" w:rsidR="00E32893" w:rsidRPr="005764E7" w:rsidRDefault="005C43CD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287,644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15C71BEA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BA6D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293,459</w:t>
            </w:r>
          </w:p>
        </w:tc>
      </w:tr>
      <w:tr w:rsidR="00E32893" w:rsidRPr="005764E7" w14:paraId="4C8FD533" w14:textId="77777777" w:rsidTr="005C43CD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04F3EA74" w:rsidR="00E32893" w:rsidRPr="00656B26" w:rsidRDefault="005C43CD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28,146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1FDA3AAA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19,385</w:t>
            </w:r>
          </w:p>
        </w:tc>
      </w:tr>
      <w:tr w:rsidR="00E32893" w:rsidRPr="005764E7" w14:paraId="00DFBE05" w14:textId="77777777" w:rsidTr="005C43CD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1C76148C" w:rsidR="00E32893" w:rsidRPr="00656B26" w:rsidRDefault="005C43CD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34,885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45BCC8BF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34,139</w:t>
            </w:r>
          </w:p>
        </w:tc>
      </w:tr>
      <w:tr w:rsidR="00480693" w:rsidRPr="005764E7" w14:paraId="1D7159D1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656B26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11F289B3" w14:textId="77777777" w:rsidR="00B140FD" w:rsidRDefault="00B140FD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283"/>
        <w:gridCol w:w="1134"/>
        <w:gridCol w:w="284"/>
        <w:gridCol w:w="1134"/>
        <w:gridCol w:w="283"/>
        <w:gridCol w:w="1134"/>
      </w:tblGrid>
      <w:tr w:rsidR="00ED1CDE" w:rsidRPr="005764E7" w14:paraId="6D49522F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ED1CDE" w:rsidRPr="00656B26" w:rsidRDefault="00ED1CDE" w:rsidP="002575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D1CDE" w:rsidRPr="005764E7" w14:paraId="2F24D027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ED1CDE" w:rsidRPr="00656B26" w:rsidRDefault="00ED1CDE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D1CDE" w:rsidRPr="005764E7" w14:paraId="7BF61197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77B1" w14:textId="77777777" w:rsidR="00ED1CDE" w:rsidRPr="00625007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4049D0" w14:textId="7C984DFB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C6B89" w14:textId="77777777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881BD" w14:textId="5C794760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ED1CDE" w:rsidRPr="005764E7" w14:paraId="55DF5A8C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ED1CDE" w:rsidRPr="00625007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96B24" w14:textId="79F4842D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0DA9" w14:textId="77777777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23849C49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ED1CDE" w:rsidRPr="005764E7" w14:paraId="0F8BBC22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77777777" w:rsidR="00ED1CDE" w:rsidRPr="00656B26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CEA91E" w14:textId="7C9A05C3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D5D7E4" w14:textId="02734FF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2E2FC" w14:textId="2FD645CD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685B" w14:textId="74D33771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D5994" w14:textId="7EBD2A2E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225988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19D49" w14:textId="3A083201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ED1CDE" w:rsidRPr="005764E7" w14:paraId="667D9290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3EB5A6FA" w:rsidR="00ED1CDE" w:rsidRPr="00656B26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33840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077D3" w14:textId="3F3AB234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71741" w14:textId="4AC84308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2299E" w14:textId="17CABDFB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5B27" w14:textId="77777777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CF5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A42B3" w14:textId="77777777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D1CDE" w:rsidRPr="005764E7" w14:paraId="5B99C6DD" w14:textId="77777777" w:rsidTr="00E8507B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ED1CDE" w:rsidRPr="00656B26" w:rsidRDefault="00ED1CDE" w:rsidP="00ED1CD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86FAA" w14:textId="6DC186DE" w:rsidR="00ED1CDE" w:rsidRPr="00E23485" w:rsidRDefault="00E23485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36,151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5E14D" w14:textId="2782E06D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56F6C" w14:textId="59C2A9CE" w:rsidR="00ED1CDE" w:rsidRPr="00ED1CDE" w:rsidRDefault="00ED1CDE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18,845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3E514" w14:textId="49C6E3FE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659BF7F0" w:rsidR="00ED1CDE" w:rsidRPr="00656B26" w:rsidRDefault="001E16A8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  <w:r w:rsidR="00E2348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7D5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E5D2F" w14:textId="4AA25905" w:rsidR="00ED1CDE" w:rsidRPr="00656B26" w:rsidRDefault="00BA02F1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100,006</w:t>
            </w:r>
          </w:p>
        </w:tc>
      </w:tr>
      <w:tr w:rsidR="00ED1CDE" w:rsidRPr="005764E7" w14:paraId="55F9816C" w14:textId="77777777" w:rsidTr="00E8507B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ED1CDE" w:rsidRPr="00656B26" w:rsidRDefault="00ED1CDE" w:rsidP="00ED1CDE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37A2C" w14:textId="77777777" w:rsidR="00ED1CDE" w:rsidRPr="00E23485" w:rsidRDefault="00ED1CDE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DDCE07" w14:textId="0A10C43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0C36D6" w14:textId="08313C2A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19930" w14:textId="2D306E8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96AF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DB65A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1CDE" w:rsidRPr="005764E7" w14:paraId="28FCD431" w14:textId="77777777" w:rsidTr="00E8507B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41AD9AFE" w:rsidR="00ED1CDE" w:rsidRPr="00656B26" w:rsidRDefault="00ED1CDE" w:rsidP="00ED1CDE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507D"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A02F1" w:rsidRPr="00656B2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C507D"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C4AF" w14:textId="7A6FE934" w:rsidR="00ED1CDE" w:rsidRPr="00E23485" w:rsidRDefault="00E23485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(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,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710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03B9AC" w14:textId="77B2B2D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5BBE" w14:textId="2969552C" w:rsidR="00ED1CDE" w:rsidRPr="005764E7" w:rsidRDefault="00ED1CDE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(6,971)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4056A3" w14:textId="0DA07FC5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4C94A7E4" w:rsidR="00ED1CDE" w:rsidRPr="005764E7" w:rsidRDefault="00E23485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50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11408422" w:rsidR="00ED1CDE" w:rsidRPr="005764E7" w:rsidRDefault="00BA02F1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(1,598)</w:t>
            </w:r>
          </w:p>
        </w:tc>
      </w:tr>
      <w:tr w:rsidR="00ED1CDE" w:rsidRPr="005764E7" w14:paraId="694AA4A3" w14:textId="77777777" w:rsidTr="00E8507B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2A43F920" w:rsidR="00ED1CDE" w:rsidRPr="00656B26" w:rsidRDefault="00BA02F1" w:rsidP="00ED1CD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D1CDE" w:rsidRPr="00656B2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D1CDE"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8A891" w14:textId="51BB1FEB" w:rsidR="00ED1CDE" w:rsidRPr="00E23485" w:rsidRDefault="00E23485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(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D7A6B" w14:textId="3CC02F7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8E48F3" w14:textId="351046A2" w:rsidR="00ED1CDE" w:rsidRPr="005764E7" w:rsidRDefault="00ED1CDE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4C0BCF" w14:textId="2F96643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565FBE14" w:rsidR="00ED1CDE" w:rsidRPr="00656B26" w:rsidRDefault="00E23485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(1,480)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BA876" w14:textId="2E522B4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A02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3,699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D1CDE" w:rsidRPr="005764E7" w14:paraId="5A933335" w14:textId="77777777" w:rsidTr="00E8507B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42D996C" w:rsidR="00ED1CDE" w:rsidRPr="00656B26" w:rsidRDefault="00ED1CDE" w:rsidP="00ED1CD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02F1"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B32FC8" w14:textId="191C6B87" w:rsidR="00ED1CDE" w:rsidRPr="00E23485" w:rsidRDefault="00E23485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(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,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963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68334" w14:textId="4AEF93D6" w:rsidR="00ED1CDE" w:rsidRPr="005764E7" w:rsidRDefault="00ED1CDE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(6,333)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6AD2E8" w14:textId="68915F0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6DED200B" w:rsidR="00ED1CDE" w:rsidRPr="005764E7" w:rsidRDefault="00E23485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E16A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6C794" w14:textId="0B083692" w:rsidR="00ED1CDE" w:rsidRPr="005764E7" w:rsidRDefault="00BA02F1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(5,297)</w:t>
            </w:r>
          </w:p>
        </w:tc>
      </w:tr>
      <w:tr w:rsidR="00ED1CDE" w:rsidRPr="005764E7" w14:paraId="32E488AA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6C2B" w14:textId="77777777" w:rsidR="00ED1CDE" w:rsidRPr="00656B26" w:rsidRDefault="00ED1CDE" w:rsidP="00ED1CDE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084827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E963C3" w14:textId="5F3D0C28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0AF4B4" w14:textId="5D638B71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E28762" w14:textId="2B14339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ABAC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9CA2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3C0B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7777777" w:rsidR="00FF5BE8" w:rsidRPr="00656B26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B5FA287" w14:textId="77777777" w:rsidR="00772391" w:rsidRPr="001A74ED" w:rsidRDefault="0077239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B93FB2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E820DA" w:rsidRPr="001A74ED">
        <w:rPr>
          <w:rFonts w:ascii="Angsana New" w:hAnsi="Angsana New"/>
          <w:b/>
          <w:bCs/>
          <w:sz w:val="28"/>
          <w:szCs w:val="28"/>
          <w:lang w:val="en-GB"/>
        </w:rPr>
        <w:t xml:space="preserve">- </w:t>
      </w:r>
      <w:r w:rsidR="00E820DA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736" w:type="pct"/>
        <w:tblInd w:w="392" w:type="dxa"/>
        <w:tblLook w:val="0000" w:firstRow="0" w:lastRow="0" w:firstColumn="0" w:lastColumn="0" w:noHBand="0" w:noVBand="0"/>
      </w:tblPr>
      <w:tblGrid>
        <w:gridCol w:w="5952"/>
        <w:gridCol w:w="3363"/>
      </w:tblGrid>
      <w:tr w:rsidR="00D906B3" w:rsidRPr="005764E7" w14:paraId="3AA7C32F" w14:textId="77777777" w:rsidTr="00F15B2E">
        <w:trPr>
          <w:trHeight w:hRule="exact" w:val="369"/>
        </w:trPr>
        <w:tc>
          <w:tcPr>
            <w:tcW w:w="3195" w:type="pct"/>
          </w:tcPr>
          <w:p w14:paraId="5EEADB19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72E447EA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2A77" w:rsidRPr="005764E7" w14:paraId="6E7265EB" w14:textId="77777777" w:rsidTr="00F15B2E">
        <w:trPr>
          <w:trHeight w:hRule="exact" w:val="431"/>
        </w:trPr>
        <w:tc>
          <w:tcPr>
            <w:tcW w:w="3195" w:type="pct"/>
          </w:tcPr>
          <w:p w14:paraId="55F68EB7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top w:val="single" w:sz="4" w:space="0" w:color="auto"/>
            </w:tcBorders>
          </w:tcPr>
          <w:p w14:paraId="6ECDF665" w14:textId="11572B19" w:rsidR="00BA2A77" w:rsidRPr="00656B26" w:rsidRDefault="00F15B2E" w:rsidP="00A13721">
            <w:pPr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A2A77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BA2A77" w:rsidRPr="005764E7" w14:paraId="0EED524E" w14:textId="77777777" w:rsidTr="00F15B2E">
        <w:trPr>
          <w:trHeight w:hRule="exact" w:val="431"/>
        </w:trPr>
        <w:tc>
          <w:tcPr>
            <w:tcW w:w="3195" w:type="pct"/>
          </w:tcPr>
          <w:p w14:paraId="2A8D9148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5E3EEEB6" w14:textId="6D7C9506" w:rsidR="00BA2A77" w:rsidRPr="00A13721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  <w:p w14:paraId="140B41F0" w14:textId="77777777" w:rsidR="00BA2A77" w:rsidRPr="00656B26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44B0BAC" w14:textId="77777777" w:rsidTr="00F15B2E">
        <w:trPr>
          <w:trHeight w:val="431"/>
        </w:trPr>
        <w:tc>
          <w:tcPr>
            <w:tcW w:w="3195" w:type="pct"/>
            <w:vAlign w:val="bottom"/>
          </w:tcPr>
          <w:p w14:paraId="6464079D" w14:textId="620A081F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1744" w:rsidRPr="00656B2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5764E7" w:rsidRDefault="00161883" w:rsidP="00F70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14:paraId="08B7F54E" w14:textId="77777777" w:rsidTr="00602DFF">
        <w:trPr>
          <w:trHeight w:val="431"/>
        </w:trPr>
        <w:tc>
          <w:tcPr>
            <w:tcW w:w="3195" w:type="pct"/>
            <w:vAlign w:val="bottom"/>
          </w:tcPr>
          <w:p w14:paraId="0E0BAEE9" w14:textId="35E67B2F" w:rsidR="00D906B3" w:rsidRPr="00656B26" w:rsidRDefault="00EF29F1" w:rsidP="00EF29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2DF1"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2DF1" w:rsidRPr="00656B26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656B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5" w:type="pct"/>
            <w:shd w:val="clear" w:color="auto" w:fill="auto"/>
            <w:vAlign w:val="bottom"/>
          </w:tcPr>
          <w:p w14:paraId="7141E9EC" w14:textId="415F47D1" w:rsidR="00D906B3" w:rsidRPr="005764E7" w:rsidRDefault="00602DFF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683F87B" w14:textId="77777777" w:rsidTr="00602DFF">
        <w:trPr>
          <w:trHeight w:val="431"/>
        </w:trPr>
        <w:tc>
          <w:tcPr>
            <w:tcW w:w="3195" w:type="pct"/>
            <w:vAlign w:val="bottom"/>
          </w:tcPr>
          <w:p w14:paraId="6AB077AE" w14:textId="66107F75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 w:rsidR="00DD7AB1"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3398" w14:textId="7F53061F" w:rsidR="00D906B3" w:rsidRPr="005764E7" w:rsidRDefault="00602DFF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602DFF">
        <w:trPr>
          <w:trHeight w:val="431"/>
        </w:trPr>
        <w:tc>
          <w:tcPr>
            <w:tcW w:w="3195" w:type="pct"/>
            <w:vAlign w:val="bottom"/>
          </w:tcPr>
          <w:p w14:paraId="2EC0D4A2" w14:textId="21F68CFD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D5463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="001D546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บัญชีสุทธิ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C16786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1847AB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A74ED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2F1ED45D" w:rsidR="00D906B3" w:rsidRPr="003E3B5D" w:rsidRDefault="00602DFF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2,617</w:t>
            </w:r>
          </w:p>
        </w:tc>
      </w:tr>
    </w:tbl>
    <w:p w14:paraId="27F78992" w14:textId="0CFAA67B" w:rsidR="000C392F" w:rsidRPr="000C392F" w:rsidRDefault="000C392F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ราคา</w:t>
      </w:r>
      <w:r w:rsidRPr="00656B26">
        <w:rPr>
          <w:rFonts w:ascii="Angsana New" w:hAnsi="Angsana New" w:hint="cs"/>
          <w:sz w:val="28"/>
          <w:szCs w:val="28"/>
          <w:cs/>
        </w:rPr>
        <w:t>ยุติธรรม</w:t>
      </w:r>
      <w:r w:rsidRPr="00656B26">
        <w:rPr>
          <w:rFonts w:ascii="Angsana New" w:hAnsi="Angsana New"/>
          <w:sz w:val="28"/>
          <w:szCs w:val="28"/>
          <w:cs/>
        </w:rPr>
        <w:t>ของ</w:t>
      </w:r>
      <w:r w:rsidRPr="00656B26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656B26">
        <w:rPr>
          <w:rFonts w:ascii="Angsana New" w:hAnsi="Angsana New"/>
          <w:sz w:val="28"/>
          <w:szCs w:val="28"/>
          <w:cs/>
        </w:rPr>
        <w:t xml:space="preserve">ที่ตัดค่าเสื่อมราคาทั้งจำนวนแล้วแต่ยังคงใช้งานอยู่ ณ วันที่ </w:t>
      </w:r>
      <w:r w:rsidRPr="000C392F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Pr="00656B26">
        <w:rPr>
          <w:rFonts w:ascii="Angsana New" w:hAnsi="Angsana New"/>
          <w:sz w:val="28"/>
          <w:szCs w:val="28"/>
          <w:cs/>
        </w:rPr>
        <w:t xml:space="preserve"> ม</w:t>
      </w:r>
      <w:r w:rsidR="001847AB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Pr="000C392F">
        <w:rPr>
          <w:rFonts w:ascii="Angsana New" w:hAnsi="Angsana New"/>
          <w:sz w:val="28"/>
          <w:szCs w:val="28"/>
          <w:lang w:val="en-GB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0C392F">
        <w:rPr>
          <w:rFonts w:ascii="Angsana New" w:hAnsi="Angsana New"/>
          <w:sz w:val="28"/>
          <w:szCs w:val="28"/>
          <w:lang w:val="en-GB"/>
        </w:rPr>
        <w:t xml:space="preserve">31 </w:t>
      </w:r>
      <w:r w:rsidRPr="00656B2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C392F">
        <w:rPr>
          <w:rFonts w:ascii="Angsana New" w:hAnsi="Angsana New"/>
          <w:sz w:val="28"/>
          <w:szCs w:val="28"/>
          <w:lang w:val="en-GB"/>
        </w:rPr>
        <w:t>2563</w:t>
      </w:r>
      <w:r w:rsidRPr="00656B26">
        <w:rPr>
          <w:rFonts w:ascii="Angsana New" w:hAnsi="Angsana New"/>
          <w:sz w:val="28"/>
          <w:szCs w:val="28"/>
          <w:cs/>
        </w:rPr>
        <w:t xml:space="preserve">  มี</w:t>
      </w:r>
      <w:r w:rsidR="006C146D" w:rsidRPr="00656B26">
        <w:rPr>
          <w:rFonts w:ascii="Angsana New" w:hAnsi="Angsana New" w:hint="cs"/>
          <w:sz w:val="28"/>
          <w:szCs w:val="28"/>
          <w:cs/>
        </w:rPr>
        <w:t>ราคาทุน</w:t>
      </w:r>
      <w:r w:rsidRPr="00656B26">
        <w:rPr>
          <w:rFonts w:ascii="Angsana New" w:hAnsi="Angsana New"/>
          <w:sz w:val="28"/>
          <w:szCs w:val="28"/>
          <w:cs/>
        </w:rPr>
        <w:t xml:space="preserve">จำนวน </w:t>
      </w:r>
      <w:r w:rsidR="00BE5B47">
        <w:rPr>
          <w:rFonts w:ascii="Angsana New" w:hAnsi="Angsana New"/>
          <w:sz w:val="28"/>
          <w:szCs w:val="28"/>
          <w:lang w:val="en-GB"/>
        </w:rPr>
        <w:t>7.37</w:t>
      </w:r>
      <w:r w:rsidRPr="00656B26">
        <w:rPr>
          <w:rFonts w:ascii="Angsana New" w:hAnsi="Angsana New"/>
          <w:sz w:val="28"/>
          <w:szCs w:val="28"/>
          <w:cs/>
        </w:rPr>
        <w:t xml:space="preserve"> ล้านบาท </w:t>
      </w:r>
      <w:r w:rsidR="007D2925"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 w:rsidR="007D2925">
        <w:rPr>
          <w:rFonts w:ascii="Angsana New" w:hAnsi="Angsana New"/>
          <w:sz w:val="28"/>
          <w:szCs w:val="28"/>
        </w:rPr>
        <w:t>7.37</w:t>
      </w:r>
      <w:r w:rsidR="007D2925" w:rsidRPr="005764E7">
        <w:rPr>
          <w:rFonts w:ascii="Angsana New" w:hAnsi="Angsana New"/>
          <w:sz w:val="28"/>
          <w:szCs w:val="28"/>
        </w:rPr>
        <w:t xml:space="preserve"> </w:t>
      </w:r>
      <w:r w:rsidR="007D2925"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0682F17" w14:textId="2AEED895" w:rsidR="00240D0A" w:rsidRPr="005764E7" w:rsidRDefault="00240D0A" w:rsidP="001A74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- สุทธิ</w:t>
      </w:r>
    </w:p>
    <w:tbl>
      <w:tblPr>
        <w:tblW w:w="9355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953"/>
        <w:gridCol w:w="3402"/>
      </w:tblGrid>
      <w:tr w:rsidR="00D906B3" w:rsidRPr="005764E7" w14:paraId="1761BE79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656B26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6B7AD0BD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39FA81EF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A578AF5" w14:textId="1AF2EE37" w:rsidR="00605A86" w:rsidRPr="00656B26" w:rsidRDefault="00F15B2E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1C9D333E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4691D539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A7607F3" w14:textId="37F4253F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การเงินเฉพาะกิจการ</w:t>
            </w:r>
          </w:p>
          <w:p w14:paraId="63ADC64C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4A980D7B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0C890E86" w14:textId="7B7A4E92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ED0AC" w14:textId="17E0CC9D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25,424</w:t>
            </w:r>
          </w:p>
        </w:tc>
      </w:tr>
      <w:tr w:rsidR="00605A86" w:rsidRPr="005764E7" w14:paraId="6D6A2325" w14:textId="77777777" w:rsidTr="00C17E8D">
        <w:trPr>
          <w:cantSplit/>
          <w:trHeight w:hRule="exact" w:val="432"/>
        </w:trPr>
        <w:tc>
          <w:tcPr>
            <w:tcW w:w="5953" w:type="dxa"/>
          </w:tcPr>
          <w:p w14:paraId="464A0DF6" w14:textId="1E253C6A" w:rsidR="00605A86" w:rsidRPr="005764E7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06795A" w14:textId="70398BD4" w:rsidR="00605A86" w:rsidRPr="00625007" w:rsidRDefault="00DF773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265</w:t>
            </w:r>
          </w:p>
        </w:tc>
      </w:tr>
      <w:tr w:rsidR="00764E3C" w:rsidRPr="005764E7" w14:paraId="04366B95" w14:textId="77777777" w:rsidTr="00AA68F2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2A1F2BC9" w14:textId="0DEF06B5" w:rsidR="00764E3C" w:rsidRPr="00455117" w:rsidRDefault="00764E3C" w:rsidP="0076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</w:t>
            </w:r>
            <w:r w:rsidR="005C41C2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8DF93D1" w14:textId="6AB648B6" w:rsidR="00764E3C" w:rsidRPr="00455117" w:rsidRDefault="00DF773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51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(660)</w:t>
            </w:r>
          </w:p>
        </w:tc>
      </w:tr>
      <w:tr w:rsidR="005C41C2" w:rsidRPr="005764E7" w14:paraId="019BB666" w14:textId="77777777" w:rsidTr="00AA68F2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5AA3C7FA" w14:textId="1E1E5D53" w:rsidR="005C41C2" w:rsidRPr="005C41C2" w:rsidRDefault="005C41C2" w:rsidP="0076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C41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4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C2">
              <w:rPr>
                <w:rFonts w:ascii="Angsana New" w:hAnsi="Angsana New" w:hint="cs"/>
                <w:sz w:val="28"/>
                <w:szCs w:val="28"/>
                <w:cs/>
              </w:rPr>
              <w:t>ค่าเสื่อมจำหน่ายระหว่างงวด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3B9A4F" w14:textId="5AC4357F" w:rsidR="005C41C2" w:rsidRPr="00455117" w:rsidRDefault="005C41C2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660</w:t>
            </w:r>
          </w:p>
        </w:tc>
      </w:tr>
      <w:tr w:rsidR="00764E3C" w:rsidRPr="005764E7" w14:paraId="4084BFDB" w14:textId="77777777" w:rsidTr="00AA68F2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1BD33E27" w14:textId="158B6E46" w:rsidR="00764E3C" w:rsidRPr="00656B26" w:rsidRDefault="00764E3C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040D73" w14:textId="03E7F499" w:rsidR="00764E3C" w:rsidRPr="00455117" w:rsidRDefault="008379D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</w:t>
            </w:r>
            <w:r w:rsidR="005C41C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872</w:t>
            </w:r>
            <w:r w:rsidR="00DF7731" w:rsidRPr="004551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1B345D" w:rsidRPr="005764E7" w14:paraId="04B0FCBF" w14:textId="77777777" w:rsidTr="00C17E8D">
        <w:trPr>
          <w:cantSplit/>
          <w:trHeight w:hRule="exact" w:val="432"/>
        </w:trPr>
        <w:tc>
          <w:tcPr>
            <w:tcW w:w="5953" w:type="dxa"/>
          </w:tcPr>
          <w:p w14:paraId="3FC10E8C" w14:textId="21123D03" w:rsidR="001B345D" w:rsidRPr="003E3B5D" w:rsidRDefault="001B345D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1E9B2072" w:rsidR="001B345D" w:rsidRPr="003E3B5D" w:rsidRDefault="00DF773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23,81</w:t>
            </w:r>
            <w:r w:rsidR="0020308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</w:tbl>
    <w:p w14:paraId="14DCD413" w14:textId="3198A133" w:rsidR="007351B4" w:rsidRPr="005764E7" w:rsidRDefault="00772391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รา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C5096C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AA5479" w:rsidRPr="00656B26">
        <w:rPr>
          <w:rFonts w:ascii="Angsana New" w:hAnsi="Angsana New" w:hint="cs"/>
          <w:sz w:val="28"/>
          <w:szCs w:val="28"/>
          <w:cs/>
        </w:rPr>
        <w:t>ม</w:t>
      </w:r>
      <w:r w:rsidR="001847AB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AA547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C5096C">
        <w:rPr>
          <w:rFonts w:ascii="Angsana New" w:hAnsi="Angsana New"/>
          <w:sz w:val="28"/>
          <w:szCs w:val="28"/>
        </w:rPr>
        <w:t>2564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="00C5096C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C5096C">
        <w:rPr>
          <w:rFonts w:ascii="Angsana New" w:hAnsi="Angsana New"/>
          <w:sz w:val="28"/>
          <w:szCs w:val="28"/>
        </w:rPr>
        <w:t>31</w:t>
      </w:r>
      <w:r w:rsidR="00AA5479"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5096C">
        <w:rPr>
          <w:rFonts w:ascii="Angsana New" w:hAnsi="Angsana New"/>
          <w:sz w:val="28"/>
          <w:szCs w:val="28"/>
        </w:rPr>
        <w:t>2563</w:t>
      </w:r>
      <w:r w:rsidR="00AA5479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E51DA8">
        <w:rPr>
          <w:rFonts w:ascii="Angsana New" w:hAnsi="Angsana New"/>
          <w:sz w:val="28"/>
          <w:szCs w:val="28"/>
        </w:rPr>
        <w:t>106.21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C5096C">
        <w:rPr>
          <w:rFonts w:ascii="Angsana New" w:hAnsi="Angsana New"/>
          <w:sz w:val="28"/>
          <w:szCs w:val="28"/>
        </w:rPr>
        <w:t>105.95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ล้านบาท</w:t>
      </w:r>
      <w:r w:rsidR="00C5096C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32246162" w:rsidR="00030356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38B8AB9E" w14:textId="77777777" w:rsidR="00EA2570" w:rsidRDefault="00EA2570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E0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rPr>
          <w:rFonts w:ascii="Angsana New" w:hAnsi="Angsana New"/>
          <w:sz w:val="28"/>
          <w:szCs w:val="28"/>
        </w:rPr>
      </w:pPr>
    </w:p>
    <w:p w14:paraId="4F868ABD" w14:textId="5E740231" w:rsidR="00EC42E5" w:rsidRPr="005764E7" w:rsidRDefault="00EC42E5" w:rsidP="003D77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0"/>
      </w:tblGrid>
      <w:tr w:rsidR="00EC42E5" w:rsidRPr="005764E7" w14:paraId="1562EA7D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3C7B02F3" w14:textId="32D1ACDB" w:rsidR="00EC42E5" w:rsidRPr="005764E7" w:rsidRDefault="00EC42E5" w:rsidP="00472944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656B26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128BD7D7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4CB8E427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6C1591EB" w14:textId="229F34CE" w:rsidR="00605A86" w:rsidRPr="00656B26" w:rsidRDefault="00714E7B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04757FCB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38D4B79B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700456F" w14:textId="7675674D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การเงินเฉพาะกิจการ</w:t>
            </w:r>
          </w:p>
          <w:p w14:paraId="539489C0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49295432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04CFA201" w14:textId="32C0A1F3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6C466" w14:textId="472F6DC5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5,641</w:t>
            </w:r>
          </w:p>
        </w:tc>
      </w:tr>
      <w:tr w:rsidR="00605A86" w:rsidRPr="005764E7" w14:paraId="39876EEB" w14:textId="77777777" w:rsidTr="004D4D30">
        <w:trPr>
          <w:cantSplit/>
          <w:trHeight w:hRule="exact" w:val="432"/>
        </w:trPr>
        <w:tc>
          <w:tcPr>
            <w:tcW w:w="6095" w:type="dxa"/>
          </w:tcPr>
          <w:p w14:paraId="558C195F" w14:textId="56CB1A7E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7AB62A73" w14:textId="3DD0775C" w:rsidR="00605A86" w:rsidRPr="00625007" w:rsidRDefault="00C63544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605A86" w:rsidRPr="005764E7" w14:paraId="3BB18587" w14:textId="77777777" w:rsidTr="004D4D30">
        <w:trPr>
          <w:cantSplit/>
          <w:trHeight w:hRule="exact" w:val="432"/>
        </w:trPr>
        <w:tc>
          <w:tcPr>
            <w:tcW w:w="6095" w:type="dxa"/>
          </w:tcPr>
          <w:p w14:paraId="74B03854" w14:textId="20970323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576F93BF" w:rsidR="00605A86" w:rsidRPr="00656B26" w:rsidRDefault="00076664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(818)</w:t>
            </w:r>
          </w:p>
        </w:tc>
      </w:tr>
      <w:tr w:rsidR="00605A86" w:rsidRPr="005764E7" w14:paraId="2FC1A487" w14:textId="77777777" w:rsidTr="004D4D30">
        <w:trPr>
          <w:cantSplit/>
          <w:trHeight w:hRule="exact" w:val="432"/>
        </w:trPr>
        <w:tc>
          <w:tcPr>
            <w:tcW w:w="6095" w:type="dxa"/>
          </w:tcPr>
          <w:p w14:paraId="1BB71201" w14:textId="536C84F2" w:rsidR="00605A86" w:rsidRPr="003E3B5D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017FC876" w:rsidR="00605A86" w:rsidRPr="003E3B5D" w:rsidRDefault="00C63544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4,823</w:t>
            </w:r>
          </w:p>
        </w:tc>
      </w:tr>
    </w:tbl>
    <w:p w14:paraId="76C0A894" w14:textId="77777777" w:rsidR="004D0F1F" w:rsidRPr="005764E7" w:rsidRDefault="004D0F1F" w:rsidP="00D30C1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0"/>
      </w:tblGrid>
      <w:tr w:rsidR="004D0F1F" w:rsidRPr="005764E7" w14:paraId="4DFAE6DC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656B26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3EEB131F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23DB8009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6CBAE50" w14:textId="1CB033C2" w:rsidR="00605A86" w:rsidRPr="00656B26" w:rsidRDefault="00F15B2E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6478B68C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6E254103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783BD8C0" w14:textId="555EA107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  <w:p w14:paraId="263BF026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25F1C077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43DCFA53" w14:textId="235F8EF4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1301" w14:textId="159B9514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690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3,616</w:t>
            </w:r>
          </w:p>
        </w:tc>
      </w:tr>
      <w:tr w:rsidR="00605A86" w:rsidRPr="005764E7" w14:paraId="674566C9" w14:textId="77777777" w:rsidTr="00C744C0">
        <w:trPr>
          <w:cantSplit/>
          <w:trHeight w:hRule="exact" w:val="432"/>
        </w:trPr>
        <w:tc>
          <w:tcPr>
            <w:tcW w:w="6095" w:type="dxa"/>
          </w:tcPr>
          <w:p w14:paraId="46716A6D" w14:textId="3A99DEE9" w:rsidR="00605A86" w:rsidRPr="005764E7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80C9F3C" w14:textId="30E3222F" w:rsidR="00605A86" w:rsidRPr="005764E7" w:rsidRDefault="00C744C0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605A86" w:rsidRPr="005764E7" w14:paraId="6968CC8B" w14:textId="77777777" w:rsidTr="00C744C0">
        <w:trPr>
          <w:cantSplit/>
          <w:trHeight w:hRule="exact" w:val="432"/>
        </w:trPr>
        <w:tc>
          <w:tcPr>
            <w:tcW w:w="6095" w:type="dxa"/>
          </w:tcPr>
          <w:p w14:paraId="6C850A61" w14:textId="1592DBE5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ตัดจำหน่ายสำหรับงวด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42D46B24" w:rsidR="00605A86" w:rsidRPr="00656B26" w:rsidRDefault="00217130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(228</w:t>
            </w:r>
            <w:r w:rsidR="00C744C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5A86" w:rsidRPr="005764E7" w14:paraId="5927778E" w14:textId="77777777" w:rsidTr="00C744C0">
        <w:trPr>
          <w:cantSplit/>
          <w:trHeight w:hRule="exact" w:val="432"/>
        </w:trPr>
        <w:tc>
          <w:tcPr>
            <w:tcW w:w="6095" w:type="dxa"/>
          </w:tcPr>
          <w:p w14:paraId="747BD74B" w14:textId="618C2C5A" w:rsidR="00605A86" w:rsidRPr="003E3B5D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54F0D158" w:rsidR="00605A86" w:rsidRPr="003E3B5D" w:rsidRDefault="00C744C0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3,388</w:t>
            </w:r>
          </w:p>
        </w:tc>
      </w:tr>
    </w:tbl>
    <w:p w14:paraId="08B69FE9" w14:textId="152768AD" w:rsidR="0068256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</w:rPr>
        <w:tab/>
      </w:r>
      <w:r w:rsidR="005226FC" w:rsidRPr="00625007">
        <w:rPr>
          <w:rFonts w:ascii="Angsana New" w:hAnsi="Angsana New"/>
          <w:sz w:val="28"/>
          <w:szCs w:val="28"/>
        </w:rPr>
        <w:tab/>
      </w:r>
    </w:p>
    <w:p w14:paraId="23E75EBC" w14:textId="7E2A1A60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042CB0A" w14:textId="0D740358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6B1101A" w14:textId="41C373B6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23AE4CA" w14:textId="2867BA6E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2E67C569" w14:textId="5E0D2782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9B18250" w14:textId="69E119F7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BAE0FF0" w14:textId="5FA66A03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E3DF0CD" w14:textId="794B97AD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6406B252" w14:textId="6FF3D1F9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7CB23A8" w14:textId="4723DAF1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5933394" w14:textId="3B2EA16A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F32186" w14:textId="3859C621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6712BF85" w14:textId="554A41DC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BA240D2" w14:textId="77777777" w:rsidR="007F3080" w:rsidRPr="00656B26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3554B5DE" w:rsidR="009A2297" w:rsidRPr="00DD7AB1" w:rsidRDefault="00A94DE6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D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b/>
          <w:bCs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2126"/>
        <w:gridCol w:w="284"/>
        <w:gridCol w:w="1984"/>
      </w:tblGrid>
      <w:tr w:rsidR="00F7083C" w:rsidRPr="005764E7" w14:paraId="720F06F4" w14:textId="77777777" w:rsidTr="002F7B00">
        <w:trPr>
          <w:trHeight w:hRule="exact" w:val="403"/>
        </w:trPr>
        <w:tc>
          <w:tcPr>
            <w:tcW w:w="5387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2F7B00">
        <w:trPr>
          <w:trHeight w:hRule="exact" w:val="428"/>
        </w:trPr>
        <w:tc>
          <w:tcPr>
            <w:tcW w:w="5387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2F7B00">
        <w:trPr>
          <w:trHeight w:hRule="exact" w:val="409"/>
        </w:trPr>
        <w:tc>
          <w:tcPr>
            <w:tcW w:w="5387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445E83">
        <w:trPr>
          <w:trHeight w:hRule="exact" w:val="403"/>
        </w:trPr>
        <w:tc>
          <w:tcPr>
            <w:tcW w:w="5387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445E83">
        <w:trPr>
          <w:trHeight w:hRule="exact" w:val="403"/>
        </w:trPr>
        <w:tc>
          <w:tcPr>
            <w:tcW w:w="5387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0387DB5" w14:textId="11A8321D" w:rsidR="00F7083C" w:rsidRPr="005764E7" w:rsidRDefault="001847A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F6603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814B77E" w14:textId="66167FF2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6603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83C" w:rsidRPr="005764E7" w14:paraId="693452E9" w14:textId="77777777" w:rsidTr="00445E83">
        <w:trPr>
          <w:trHeight w:hRule="exact" w:val="403"/>
        </w:trPr>
        <w:tc>
          <w:tcPr>
            <w:tcW w:w="5387" w:type="dxa"/>
          </w:tcPr>
          <w:p w14:paraId="64483F2F" w14:textId="7E65B1A6" w:rsidR="00F7083C" w:rsidRPr="005764E7" w:rsidRDefault="00EF29F1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2126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2AA8BAD4" w14:textId="77777777" w:rsidTr="00445E83">
        <w:trPr>
          <w:trHeight w:hRule="exact" w:val="403"/>
        </w:trPr>
        <w:tc>
          <w:tcPr>
            <w:tcW w:w="7513" w:type="dxa"/>
            <w:gridSpan w:val="2"/>
            <w:shd w:val="clear" w:color="auto" w:fill="auto"/>
          </w:tcPr>
          <w:p w14:paraId="175DB47A" w14:textId="248CB330" w:rsidR="00F7083C" w:rsidRPr="00E84B4C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0C392F" w:rsidRPr="00E84B4C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DD7AB1">
              <w:rPr>
                <w:rFonts w:ascii="Angsana New" w:hAnsi="Angsana New"/>
                <w:sz w:val="28"/>
                <w:szCs w:val="28"/>
              </w:rPr>
              <w:t>2564</w:t>
            </w:r>
            <w:r w:rsidR="00DD7AB1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496E">
              <w:rPr>
                <w:rFonts w:ascii="Angsana New" w:hAnsi="Angsana New"/>
                <w:sz w:val="28"/>
                <w:szCs w:val="28"/>
              </w:rPr>
              <w:t>6.87</w:t>
            </w:r>
            <w:r w:rsidR="00F7083C" w:rsidRPr="00646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646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96E">
              <w:rPr>
                <w:rFonts w:ascii="Angsana New" w:hAnsi="Angsana New"/>
                <w:sz w:val="28"/>
                <w:szCs w:val="28"/>
              </w:rPr>
              <w:t>7.75</w:t>
            </w:r>
            <w:r w:rsidR="00F7083C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14:paraId="00E15B2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72AECC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5354B34F" w14:textId="77777777" w:rsidTr="00F430C0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2614197B" w14:textId="1845056F" w:rsidR="00F7083C" w:rsidRPr="005764E7" w:rsidRDefault="00EF29F1" w:rsidP="00EF29F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DD7AB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C392F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223B94" w14:textId="44C30949" w:rsidR="00F7083C" w:rsidRPr="005764E7" w:rsidRDefault="0087496E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20,117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5489EF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3C88B0" w14:textId="559D0C6B" w:rsidR="00F7083C" w:rsidRPr="005764E7" w:rsidRDefault="006E7A6D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7,033</w:t>
            </w:r>
          </w:p>
        </w:tc>
      </w:tr>
      <w:tr w:rsidR="00F7083C" w:rsidRPr="005764E7" w14:paraId="4185703C" w14:textId="77777777" w:rsidTr="00445E83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736FC2B3" w14:textId="05B7E238"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18D478A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EB2F6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4F1092D1" w14:textId="77777777" w:rsidTr="00445E83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372F7907" w14:textId="66ACBA47" w:rsidR="00F7083C" w:rsidRPr="00656B26" w:rsidRDefault="00DF4294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42C31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4A223E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13488F5D" w14:textId="77777777" w:rsidTr="00445E83">
        <w:trPr>
          <w:trHeight w:hRule="exact" w:val="403"/>
        </w:trPr>
        <w:tc>
          <w:tcPr>
            <w:tcW w:w="7513" w:type="dxa"/>
            <w:gridSpan w:val="2"/>
            <w:shd w:val="clear" w:color="auto" w:fill="auto"/>
          </w:tcPr>
          <w:p w14:paraId="49DD4427" w14:textId="7FC6F5FB" w:rsidR="00F7083C" w:rsidRPr="003F4714" w:rsidRDefault="00DF4294" w:rsidP="00DF42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</w:t>
            </w:r>
            <w:r w:rsidR="000C392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392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847AB" w:rsidRPr="00B93F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1847AB" w:rsidRPr="001847AB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0</w:t>
            </w:r>
            <w:r w:rsidR="001847AB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1847A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C392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  <w:r w:rsidR="000C392F" w:rsidRPr="0062500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8749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1.20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ถึง </w:t>
            </w:r>
            <w:r w:rsidR="008749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1.60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40E2C5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66031" w:rsidRPr="005764E7" w14:paraId="3A574DE0" w14:textId="77777777" w:rsidTr="00F430C0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61B0968F" w14:textId="27566173" w:rsidR="00F66031" w:rsidRPr="005764E7" w:rsidRDefault="00DF4294" w:rsidP="00DF4294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  <w:r w:rsidR="00647FB5" w:rsidRPr="00625007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66031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="00FD6FF5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8CD97E" w14:textId="09480EFD" w:rsidR="00F66031" w:rsidRPr="005764E7" w:rsidRDefault="0087496E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255,000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80A60C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6EC3B8" w14:textId="2B97D8CF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275,000</w:t>
            </w:r>
          </w:p>
        </w:tc>
      </w:tr>
      <w:tr w:rsidR="00F66031" w:rsidRPr="005764E7" w14:paraId="5C1FAD4A" w14:textId="77777777" w:rsidTr="00F430C0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425350A8" w14:textId="1C0B0114" w:rsidR="00F66031" w:rsidRPr="005764E7" w:rsidRDefault="00DF4294" w:rsidP="00F66031">
            <w:pPr>
              <w:pStyle w:val="Heading5"/>
              <w:spacing w:line="240" w:lineRule="auto"/>
              <w:ind w:left="4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4A2569" w14:textId="2C73AEBE" w:rsidR="00F66031" w:rsidRPr="005764E7" w:rsidRDefault="0087496E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275,117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89E198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063C1" w14:textId="0B4CBFA7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282,033</w:t>
            </w:r>
          </w:p>
        </w:tc>
      </w:tr>
    </w:tbl>
    <w:p w14:paraId="62514423" w14:textId="2DB6EA51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807CBA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656B26">
        <w:rPr>
          <w:rFonts w:ascii="Angsana New" w:hAnsi="Angsana New" w:hint="cs"/>
          <w:sz w:val="28"/>
          <w:szCs w:val="28"/>
          <w:cs/>
        </w:rPr>
        <w:t>ธันวาคม</w:t>
      </w:r>
      <w:r w:rsidR="00807CBA">
        <w:rPr>
          <w:rFonts w:ascii="Angsana New" w:hAnsi="Angsana New"/>
          <w:sz w:val="28"/>
          <w:szCs w:val="28"/>
        </w:rPr>
        <w:t xml:space="preserve"> 2563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656B26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631C85">
        <w:rPr>
          <w:rFonts w:ascii="Angsana New" w:hAnsi="Angsana New"/>
          <w:sz w:val="28"/>
          <w:szCs w:val="28"/>
        </w:rPr>
        <w:t>324</w:t>
      </w:r>
      <w:r w:rsidRPr="00656B2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807CBA">
        <w:rPr>
          <w:rFonts w:ascii="Angsana New" w:hAnsi="Angsana New"/>
          <w:sz w:val="28"/>
          <w:szCs w:val="28"/>
        </w:rPr>
        <w:t>217</w:t>
      </w:r>
      <w:r w:rsidRPr="00656B2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0042868B" w:rsidR="004B4A44" w:rsidRPr="005764E7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C8778E" w:rsidRPr="00625007">
        <w:rPr>
          <w:rFonts w:ascii="Angsana New" w:hAnsi="Angsana New" w:hint="cs"/>
          <w:sz w:val="28"/>
          <w:szCs w:val="28"/>
          <w:cs/>
        </w:rPr>
        <w:t>งวด</w:t>
      </w:r>
      <w:r w:rsidR="0048667E">
        <w:rPr>
          <w:rFonts w:ascii="Angsana New" w:hAnsi="Angsana New" w:hint="cs"/>
          <w:sz w:val="28"/>
          <w:szCs w:val="28"/>
          <w:cs/>
        </w:rPr>
        <w:t>หก</w:t>
      </w:r>
      <w:r w:rsidR="00C339A4" w:rsidRPr="00625007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807CBA">
        <w:rPr>
          <w:rFonts w:ascii="Angsana New" w:hAnsi="Angsana New"/>
          <w:sz w:val="28"/>
          <w:szCs w:val="28"/>
        </w:rPr>
        <w:t>4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84" w:type="pct"/>
        <w:tblInd w:w="142" w:type="dxa"/>
        <w:tblLook w:val="0000" w:firstRow="0" w:lastRow="0" w:firstColumn="0" w:lastColumn="0" w:noHBand="0" w:noVBand="0"/>
      </w:tblPr>
      <w:tblGrid>
        <w:gridCol w:w="5210"/>
        <w:gridCol w:w="4396"/>
      </w:tblGrid>
      <w:tr w:rsidR="00C01784" w:rsidRPr="005764E7" w14:paraId="6B7DF535" w14:textId="77777777" w:rsidTr="00F15B2E">
        <w:trPr>
          <w:trHeight w:hRule="exact" w:val="431"/>
        </w:trPr>
        <w:tc>
          <w:tcPr>
            <w:tcW w:w="2712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F15B2E">
        <w:trPr>
          <w:trHeight w:hRule="exact" w:val="431"/>
        </w:trPr>
        <w:tc>
          <w:tcPr>
            <w:tcW w:w="2712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F15B2E">
        <w:trPr>
          <w:trHeight w:hRule="exact" w:val="431"/>
        </w:trPr>
        <w:tc>
          <w:tcPr>
            <w:tcW w:w="2712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F15B2E">
        <w:trPr>
          <w:trHeight w:hRule="exact" w:val="431"/>
        </w:trPr>
        <w:tc>
          <w:tcPr>
            <w:tcW w:w="2712" w:type="pct"/>
            <w:vAlign w:val="bottom"/>
          </w:tcPr>
          <w:p w14:paraId="598946E9" w14:textId="6E7AC44D" w:rsidR="00C01784" w:rsidRPr="005764E7" w:rsidRDefault="00DF4294" w:rsidP="008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07C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88" w:type="pct"/>
            <w:tcBorders>
              <w:top w:val="single" w:sz="4" w:space="0" w:color="auto"/>
            </w:tcBorders>
            <w:vAlign w:val="bottom"/>
          </w:tcPr>
          <w:p w14:paraId="027240CD" w14:textId="244CC554" w:rsidR="00C01784" w:rsidRPr="005764E7" w:rsidRDefault="006E7A6D" w:rsidP="00807CBA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</w:tr>
      <w:tr w:rsidR="00C01784" w:rsidRPr="005764E7" w14:paraId="34D571A7" w14:textId="77777777" w:rsidTr="00D02C54">
        <w:trPr>
          <w:trHeight w:hRule="exact" w:val="431"/>
        </w:trPr>
        <w:tc>
          <w:tcPr>
            <w:tcW w:w="2712" w:type="pct"/>
            <w:vAlign w:val="bottom"/>
          </w:tcPr>
          <w:p w14:paraId="6DD0BD5A" w14:textId="2FE5CBE5" w:rsidR="00C01784" w:rsidRPr="00656B26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F429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288" w:type="pct"/>
            <w:shd w:val="clear" w:color="auto" w:fill="auto"/>
            <w:vAlign w:val="bottom"/>
          </w:tcPr>
          <w:p w14:paraId="7BFD05D3" w14:textId="64299128" w:rsidR="00C01784" w:rsidRPr="005764E7" w:rsidRDefault="00D02C5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425,000</w:t>
            </w:r>
          </w:p>
        </w:tc>
      </w:tr>
      <w:tr w:rsidR="00C01784" w:rsidRPr="005764E7" w14:paraId="50AA71C9" w14:textId="77777777" w:rsidTr="00D02C54">
        <w:trPr>
          <w:trHeight w:hRule="exact" w:val="431"/>
        </w:trPr>
        <w:tc>
          <w:tcPr>
            <w:tcW w:w="2712" w:type="pct"/>
            <w:vAlign w:val="bottom"/>
          </w:tcPr>
          <w:p w14:paraId="7B75F333" w14:textId="320F0FE4" w:rsidR="00C01784" w:rsidRPr="00656B26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F429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2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29B29B67" w:rsidR="00C01784" w:rsidRPr="005764E7" w:rsidRDefault="00D02C5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(445,000)</w:t>
            </w:r>
          </w:p>
        </w:tc>
      </w:tr>
      <w:tr w:rsidR="00C01784" w:rsidRPr="005764E7" w14:paraId="278B358B" w14:textId="77777777" w:rsidTr="00D02C54">
        <w:trPr>
          <w:trHeight w:hRule="exact" w:val="431"/>
        </w:trPr>
        <w:tc>
          <w:tcPr>
            <w:tcW w:w="2712" w:type="pct"/>
            <w:vAlign w:val="bottom"/>
          </w:tcPr>
          <w:p w14:paraId="35DBFE5E" w14:textId="11207F29" w:rsidR="00C01784" w:rsidRPr="00FD6FF5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936F2E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 ณ</w:t>
            </w:r>
            <w:r w:rsidR="00936F2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1847AB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CBA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44007929" w:rsidR="00C01784" w:rsidRPr="00FD6FF5" w:rsidRDefault="00D02C5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255,000</w:t>
            </w:r>
          </w:p>
        </w:tc>
      </w:tr>
    </w:tbl>
    <w:p w14:paraId="4D1F16AC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656B26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0F1AC05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6ECAA61" w14:textId="5B99DFF7" w:rsidR="00A76078" w:rsidRDefault="00A76078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3861"/>
        <w:gridCol w:w="1714"/>
        <w:gridCol w:w="1714"/>
        <w:gridCol w:w="1924"/>
      </w:tblGrid>
      <w:tr w:rsidR="00A76078" w:rsidRPr="003E3B5D" w14:paraId="03CFFA66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26DF4472" w14:textId="77777777" w:rsidR="00A76078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53134481"/>
          </w:p>
          <w:p w14:paraId="716AE2E2" w14:textId="77777777" w:rsidR="003E3B5D" w:rsidRPr="003E3B5D" w:rsidRDefault="003E3B5D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2C8EF815" w14:textId="40159346" w:rsidR="00A76078" w:rsidRPr="003E3B5D" w:rsidRDefault="00C15313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5313" w:rsidRPr="003E3B5D" w14:paraId="7B995FE6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5C64E26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254FA5D3" w14:textId="50E1AF50" w:rsidR="00C15313" w:rsidRPr="00656B26" w:rsidRDefault="00714E7B" w:rsidP="00A3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C15313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C15313" w:rsidRPr="003E3B5D" w14:paraId="48A9ABAA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65CC602C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6C926E98" w14:textId="116DF60A" w:rsidR="00C15313" w:rsidRPr="00656B26" w:rsidRDefault="00714E7B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C1531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76078" w:rsidRPr="003E3B5D" w14:paraId="66D06779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5CC5DA71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2D5A1484" w14:textId="77777777" w:rsidR="00A76078" w:rsidRPr="003E3B5D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  <w:vAlign w:val="bottom"/>
          </w:tcPr>
          <w:p w14:paraId="73D1E245" w14:textId="77777777" w:rsidR="00A76078" w:rsidRPr="003E3B5D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924" w:type="dxa"/>
            <w:vAlign w:val="bottom"/>
          </w:tcPr>
          <w:p w14:paraId="55E2547F" w14:textId="77777777" w:rsidR="00A76078" w:rsidRPr="00656B26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76078" w:rsidRPr="003E3B5D" w14:paraId="09172F95" w14:textId="77777777" w:rsidTr="00257586">
        <w:trPr>
          <w:trHeight w:hRule="exact" w:val="431"/>
        </w:trPr>
        <w:tc>
          <w:tcPr>
            <w:tcW w:w="3861" w:type="dxa"/>
          </w:tcPr>
          <w:p w14:paraId="641E76E7" w14:textId="546022AC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E3B5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center"/>
          </w:tcPr>
          <w:p w14:paraId="7FC475F9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2EEECD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vAlign w:val="center"/>
          </w:tcPr>
          <w:p w14:paraId="1A4FF9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2B5F405F" w14:textId="77777777" w:rsidTr="00531C54">
        <w:trPr>
          <w:trHeight w:hRule="exact" w:val="431"/>
        </w:trPr>
        <w:tc>
          <w:tcPr>
            <w:tcW w:w="3861" w:type="dxa"/>
          </w:tcPr>
          <w:p w14:paraId="598920B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335F" w14:textId="7A661099" w:rsidR="00A76078" w:rsidRPr="003E3B5D" w:rsidRDefault="00531C5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CA9C" w14:textId="6E03ADC2" w:rsidR="00A76078" w:rsidRPr="00656B26" w:rsidRDefault="00531C5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8954" w14:textId="0C8DFEB4" w:rsidR="00A76078" w:rsidRPr="003E3B5D" w:rsidRDefault="00531C5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1,042</w:t>
            </w:r>
          </w:p>
        </w:tc>
      </w:tr>
      <w:tr w:rsidR="00A76078" w:rsidRPr="003E3B5D" w14:paraId="70AA776F" w14:textId="77777777" w:rsidTr="00531C54">
        <w:trPr>
          <w:trHeight w:hRule="exact" w:val="431"/>
        </w:trPr>
        <w:tc>
          <w:tcPr>
            <w:tcW w:w="3861" w:type="dxa"/>
          </w:tcPr>
          <w:p w14:paraId="003542E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2DFF" w14:textId="3897ADFA" w:rsidR="00A76078" w:rsidRPr="003E3B5D" w:rsidRDefault="00531C5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3FF8" w14:textId="1E2DDDBF" w:rsidR="00A76078" w:rsidRPr="00656B26" w:rsidRDefault="00531C5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D502" w14:textId="3E70EA2D" w:rsidR="00A76078" w:rsidRPr="00656B26" w:rsidRDefault="00531C5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A76078" w:rsidRPr="003E3B5D" w14:paraId="607B94E2" w14:textId="77777777" w:rsidTr="00531C54">
        <w:trPr>
          <w:trHeight w:hRule="exact" w:val="431"/>
        </w:trPr>
        <w:tc>
          <w:tcPr>
            <w:tcW w:w="3861" w:type="dxa"/>
          </w:tcPr>
          <w:p w14:paraId="56B4DB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981D9" w14:textId="2DFA14FB" w:rsidR="00A76078" w:rsidRPr="003E3B5D" w:rsidRDefault="00531C5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2,463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7519F" w14:textId="60A09C03" w:rsidR="00A76078" w:rsidRPr="003E3B5D" w:rsidRDefault="00531C5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(144)</w:t>
            </w: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34144" w14:textId="0CD48F53" w:rsidR="00A76078" w:rsidRPr="003E3B5D" w:rsidRDefault="00531C5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2,319</w:t>
            </w:r>
          </w:p>
        </w:tc>
      </w:tr>
      <w:tr w:rsidR="00A76078" w:rsidRPr="003E3B5D" w14:paraId="40EE3973" w14:textId="77777777" w:rsidTr="00257586">
        <w:trPr>
          <w:trHeight w:hRule="exact" w:val="431"/>
        </w:trPr>
        <w:tc>
          <w:tcPr>
            <w:tcW w:w="3861" w:type="dxa"/>
          </w:tcPr>
          <w:p w14:paraId="000B916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56D4B93C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39D316D4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721F96E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0D5BD4CD" w14:textId="77777777" w:rsidTr="00257586">
        <w:trPr>
          <w:trHeight w:hRule="exact" w:val="431"/>
        </w:trPr>
        <w:tc>
          <w:tcPr>
            <w:tcW w:w="3861" w:type="dxa"/>
          </w:tcPr>
          <w:p w14:paraId="0E1EB6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3E3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shd w:val="clear" w:color="auto" w:fill="auto"/>
          </w:tcPr>
          <w:p w14:paraId="4B4D83BB" w14:textId="6352C831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14:paraId="77C36E3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4" w:type="dxa"/>
            <w:shd w:val="clear" w:color="auto" w:fill="auto"/>
          </w:tcPr>
          <w:p w14:paraId="1F68AA59" w14:textId="77777777" w:rsidR="00A76078" w:rsidRPr="00656B26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313" w:rsidRPr="003E3B5D" w14:paraId="2AA5046A" w14:textId="77777777" w:rsidTr="005C0B0B">
        <w:trPr>
          <w:trHeight w:hRule="exact" w:val="431"/>
        </w:trPr>
        <w:tc>
          <w:tcPr>
            <w:tcW w:w="3861" w:type="dxa"/>
          </w:tcPr>
          <w:p w14:paraId="16FF865B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3D20847" w14:textId="09FBE23B" w:rsidR="00C15313" w:rsidRPr="003E3B5D" w:rsidRDefault="00C15313" w:rsidP="005C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1,267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B9486FB" w14:textId="5F043D23" w:rsidR="00C15313" w:rsidRPr="00656B26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105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5C0AEFF9" w14:textId="41E4C6FA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C15313" w:rsidRPr="003E3B5D" w14:paraId="55B9187A" w14:textId="77777777" w:rsidTr="005C0B0B">
        <w:trPr>
          <w:trHeight w:hRule="exact" w:val="431"/>
        </w:trPr>
        <w:tc>
          <w:tcPr>
            <w:tcW w:w="3861" w:type="dxa"/>
          </w:tcPr>
          <w:p w14:paraId="17A731F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435D52A" w14:textId="1F22B5D9" w:rsidR="00C15313" w:rsidRPr="003E3B5D" w:rsidRDefault="00C15313" w:rsidP="005C0B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3F5159" w14:textId="3EC0D338" w:rsidR="00C15313" w:rsidRPr="00656B26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9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6)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382099CD" w14:textId="31A1465E" w:rsidR="00C15313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C15313" w:rsidRPr="003E3B5D" w14:paraId="3BF21A55" w14:textId="77777777" w:rsidTr="005C0B0B">
        <w:trPr>
          <w:trHeight w:hRule="exact" w:val="431"/>
        </w:trPr>
        <w:tc>
          <w:tcPr>
            <w:tcW w:w="3861" w:type="dxa"/>
          </w:tcPr>
          <w:p w14:paraId="38ECD357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0749455" w14:textId="4D0AA63B" w:rsidR="00C15313" w:rsidRPr="003E3B5D" w:rsidRDefault="00C15313" w:rsidP="005C0B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3,095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36B7804" w14:textId="62086256" w:rsidR="00C15313" w:rsidRPr="00656B26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0CE8041A" w14:textId="37A393B2" w:rsidR="00C15313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2,894</w:t>
            </w:r>
          </w:p>
        </w:tc>
      </w:tr>
    </w:tbl>
    <w:bookmarkEnd w:id="3"/>
    <w:p w14:paraId="1B8E5001" w14:textId="4FDD3454" w:rsidR="00A10FC0" w:rsidRPr="005764E7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656B26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3D9FF18F" w14:textId="53B6717F" w:rsidR="0019469C" w:rsidRDefault="00166C93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ต่อหุ้นขั้นพื้นฐานคำนวณจากกำไร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</w:t>
      </w:r>
      <w:r w:rsidR="00730E3E" w:rsidRPr="00656B26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656B26">
        <w:rPr>
          <w:rFonts w:ascii="Angsana New" w:hAnsi="Angsana New" w:hint="cs"/>
          <w:sz w:val="28"/>
          <w:szCs w:val="28"/>
          <w:cs/>
        </w:rPr>
        <w:t>งวด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807BA" w:rsidRPr="00656B26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</w:t>
      </w:r>
      <w:r w:rsidRPr="00656B26">
        <w:rPr>
          <w:rFonts w:ascii="Angsana New" w:hAnsi="Angsana New"/>
          <w:sz w:val="28"/>
          <w:szCs w:val="28"/>
          <w:cs/>
        </w:rPr>
        <w:t>แสดงการคำนวณดังนี้</w:t>
      </w:r>
    </w:p>
    <w:p w14:paraId="5BDCD1BE" w14:textId="77777777"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3"/>
        <w:gridCol w:w="1276"/>
        <w:gridCol w:w="284"/>
        <w:gridCol w:w="1275"/>
      </w:tblGrid>
      <w:tr w:rsidR="00BA02F1" w:rsidRPr="005764E7" w14:paraId="2AEBC53F" w14:textId="77777777" w:rsidTr="00400B37">
        <w:trPr>
          <w:trHeight w:val="386"/>
        </w:trPr>
        <w:tc>
          <w:tcPr>
            <w:tcW w:w="3260" w:type="dxa"/>
          </w:tcPr>
          <w:p w14:paraId="39FA4B2F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2232FC0" w14:textId="7C5F1363" w:rsidR="00BA02F1" w:rsidRPr="00656B26" w:rsidRDefault="00BA02F1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A02F1" w:rsidRPr="005764E7" w14:paraId="4BFCB30A" w14:textId="77777777" w:rsidTr="00400B37">
        <w:trPr>
          <w:trHeight w:val="289"/>
        </w:trPr>
        <w:tc>
          <w:tcPr>
            <w:tcW w:w="3260" w:type="dxa"/>
          </w:tcPr>
          <w:p w14:paraId="31FADC54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E33F34" w14:textId="762E6C83" w:rsidR="00BA02F1" w:rsidRPr="00656B26" w:rsidRDefault="00714E7B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BA02F1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BA02F1" w:rsidRPr="005764E7" w14:paraId="1FDA7958" w14:textId="77777777" w:rsidTr="00400B37">
        <w:trPr>
          <w:trHeight w:val="760"/>
        </w:trPr>
        <w:tc>
          <w:tcPr>
            <w:tcW w:w="3260" w:type="dxa"/>
          </w:tcPr>
          <w:p w14:paraId="386D57EE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D4251E" w14:textId="14F25F6F" w:rsidR="00BA02F1" w:rsidRPr="0062500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7437032" w14:textId="4B0F58F2" w:rsidR="00BA02F1" w:rsidRPr="0062500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1F307" w14:textId="38C36724" w:rsidR="00261EF2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  <w:p w14:paraId="55D3225F" w14:textId="6CFBF63A" w:rsidR="00BA02F1" w:rsidRPr="00656B26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A02F1" w:rsidRPr="005764E7" w14:paraId="6C336D2C" w14:textId="77777777" w:rsidTr="00400B37">
        <w:trPr>
          <w:trHeight w:val="386"/>
        </w:trPr>
        <w:tc>
          <w:tcPr>
            <w:tcW w:w="3260" w:type="dxa"/>
          </w:tcPr>
          <w:p w14:paraId="1B6DEEDA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3F7FC5" w14:textId="314D991E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B845DC7" w14:textId="57D75E0A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CAE9FF" w14:textId="2DF29BAF" w:rsidR="00BA02F1" w:rsidRPr="00BA02F1" w:rsidRDefault="00BA02F1" w:rsidP="0025758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685CAF68" w14:textId="33A0A446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0D86A" w14:textId="2134242E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2B55B0" w14:textId="77777777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8833274" w14:textId="77777777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02F1" w:rsidRPr="005764E7" w14:paraId="006169CE" w14:textId="77777777" w:rsidTr="00400B37">
        <w:trPr>
          <w:trHeight w:val="374"/>
        </w:trPr>
        <w:tc>
          <w:tcPr>
            <w:tcW w:w="3260" w:type="dxa"/>
          </w:tcPr>
          <w:p w14:paraId="0BF01372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2C9F96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28A1F4D" w14:textId="2B15961D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A72EE9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5AF7DD" w14:textId="677FA9EF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26A39B" w14:textId="46C2198C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F24B6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024D2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2F1" w:rsidRPr="0055585A" w14:paraId="1A5AD6DA" w14:textId="77777777" w:rsidTr="00215F78">
        <w:trPr>
          <w:trHeight w:val="374"/>
        </w:trPr>
        <w:tc>
          <w:tcPr>
            <w:tcW w:w="3260" w:type="dxa"/>
          </w:tcPr>
          <w:p w14:paraId="3424AB53" w14:textId="6F17791D" w:rsidR="00BA02F1" w:rsidRPr="00656B26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="008807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</w:t>
            </w:r>
            <w:r w:rsidR="006D55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72540E5" w14:textId="45831484" w:rsidR="00BA02F1" w:rsidRPr="00625007" w:rsidRDefault="00215F78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(7,772)</w:t>
            </w:r>
          </w:p>
        </w:tc>
        <w:tc>
          <w:tcPr>
            <w:tcW w:w="283" w:type="dxa"/>
            <w:shd w:val="clear" w:color="auto" w:fill="auto"/>
          </w:tcPr>
          <w:p w14:paraId="37E03464" w14:textId="28F34185" w:rsidR="00BA02F1" w:rsidRPr="00656B26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118D7C1" w14:textId="1BF4A6AE" w:rsidR="00BA02F1" w:rsidRPr="00BA02F1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(</w:t>
            </w:r>
            <w:r w:rsidR="00877C68"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4,50</w:t>
            </w:r>
            <w:r w:rsidR="00C439F6"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8485EC0" w14:textId="53BF6880" w:rsidR="00BA02F1" w:rsidRPr="00656B26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D5E6D" w14:textId="4D1379FC" w:rsidR="00BA02F1" w:rsidRPr="00B93FB2" w:rsidRDefault="00010A8B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(15,20</w:t>
            </w:r>
            <w:r w:rsidR="00F25CC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C6A91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116F7" w14:textId="2576536A" w:rsidR="00BA02F1" w:rsidRPr="0055585A" w:rsidRDefault="00E20B98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877C68"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,12</w:t>
            </w:r>
            <w:r w:rsidR="00C439F6"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A02F1" w:rsidRPr="0055585A" w14:paraId="7AC9FC0F" w14:textId="77777777" w:rsidTr="00400B37">
        <w:trPr>
          <w:trHeight w:val="386"/>
        </w:trPr>
        <w:tc>
          <w:tcPr>
            <w:tcW w:w="3260" w:type="dxa"/>
          </w:tcPr>
          <w:p w14:paraId="29F129DC" w14:textId="77777777" w:rsidR="00BA02F1" w:rsidRPr="00656B26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1974E33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3D19E4A" w14:textId="0B373FCD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D444F6F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38DF52" w14:textId="6119FE79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FAD66" w14:textId="6B67DA91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0BD8AD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844EA5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A02F1" w:rsidRPr="0055585A" w14:paraId="0B4D2FE8" w14:textId="77777777" w:rsidTr="003F77C8">
        <w:trPr>
          <w:trHeight w:val="374"/>
        </w:trPr>
        <w:tc>
          <w:tcPr>
            <w:tcW w:w="3260" w:type="dxa"/>
          </w:tcPr>
          <w:p w14:paraId="31D7CFD9" w14:textId="77777777" w:rsidR="00BA02F1" w:rsidRPr="005764E7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77CDC4" w14:textId="0B226767" w:rsidR="00BA02F1" w:rsidRPr="0055585A" w:rsidRDefault="003F77C8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63F22629" w14:textId="049FD33F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431A25" w14:textId="3D5C4EA1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0C848812" w14:textId="00A82940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D902C" w14:textId="41E57E9C" w:rsidR="00BA02F1" w:rsidRPr="0055585A" w:rsidRDefault="003F77C8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A0C7BF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A31C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BA02F1" w:rsidRPr="0055585A" w14:paraId="42496D83" w14:textId="77777777" w:rsidTr="00215F78">
        <w:trPr>
          <w:trHeight w:val="432"/>
        </w:trPr>
        <w:tc>
          <w:tcPr>
            <w:tcW w:w="3260" w:type="dxa"/>
            <w:vAlign w:val="center"/>
          </w:tcPr>
          <w:p w14:paraId="2B339CBE" w14:textId="57F5C13B" w:rsidR="00BA02F1" w:rsidRPr="00656B26" w:rsidRDefault="00BA02F1" w:rsidP="00E20B98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371E67" w14:textId="50B6EC16" w:rsidR="00BA02F1" w:rsidRPr="0055585A" w:rsidRDefault="00215F78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(0.52)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270978" w14:textId="491D7C51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6042DE" w14:textId="0B48A1F4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</w:t>
            </w:r>
            <w:r w:rsidR="002510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C9401" w14:textId="7F4EE97C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0E71B" w14:textId="7AE73206" w:rsidR="00BA02F1" w:rsidRPr="0055585A" w:rsidRDefault="009339D6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(1.02)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7EFEF5" w14:textId="77777777" w:rsidR="00BA02F1" w:rsidRPr="0055585A" w:rsidRDefault="00BA02F1" w:rsidP="00E20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07B222" w14:textId="138CBDA0" w:rsidR="00BA02F1" w:rsidRPr="0055585A" w:rsidRDefault="00E20B98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A02F1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877C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34870A" w14:textId="507C40E4" w:rsidR="00FD6FF5" w:rsidRDefault="00FD6FF5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</w:p>
    <w:p w14:paraId="49D24232" w14:textId="16214232" w:rsidR="00FD6FF5" w:rsidRDefault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3"/>
        <w:gridCol w:w="1276"/>
        <w:gridCol w:w="236"/>
        <w:gridCol w:w="1323"/>
      </w:tblGrid>
      <w:tr w:rsidR="008807BA" w:rsidRPr="005764E7" w14:paraId="514C4FCB" w14:textId="77777777" w:rsidTr="00F15B2E">
        <w:trPr>
          <w:trHeight w:val="386"/>
        </w:trPr>
        <w:tc>
          <w:tcPr>
            <w:tcW w:w="3260" w:type="dxa"/>
          </w:tcPr>
          <w:p w14:paraId="45E14D25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F595630" w14:textId="77777777" w:rsidR="008807BA" w:rsidRPr="00656B26" w:rsidRDefault="008807BA" w:rsidP="00D300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8807BA" w:rsidRPr="005764E7" w14:paraId="3AEB378F" w14:textId="77777777" w:rsidTr="00F15B2E">
        <w:trPr>
          <w:trHeight w:val="289"/>
        </w:trPr>
        <w:tc>
          <w:tcPr>
            <w:tcW w:w="3260" w:type="dxa"/>
          </w:tcPr>
          <w:p w14:paraId="779E0F5C" w14:textId="77777777" w:rsidR="008807BA" w:rsidRPr="005764E7" w:rsidRDefault="008807BA" w:rsidP="008807B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C03CDA" w14:textId="4D66931D" w:rsidR="008807BA" w:rsidRPr="00656B26" w:rsidRDefault="00714E7B" w:rsidP="00880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8807BA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807BA" w:rsidRPr="005764E7" w14:paraId="5C4C2F8A" w14:textId="77777777" w:rsidTr="00F15B2E">
        <w:trPr>
          <w:trHeight w:val="760"/>
        </w:trPr>
        <w:tc>
          <w:tcPr>
            <w:tcW w:w="3260" w:type="dxa"/>
          </w:tcPr>
          <w:p w14:paraId="6CBF43E9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D2F1E" w14:textId="059AFA1C" w:rsidR="008807BA" w:rsidRPr="0062500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2553E9" w14:textId="77777777" w:rsidR="008807BA" w:rsidRPr="0062500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6707CD" w14:textId="4FA2EF4E" w:rsidR="00261EF2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  <w:p w14:paraId="1810EC76" w14:textId="46751302" w:rsidR="008807BA" w:rsidRPr="00656B26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807BA" w:rsidRPr="005764E7" w14:paraId="1C848D57" w14:textId="77777777" w:rsidTr="00F15B2E">
        <w:trPr>
          <w:trHeight w:val="386"/>
        </w:trPr>
        <w:tc>
          <w:tcPr>
            <w:tcW w:w="3260" w:type="dxa"/>
          </w:tcPr>
          <w:p w14:paraId="71C899F5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C745D7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CF0A11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C21A87" w14:textId="77777777" w:rsidR="008807BA" w:rsidRPr="00BA02F1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0805355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09B6C0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B4B98A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93EE283" w14:textId="77777777" w:rsidR="008807BA" w:rsidRPr="005764E7" w:rsidRDefault="008807BA" w:rsidP="00D3007A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07BA" w:rsidRPr="005764E7" w14:paraId="2F14580B" w14:textId="77777777" w:rsidTr="00F15B2E">
        <w:trPr>
          <w:trHeight w:val="374"/>
        </w:trPr>
        <w:tc>
          <w:tcPr>
            <w:tcW w:w="3260" w:type="dxa"/>
          </w:tcPr>
          <w:p w14:paraId="242EFC9A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D6A0D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FA40D9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96B3A7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76D9F3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93EF4F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06DBC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98E9C70" w14:textId="77777777" w:rsidR="008807BA" w:rsidRPr="005764E7" w:rsidRDefault="008807BA" w:rsidP="00D300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7BA" w:rsidRPr="0055585A" w14:paraId="57C044F8" w14:textId="77777777" w:rsidTr="00344E6C">
        <w:trPr>
          <w:trHeight w:val="374"/>
        </w:trPr>
        <w:tc>
          <w:tcPr>
            <w:tcW w:w="3260" w:type="dxa"/>
          </w:tcPr>
          <w:p w14:paraId="3A82724B" w14:textId="6B3C0860" w:rsidR="008807BA" w:rsidRPr="00656B26" w:rsidRDefault="008807BA" w:rsidP="00D3007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="006D55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96767FC" w14:textId="4222394D" w:rsidR="008807BA" w:rsidRPr="00625007" w:rsidRDefault="00067794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(8,856)</w:t>
            </w:r>
          </w:p>
        </w:tc>
        <w:tc>
          <w:tcPr>
            <w:tcW w:w="283" w:type="dxa"/>
            <w:shd w:val="clear" w:color="auto" w:fill="auto"/>
          </w:tcPr>
          <w:p w14:paraId="4F0D05FD" w14:textId="77777777" w:rsidR="008807BA" w:rsidRPr="00656B26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1AB93C6" w14:textId="77777777" w:rsidR="008807BA" w:rsidRPr="00BA02F1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(5,961)</w:t>
            </w:r>
          </w:p>
        </w:tc>
        <w:tc>
          <w:tcPr>
            <w:tcW w:w="283" w:type="dxa"/>
            <w:shd w:val="clear" w:color="auto" w:fill="auto"/>
          </w:tcPr>
          <w:p w14:paraId="6E50FD1A" w14:textId="77777777" w:rsidR="008807BA" w:rsidRPr="00656B26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AB70C" w14:textId="05D21703" w:rsidR="008807BA" w:rsidRPr="00656B26" w:rsidRDefault="00344E6C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(15,813)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D10B8" w14:textId="77777777" w:rsidR="008807BA" w:rsidRPr="0055585A" w:rsidRDefault="008807BA" w:rsidP="00D300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70FA6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(3,027)</w:t>
            </w:r>
          </w:p>
        </w:tc>
      </w:tr>
      <w:tr w:rsidR="008807BA" w:rsidRPr="0055585A" w14:paraId="16D8270B" w14:textId="77777777" w:rsidTr="00344E6C">
        <w:trPr>
          <w:trHeight w:val="386"/>
        </w:trPr>
        <w:tc>
          <w:tcPr>
            <w:tcW w:w="3260" w:type="dxa"/>
          </w:tcPr>
          <w:p w14:paraId="0622CCFE" w14:textId="77777777" w:rsidR="008807BA" w:rsidRPr="00656B26" w:rsidRDefault="008807BA" w:rsidP="00D3007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01ED929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A7DA5CE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14E9440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E9A16E5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D1926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6A9075" w14:textId="77777777" w:rsidR="008807BA" w:rsidRPr="0055585A" w:rsidRDefault="008807BA" w:rsidP="00D300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34C78D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807BA" w:rsidRPr="0055585A" w14:paraId="5BA21DD2" w14:textId="77777777" w:rsidTr="00344E6C">
        <w:trPr>
          <w:trHeight w:val="374"/>
        </w:trPr>
        <w:tc>
          <w:tcPr>
            <w:tcW w:w="3260" w:type="dxa"/>
          </w:tcPr>
          <w:p w14:paraId="7D5E9B06" w14:textId="77777777" w:rsidR="008807BA" w:rsidRPr="005764E7" w:rsidRDefault="008807BA" w:rsidP="00D3007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6E20B4" w14:textId="432F184E" w:rsidR="008807BA" w:rsidRPr="0055585A" w:rsidRDefault="00344E6C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68E9660A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FC86DE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5ECEC871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7011" w14:textId="67C98922" w:rsidR="008807BA" w:rsidRPr="0055585A" w:rsidRDefault="00344E6C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40DEC" w14:textId="77777777" w:rsidR="008807BA" w:rsidRPr="0055585A" w:rsidRDefault="008807BA" w:rsidP="00D300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6F717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8807BA" w:rsidRPr="0055585A" w14:paraId="5CCFA576" w14:textId="77777777" w:rsidTr="00344E6C">
        <w:trPr>
          <w:trHeight w:val="432"/>
        </w:trPr>
        <w:tc>
          <w:tcPr>
            <w:tcW w:w="3260" w:type="dxa"/>
            <w:vAlign w:val="center"/>
          </w:tcPr>
          <w:p w14:paraId="755EF3DA" w14:textId="7FD07AAB" w:rsidR="008807BA" w:rsidRPr="00656B26" w:rsidRDefault="008807BA" w:rsidP="00D3007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BDE7FB" w14:textId="320B7654" w:rsidR="008807BA" w:rsidRPr="00656B26" w:rsidRDefault="004E5554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(0.59)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7976B4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CBAE29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(0.40)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E51B69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594DAE" w14:textId="399EC7CA" w:rsidR="008807BA" w:rsidRPr="0055585A" w:rsidRDefault="00344E6C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(1.06)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05F171" w14:textId="77777777" w:rsidR="008807BA" w:rsidRPr="0055585A" w:rsidRDefault="008807BA" w:rsidP="00D300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C3EBC" w14:textId="77777777" w:rsidR="008807BA" w:rsidRPr="0055585A" w:rsidRDefault="008807BA" w:rsidP="00D300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20)</w:t>
            </w:r>
          </w:p>
        </w:tc>
      </w:tr>
    </w:tbl>
    <w:p w14:paraId="5E9DAEE1" w14:textId="2C8C23CB" w:rsidR="00C8551D" w:rsidRPr="005764E7" w:rsidRDefault="00C8551D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5812"/>
        <w:gridCol w:w="1133"/>
        <w:gridCol w:w="283"/>
        <w:gridCol w:w="1135"/>
        <w:gridCol w:w="281"/>
        <w:gridCol w:w="1190"/>
      </w:tblGrid>
      <w:tr w:rsidR="00A52C9D" w:rsidRPr="005764E7" w14:paraId="594DDFEB" w14:textId="77777777" w:rsidTr="005B7074">
        <w:trPr>
          <w:trHeight w:val="263"/>
        </w:trPr>
        <w:tc>
          <w:tcPr>
            <w:tcW w:w="2955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</w:tcPr>
          <w:p w14:paraId="6DC27D4D" w14:textId="77777777" w:rsidR="00A52C9D" w:rsidRPr="00656B26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5B7074">
        <w:trPr>
          <w:trHeight w:val="369"/>
        </w:trPr>
        <w:tc>
          <w:tcPr>
            <w:tcW w:w="2955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02F5DB34" w:rsidR="00A52C9D" w:rsidRPr="005764E7" w:rsidRDefault="00CC0B8D" w:rsidP="002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5E0DDF"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สาม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865D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B7074" w:rsidRPr="005764E7" w14:paraId="5980A8D1" w14:textId="77777777" w:rsidTr="005B7074">
        <w:trPr>
          <w:trHeight w:val="369"/>
        </w:trPr>
        <w:tc>
          <w:tcPr>
            <w:tcW w:w="2955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4FCA0B" w14:textId="65B5ACE3" w:rsidR="00A52C9D" w:rsidRPr="00656B26" w:rsidRDefault="0000770E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78B51424" w14:textId="77777777" w:rsidTr="005B7074">
        <w:trPr>
          <w:trHeight w:val="369"/>
        </w:trPr>
        <w:tc>
          <w:tcPr>
            <w:tcW w:w="2955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6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B7074" w:rsidRPr="005764E7" w14:paraId="5024D060" w14:textId="77777777" w:rsidTr="005B7074">
        <w:trPr>
          <w:trHeight w:val="369"/>
        </w:trPr>
        <w:tc>
          <w:tcPr>
            <w:tcW w:w="2955" w:type="pct"/>
            <w:vAlign w:val="bottom"/>
          </w:tcPr>
          <w:p w14:paraId="55D2A682" w14:textId="2519CD81" w:rsidR="00A52C9D" w:rsidRPr="00656B26" w:rsidRDefault="00714E7B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="00A52C9D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AD3B1CB" w14:textId="77777777" w:rsidTr="005B7074">
        <w:trPr>
          <w:trHeight w:val="369"/>
        </w:trPr>
        <w:tc>
          <w:tcPr>
            <w:tcW w:w="2955" w:type="pct"/>
          </w:tcPr>
          <w:p w14:paraId="2F5ACA9E" w14:textId="0DB6CA29" w:rsidR="00A52C9D" w:rsidRPr="005764E7" w:rsidRDefault="007F3080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76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7B2F8298" w14:textId="77777777" w:rsidTr="00D74D94">
        <w:trPr>
          <w:trHeight w:val="369"/>
        </w:trPr>
        <w:tc>
          <w:tcPr>
            <w:tcW w:w="2955" w:type="pct"/>
          </w:tcPr>
          <w:p w14:paraId="36588792" w14:textId="38764BD4" w:rsidR="00A52C9D" w:rsidRPr="00656B26" w:rsidRDefault="007F3080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76" w:type="pct"/>
            <w:shd w:val="clear" w:color="auto" w:fill="auto"/>
          </w:tcPr>
          <w:p w14:paraId="7D55C92C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F1394B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D3D3AE0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10869A9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ACA3A6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3888015" w14:textId="77777777" w:rsidTr="00D74D94">
        <w:trPr>
          <w:trHeight w:val="369"/>
        </w:trPr>
        <w:tc>
          <w:tcPr>
            <w:tcW w:w="2955" w:type="pct"/>
          </w:tcPr>
          <w:p w14:paraId="68B1EC37" w14:textId="39B7E4FD" w:rsidR="00516EB8" w:rsidRPr="005764E7" w:rsidRDefault="00516EB8" w:rsidP="003E3B5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3E3B5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CBFE282" w14:textId="5FF8F4EB" w:rsidR="00516EB8" w:rsidRPr="00656B26" w:rsidRDefault="00D74D9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B1A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861579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96AF955" w14:textId="6DE80197" w:rsidR="00516EB8" w:rsidRPr="00D74D94" w:rsidRDefault="00D74D9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EBD67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D8E9F77" w14:textId="5533162B" w:rsidR="00516EB8" w:rsidRPr="00656B26" w:rsidRDefault="00D74D9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B1A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</w:tr>
      <w:tr w:rsidR="005B7074" w:rsidRPr="005764E7" w14:paraId="3ECB4760" w14:textId="77777777" w:rsidTr="005B7074">
        <w:trPr>
          <w:trHeight w:val="369"/>
        </w:trPr>
        <w:tc>
          <w:tcPr>
            <w:tcW w:w="2955" w:type="pct"/>
          </w:tcPr>
          <w:p w14:paraId="66A67606" w14:textId="3237AEE1" w:rsidR="00516EB8" w:rsidRPr="00656B26" w:rsidRDefault="00516EB8" w:rsidP="00516EB8">
            <w:pPr>
              <w:ind w:firstLine="4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B0AC090" w14:textId="081EEB55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068A1BDF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B5BFF64" w14:textId="15696A47" w:rsidR="00516EB8" w:rsidRPr="00656B26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1361A72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45728F7" w14:textId="052C73F6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64D383E" w14:textId="77777777" w:rsidTr="00756329">
        <w:trPr>
          <w:trHeight w:val="369"/>
        </w:trPr>
        <w:tc>
          <w:tcPr>
            <w:tcW w:w="2955" w:type="pct"/>
          </w:tcPr>
          <w:p w14:paraId="177DF7D5" w14:textId="361A343C" w:rsidR="00516EB8" w:rsidRPr="005764E7" w:rsidRDefault="007F3080" w:rsidP="0051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16EB8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996491" w14:textId="033BE2D2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5B405BC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64CEF2F" w14:textId="4039C4B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0080E1E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B661554" w14:textId="2536BE9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611DC98B" w14:textId="77777777" w:rsidTr="00756329">
        <w:trPr>
          <w:trHeight w:val="369"/>
        </w:trPr>
        <w:tc>
          <w:tcPr>
            <w:tcW w:w="2955" w:type="pct"/>
          </w:tcPr>
          <w:p w14:paraId="06052754" w14:textId="2652A828" w:rsidR="003E3B5D" w:rsidRPr="00D8709C" w:rsidRDefault="003E3B5D" w:rsidP="003E3B5D">
            <w:pPr>
              <w:tabs>
                <w:tab w:val="clear" w:pos="454"/>
                <w:tab w:val="left" w:pos="567"/>
                <w:tab w:val="left" w:pos="601"/>
              </w:tabs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ผลขาดทุนจากการวัดมูลค่าเงินลงทุน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EC27BD0" w14:textId="2DA3C2CC" w:rsidR="003E3B5D" w:rsidRPr="00656B26" w:rsidRDefault="00D74D9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2,44</w:t>
            </w:r>
            <w:r w:rsidR="000B1A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614A5AC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124A083" w14:textId="4F0CAC58" w:rsidR="003E3B5D" w:rsidRPr="00D74D94" w:rsidRDefault="00D74D9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52EBCA0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D07037F" w14:textId="6F71B8AE" w:rsidR="003E3B5D" w:rsidRPr="00656B26" w:rsidRDefault="00D74D9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</w:t>
            </w:r>
            <w:r w:rsidR="000B1A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</w:tr>
      <w:tr w:rsidR="005B7074" w:rsidRPr="005764E7" w14:paraId="6D160927" w14:textId="77777777" w:rsidTr="00D74D94">
        <w:trPr>
          <w:trHeight w:val="413"/>
        </w:trPr>
        <w:tc>
          <w:tcPr>
            <w:tcW w:w="2955" w:type="pct"/>
          </w:tcPr>
          <w:p w14:paraId="03E3890B" w14:textId="1D3CC57B" w:rsidR="00516EB8" w:rsidRPr="003E3B5D" w:rsidRDefault="00516EB8" w:rsidP="00516EB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E3B5D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58A2173D" w:rsidR="00516EB8" w:rsidRPr="00656B26" w:rsidRDefault="00D74D9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="00CA630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D74D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,48</w:t>
            </w:r>
            <w:r w:rsidR="000B1A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121AC05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0BA999FB" w:rsidR="00516EB8" w:rsidRPr="00D74D94" w:rsidRDefault="00D74D9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9F32047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240B037F" w:rsidR="00516EB8" w:rsidRPr="00656B26" w:rsidRDefault="00D74D9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="004375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D74D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,99</w:t>
            </w:r>
            <w:r w:rsidR="000B1A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7890A03" w14:textId="75AD8679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D0CD0C3" w14:textId="5124D916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DA90C85" w14:textId="2951F088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7855D4F" w14:textId="6259799D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D9B54AE" w14:textId="6B0C461D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0EABB7F" w14:textId="5827E5CE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DA7F48B" w14:textId="7F5D30C4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3524B8DA" w14:textId="5CD46187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AAE6C2E" w14:textId="70790F61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F4FE0F0" w14:textId="77777777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774DFA27" w14:textId="0582AD40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13D1F3C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"/>
        <w:tblW w:w="5062" w:type="pct"/>
        <w:tblLook w:val="04A0" w:firstRow="1" w:lastRow="0" w:firstColumn="1" w:lastColumn="0" w:noHBand="0" w:noVBand="1"/>
      </w:tblPr>
      <w:tblGrid>
        <w:gridCol w:w="5873"/>
        <w:gridCol w:w="1179"/>
        <w:gridCol w:w="283"/>
        <w:gridCol w:w="1157"/>
        <w:gridCol w:w="291"/>
        <w:gridCol w:w="1173"/>
      </w:tblGrid>
      <w:tr w:rsidR="00BA390A" w:rsidRPr="005764E7" w14:paraId="11A881F8" w14:textId="77777777" w:rsidTr="007B6963">
        <w:trPr>
          <w:trHeight w:val="263"/>
        </w:trPr>
        <w:tc>
          <w:tcPr>
            <w:tcW w:w="2950" w:type="pct"/>
          </w:tcPr>
          <w:p w14:paraId="013C307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gridSpan w:val="5"/>
          </w:tcPr>
          <w:p w14:paraId="7D1B0C01" w14:textId="77777777" w:rsidR="00BA390A" w:rsidRPr="00656B26" w:rsidRDefault="00BA390A" w:rsidP="00257586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A390A" w:rsidRPr="005764E7" w14:paraId="683BABDC" w14:textId="77777777" w:rsidTr="007B6963">
        <w:trPr>
          <w:trHeight w:val="369"/>
        </w:trPr>
        <w:tc>
          <w:tcPr>
            <w:tcW w:w="2950" w:type="pct"/>
          </w:tcPr>
          <w:p w14:paraId="088ED30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415A8C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390A" w:rsidRPr="005764E7" w14:paraId="384840B1" w14:textId="77777777" w:rsidTr="007B6963">
        <w:trPr>
          <w:trHeight w:val="369"/>
        </w:trPr>
        <w:tc>
          <w:tcPr>
            <w:tcW w:w="2950" w:type="pct"/>
          </w:tcPr>
          <w:p w14:paraId="543D128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5FDA03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2DF719AB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BA092DA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A2EBE5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E47EC7C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5C694FA6" w14:textId="77777777" w:rsidTr="007B6963">
        <w:trPr>
          <w:trHeight w:val="369"/>
        </w:trPr>
        <w:tc>
          <w:tcPr>
            <w:tcW w:w="2950" w:type="pct"/>
            <w:vAlign w:val="bottom"/>
          </w:tcPr>
          <w:p w14:paraId="46E69281" w14:textId="77777777" w:rsidR="00BA390A" w:rsidRPr="005764E7" w:rsidRDefault="00BA390A" w:rsidP="00BA390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" w:type="pct"/>
          </w:tcPr>
          <w:p w14:paraId="168F2E4A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0DEF950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357767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0D326AEF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623D155C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A390A" w:rsidRPr="005764E7" w14:paraId="58722036" w14:textId="77777777" w:rsidTr="007B6963">
        <w:trPr>
          <w:trHeight w:val="369"/>
        </w:trPr>
        <w:tc>
          <w:tcPr>
            <w:tcW w:w="2950" w:type="pct"/>
            <w:vAlign w:val="bottom"/>
          </w:tcPr>
          <w:p w14:paraId="4F217C5B" w14:textId="42EF2FD4" w:rsidR="00BA390A" w:rsidRPr="00656B26" w:rsidRDefault="007F3080" w:rsidP="00BA390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BA390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2AC7BDC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3E1887B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E1BDE7C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E3314D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B23A45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389B830B" w14:textId="77777777" w:rsidTr="007B6963">
        <w:trPr>
          <w:trHeight w:val="369"/>
        </w:trPr>
        <w:tc>
          <w:tcPr>
            <w:tcW w:w="2950" w:type="pct"/>
          </w:tcPr>
          <w:p w14:paraId="2D4AABD5" w14:textId="76EBFBCF" w:rsidR="00BA390A" w:rsidRPr="005764E7" w:rsidRDefault="007F3080" w:rsidP="00BA390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2" w:type="pct"/>
          </w:tcPr>
          <w:p w14:paraId="24AED9A8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62E0BC4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A2C24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903441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2D588964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125EABB2" w14:textId="77777777" w:rsidTr="007B6963">
        <w:trPr>
          <w:trHeight w:val="369"/>
        </w:trPr>
        <w:tc>
          <w:tcPr>
            <w:tcW w:w="2950" w:type="pct"/>
          </w:tcPr>
          <w:p w14:paraId="40FEFBF0" w14:textId="128CA13F" w:rsidR="00BA390A" w:rsidRPr="00656B26" w:rsidRDefault="007F3080" w:rsidP="00BA390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</w:tcPr>
          <w:p w14:paraId="1113EFD8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4E4FA2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5D64F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F807F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32556DB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872651D" w14:textId="77777777" w:rsidTr="007B6963">
        <w:trPr>
          <w:trHeight w:val="369"/>
        </w:trPr>
        <w:tc>
          <w:tcPr>
            <w:tcW w:w="2950" w:type="pct"/>
          </w:tcPr>
          <w:p w14:paraId="54ED9791" w14:textId="77777777" w:rsidR="00BA390A" w:rsidRPr="005764E7" w:rsidRDefault="00BA390A" w:rsidP="00BA390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9DC6F97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94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8B1CC7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FEF96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BB2D96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74A4CD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94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A390A" w:rsidRPr="005764E7" w14:paraId="0A818F01" w14:textId="77777777" w:rsidTr="007B6963">
        <w:trPr>
          <w:trHeight w:val="369"/>
        </w:trPr>
        <w:tc>
          <w:tcPr>
            <w:tcW w:w="2950" w:type="pct"/>
          </w:tcPr>
          <w:p w14:paraId="079DEC4B" w14:textId="4140565E" w:rsidR="00BA390A" w:rsidRPr="00656B26" w:rsidRDefault="007F3080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BA390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07EBC2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9052C3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67EF49B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F7AACF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04B0EBE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2927867D" w14:textId="77777777" w:rsidTr="007B6963">
        <w:trPr>
          <w:trHeight w:val="369"/>
        </w:trPr>
        <w:tc>
          <w:tcPr>
            <w:tcW w:w="2950" w:type="pct"/>
          </w:tcPr>
          <w:p w14:paraId="2757D622" w14:textId="56AB2946" w:rsidR="00BA390A" w:rsidRPr="00656B26" w:rsidRDefault="007F3080" w:rsidP="00BA390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FBE95B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D83671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5180D05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6B83CEC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5062E3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72108613" w14:textId="77777777" w:rsidTr="007B6963">
        <w:trPr>
          <w:trHeight w:val="369"/>
        </w:trPr>
        <w:tc>
          <w:tcPr>
            <w:tcW w:w="2950" w:type="pct"/>
          </w:tcPr>
          <w:p w14:paraId="6C5F3E14" w14:textId="11483A9F" w:rsidR="00605A86" w:rsidRPr="00656B26" w:rsidRDefault="00BA390A" w:rsidP="00605A86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ผลขาดทุนจากการวัดมูลค่าเงินลงทุน</w:t>
            </w:r>
            <w:r w:rsidR="00605A86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CDD68D9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13,809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50C0FB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AC4CDBA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15536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2C7EFE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(11,047)</w:t>
            </w:r>
          </w:p>
        </w:tc>
      </w:tr>
      <w:tr w:rsidR="00BA390A" w:rsidRPr="005764E7" w14:paraId="60D4BB33" w14:textId="77777777" w:rsidTr="007B6963">
        <w:trPr>
          <w:trHeight w:val="369"/>
        </w:trPr>
        <w:tc>
          <w:tcPr>
            <w:tcW w:w="2950" w:type="pct"/>
          </w:tcPr>
          <w:p w14:paraId="7EF482C1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ab/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ผล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ขาดทุนจากกา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549300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3C5725C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8C11521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2546770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B10DC00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2C3FD5F7" w14:textId="77777777" w:rsidTr="007B6963">
        <w:trPr>
          <w:trHeight w:val="369"/>
        </w:trPr>
        <w:tc>
          <w:tcPr>
            <w:tcW w:w="2950" w:type="pct"/>
          </w:tcPr>
          <w:p w14:paraId="5C1E6D24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567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DE136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4C59402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BDDD3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09E45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9744F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BA390A" w:rsidRPr="005764E7" w14:paraId="7B79DC0B" w14:textId="77777777" w:rsidTr="007B6963">
        <w:trPr>
          <w:trHeight w:val="369"/>
        </w:trPr>
        <w:tc>
          <w:tcPr>
            <w:tcW w:w="2950" w:type="pct"/>
          </w:tcPr>
          <w:p w14:paraId="28002159" w14:textId="3F5E60CC" w:rsidR="00BA390A" w:rsidRPr="003E3B5D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BA390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0C2B2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(19,071)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5E0262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45560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2,762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EC0823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EC65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16,309</w:t>
            </w:r>
            <w:r w:rsidRPr="00111A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7D1E9666" w14:textId="77777777" w:rsidR="00896E2A" w:rsidRDefault="0089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42"/>
        <w:tblW w:w="5052" w:type="pct"/>
        <w:tblLook w:val="04A0" w:firstRow="1" w:lastRow="0" w:firstColumn="1" w:lastColumn="0" w:noHBand="0" w:noVBand="1"/>
      </w:tblPr>
      <w:tblGrid>
        <w:gridCol w:w="5872"/>
        <w:gridCol w:w="1182"/>
        <w:gridCol w:w="284"/>
        <w:gridCol w:w="1159"/>
        <w:gridCol w:w="282"/>
        <w:gridCol w:w="1157"/>
      </w:tblGrid>
      <w:tr w:rsidR="00896E2A" w:rsidRPr="005764E7" w14:paraId="5F138C06" w14:textId="77777777" w:rsidTr="007B6963">
        <w:trPr>
          <w:trHeight w:val="263"/>
        </w:trPr>
        <w:tc>
          <w:tcPr>
            <w:tcW w:w="2955" w:type="pct"/>
          </w:tcPr>
          <w:p w14:paraId="55D8C5FA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</w:tcPr>
          <w:p w14:paraId="782FDBE3" w14:textId="77777777" w:rsidR="00896E2A" w:rsidRPr="00656B26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E2A" w:rsidRPr="005764E7" w14:paraId="54BC2B26" w14:textId="77777777" w:rsidTr="007B6963">
        <w:trPr>
          <w:trHeight w:val="369"/>
        </w:trPr>
        <w:tc>
          <w:tcPr>
            <w:tcW w:w="2955" w:type="pct"/>
          </w:tcPr>
          <w:p w14:paraId="0BEFA610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C26C2A" w14:textId="44F6BE56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</w:p>
        </w:tc>
      </w:tr>
      <w:tr w:rsidR="007B6963" w:rsidRPr="005764E7" w14:paraId="60CA4290" w14:textId="77777777" w:rsidTr="007B6963">
        <w:trPr>
          <w:trHeight w:val="369"/>
        </w:trPr>
        <w:tc>
          <w:tcPr>
            <w:tcW w:w="2955" w:type="pct"/>
          </w:tcPr>
          <w:p w14:paraId="51D02ADE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A096D3A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6B01719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C72E96D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F720883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4BD64A1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4E17795E" w14:textId="77777777" w:rsidTr="007B6963">
        <w:trPr>
          <w:trHeight w:val="369"/>
        </w:trPr>
        <w:tc>
          <w:tcPr>
            <w:tcW w:w="2955" w:type="pct"/>
            <w:vAlign w:val="bottom"/>
          </w:tcPr>
          <w:p w14:paraId="4A68727E" w14:textId="77777777" w:rsidR="00896E2A" w:rsidRPr="005764E7" w:rsidRDefault="00896E2A" w:rsidP="00896E2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5" w:type="pct"/>
          </w:tcPr>
          <w:p w14:paraId="23FD1FFF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40C13368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4EDDF858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348D2076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25231633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B6963" w:rsidRPr="005764E7" w14:paraId="0A6C35B7" w14:textId="77777777" w:rsidTr="007B6963">
        <w:trPr>
          <w:trHeight w:val="369"/>
        </w:trPr>
        <w:tc>
          <w:tcPr>
            <w:tcW w:w="2955" w:type="pct"/>
            <w:vAlign w:val="bottom"/>
          </w:tcPr>
          <w:p w14:paraId="7597F8FE" w14:textId="5C4A20F7" w:rsidR="00896E2A" w:rsidRPr="00656B26" w:rsidRDefault="00BE2335" w:rsidP="00896E2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896E2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2380D0D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1B599167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2BE28D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6C9F15A9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E0ED773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2B9BB282" w14:textId="77777777" w:rsidTr="007B6963">
        <w:trPr>
          <w:trHeight w:val="369"/>
        </w:trPr>
        <w:tc>
          <w:tcPr>
            <w:tcW w:w="2955" w:type="pct"/>
          </w:tcPr>
          <w:p w14:paraId="74556646" w14:textId="6C882FD7" w:rsidR="00896E2A" w:rsidRPr="005764E7" w:rsidRDefault="00BE2335" w:rsidP="00896E2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5" w:type="pct"/>
          </w:tcPr>
          <w:p w14:paraId="0B417F7F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C4EC8C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1FB3A6A8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0D2ECE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76C98261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07C52C36" w14:textId="77777777" w:rsidTr="00D74D94">
        <w:trPr>
          <w:trHeight w:val="369"/>
        </w:trPr>
        <w:tc>
          <w:tcPr>
            <w:tcW w:w="2955" w:type="pct"/>
          </w:tcPr>
          <w:p w14:paraId="0F1BF507" w14:textId="00E964BB" w:rsidR="00896E2A" w:rsidRPr="00656B26" w:rsidRDefault="00BE2335" w:rsidP="00896E2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</w:tcPr>
          <w:p w14:paraId="3E93D22D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7F2F0DF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0F83C3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43EA722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29E8E48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2B85C05D" w14:textId="77777777" w:rsidTr="00D74D94">
        <w:trPr>
          <w:trHeight w:val="369"/>
        </w:trPr>
        <w:tc>
          <w:tcPr>
            <w:tcW w:w="2955" w:type="pct"/>
          </w:tcPr>
          <w:p w14:paraId="323DD51B" w14:textId="77777777" w:rsidR="00896E2A" w:rsidRPr="005764E7" w:rsidRDefault="00896E2A" w:rsidP="00896E2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9253D36" w14:textId="181A9C9A" w:rsidR="00896E2A" w:rsidRPr="00656B26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A9F04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67374FD" w14:textId="78158935" w:rsidR="00896E2A" w:rsidRPr="00D74D94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65BD35F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C8A59A" w14:textId="712EF69E" w:rsidR="00896E2A" w:rsidRPr="00656B26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</w:tr>
      <w:tr w:rsidR="007B6963" w:rsidRPr="005764E7" w14:paraId="464F3C1D" w14:textId="77777777" w:rsidTr="007B6963">
        <w:trPr>
          <w:trHeight w:val="369"/>
        </w:trPr>
        <w:tc>
          <w:tcPr>
            <w:tcW w:w="2955" w:type="pct"/>
          </w:tcPr>
          <w:p w14:paraId="45318B33" w14:textId="28964E1E" w:rsidR="00896E2A" w:rsidRPr="00656B26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896E2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B5EE1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167B6B3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7CC7FFC" w14:textId="77777777" w:rsidR="00896E2A" w:rsidRPr="00656B26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B56B513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86D5B2A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7FDCC16E" w14:textId="77777777" w:rsidTr="007B6963">
        <w:trPr>
          <w:trHeight w:val="369"/>
        </w:trPr>
        <w:tc>
          <w:tcPr>
            <w:tcW w:w="2955" w:type="pct"/>
          </w:tcPr>
          <w:p w14:paraId="68C206EA" w14:textId="09CD9988" w:rsidR="00896E2A" w:rsidRPr="00656B26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6902BCD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3ED4DCA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1CDEAAB" w14:textId="77777777" w:rsidR="00896E2A" w:rsidRPr="00656B26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3B06303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0D3291B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1A743477" w14:textId="77777777" w:rsidTr="00D74D94">
        <w:trPr>
          <w:trHeight w:val="369"/>
        </w:trPr>
        <w:tc>
          <w:tcPr>
            <w:tcW w:w="2955" w:type="pct"/>
          </w:tcPr>
          <w:p w14:paraId="52F583E2" w14:textId="3DD86EA4" w:rsidR="00896E2A" w:rsidRPr="00656B26" w:rsidRDefault="00896E2A" w:rsidP="00896E2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112E9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7A00DF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FD156BC" w14:textId="0CEEED60" w:rsidR="00896E2A" w:rsidRPr="00D74D94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937C7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FDD79BA" w14:textId="061D6837" w:rsidR="00896E2A" w:rsidRPr="00656B26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93A364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0F036D5" w14:textId="650C3233" w:rsidR="00896E2A" w:rsidRPr="00D74D94" w:rsidRDefault="00C16A9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</w:p>
        </w:tc>
      </w:tr>
      <w:tr w:rsidR="007B6963" w:rsidRPr="005764E7" w14:paraId="6250D893" w14:textId="77777777" w:rsidTr="00D74D94">
        <w:trPr>
          <w:trHeight w:val="369"/>
        </w:trPr>
        <w:tc>
          <w:tcPr>
            <w:tcW w:w="2955" w:type="pct"/>
          </w:tcPr>
          <w:p w14:paraId="53AC11DB" w14:textId="032F7D78" w:rsidR="00896E2A" w:rsidRPr="003E3B5D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896E2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35EB82" w14:textId="1C995C87" w:rsidR="00896E2A" w:rsidRPr="00D74D94" w:rsidRDefault="00EA5DAD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E9891C0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C3D15" w14:textId="30C84D35" w:rsidR="00896E2A" w:rsidRPr="00656B26" w:rsidRDefault="00C16A9D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C60094D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518B10" w14:textId="1CB86648" w:rsidR="00896E2A" w:rsidRPr="00656B26" w:rsidRDefault="00D74D94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1ECB4BE3" w14:textId="57A94F81" w:rsidR="00896E2A" w:rsidRDefault="0089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55BE0BB" w14:textId="00C929BF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05346A0" w14:textId="55C9317B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227C1A52" w14:textId="0E0A7F14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3B9DA16" w14:textId="20E3F001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9B67E65" w14:textId="191BD531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BCE6CE0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38"/>
        <w:tblW w:w="5117" w:type="pct"/>
        <w:tblLook w:val="04A0" w:firstRow="1" w:lastRow="0" w:firstColumn="1" w:lastColumn="0" w:noHBand="0" w:noVBand="1"/>
      </w:tblPr>
      <w:tblGrid>
        <w:gridCol w:w="5920"/>
        <w:gridCol w:w="1133"/>
        <w:gridCol w:w="286"/>
        <w:gridCol w:w="1270"/>
        <w:gridCol w:w="290"/>
        <w:gridCol w:w="1157"/>
        <w:gridCol w:w="8"/>
      </w:tblGrid>
      <w:tr w:rsidR="00BA390A" w:rsidRPr="005764E7" w14:paraId="3CD3F2E3" w14:textId="77777777" w:rsidTr="007B6963">
        <w:trPr>
          <w:trHeight w:val="263"/>
        </w:trPr>
        <w:tc>
          <w:tcPr>
            <w:tcW w:w="2941" w:type="pct"/>
          </w:tcPr>
          <w:p w14:paraId="47C827B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pct"/>
            <w:gridSpan w:val="6"/>
          </w:tcPr>
          <w:p w14:paraId="64A8DA84" w14:textId="77777777" w:rsidR="00BA390A" w:rsidRPr="00656B26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A390A" w:rsidRPr="005764E7" w14:paraId="70CDFAB6" w14:textId="77777777" w:rsidTr="007B6963">
        <w:trPr>
          <w:trHeight w:val="369"/>
        </w:trPr>
        <w:tc>
          <w:tcPr>
            <w:tcW w:w="2941" w:type="pct"/>
          </w:tcPr>
          <w:p w14:paraId="2A19CEC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1D5EE3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390A" w:rsidRPr="005764E7" w14:paraId="5C20A975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918069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9C09243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BB7E6EA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92258EE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5BA6599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AD86ED4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78DABD0D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  <w:vAlign w:val="bottom"/>
          </w:tcPr>
          <w:p w14:paraId="6C11E3D0" w14:textId="77777777" w:rsidR="00BA390A" w:rsidRPr="005764E7" w:rsidRDefault="00BA390A" w:rsidP="00BA390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3" w:type="pct"/>
          </w:tcPr>
          <w:p w14:paraId="055D9B8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7323379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2917AD1D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" w:type="pct"/>
          </w:tcPr>
          <w:p w14:paraId="0C58F9B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4C6FD211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A390A" w:rsidRPr="005764E7" w14:paraId="717A39B8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  <w:vAlign w:val="bottom"/>
          </w:tcPr>
          <w:p w14:paraId="7A93849E" w14:textId="662BE1AE" w:rsidR="00BA390A" w:rsidRPr="00656B26" w:rsidRDefault="00BE2335" w:rsidP="00BA390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BA390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0853ACFE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0D204F0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B84E00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2393BC5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5AC63B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40EF140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79054ABE" w14:textId="101E09DD" w:rsidR="00BA390A" w:rsidRPr="005764E7" w:rsidRDefault="00BE2335" w:rsidP="00BA390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63" w:type="pct"/>
          </w:tcPr>
          <w:p w14:paraId="5B114173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08BE4E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2A7994E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1551F7E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049F085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17B50BAF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C4A1EAF" w14:textId="1A03A51A" w:rsidR="00BA390A" w:rsidRPr="00656B26" w:rsidRDefault="00BE2335" w:rsidP="00BA390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3" w:type="pct"/>
          </w:tcPr>
          <w:p w14:paraId="3287F1C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2452F65F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1DC2724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47A5F5F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44DAC499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47A8B594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178DF3D8" w14:textId="77777777" w:rsidR="00BA390A" w:rsidRPr="005764E7" w:rsidRDefault="00BA390A" w:rsidP="00BA390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BD072F2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112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6D680B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E1494F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6A2BEA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C7A3750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A390A" w:rsidRPr="005764E7" w14:paraId="70EA596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E4ACD7A" w14:textId="6B6D0FA4" w:rsidR="00BA390A" w:rsidRPr="00656B26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BA390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6B98B94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72C607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C7D9BCF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19CF213A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A3A7D6C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5C206D2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69755F1F" w14:textId="18E18AD3" w:rsidR="00BA390A" w:rsidRPr="00656B26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6CF0ED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0791B2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2112B6B4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5F7D894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03C80A7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06B95E14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6308F70A" w14:textId="49786C7E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112E9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605A86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9FA3477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6,231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EBBA06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F059431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(1,247)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412F08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5A2EF0B" w14:textId="2C009DB9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4,984</w:t>
            </w:r>
          </w:p>
        </w:tc>
      </w:tr>
      <w:tr w:rsidR="00BA390A" w:rsidRPr="005764E7" w14:paraId="1B84E95D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105ADA18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ab/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ผล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ขาดทุนจากกา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86D805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BE2721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693F8AF5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5C2D89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EFC98F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0FB183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54F96003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567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53B03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E15DFD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84D57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2FBB21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CBC28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BA390A" w:rsidRPr="005764E7" w14:paraId="35580CA8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1BDD7723" w14:textId="57ECE34F" w:rsidR="00BA390A" w:rsidRPr="003E3B5D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BA390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03C2E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781689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96EF7B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(1,247)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B6E0E1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202C80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(296</w:t>
            </w:r>
            <w:r w:rsidRPr="00111A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343F1DB2" w14:textId="108FB783" w:rsidR="00D344D5" w:rsidRPr="005764E7" w:rsidRDefault="00B6235B" w:rsidP="003275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46312A6" w14:textId="06894E29" w:rsidR="00F36552" w:rsidRPr="00656B26" w:rsidRDefault="00D344D5" w:rsidP="00D3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/>
        <w:jc w:val="thaiDistribute"/>
        <w:rPr>
          <w:rFonts w:ascii="Angsana New" w:hAnsi="Angsana New"/>
          <w:sz w:val="28"/>
          <w:szCs w:val="28"/>
          <w:cs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2A3386" w:rsidRPr="00625007">
        <w:rPr>
          <w:rFonts w:ascii="Angsana New" w:hAnsi="Angsana New" w:hint="cs"/>
          <w:sz w:val="28"/>
          <w:szCs w:val="28"/>
          <w:cs/>
        </w:rPr>
        <w:t>งวด</w:t>
      </w:r>
      <w:r w:rsidR="00111A4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847AB">
        <w:rPr>
          <w:rFonts w:ascii="Angsana New" w:hAnsi="Angsana New" w:hint="cs"/>
          <w:sz w:val="28"/>
          <w:szCs w:val="28"/>
          <w:cs/>
        </w:rPr>
        <w:t>หก</w:t>
      </w:r>
      <w:r w:rsidR="002A3386" w:rsidRPr="00625007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2564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D344D5" w:rsidRPr="005764E7" w14:paraId="5E1179A2" w14:textId="77777777" w:rsidTr="00257586">
        <w:tc>
          <w:tcPr>
            <w:tcW w:w="4111" w:type="dxa"/>
          </w:tcPr>
          <w:p w14:paraId="17CF541B" w14:textId="77777777"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4" w:name="_Hlk70942262"/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7DA5592" w14:textId="31424CE8" w:rsidR="00D344D5" w:rsidRPr="00656B26" w:rsidRDefault="00714E7B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344D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D344D5" w:rsidRPr="005764E7">
              <w:rPr>
                <w:rFonts w:ascii="Angsana New" w:hAnsi="Angsana New" w:cs="Angsana New"/>
              </w:rPr>
              <w:t xml:space="preserve"> </w:t>
            </w:r>
            <w:r w:rsidR="00D344D5" w:rsidRPr="00625007">
              <w:rPr>
                <w:rFonts w:ascii="Angsana New" w:hAnsi="Angsana New" w:cs="Angsana New"/>
              </w:rPr>
              <w:t>(</w:t>
            </w:r>
            <w:r w:rsidR="00D344D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14:paraId="4250046D" w14:textId="77777777" w:rsidTr="00257586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656B26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257586">
        <w:tc>
          <w:tcPr>
            <w:tcW w:w="4111" w:type="dxa"/>
          </w:tcPr>
          <w:p w14:paraId="12C6A90F" w14:textId="6E371A09" w:rsidR="00D344D5" w:rsidRPr="00656B26" w:rsidRDefault="00111A45" w:rsidP="004B2031">
            <w:pPr>
              <w:pStyle w:val="a4"/>
              <w:widowControl/>
              <w:ind w:left="38" w:right="0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มิถุนายน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333AD3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007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14:paraId="75BB210A" w14:textId="77777777" w:rsidTr="00A51212">
        <w:tc>
          <w:tcPr>
            <w:tcW w:w="4111" w:type="dxa"/>
          </w:tcPr>
          <w:p w14:paraId="58A7DA38" w14:textId="7777777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0016ECC5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50,353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51A8E690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2D4F0EFC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9,74</w:t>
            </w:r>
            <w:r w:rsidR="00A47E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604C049F" w:rsidR="00D344D5" w:rsidRPr="008D18A0" w:rsidRDefault="00A51212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88,52</w:t>
            </w:r>
            <w:r w:rsidR="00A47EB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344D5" w:rsidRPr="008D18A0" w14:paraId="156FA5A1" w14:textId="77777777" w:rsidTr="00A51212">
        <w:tc>
          <w:tcPr>
            <w:tcW w:w="4111" w:type="dxa"/>
          </w:tcPr>
          <w:p w14:paraId="26EF6BE7" w14:textId="7949C45F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0A85FF89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57A207DC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18AC238E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E277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98C7E" w14:textId="1648833A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</w:t>
            </w:r>
            <w:r w:rsidR="00E277D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44D5" w:rsidRPr="008D18A0" w14:paraId="47ADF13D" w14:textId="77777777" w:rsidTr="00A51212">
        <w:tc>
          <w:tcPr>
            <w:tcW w:w="4111" w:type="dxa"/>
          </w:tcPr>
          <w:p w14:paraId="7731BB85" w14:textId="7777777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6725C" w14:textId="6BC60944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4,283</w:t>
            </w:r>
          </w:p>
        </w:tc>
      </w:tr>
      <w:tr w:rsidR="00D344D5" w:rsidRPr="008D18A0" w14:paraId="1A554B7B" w14:textId="77777777" w:rsidTr="00A51212">
        <w:tc>
          <w:tcPr>
            <w:tcW w:w="4111" w:type="dxa"/>
          </w:tcPr>
          <w:p w14:paraId="770C8560" w14:textId="7777777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3CE7C" w14:textId="275E795B" w:rsidR="00D344D5" w:rsidRPr="00656B26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(36,356)</w:t>
            </w:r>
          </w:p>
        </w:tc>
      </w:tr>
      <w:tr w:rsidR="00D344D5" w:rsidRPr="008D18A0" w14:paraId="2937205B" w14:textId="77777777" w:rsidTr="00A51212">
        <w:tc>
          <w:tcPr>
            <w:tcW w:w="4111" w:type="dxa"/>
          </w:tcPr>
          <w:p w14:paraId="553D7EC1" w14:textId="7777777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49D66" w14:textId="6E625114" w:rsidR="00D344D5" w:rsidRPr="00656B26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</w:tr>
      <w:tr w:rsidR="00D344D5" w:rsidRPr="008D18A0" w14:paraId="37C3242C" w14:textId="77777777" w:rsidTr="00A51212">
        <w:tc>
          <w:tcPr>
            <w:tcW w:w="4111" w:type="dxa"/>
          </w:tcPr>
          <w:p w14:paraId="42E115C8" w14:textId="21E07A1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43A73" w14:textId="4CCD4EDF" w:rsidR="00D344D5" w:rsidRPr="00656B26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D344D5" w:rsidRPr="008D18A0" w14:paraId="6EB9BEF4" w14:textId="77777777" w:rsidTr="00A51212">
        <w:tc>
          <w:tcPr>
            <w:tcW w:w="4111" w:type="dxa"/>
          </w:tcPr>
          <w:p w14:paraId="544F7005" w14:textId="5378EF9C" w:rsidR="00D344D5" w:rsidRPr="00656B26" w:rsidRDefault="00C617C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7B579C59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D344D5" w:rsidRPr="008D18A0" w14:paraId="3C46D369" w14:textId="77777777" w:rsidTr="00A51212">
        <w:tc>
          <w:tcPr>
            <w:tcW w:w="4111" w:type="dxa"/>
          </w:tcPr>
          <w:p w14:paraId="66DF865B" w14:textId="2640077D" w:rsidR="00D344D5" w:rsidRPr="00656B26" w:rsidRDefault="00333AD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D344D5" w:rsidRPr="00656B26">
              <w:rPr>
                <w:rFonts w:ascii="Angsana New" w:hAnsi="Angsana New" w:cs="Angsana New"/>
                <w:cs/>
              </w:rPr>
              <w:t>สำหรั</w:t>
            </w:r>
            <w:r w:rsidR="000B1870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6B15EC47" w:rsidR="00D344D5" w:rsidRPr="008D18A0" w:rsidRDefault="00A51212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(7,772)</w:t>
            </w:r>
          </w:p>
        </w:tc>
      </w:tr>
      <w:tr w:rsidR="00BA27C1" w:rsidRPr="008D18A0" w14:paraId="3BA18BF0" w14:textId="77777777" w:rsidTr="00257586">
        <w:trPr>
          <w:trHeight w:hRule="exact" w:val="170"/>
        </w:trPr>
        <w:tc>
          <w:tcPr>
            <w:tcW w:w="4111" w:type="dxa"/>
          </w:tcPr>
          <w:p w14:paraId="00C4F3AD" w14:textId="77777777" w:rsidR="00BA27C1" w:rsidRPr="00656B26" w:rsidRDefault="00BA27C1" w:rsidP="00BA27C1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BA27C1" w:rsidRPr="008D18A0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14:paraId="0BE18FAE" w14:textId="77777777" w:rsidTr="00257586">
        <w:tc>
          <w:tcPr>
            <w:tcW w:w="4111" w:type="dxa"/>
          </w:tcPr>
          <w:p w14:paraId="7D4F3935" w14:textId="41DA4175" w:rsidR="00BA27C1" w:rsidRPr="00656B26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6352B00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638AE9F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7900A09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DDFA45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DD724C6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AA9594" w14:textId="77777777" w:rsidR="00BA27C1" w:rsidRPr="008D18A0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838F37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A8A5E10" w14:textId="77777777" w:rsidTr="001353C5">
        <w:trPr>
          <w:trHeight w:val="409"/>
        </w:trPr>
        <w:tc>
          <w:tcPr>
            <w:tcW w:w="4111" w:type="dxa"/>
          </w:tcPr>
          <w:p w14:paraId="39145515" w14:textId="5338F15A" w:rsidR="00BA27C1" w:rsidRPr="00656B26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847AB" w:rsidRPr="001847AB">
              <w:rPr>
                <w:rFonts w:asciiTheme="majorBidi" w:hAnsiTheme="majorBidi" w:cstheme="majorBidi"/>
              </w:rPr>
              <w:t>3</w:t>
            </w:r>
            <w:r w:rsidR="001847AB" w:rsidRPr="001847AB">
              <w:rPr>
                <w:rFonts w:asciiTheme="majorBidi" w:hAnsiTheme="majorBidi" w:cstheme="majorBidi"/>
                <w:lang w:val="en-ZW"/>
              </w:rPr>
              <w:t>0</w:t>
            </w:r>
            <w:r w:rsidR="001847AB" w:rsidRPr="001847AB">
              <w:rPr>
                <w:rFonts w:asciiTheme="majorBidi" w:hAnsiTheme="majorBidi" w:cstheme="majorBidi"/>
              </w:rPr>
              <w:t xml:space="preserve"> </w:t>
            </w:r>
            <w:r w:rsidR="001847AB" w:rsidRPr="00656B2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007" w:type="dxa"/>
            <w:vAlign w:val="bottom"/>
          </w:tcPr>
          <w:p w14:paraId="5C10DD9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12F22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7E1AB4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73763C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38BE0A6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835F5BA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79E42297" w:rsidR="00BA27C1" w:rsidRPr="00666F78" w:rsidRDefault="001353C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</w:t>
            </w:r>
            <w:r w:rsidR="0034315A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,844)</w:t>
            </w:r>
          </w:p>
        </w:tc>
      </w:tr>
      <w:bookmarkEnd w:id="4"/>
    </w:tbl>
    <w:p w14:paraId="73951A0B" w14:textId="3705D365" w:rsidR="00BA390A" w:rsidRDefault="00BA390A"/>
    <w:p w14:paraId="758BA8C6" w14:textId="09D6A107" w:rsidR="004D2AD7" w:rsidRDefault="004D2AD7"/>
    <w:p w14:paraId="09EC4F01" w14:textId="77777777" w:rsidR="004D2AD7" w:rsidRDefault="004D2AD7"/>
    <w:p w14:paraId="432F7596" w14:textId="77777777" w:rsidR="007B6963" w:rsidRDefault="007B6963"/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111A45" w:rsidRPr="005764E7" w14:paraId="5B7B15EE" w14:textId="77777777" w:rsidTr="00257586">
        <w:tc>
          <w:tcPr>
            <w:tcW w:w="4111" w:type="dxa"/>
          </w:tcPr>
          <w:p w14:paraId="7CC2C939" w14:textId="77777777" w:rsidR="00111A45" w:rsidRPr="005764E7" w:rsidRDefault="00111A45" w:rsidP="00D3007A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7AE7994" w14:textId="750BC451" w:rsidR="00111A45" w:rsidRPr="00656B26" w:rsidRDefault="00714E7B" w:rsidP="00D3007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111A4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111A45" w:rsidRPr="005764E7">
              <w:rPr>
                <w:rFonts w:ascii="Angsana New" w:hAnsi="Angsana New" w:cs="Angsana New"/>
              </w:rPr>
              <w:t xml:space="preserve"> </w:t>
            </w:r>
            <w:r w:rsidR="00111A45" w:rsidRPr="00625007">
              <w:rPr>
                <w:rFonts w:ascii="Angsana New" w:hAnsi="Angsana New" w:cs="Angsana New"/>
              </w:rPr>
              <w:t>(</w:t>
            </w:r>
            <w:r w:rsidR="00111A4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111A45" w:rsidRPr="005764E7" w14:paraId="0CB72559" w14:textId="77777777" w:rsidTr="00257586">
        <w:tc>
          <w:tcPr>
            <w:tcW w:w="4111" w:type="dxa"/>
          </w:tcPr>
          <w:p w14:paraId="1C052C45" w14:textId="77777777" w:rsidR="00111A45" w:rsidRPr="005764E7" w:rsidRDefault="00111A45" w:rsidP="00D3007A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80209F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70272B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9B40F5" w14:textId="77777777" w:rsidR="00111A45" w:rsidRPr="00656B26" w:rsidRDefault="00111A45" w:rsidP="00D3007A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317FAE2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005797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0A2D0B23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10E892" w14:textId="77777777" w:rsidR="00111A45" w:rsidRPr="005764E7" w:rsidRDefault="00111A45" w:rsidP="00D3007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11A45" w:rsidRPr="005764E7" w14:paraId="7937F53A" w14:textId="77777777" w:rsidTr="00257586">
        <w:tc>
          <w:tcPr>
            <w:tcW w:w="4111" w:type="dxa"/>
          </w:tcPr>
          <w:p w14:paraId="692087FE" w14:textId="40500A8B" w:rsidR="00111A45" w:rsidRPr="00656B26" w:rsidRDefault="00111A45" w:rsidP="00D3007A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200E121D" w14:textId="77777777" w:rsidR="00111A45" w:rsidRPr="005764E7" w:rsidRDefault="00111A45" w:rsidP="00D3007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6D99928" w14:textId="77777777" w:rsidR="00111A45" w:rsidRPr="005764E7" w:rsidRDefault="00111A45" w:rsidP="00D300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D57D54" w14:textId="77777777" w:rsidR="00111A45" w:rsidRPr="005764E7" w:rsidRDefault="00111A45" w:rsidP="00D3007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EBA3" w14:textId="77777777" w:rsidR="00111A45" w:rsidRPr="005764E7" w:rsidRDefault="00111A45" w:rsidP="00D300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9DAA40" w14:textId="77777777" w:rsidR="00111A45" w:rsidRPr="005764E7" w:rsidRDefault="00111A45" w:rsidP="00D3007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993184" w14:textId="77777777" w:rsidR="00111A45" w:rsidRPr="005764E7" w:rsidRDefault="00111A45" w:rsidP="00D3007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0D6DBF" w14:textId="77777777" w:rsidR="00111A45" w:rsidRPr="005764E7" w:rsidRDefault="00111A45" w:rsidP="00D3007A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60943EFF" w14:textId="77777777" w:rsidTr="00257586">
        <w:tc>
          <w:tcPr>
            <w:tcW w:w="4111" w:type="dxa"/>
          </w:tcPr>
          <w:p w14:paraId="72C79ECA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39ACC" w14:textId="097A3F55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58,107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F6883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D43C15" w14:textId="31DC5800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1E1D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30599" w14:textId="6D28D3B6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A936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5A192" w14:textId="524ED38B" w:rsidR="00CB6C14" w:rsidRPr="008D18A0" w:rsidRDefault="00CB6C14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79,229</w:t>
            </w:r>
          </w:p>
        </w:tc>
      </w:tr>
      <w:tr w:rsidR="00CB6C14" w:rsidRPr="008D18A0" w14:paraId="0EA716B5" w14:textId="77777777" w:rsidTr="00257586">
        <w:tc>
          <w:tcPr>
            <w:tcW w:w="4111" w:type="dxa"/>
          </w:tcPr>
          <w:p w14:paraId="32419820" w14:textId="77777777" w:rsidR="00CB6C14" w:rsidRPr="008D18A0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5D526" w14:textId="35166106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87EDE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16072" w14:textId="369501BD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DC06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B9BE5" w14:textId="0D709258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A85D8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A07B8" w14:textId="32AAF5EA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17,124</w:t>
            </w:r>
          </w:p>
        </w:tc>
      </w:tr>
      <w:tr w:rsidR="00CB6C14" w:rsidRPr="008D18A0" w14:paraId="6D4BBFBE" w14:textId="77777777" w:rsidTr="00257586">
        <w:tc>
          <w:tcPr>
            <w:tcW w:w="4111" w:type="dxa"/>
          </w:tcPr>
          <w:p w14:paraId="3B1ED0C8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C56E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DDE7D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4888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6D0A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F6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FE614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A7EB6" w14:textId="156504A6" w:rsidR="00CB6C14" w:rsidRPr="00CB6C14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</w:tr>
      <w:tr w:rsidR="00CB6C14" w:rsidRPr="008D18A0" w14:paraId="131CBAEC" w14:textId="77777777" w:rsidTr="00257586">
        <w:tc>
          <w:tcPr>
            <w:tcW w:w="4111" w:type="dxa"/>
          </w:tcPr>
          <w:p w14:paraId="0E07BBA3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B606F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3759F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83908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4C7A8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05BE6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6626B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84E9D" w14:textId="5F700A8D" w:rsidR="00CB6C14" w:rsidRPr="00656B26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(27,469)</w:t>
            </w:r>
          </w:p>
        </w:tc>
      </w:tr>
      <w:tr w:rsidR="00CB6C14" w:rsidRPr="008D18A0" w14:paraId="03B5C1CD" w14:textId="77777777" w:rsidTr="00257586">
        <w:tc>
          <w:tcPr>
            <w:tcW w:w="4111" w:type="dxa"/>
          </w:tcPr>
          <w:p w14:paraId="503BBA10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5DD8D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54B8E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47297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FDF5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F76C7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08C7A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F4063" w14:textId="6851B08A" w:rsidR="00CB6C14" w:rsidRPr="00656B26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(1,202)</w:t>
            </w:r>
          </w:p>
        </w:tc>
      </w:tr>
      <w:tr w:rsidR="00CB6C14" w:rsidRPr="008D18A0" w14:paraId="6E679308" w14:textId="77777777" w:rsidTr="00257586">
        <w:tc>
          <w:tcPr>
            <w:tcW w:w="4111" w:type="dxa"/>
          </w:tcPr>
          <w:p w14:paraId="6ED892E9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588F2C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D57E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6574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C303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02047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7257D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9FE02A" w14:textId="20EE9EDD" w:rsidR="00CB6C14" w:rsidRPr="00656B26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CB6C14" w:rsidRPr="008D18A0" w14:paraId="1AA34D08" w14:textId="77777777" w:rsidTr="00257586">
        <w:tc>
          <w:tcPr>
            <w:tcW w:w="4111" w:type="dxa"/>
          </w:tcPr>
          <w:p w14:paraId="168089C7" w14:textId="7AF66C69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32521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84EC9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743BD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84D5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2B0EB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DF763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F49E" w14:textId="7D513A01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</w:tr>
      <w:tr w:rsidR="00CB6C14" w:rsidRPr="008D18A0" w14:paraId="0E6B1962" w14:textId="77777777" w:rsidTr="00257586">
        <w:tc>
          <w:tcPr>
            <w:tcW w:w="4111" w:type="dxa"/>
          </w:tcPr>
          <w:p w14:paraId="05CEFAA9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072D5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069DB0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04326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0E35E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3654F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65E86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E0D6" w14:textId="302B41A2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(4,502)</w:t>
            </w:r>
          </w:p>
        </w:tc>
      </w:tr>
      <w:tr w:rsidR="00CB6C14" w:rsidRPr="008D18A0" w14:paraId="30488DE8" w14:textId="77777777" w:rsidTr="00257586">
        <w:trPr>
          <w:trHeight w:hRule="exact" w:val="170"/>
        </w:trPr>
        <w:tc>
          <w:tcPr>
            <w:tcW w:w="4111" w:type="dxa"/>
          </w:tcPr>
          <w:p w14:paraId="3DB97B73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FC1C31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6735A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824D1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53EA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092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89C92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6989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7D98685D" w14:textId="77777777" w:rsidTr="00257586">
        <w:tc>
          <w:tcPr>
            <w:tcW w:w="4111" w:type="dxa"/>
          </w:tcPr>
          <w:p w14:paraId="6A78C7D5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972C5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8BF58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6BDD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DC8B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CA8FDE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FDFAA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5018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B0979A0" w14:textId="77777777" w:rsidTr="00257586">
        <w:trPr>
          <w:trHeight w:val="493"/>
        </w:trPr>
        <w:tc>
          <w:tcPr>
            <w:tcW w:w="4111" w:type="dxa"/>
          </w:tcPr>
          <w:p w14:paraId="5AE8AD32" w14:textId="420C26B2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 w:rsidRPr="00656B2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494948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8D1B22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56C83D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4C7A50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FD4B13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35C83B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F5F57" w14:textId="3E0C7777" w:rsidR="00CB6C14" w:rsidRPr="00CB6C14" w:rsidRDefault="00204DC3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18,625</w:t>
            </w:r>
          </w:p>
        </w:tc>
      </w:tr>
    </w:tbl>
    <w:p w14:paraId="1A5861F5" w14:textId="358C9316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4135FF" w:rsidRPr="008D18A0" w14:paraId="52BFDEA4" w14:textId="77777777" w:rsidTr="00257586">
        <w:tc>
          <w:tcPr>
            <w:tcW w:w="4111" w:type="dxa"/>
          </w:tcPr>
          <w:p w14:paraId="1456DFF6" w14:textId="77777777" w:rsidR="004135FF" w:rsidRPr="008D18A0" w:rsidRDefault="004135FF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3DA8F7F" w14:textId="589C7FE0" w:rsidR="004135FF" w:rsidRPr="00656B26" w:rsidRDefault="00714E7B" w:rsidP="004135FF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B0145" w:rsidRPr="008D18A0" w14:paraId="1A3DD794" w14:textId="77777777" w:rsidTr="00257586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656B26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257586">
        <w:tc>
          <w:tcPr>
            <w:tcW w:w="4111" w:type="dxa"/>
          </w:tcPr>
          <w:p w14:paraId="5184096E" w14:textId="1C5C57B9" w:rsidR="00CB6C14" w:rsidRPr="00CB6C14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04DC3" w:rsidRPr="00656B26">
              <w:rPr>
                <w:rFonts w:ascii="Angsana New" w:hAnsi="Angsana New" w:cs="Angsana New" w:hint="cs"/>
                <w:u w:val="single"/>
                <w:cs/>
              </w:rPr>
              <w:t>สาม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314DF8" w14:textId="77777777"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5764E7" w14:paraId="5462CE23" w14:textId="77777777" w:rsidTr="008F4AC0">
        <w:tc>
          <w:tcPr>
            <w:tcW w:w="4111" w:type="dxa"/>
          </w:tcPr>
          <w:p w14:paraId="4C3D6978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68CB3CD8" w:rsidR="00CB6C14" w:rsidRPr="008D18A0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50,353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4A409F04" w:rsidR="00CB6C14" w:rsidRPr="008D18A0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55DC054E" w:rsidR="00CB6C14" w:rsidRPr="008D18A0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9,74</w:t>
            </w:r>
            <w:r w:rsidR="00A47E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65AE7F2A" w:rsidR="00CB6C14" w:rsidRPr="008D18A0" w:rsidRDefault="008E4099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88,52</w:t>
            </w:r>
            <w:r w:rsidR="00A47EB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B6C14" w:rsidRPr="005764E7" w14:paraId="19E096A3" w14:textId="77777777" w:rsidTr="008F4AC0">
        <w:tc>
          <w:tcPr>
            <w:tcW w:w="4111" w:type="dxa"/>
          </w:tcPr>
          <w:p w14:paraId="6D8AF72B" w14:textId="300AD098" w:rsidR="00CB6C14" w:rsidRPr="005764E7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57EA1551" w:rsidR="00CB6C14" w:rsidRPr="005764E7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2C212715" w:rsidR="00CB6C14" w:rsidRPr="005764E7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4FDD01C8" w:rsidR="00CB6C14" w:rsidRPr="005764E7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7F46A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4821E" w14:textId="71CC706D" w:rsidR="00CB6C14" w:rsidRPr="005764E7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</w:t>
            </w:r>
            <w:r w:rsidR="007F46A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6C14" w:rsidRPr="005764E7" w14:paraId="616AD2AF" w14:textId="77777777" w:rsidTr="008F4AC0">
        <w:tc>
          <w:tcPr>
            <w:tcW w:w="4111" w:type="dxa"/>
          </w:tcPr>
          <w:p w14:paraId="57FFA79B" w14:textId="0BD0A539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A32C8" w14:textId="279F9B7B" w:rsidR="00CB6C14" w:rsidRPr="005764E7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</w:t>
            </w:r>
            <w:r w:rsidR="007F4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6C14" w:rsidRPr="005764E7" w14:paraId="1BE45569" w14:textId="77777777" w:rsidTr="008F4AC0">
        <w:tc>
          <w:tcPr>
            <w:tcW w:w="4111" w:type="dxa"/>
          </w:tcPr>
          <w:p w14:paraId="5A216DF9" w14:textId="03D8C44E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8D51C" w14:textId="2F16AD92" w:rsidR="00CB6C14" w:rsidRPr="00656B26" w:rsidRDefault="007F46A6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(37,213</w:t>
            </w:r>
            <w:r w:rsidR="008E40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5764E7" w14:paraId="6A4DBD62" w14:textId="77777777" w:rsidTr="008F4AC0">
        <w:tc>
          <w:tcPr>
            <w:tcW w:w="4111" w:type="dxa"/>
          </w:tcPr>
          <w:p w14:paraId="21AD6680" w14:textId="5AFBFF9B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6A18FE" w14:textId="5B7CA72B" w:rsidR="00CB6C14" w:rsidRPr="00656B26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</w:tr>
      <w:tr w:rsidR="00CB6C14" w:rsidRPr="005764E7" w14:paraId="019FB4CF" w14:textId="77777777" w:rsidTr="008F4AC0">
        <w:tc>
          <w:tcPr>
            <w:tcW w:w="4111" w:type="dxa"/>
          </w:tcPr>
          <w:p w14:paraId="7F8A4A77" w14:textId="2751151F" w:rsidR="00CB6C14" w:rsidRPr="00656B26" w:rsidRDefault="00B77D0E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25A7DE05" w:rsidR="00CB6C14" w:rsidRPr="005764E7" w:rsidRDefault="007F46A6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CB6C14" w:rsidRPr="005764E7" w14:paraId="79649E30" w14:textId="77777777" w:rsidTr="008F4AC0">
        <w:tc>
          <w:tcPr>
            <w:tcW w:w="4111" w:type="dxa"/>
          </w:tcPr>
          <w:p w14:paraId="66E82D28" w14:textId="05EC6E32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2F6B5DD1" w:rsidR="00CB6C14" w:rsidRPr="005764E7" w:rsidRDefault="007F46A6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(8,855</w:t>
            </w:r>
            <w:r w:rsidR="008E40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666F78" w14:paraId="201E3277" w14:textId="77777777" w:rsidTr="00257586">
        <w:trPr>
          <w:trHeight w:hRule="exact" w:val="170"/>
        </w:trPr>
        <w:tc>
          <w:tcPr>
            <w:tcW w:w="4111" w:type="dxa"/>
          </w:tcPr>
          <w:p w14:paraId="010BBF54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5741F24A" w14:textId="77777777" w:rsidTr="008F4AC0">
        <w:tc>
          <w:tcPr>
            <w:tcW w:w="4111" w:type="dxa"/>
          </w:tcPr>
          <w:p w14:paraId="28342325" w14:textId="46BF78F3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A5092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23EB5CD" w14:textId="77777777" w:rsidTr="008F4AC0">
        <w:tc>
          <w:tcPr>
            <w:tcW w:w="4111" w:type="dxa"/>
          </w:tcPr>
          <w:p w14:paraId="075DF621" w14:textId="34522C85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Pr="00656B2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B7F800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B1F1B1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1D709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355E7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334C64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06917D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3D17231D" w:rsidR="00CB6C14" w:rsidRPr="00666F78" w:rsidRDefault="008E409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</w:t>
            </w:r>
            <w:r w:rsidR="0034315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,891)</w:t>
            </w:r>
          </w:p>
        </w:tc>
      </w:tr>
    </w:tbl>
    <w:p w14:paraId="6A64F770" w14:textId="7940EF20" w:rsidR="005B0145" w:rsidRDefault="005B0145"/>
    <w:p w14:paraId="4B22A0A0" w14:textId="0A78F9AA" w:rsidR="00BA390A" w:rsidRDefault="00BA390A"/>
    <w:p w14:paraId="5E0E9292" w14:textId="7019E47F" w:rsidR="00BA390A" w:rsidRDefault="00BA390A"/>
    <w:p w14:paraId="2C5FC6D6" w14:textId="715BCC64" w:rsidR="00BA390A" w:rsidRDefault="00BA390A"/>
    <w:p w14:paraId="69BD118F" w14:textId="0FE1E18C" w:rsidR="00BA390A" w:rsidRDefault="00BA390A"/>
    <w:p w14:paraId="67966D22" w14:textId="10E590D0" w:rsidR="004B2031" w:rsidRDefault="004B2031"/>
    <w:p w14:paraId="51F13EC6" w14:textId="2F020926" w:rsidR="004B2031" w:rsidRDefault="004B2031"/>
    <w:p w14:paraId="7C25BAC3" w14:textId="77777777" w:rsidR="004B2031" w:rsidRDefault="004B2031"/>
    <w:p w14:paraId="5C527F90" w14:textId="63F4A72E" w:rsidR="00BA390A" w:rsidRDefault="00BA390A"/>
    <w:p w14:paraId="3BBE70D2" w14:textId="13FAEB5A" w:rsidR="00BA390A" w:rsidRDefault="00BA390A"/>
    <w:p w14:paraId="1C23A4FA" w14:textId="77777777" w:rsidR="00BA390A" w:rsidRDefault="00BA390A"/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276"/>
      </w:tblGrid>
      <w:tr w:rsidR="00933A9F" w:rsidRPr="005764E7" w14:paraId="533D8B05" w14:textId="77777777" w:rsidTr="00257586">
        <w:tc>
          <w:tcPr>
            <w:tcW w:w="4111" w:type="dxa"/>
          </w:tcPr>
          <w:p w14:paraId="773B575F" w14:textId="77777777" w:rsidR="00933A9F" w:rsidRPr="005764E7" w:rsidRDefault="00933A9F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A93CD73" w14:textId="57F4CBD4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14533" w:rsidRPr="005764E7" w14:paraId="2F697411" w14:textId="77777777" w:rsidTr="00257586">
        <w:tc>
          <w:tcPr>
            <w:tcW w:w="4111" w:type="dxa"/>
          </w:tcPr>
          <w:p w14:paraId="7B0B1B46" w14:textId="77777777" w:rsidR="00514533" w:rsidRPr="005764E7" w:rsidRDefault="00514533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22522D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3B76B07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1CDED" w14:textId="77777777" w:rsidR="00514533" w:rsidRPr="00656B26" w:rsidRDefault="00514533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0A95C389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E7B085B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40FC5DA1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A0C9C6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5764E7" w14:paraId="788A19BB" w14:textId="77777777" w:rsidTr="00257586">
        <w:tc>
          <w:tcPr>
            <w:tcW w:w="4111" w:type="dxa"/>
          </w:tcPr>
          <w:p w14:paraId="7B96806C" w14:textId="58B42CD6" w:rsidR="00CB6C14" w:rsidRPr="005764E7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04DC3" w:rsidRPr="00656B26">
              <w:rPr>
                <w:rFonts w:ascii="Angsana New" w:hAnsi="Angsana New" w:cs="Angsana New" w:hint="cs"/>
                <w:u w:val="single"/>
                <w:cs/>
              </w:rPr>
              <w:t>สาม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3</w:t>
            </w:r>
          </w:p>
        </w:tc>
        <w:tc>
          <w:tcPr>
            <w:tcW w:w="992" w:type="dxa"/>
          </w:tcPr>
          <w:p w14:paraId="57C99DAD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CB2EC2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1AB378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63BCA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4996D4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2C3162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6F6BDF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5764E7" w14:paraId="572688C1" w14:textId="77777777" w:rsidTr="00257586">
        <w:tc>
          <w:tcPr>
            <w:tcW w:w="4111" w:type="dxa"/>
          </w:tcPr>
          <w:p w14:paraId="650A2553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146CDDF" w14:textId="42C38A41" w:rsidR="004135FF" w:rsidRPr="00204DC3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58,107</w:t>
            </w:r>
          </w:p>
        </w:tc>
        <w:tc>
          <w:tcPr>
            <w:tcW w:w="279" w:type="dxa"/>
            <w:vAlign w:val="bottom"/>
          </w:tcPr>
          <w:p w14:paraId="2454D35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53D20C0" w14:textId="18553B37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17,554</w:t>
            </w:r>
          </w:p>
        </w:tc>
        <w:tc>
          <w:tcPr>
            <w:tcW w:w="284" w:type="dxa"/>
            <w:vAlign w:val="bottom"/>
          </w:tcPr>
          <w:p w14:paraId="751E45A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25632B0E" w14:textId="557457C3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283" w:type="dxa"/>
            <w:vAlign w:val="bottom"/>
          </w:tcPr>
          <w:p w14:paraId="687776A6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A0FB1D8" w14:textId="25CFD645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79,229</w:t>
            </w:r>
          </w:p>
        </w:tc>
      </w:tr>
      <w:tr w:rsidR="004135FF" w:rsidRPr="005764E7" w14:paraId="544CD246" w14:textId="77777777" w:rsidTr="00257586">
        <w:tc>
          <w:tcPr>
            <w:tcW w:w="4111" w:type="dxa"/>
          </w:tcPr>
          <w:p w14:paraId="7C59336B" w14:textId="77777777" w:rsidR="004135FF" w:rsidRPr="005764E7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1691E0" w14:textId="2775FC5D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10,556</w:t>
            </w:r>
          </w:p>
        </w:tc>
        <w:tc>
          <w:tcPr>
            <w:tcW w:w="279" w:type="dxa"/>
            <w:vAlign w:val="bottom"/>
          </w:tcPr>
          <w:p w14:paraId="4DE6F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3800A" w14:textId="04B5899B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2,834</w:t>
            </w:r>
          </w:p>
        </w:tc>
        <w:tc>
          <w:tcPr>
            <w:tcW w:w="284" w:type="dxa"/>
            <w:vAlign w:val="bottom"/>
          </w:tcPr>
          <w:p w14:paraId="7143D2BA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81444" w14:textId="031108E2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</w:t>
            </w:r>
          </w:p>
        </w:tc>
        <w:tc>
          <w:tcPr>
            <w:tcW w:w="283" w:type="dxa"/>
            <w:vAlign w:val="bottom"/>
          </w:tcPr>
          <w:p w14:paraId="352E67B8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04DD0B7" w14:textId="4BA2CFED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17,124</w:t>
            </w:r>
          </w:p>
        </w:tc>
      </w:tr>
      <w:tr w:rsidR="004135FF" w:rsidRPr="005764E7" w14:paraId="2C590EEF" w14:textId="77777777" w:rsidTr="00257586">
        <w:tc>
          <w:tcPr>
            <w:tcW w:w="4111" w:type="dxa"/>
          </w:tcPr>
          <w:p w14:paraId="222BA072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EB7072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E9A904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A9CD7D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E1239B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C3CE1B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AB36B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5DF3A7" w14:textId="4A6B0E44" w:rsidR="004135FF" w:rsidRPr="005764E7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4,432</w:t>
            </w:r>
          </w:p>
        </w:tc>
      </w:tr>
      <w:tr w:rsidR="004135FF" w:rsidRPr="005764E7" w14:paraId="7135674D" w14:textId="77777777" w:rsidTr="00257586">
        <w:tc>
          <w:tcPr>
            <w:tcW w:w="4111" w:type="dxa"/>
          </w:tcPr>
          <w:p w14:paraId="6F9EA251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vAlign w:val="bottom"/>
          </w:tcPr>
          <w:p w14:paraId="33C5DFC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927CEB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31CCA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C85B0E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FE1A17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DFCD1CF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09E225" w14:textId="35A6B8CB" w:rsidR="004135FF" w:rsidRPr="00656B26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4DC3">
              <w:rPr>
                <w:rFonts w:ascii="Angsana New" w:hAnsi="Angsana New"/>
                <w:sz w:val="28"/>
                <w:szCs w:val="28"/>
              </w:rPr>
              <w:t>2</w:t>
            </w:r>
            <w:r w:rsidR="002B74FF">
              <w:rPr>
                <w:rFonts w:ascii="Angsana New" w:hAnsi="Angsana New"/>
                <w:sz w:val="28"/>
                <w:szCs w:val="28"/>
                <w:lang w:val="en-ZW"/>
              </w:rPr>
              <w:t>8,695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5FF" w:rsidRPr="005764E7" w14:paraId="6E303BC5" w14:textId="77777777" w:rsidTr="00257586">
        <w:tc>
          <w:tcPr>
            <w:tcW w:w="4111" w:type="dxa"/>
          </w:tcPr>
          <w:p w14:paraId="28C8E837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vAlign w:val="bottom"/>
          </w:tcPr>
          <w:p w14:paraId="3E814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0A276D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B6CE2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10A902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5307F2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89E0D2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8284E0" w14:textId="656E5AB3" w:rsidR="004135FF" w:rsidRPr="00656B26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4DC3">
              <w:rPr>
                <w:rFonts w:ascii="Angsana New" w:hAnsi="Angsana New"/>
                <w:sz w:val="28"/>
                <w:szCs w:val="28"/>
              </w:rPr>
              <w:t>1,202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5FF" w:rsidRPr="005764E7" w14:paraId="5AD50224" w14:textId="77777777" w:rsidTr="00257586">
        <w:tc>
          <w:tcPr>
            <w:tcW w:w="4111" w:type="dxa"/>
          </w:tcPr>
          <w:p w14:paraId="7D00FF49" w14:textId="62AC0C10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992" w:type="dxa"/>
            <w:vAlign w:val="bottom"/>
          </w:tcPr>
          <w:p w14:paraId="2A4E88C9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1E244D6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7799F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75A528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F1BD41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A34DCE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ECADD0" w14:textId="6660806E" w:rsidR="004135FF" w:rsidRPr="00656B26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</w:tr>
      <w:tr w:rsidR="004135FF" w:rsidRPr="005764E7" w14:paraId="78EAADB3" w14:textId="77777777" w:rsidTr="00257586">
        <w:tc>
          <w:tcPr>
            <w:tcW w:w="4111" w:type="dxa"/>
          </w:tcPr>
          <w:p w14:paraId="38C00967" w14:textId="454F1021" w:rsidR="004135FF" w:rsidRPr="00656B26" w:rsidRDefault="00DF4294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4135FF" w:rsidRPr="00656B26">
              <w:rPr>
                <w:rFonts w:ascii="Angsana New" w:hAnsi="Angsana New" w:cs="Angsana New"/>
                <w:cs/>
              </w:rPr>
              <w:t>สำหรั</w:t>
            </w:r>
            <w:r w:rsidR="004135FF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992" w:type="dxa"/>
            <w:vAlign w:val="bottom"/>
          </w:tcPr>
          <w:p w14:paraId="3A35849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22C7C5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AA9CC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4E28B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47D7A0D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CC0492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2029A" w14:textId="3F9F0DD0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4DC3">
              <w:rPr>
                <w:rFonts w:ascii="Angsana New" w:hAnsi="Angsana New"/>
                <w:sz w:val="28"/>
                <w:szCs w:val="28"/>
              </w:rPr>
              <w:t>5,961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4533" w:rsidRPr="005764E7" w14:paraId="3C36C073" w14:textId="77777777" w:rsidTr="00257586">
        <w:trPr>
          <w:trHeight w:hRule="exact" w:val="170"/>
        </w:trPr>
        <w:tc>
          <w:tcPr>
            <w:tcW w:w="4111" w:type="dxa"/>
          </w:tcPr>
          <w:p w14:paraId="5E16B179" w14:textId="77777777" w:rsidR="00514533" w:rsidRPr="00656B26" w:rsidRDefault="00514533" w:rsidP="000B1F6D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7A35C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1122A6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F208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049DBE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C85DE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B9577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5D5FF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6731139B" w14:textId="77777777" w:rsidTr="00257586">
        <w:tc>
          <w:tcPr>
            <w:tcW w:w="4111" w:type="dxa"/>
          </w:tcPr>
          <w:p w14:paraId="1B81C73C" w14:textId="77777777" w:rsidR="00514533" w:rsidRPr="00656B26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vAlign w:val="bottom"/>
          </w:tcPr>
          <w:p w14:paraId="5CC4F8E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B8D80E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97B0C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C64BFD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020923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972704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C0C4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666F78" w14:paraId="4D14E27F" w14:textId="77777777" w:rsidTr="00257586">
        <w:tc>
          <w:tcPr>
            <w:tcW w:w="4111" w:type="dxa"/>
          </w:tcPr>
          <w:p w14:paraId="60CA179E" w14:textId="444BF108" w:rsidR="004135FF" w:rsidRPr="00666F78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lang w:val="en-ZW"/>
              </w:rPr>
              <w:t>0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656B26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มิถุนายน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2563</w:t>
            </w:r>
          </w:p>
        </w:tc>
        <w:tc>
          <w:tcPr>
            <w:tcW w:w="992" w:type="dxa"/>
            <w:vAlign w:val="bottom"/>
          </w:tcPr>
          <w:p w14:paraId="43F9015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2B4FA29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3EDE06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C652F1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E68AFA2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26A9A7" w14:textId="77777777" w:rsidR="004135FF" w:rsidRPr="00666F78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7304E" w14:textId="6095A5EF" w:rsidR="004135FF" w:rsidRPr="00666F78" w:rsidRDefault="00204DC3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17,07</w:t>
            </w:r>
            <w:r w:rsidR="0025758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436B112" w14:textId="1E7CD706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204DC3" w:rsidRPr="008D18A0" w14:paraId="2FD738EF" w14:textId="77777777" w:rsidTr="00257586">
        <w:tc>
          <w:tcPr>
            <w:tcW w:w="4111" w:type="dxa"/>
          </w:tcPr>
          <w:p w14:paraId="2ACA992E" w14:textId="77777777" w:rsidR="00204DC3" w:rsidRPr="008D18A0" w:rsidRDefault="00204DC3" w:rsidP="0097622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9634191" w14:textId="3C150AFE" w:rsidR="00204DC3" w:rsidRPr="00656B26" w:rsidRDefault="00714E7B" w:rsidP="0097622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204DC3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204DC3" w:rsidRPr="005764E7">
              <w:rPr>
                <w:rFonts w:ascii="Angsana New" w:hAnsi="Angsana New" w:cs="Angsana New"/>
              </w:rPr>
              <w:t xml:space="preserve"> </w:t>
            </w:r>
            <w:r w:rsidR="00204DC3" w:rsidRPr="00B93FB2">
              <w:rPr>
                <w:rFonts w:ascii="Angsana New" w:hAnsi="Angsana New" w:cs="Angsana New"/>
              </w:rPr>
              <w:t>(</w:t>
            </w:r>
            <w:r w:rsidR="00204DC3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204DC3" w:rsidRPr="008D18A0" w14:paraId="1DAA381A" w14:textId="77777777" w:rsidTr="00257586">
        <w:tc>
          <w:tcPr>
            <w:tcW w:w="4111" w:type="dxa"/>
          </w:tcPr>
          <w:p w14:paraId="6EAFF9D2" w14:textId="77777777" w:rsidR="00204DC3" w:rsidRPr="008D18A0" w:rsidRDefault="00204DC3" w:rsidP="0097622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00FD4B0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F5741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6A32112" w14:textId="77777777" w:rsidR="00204DC3" w:rsidRPr="00656B26" w:rsidRDefault="00204DC3" w:rsidP="0097622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5B387BD1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0F2D752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F3B28D4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99FDCB" w14:textId="77777777" w:rsidR="00204DC3" w:rsidRPr="008D18A0" w:rsidRDefault="00204DC3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04DC3" w:rsidRPr="008D18A0" w14:paraId="40AB16D1" w14:textId="77777777" w:rsidTr="00257586">
        <w:tc>
          <w:tcPr>
            <w:tcW w:w="4111" w:type="dxa"/>
          </w:tcPr>
          <w:p w14:paraId="263711BE" w14:textId="17223C43" w:rsidR="00204DC3" w:rsidRPr="00CB6C14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  <w:lang w:val="en-ZW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29B066C3" w14:textId="77777777" w:rsidR="00204DC3" w:rsidRPr="008D18A0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F631E47" w14:textId="77777777" w:rsidR="00204DC3" w:rsidRPr="008D18A0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88D8905" w14:textId="77777777" w:rsidR="00204DC3" w:rsidRPr="008D18A0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E6F23" w14:textId="77777777" w:rsidR="00204DC3" w:rsidRPr="008D18A0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28A8841" w14:textId="77777777" w:rsidR="00204DC3" w:rsidRPr="008D18A0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799E6E0" w14:textId="77777777" w:rsidR="00204DC3" w:rsidRPr="008D18A0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3B013C" w14:textId="77777777" w:rsidR="00204DC3" w:rsidRPr="008D18A0" w:rsidRDefault="00204DC3" w:rsidP="0097622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5764E7" w14:paraId="2C988B14" w14:textId="77777777" w:rsidTr="00CE17DD">
        <w:tc>
          <w:tcPr>
            <w:tcW w:w="4111" w:type="dxa"/>
          </w:tcPr>
          <w:p w14:paraId="7E97165B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419760" w14:textId="3E676133" w:rsidR="00204DC3" w:rsidRPr="008D18A0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113,938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58EA28" w14:textId="77777777" w:rsidR="00204DC3" w:rsidRPr="008D18A0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BE7C9" w14:textId="2C2E60A7" w:rsidR="00204DC3" w:rsidRPr="008D18A0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7C908" w14:textId="77777777" w:rsidR="00204DC3" w:rsidRPr="008D18A0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82EE4" w14:textId="60AC5F59" w:rsidR="00204DC3" w:rsidRPr="008D18A0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</w:t>
            </w:r>
            <w:r w:rsidR="008E7D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BCBC0" w14:textId="77777777" w:rsidR="00204DC3" w:rsidRPr="008D18A0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46661" w14:textId="65B11CCB" w:rsidR="00204DC3" w:rsidRPr="008D18A0" w:rsidRDefault="004850C1" w:rsidP="0097622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193,36</w:t>
            </w:r>
            <w:r w:rsidR="008E7D8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04DC3" w:rsidRPr="005764E7" w14:paraId="5BAB3084" w14:textId="77777777" w:rsidTr="00CE17DD">
        <w:tc>
          <w:tcPr>
            <w:tcW w:w="4111" w:type="dxa"/>
          </w:tcPr>
          <w:p w14:paraId="731C5135" w14:textId="77777777" w:rsidR="00204DC3" w:rsidRPr="005764E7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46161" w14:textId="1F08B5AD" w:rsidR="00204DC3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F89B48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9F936" w14:textId="0A3E9FFE" w:rsidR="00204DC3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A8794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7FEF16" w14:textId="6CD82865" w:rsidR="00204DC3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41349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48765" w14:textId="0196A8B1" w:rsidR="00204DC3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54,267</w:t>
            </w:r>
          </w:p>
        </w:tc>
      </w:tr>
      <w:tr w:rsidR="00204DC3" w:rsidRPr="005764E7" w14:paraId="55B7B8A2" w14:textId="77777777" w:rsidTr="00CE17DD">
        <w:tc>
          <w:tcPr>
            <w:tcW w:w="4111" w:type="dxa"/>
          </w:tcPr>
          <w:p w14:paraId="5171177C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EE096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1AD3F4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1FC0C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6F5258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B6C8B8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3F1104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C7596" w14:textId="0BD237F7" w:rsidR="00204DC3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4,957</w:t>
            </w:r>
          </w:p>
        </w:tc>
      </w:tr>
      <w:tr w:rsidR="00204DC3" w:rsidRPr="005764E7" w14:paraId="03E6A53E" w14:textId="77777777" w:rsidTr="00CE17DD">
        <w:tc>
          <w:tcPr>
            <w:tcW w:w="4111" w:type="dxa"/>
          </w:tcPr>
          <w:p w14:paraId="04330116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BD617D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51D09B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BC75C4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EC787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398964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58AB34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CB69E" w14:textId="1AB9B1E9" w:rsidR="00204DC3" w:rsidRPr="00656B26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(73,300)</w:t>
            </w:r>
          </w:p>
        </w:tc>
      </w:tr>
      <w:tr w:rsidR="00204DC3" w:rsidRPr="005764E7" w14:paraId="24383B77" w14:textId="77777777" w:rsidTr="00CE17DD">
        <w:tc>
          <w:tcPr>
            <w:tcW w:w="4111" w:type="dxa"/>
          </w:tcPr>
          <w:p w14:paraId="425DE6D5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6D52C5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0D1DCB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3CC080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B1BA7B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4BBB33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598E69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B927C9" w14:textId="60EAF8F1" w:rsidR="00204DC3" w:rsidRPr="00656B26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</w:tr>
      <w:tr w:rsidR="004850C1" w:rsidRPr="005764E7" w14:paraId="3E275A41" w14:textId="77777777" w:rsidTr="00CE17DD">
        <w:tc>
          <w:tcPr>
            <w:tcW w:w="4111" w:type="dxa"/>
          </w:tcPr>
          <w:p w14:paraId="2A444016" w14:textId="36DC97CB" w:rsidR="004850C1" w:rsidRPr="00656B26" w:rsidRDefault="004850C1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5B4D1C" w14:textId="77777777" w:rsidR="004850C1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A9D8BB" w14:textId="77777777" w:rsidR="004850C1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EC4232" w14:textId="77777777" w:rsidR="004850C1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B43DD9" w14:textId="77777777" w:rsidR="004850C1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B584D4" w14:textId="77777777" w:rsidR="004850C1" w:rsidRPr="005764E7" w:rsidRDefault="004850C1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56813" w14:textId="77777777" w:rsidR="004850C1" w:rsidRPr="005764E7" w:rsidRDefault="004850C1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65714" w14:textId="2C908D91" w:rsidR="004850C1" w:rsidRDefault="00CE17DD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204DC3" w:rsidRPr="005764E7" w14:paraId="7B005E0D" w14:textId="77777777" w:rsidTr="00CE17DD">
        <w:tc>
          <w:tcPr>
            <w:tcW w:w="4111" w:type="dxa"/>
          </w:tcPr>
          <w:p w14:paraId="1C4DF7DC" w14:textId="5D3405D1" w:rsidR="00204DC3" w:rsidRPr="00656B26" w:rsidRDefault="00B77D0E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62A6C2A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4847EC4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001A9D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09EB13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8C236D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7D940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3F20" w14:textId="4093C918" w:rsidR="00204DC3" w:rsidRPr="005764E7" w:rsidRDefault="00CE17DD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204DC3" w:rsidRPr="005764E7" w14:paraId="026F6112" w14:textId="77777777" w:rsidTr="00CE17DD">
        <w:tc>
          <w:tcPr>
            <w:tcW w:w="4111" w:type="dxa"/>
          </w:tcPr>
          <w:p w14:paraId="58251819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1A6F32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288B28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6F6E01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DBC235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B61451" w14:textId="77777777" w:rsidR="00204DC3" w:rsidRPr="005764E7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362F95" w14:textId="77777777" w:rsidR="00204DC3" w:rsidRPr="005764E7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C3DE5" w14:textId="00967A42" w:rsidR="00204DC3" w:rsidRPr="005764E7" w:rsidRDefault="00CE17DD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(15,201)</w:t>
            </w:r>
          </w:p>
        </w:tc>
      </w:tr>
      <w:tr w:rsidR="00204DC3" w:rsidRPr="00666F78" w14:paraId="6E026964" w14:textId="77777777" w:rsidTr="00257586">
        <w:trPr>
          <w:trHeight w:hRule="exact" w:val="170"/>
        </w:trPr>
        <w:tc>
          <w:tcPr>
            <w:tcW w:w="4111" w:type="dxa"/>
          </w:tcPr>
          <w:p w14:paraId="05EBB214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E1B6822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76BA08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CB9FB8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BB3560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FB946C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79A01D" w14:textId="77777777" w:rsidR="00204DC3" w:rsidRPr="00666F78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0712C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666F78" w14:paraId="587DB9C2" w14:textId="77777777" w:rsidTr="00257586">
        <w:tc>
          <w:tcPr>
            <w:tcW w:w="4111" w:type="dxa"/>
          </w:tcPr>
          <w:p w14:paraId="6D921B4F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192E9AD1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BF5F3CE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597024D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3FFCFE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AD97EE0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4E55914" w14:textId="77777777" w:rsidR="00204DC3" w:rsidRPr="00666F78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9717EC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666F78" w14:paraId="5ACBB6B0" w14:textId="77777777" w:rsidTr="00EC7A0E">
        <w:tc>
          <w:tcPr>
            <w:tcW w:w="4111" w:type="dxa"/>
          </w:tcPr>
          <w:p w14:paraId="6A4C3F96" w14:textId="77777777" w:rsidR="00204DC3" w:rsidRPr="00656B26" w:rsidRDefault="00204DC3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Pr="00656B2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007" w:type="dxa"/>
            <w:vAlign w:val="bottom"/>
          </w:tcPr>
          <w:p w14:paraId="0A303DDB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7C19E4C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9E2BC19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56F9E6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5BDDF32" w14:textId="77777777" w:rsidR="00204DC3" w:rsidRPr="00666F78" w:rsidRDefault="00204DC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0285790" w14:textId="77777777" w:rsidR="00204DC3" w:rsidRPr="00666F78" w:rsidRDefault="00204DC3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B3CCFC" w14:textId="46CB74E1" w:rsidR="00204DC3" w:rsidRPr="00666F78" w:rsidRDefault="00EC7A0E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  <w:r w:rsidR="00C91D1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,084</w:t>
            </w:r>
          </w:p>
        </w:tc>
      </w:tr>
    </w:tbl>
    <w:p w14:paraId="19217043" w14:textId="73B2C6AB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7C7A3F" w14:textId="3E6A7A8F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5EC9838" w14:textId="30984EC6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E12BEC5" w14:textId="102D784A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B6C77DD" w14:textId="4B3F2FFA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22069BA" w14:textId="4084F19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73512B5" w14:textId="5A1B9653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62CF8E" w14:textId="3CC17FE2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653E055" w14:textId="3AD217E9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8EC293A" w14:textId="06F658E9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3BD9705" w14:textId="62729F3F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2541D62" w14:textId="4FF82F36" w:rsidR="001871D8" w:rsidRDefault="00187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F38190F" w14:textId="77777777" w:rsidR="001871D8" w:rsidRDefault="00187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4F244E7" w14:textId="4D4A24A3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06C6F70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933A9F" w:rsidRPr="005764E7" w14:paraId="72A6C71F" w14:textId="77777777" w:rsidTr="00257586">
        <w:tc>
          <w:tcPr>
            <w:tcW w:w="4111" w:type="dxa"/>
          </w:tcPr>
          <w:p w14:paraId="54F3ECA7" w14:textId="77777777" w:rsidR="00933A9F" w:rsidRPr="005764E7" w:rsidRDefault="00933A9F" w:rsidP="0097622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CCA9444" w14:textId="2B3C1A61" w:rsidR="00933A9F" w:rsidRPr="00656B26" w:rsidRDefault="00714E7B" w:rsidP="0097622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933A9F" w:rsidRPr="005764E7">
              <w:rPr>
                <w:rFonts w:ascii="Angsana New" w:hAnsi="Angsana New" w:cs="Angsana New"/>
              </w:rPr>
              <w:t xml:space="preserve"> </w:t>
            </w:r>
            <w:r w:rsidR="00933A9F" w:rsidRPr="00625007">
              <w:rPr>
                <w:rFonts w:ascii="Angsana New" w:hAnsi="Angsana New" w:cs="Angsana New"/>
              </w:rPr>
              <w:t>(</w:t>
            </w:r>
            <w:r w:rsidR="00933A9F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33A9F" w:rsidRPr="005764E7" w14:paraId="2F1E8CAF" w14:textId="77777777" w:rsidTr="00257586">
        <w:tc>
          <w:tcPr>
            <w:tcW w:w="4111" w:type="dxa"/>
          </w:tcPr>
          <w:p w14:paraId="0331E8FA" w14:textId="77777777" w:rsidR="00933A9F" w:rsidRPr="005764E7" w:rsidRDefault="00933A9F" w:rsidP="0097622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CC363E9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5EDCB81D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490128A" w14:textId="77777777" w:rsidR="00933A9F" w:rsidRPr="00656B26" w:rsidRDefault="00933A9F" w:rsidP="0097622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6242874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430A855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9B69593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951A4A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3D719109" w14:textId="77777777" w:rsidTr="00257586">
        <w:tc>
          <w:tcPr>
            <w:tcW w:w="4111" w:type="dxa"/>
          </w:tcPr>
          <w:p w14:paraId="4207DC88" w14:textId="76EF52B5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42A427C5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E968CA8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EC592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E6940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1E895B7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2C462AD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0A4E7C" w14:textId="77777777" w:rsidR="00933A9F" w:rsidRPr="005764E7" w:rsidRDefault="00933A9F" w:rsidP="0097622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0B35D0D0" w14:textId="77777777" w:rsidTr="00257586">
        <w:tc>
          <w:tcPr>
            <w:tcW w:w="4111" w:type="dxa"/>
          </w:tcPr>
          <w:p w14:paraId="48D5E3A2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A94C5" w14:textId="1873ACDE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150,984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7A1804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8321D" w14:textId="17020933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7424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A74D8E" w14:textId="2AA3A65C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57024D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000E6A" w14:textId="2EE1C59E" w:rsidR="00933A9F" w:rsidRPr="008D18A0" w:rsidRDefault="00933A9F" w:rsidP="0097622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207,426</w:t>
            </w:r>
          </w:p>
        </w:tc>
      </w:tr>
      <w:tr w:rsidR="00933A9F" w:rsidRPr="008D18A0" w14:paraId="26F83507" w14:textId="77777777" w:rsidTr="00257586">
        <w:tc>
          <w:tcPr>
            <w:tcW w:w="4111" w:type="dxa"/>
          </w:tcPr>
          <w:p w14:paraId="2A9884B2" w14:textId="77777777" w:rsidR="00933A9F" w:rsidRPr="008D18A0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75EEE" w14:textId="77A6934C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47,376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971A820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4BC164" w14:textId="6FC11BEB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71D8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3A138" w14:textId="147071C3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11,45</w:t>
            </w:r>
            <w:r w:rsidR="002B74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CECDC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79627" w14:textId="1314A053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64,302</w:t>
            </w:r>
          </w:p>
        </w:tc>
      </w:tr>
      <w:tr w:rsidR="00933A9F" w:rsidRPr="008D18A0" w14:paraId="77EB7980" w14:textId="77777777" w:rsidTr="00257586">
        <w:tc>
          <w:tcPr>
            <w:tcW w:w="4111" w:type="dxa"/>
          </w:tcPr>
          <w:p w14:paraId="1B1725BC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0F6F1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26B93A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CAC0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1619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9A2CA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36FD6C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A4CA23" w14:textId="5382181D" w:rsidR="00933A9F" w:rsidRPr="00CB6C14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4,859</w:t>
            </w:r>
          </w:p>
        </w:tc>
      </w:tr>
      <w:tr w:rsidR="00933A9F" w:rsidRPr="008D18A0" w14:paraId="63724D5B" w14:textId="77777777" w:rsidTr="00257586">
        <w:tc>
          <w:tcPr>
            <w:tcW w:w="4111" w:type="dxa"/>
          </w:tcPr>
          <w:p w14:paraId="1FA12D12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54AD1E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2632D8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1D6B77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4909C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08DDF3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379821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D41690" w14:textId="11050E63" w:rsidR="00933A9F" w:rsidRPr="00656B26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(72,279)</w:t>
            </w:r>
          </w:p>
        </w:tc>
      </w:tr>
      <w:tr w:rsidR="00933A9F" w:rsidRPr="008D18A0" w14:paraId="69A41D4D" w14:textId="77777777" w:rsidTr="00257586">
        <w:tc>
          <w:tcPr>
            <w:tcW w:w="4111" w:type="dxa"/>
          </w:tcPr>
          <w:p w14:paraId="330E7AFF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914CE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A3FD93D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7DD02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73D9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F2800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2672E5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1299D3" w14:textId="500BE1D6" w:rsidR="00933A9F" w:rsidRPr="00656B26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</w:tr>
      <w:tr w:rsidR="00933A9F" w:rsidRPr="008D18A0" w14:paraId="7A4F43A8" w14:textId="77777777" w:rsidTr="00257586">
        <w:tc>
          <w:tcPr>
            <w:tcW w:w="4111" w:type="dxa"/>
          </w:tcPr>
          <w:p w14:paraId="5804F128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A471BC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AC09D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602876D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21FE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5F1A2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7AB184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8F802" w14:textId="7CD2B574" w:rsidR="00933A9F" w:rsidRPr="00656B26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(666)</w:t>
            </w:r>
          </w:p>
        </w:tc>
      </w:tr>
      <w:tr w:rsidR="00933A9F" w:rsidRPr="008D18A0" w14:paraId="7672A3A6" w14:textId="77777777" w:rsidTr="00257586">
        <w:tc>
          <w:tcPr>
            <w:tcW w:w="4111" w:type="dxa"/>
          </w:tcPr>
          <w:p w14:paraId="4DE3898E" w14:textId="5C37AC25" w:rsidR="00933A9F" w:rsidRPr="00656B26" w:rsidRDefault="00257586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="00933A9F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20DA70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68C9F6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F18C2F3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FBC349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7FADA5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3582E2" w14:textId="77777777" w:rsidR="00933A9F" w:rsidRPr="008D18A0" w:rsidRDefault="00933A9F" w:rsidP="00933A9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002D" w14:textId="1264961B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2,988</w:t>
            </w:r>
          </w:p>
        </w:tc>
      </w:tr>
      <w:tr w:rsidR="00933A9F" w:rsidRPr="008D18A0" w14:paraId="25EC05C7" w14:textId="77777777" w:rsidTr="00257586">
        <w:tc>
          <w:tcPr>
            <w:tcW w:w="4111" w:type="dxa"/>
          </w:tcPr>
          <w:p w14:paraId="26FD0753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0EC3E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57E836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184FF3B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40665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FA293E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12157C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F11D5" w14:textId="363CB529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(3,125)</w:t>
            </w:r>
          </w:p>
        </w:tc>
      </w:tr>
      <w:tr w:rsidR="00933A9F" w:rsidRPr="008D18A0" w14:paraId="63A4521A" w14:textId="77777777" w:rsidTr="00257586">
        <w:trPr>
          <w:trHeight w:hRule="exact" w:val="170"/>
        </w:trPr>
        <w:tc>
          <w:tcPr>
            <w:tcW w:w="4111" w:type="dxa"/>
          </w:tcPr>
          <w:p w14:paraId="6AA65E42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B7B084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FA7B9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96529B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FE896D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EB180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05A0EE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FBA2E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21A451F3" w14:textId="77777777" w:rsidTr="00257586">
        <w:tc>
          <w:tcPr>
            <w:tcW w:w="4111" w:type="dxa"/>
          </w:tcPr>
          <w:p w14:paraId="31EE8A69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40A54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10708C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BAA51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5B60E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A1752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174C73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CD35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666F78" w14:paraId="72148619" w14:textId="77777777" w:rsidTr="00257586">
        <w:tc>
          <w:tcPr>
            <w:tcW w:w="4111" w:type="dxa"/>
          </w:tcPr>
          <w:p w14:paraId="37E8AA99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 w:rsidRPr="00656B2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E588D2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7BEC6F1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E2DFB1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AC88D5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0A0CD9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9BC6E2" w14:textId="77777777" w:rsidR="00933A9F" w:rsidRPr="00666F78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9B515" w14:textId="79AFC5B7" w:rsidR="00933A9F" w:rsidRPr="00CB6C14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855,205</w:t>
            </w:r>
          </w:p>
        </w:tc>
      </w:tr>
    </w:tbl>
    <w:p w14:paraId="1D9A1F22" w14:textId="3CA93019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276"/>
      </w:tblGrid>
      <w:tr w:rsidR="00933A9F" w:rsidRPr="005764E7" w14:paraId="64F3E466" w14:textId="77777777" w:rsidTr="00257586">
        <w:tc>
          <w:tcPr>
            <w:tcW w:w="4111" w:type="dxa"/>
          </w:tcPr>
          <w:p w14:paraId="28E14B4B" w14:textId="77777777" w:rsidR="00933A9F" w:rsidRPr="005764E7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6123E7B" w14:textId="1BE42935" w:rsidR="00933A9F" w:rsidRPr="00656B26" w:rsidRDefault="00714E7B" w:rsidP="0097622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933A9F" w:rsidRPr="005764E7" w14:paraId="37D5B715" w14:textId="77777777" w:rsidTr="00257586">
        <w:tc>
          <w:tcPr>
            <w:tcW w:w="4111" w:type="dxa"/>
          </w:tcPr>
          <w:p w14:paraId="7B8E1696" w14:textId="77777777" w:rsidR="00933A9F" w:rsidRPr="005764E7" w:rsidRDefault="00933A9F" w:rsidP="00976226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056A29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0BC66F81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B05BB6" w14:textId="77777777" w:rsidR="00933A9F" w:rsidRPr="00656B26" w:rsidRDefault="00933A9F" w:rsidP="0097622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46BB49A1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A0490A3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C2D8D50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931692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31817F6D" w14:textId="77777777" w:rsidTr="00257586">
        <w:tc>
          <w:tcPr>
            <w:tcW w:w="4111" w:type="dxa"/>
          </w:tcPr>
          <w:p w14:paraId="1CDD6484" w14:textId="0666E670" w:rsidR="00933A9F" w:rsidRPr="005764E7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605A86" w:rsidRPr="00656B26">
              <w:rPr>
                <w:rFonts w:ascii="Angsana New" w:hAnsi="Angsana New" w:cs="Angsana New" w:hint="cs"/>
                <w:u w:val="single"/>
                <w:cs/>
              </w:rPr>
              <w:t>หก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992" w:type="dxa"/>
          </w:tcPr>
          <w:p w14:paraId="7465E528" w14:textId="77777777" w:rsidR="00933A9F" w:rsidRPr="005764E7" w:rsidRDefault="00933A9F" w:rsidP="0097622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04151B22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BE9489" w14:textId="77777777" w:rsidR="00933A9F" w:rsidRPr="005764E7" w:rsidRDefault="00933A9F" w:rsidP="0097622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55138E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4DBE284" w14:textId="77777777" w:rsidR="00933A9F" w:rsidRPr="005764E7" w:rsidRDefault="00933A9F" w:rsidP="0097622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8D90B6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F56DC9" w14:textId="77777777" w:rsidR="00933A9F" w:rsidRPr="005764E7" w:rsidRDefault="00933A9F" w:rsidP="00976226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5764E7" w14:paraId="793AB038" w14:textId="77777777" w:rsidTr="00710802">
        <w:tc>
          <w:tcPr>
            <w:tcW w:w="4111" w:type="dxa"/>
          </w:tcPr>
          <w:p w14:paraId="50025668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9BD82" w14:textId="7178C364" w:rsidR="00933A9F" w:rsidRPr="00150208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150208">
              <w:rPr>
                <w:rFonts w:ascii="Angsana New" w:hAnsi="Angsana New"/>
                <w:sz w:val="28"/>
                <w:szCs w:val="28"/>
                <w:lang w:val="en-ZW"/>
              </w:rPr>
              <w:t>113,938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4A7E304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CF289" w14:textId="540F4D1B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B142B1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860BC" w14:textId="2AE7923B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</w:t>
            </w:r>
            <w:r w:rsidR="00E54D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3DD5E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04D84" w14:textId="399BDA7F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193,36</w:t>
            </w:r>
            <w:r w:rsidR="00E54DD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933A9F" w:rsidRPr="005764E7" w14:paraId="3DF86794" w14:textId="77777777" w:rsidTr="00710802">
        <w:tc>
          <w:tcPr>
            <w:tcW w:w="4111" w:type="dxa"/>
          </w:tcPr>
          <w:p w14:paraId="5B874A6E" w14:textId="77777777" w:rsidR="00933A9F" w:rsidRPr="005764E7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F41FD" w14:textId="40ECB602" w:rsidR="00933A9F" w:rsidRPr="00150208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0208">
              <w:rPr>
                <w:rFonts w:ascii="Angsana New" w:hAnsi="Angsana New"/>
                <w:sz w:val="28"/>
                <w:szCs w:val="28"/>
              </w:rPr>
              <w:t>35,186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D3738E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4F71C" w14:textId="6A0DF19A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8D5EC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39607" w14:textId="2F89918D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1F5579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ECF02" w14:textId="0EF0B695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54,267</w:t>
            </w:r>
          </w:p>
        </w:tc>
      </w:tr>
      <w:tr w:rsidR="00933A9F" w:rsidRPr="005764E7" w14:paraId="661C653F" w14:textId="77777777" w:rsidTr="00710802">
        <w:tc>
          <w:tcPr>
            <w:tcW w:w="4111" w:type="dxa"/>
          </w:tcPr>
          <w:p w14:paraId="7DAA6929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914647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941D95A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3C1715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4E3BC0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6F449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E695EB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24CE2" w14:textId="7EE586D4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</w:t>
            </w:r>
            <w:r w:rsidR="00A2116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33A9F" w:rsidRPr="005764E7" w14:paraId="2446C6B7" w14:textId="77777777" w:rsidTr="00710802">
        <w:tc>
          <w:tcPr>
            <w:tcW w:w="4111" w:type="dxa"/>
          </w:tcPr>
          <w:p w14:paraId="6A65187F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69AE95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85B59ED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5C418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90B53E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185F458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D898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1062C" w14:textId="6CBB0EC8" w:rsidR="00933A9F" w:rsidRPr="00656B26" w:rsidRDefault="00A21163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(74,158</w:t>
            </w:r>
            <w:r w:rsidR="007108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5764E7" w14:paraId="3D6C3171" w14:textId="77777777" w:rsidTr="00710802">
        <w:tc>
          <w:tcPr>
            <w:tcW w:w="4111" w:type="dxa"/>
          </w:tcPr>
          <w:p w14:paraId="4A421034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747DCB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70ACBF6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F4F78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D883C9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C44A404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54F9CF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03132" w14:textId="6C469091" w:rsidR="00933A9F" w:rsidRPr="00656B26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</w:tr>
      <w:tr w:rsidR="00933A9F" w:rsidRPr="005764E7" w14:paraId="5335DE88" w14:textId="77777777" w:rsidTr="00710802">
        <w:tc>
          <w:tcPr>
            <w:tcW w:w="4111" w:type="dxa"/>
          </w:tcPr>
          <w:p w14:paraId="7FF0EA35" w14:textId="70BAB169" w:rsidR="00933A9F" w:rsidRPr="00656B26" w:rsidRDefault="00B77D0E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5E512" w14:textId="77777777" w:rsidR="00933A9F" w:rsidRPr="005764E7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241BA14" w14:textId="77777777" w:rsidR="00933A9F" w:rsidRPr="005764E7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C8999" w14:textId="77777777" w:rsidR="00933A9F" w:rsidRPr="005764E7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87A7FE" w14:textId="77777777" w:rsidR="00933A9F" w:rsidRPr="005764E7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F44AD50" w14:textId="77777777" w:rsidR="00933A9F" w:rsidRPr="005764E7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B9C170" w14:textId="77777777" w:rsidR="00933A9F" w:rsidRPr="005764E7" w:rsidRDefault="00933A9F" w:rsidP="00933A9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A467" w14:textId="233818B4" w:rsidR="00933A9F" w:rsidRPr="00656B26" w:rsidRDefault="00A21163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  <w:tr w:rsidR="00933A9F" w:rsidRPr="005764E7" w14:paraId="51B921FC" w14:textId="77777777" w:rsidTr="00710802">
        <w:tc>
          <w:tcPr>
            <w:tcW w:w="4111" w:type="dxa"/>
          </w:tcPr>
          <w:p w14:paraId="54A6DC73" w14:textId="6E030B03" w:rsidR="00933A9F" w:rsidRPr="00656B26" w:rsidRDefault="0004570E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933A9F" w:rsidRPr="00656B26">
              <w:rPr>
                <w:rFonts w:ascii="Angsana New" w:hAnsi="Angsana New" w:cs="Angsana New"/>
                <w:cs/>
              </w:rPr>
              <w:t>สำหรั</w:t>
            </w:r>
            <w:r w:rsidR="00933A9F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407D6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88D7156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1CCDB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5CB483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7860651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AD2D82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7DD7F" w14:textId="26F1B003" w:rsidR="00933A9F" w:rsidRPr="00933A9F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(15,813)</w:t>
            </w:r>
          </w:p>
        </w:tc>
      </w:tr>
      <w:tr w:rsidR="00933A9F" w:rsidRPr="005764E7" w14:paraId="7642E7B2" w14:textId="77777777" w:rsidTr="00710802">
        <w:trPr>
          <w:trHeight w:hRule="exact" w:val="170"/>
        </w:trPr>
        <w:tc>
          <w:tcPr>
            <w:tcW w:w="4111" w:type="dxa"/>
          </w:tcPr>
          <w:p w14:paraId="46599A03" w14:textId="77777777" w:rsidR="00933A9F" w:rsidRPr="00656B26" w:rsidRDefault="00933A9F" w:rsidP="00976226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763A48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0A6CA27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60686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54F9AD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3FB481F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0ACB25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2003E9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5764E7" w14:paraId="29E701B3" w14:textId="77777777" w:rsidTr="00710802">
        <w:tc>
          <w:tcPr>
            <w:tcW w:w="4111" w:type="dxa"/>
          </w:tcPr>
          <w:p w14:paraId="7FBF80A3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6D97C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1C25605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6ACDEB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6A6A84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88521FF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75F785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598E2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666F78" w14:paraId="653C323A" w14:textId="77777777" w:rsidTr="00710802">
        <w:tc>
          <w:tcPr>
            <w:tcW w:w="4111" w:type="dxa"/>
          </w:tcPr>
          <w:p w14:paraId="1E390393" w14:textId="3A34DED5" w:rsidR="00933A9F" w:rsidRPr="00666F78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lang w:val="en-ZW"/>
              </w:rPr>
              <w:t>0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656B26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มิถุนายน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4AE630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06D735D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F8BE7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D703F3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BF2B77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F331D3" w14:textId="77777777" w:rsidR="00933A9F" w:rsidRPr="00666F78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B2AF8" w14:textId="39CACDE3" w:rsidR="00933A9F" w:rsidRPr="00666F78" w:rsidRDefault="00710802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85</w:t>
            </w:r>
            <w:r w:rsidR="00C91D1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,783</w:t>
            </w:r>
          </w:p>
        </w:tc>
      </w:tr>
    </w:tbl>
    <w:p w14:paraId="41A6F344" w14:textId="22B59F85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B576A0" w14:textId="4894B2A3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B96013E" w14:textId="14BA5BD4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729B926" w14:textId="3ED29992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05A543A" w14:textId="145DF4EA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3895F31" w14:textId="7815BEC1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43D7F0" w14:textId="46C00CB2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0B3E1E7" w14:textId="1FEE4192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565209" w14:textId="0C98E30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04A3D9C" w14:textId="77777777" w:rsidR="006F1BFE" w:rsidRDefault="006F1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6EB6610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77C18DD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058"/>
        <w:gridCol w:w="249"/>
        <w:gridCol w:w="1168"/>
      </w:tblGrid>
      <w:tr w:rsidR="00933A9F" w:rsidRPr="005764E7" w14:paraId="6B1AAABF" w14:textId="77777777" w:rsidTr="001871D8">
        <w:tc>
          <w:tcPr>
            <w:tcW w:w="4111" w:type="dxa"/>
          </w:tcPr>
          <w:p w14:paraId="10EEC118" w14:textId="77777777" w:rsidR="00933A9F" w:rsidRPr="005764E7" w:rsidRDefault="00933A9F" w:rsidP="00933A9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32726F0A" w14:textId="5E0A5CC7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933A9F" w:rsidRPr="005764E7" w14:paraId="12E471E7" w14:textId="77777777" w:rsidTr="001871D8">
        <w:tc>
          <w:tcPr>
            <w:tcW w:w="4111" w:type="dxa"/>
          </w:tcPr>
          <w:p w14:paraId="7915529A" w14:textId="77777777" w:rsidR="00933A9F" w:rsidRPr="005764E7" w:rsidRDefault="00933A9F" w:rsidP="0097622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20EC978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4C53CD3F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5F5BCC2" w14:textId="77777777" w:rsidR="00933A9F" w:rsidRPr="00656B26" w:rsidRDefault="00933A9F" w:rsidP="0097622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F573444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F7D1415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0C783B61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8AB23B" w14:textId="77777777" w:rsidR="00933A9F" w:rsidRPr="005764E7" w:rsidRDefault="00933A9F" w:rsidP="0097622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673C41F7" w14:textId="77777777" w:rsidTr="001871D8">
        <w:tc>
          <w:tcPr>
            <w:tcW w:w="4111" w:type="dxa"/>
          </w:tcPr>
          <w:p w14:paraId="60F2771E" w14:textId="16058D0A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50D0AFAF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0F0BB17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465E7C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3A213" w14:textId="77777777" w:rsidR="00933A9F" w:rsidRPr="005764E7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C8D8360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F5D6DD" w14:textId="77777777" w:rsidR="00933A9F" w:rsidRPr="005764E7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1409FB9" w14:textId="77777777" w:rsidR="00933A9F" w:rsidRPr="005764E7" w:rsidRDefault="00933A9F" w:rsidP="0097622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355BD304" w14:textId="77777777" w:rsidTr="001871D8">
        <w:tc>
          <w:tcPr>
            <w:tcW w:w="4111" w:type="dxa"/>
          </w:tcPr>
          <w:p w14:paraId="0DBB7EB2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F81D9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150,984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94537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3EB9B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2632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4060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07E913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855007" w14:textId="77777777" w:rsidR="00933A9F" w:rsidRPr="008D18A0" w:rsidRDefault="00933A9F" w:rsidP="0097622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207,426</w:t>
            </w:r>
          </w:p>
        </w:tc>
      </w:tr>
      <w:tr w:rsidR="00933A9F" w:rsidRPr="008D18A0" w14:paraId="6AC4D222" w14:textId="77777777" w:rsidTr="001871D8">
        <w:tc>
          <w:tcPr>
            <w:tcW w:w="4111" w:type="dxa"/>
          </w:tcPr>
          <w:p w14:paraId="1EBB1C51" w14:textId="77777777" w:rsidR="00933A9F" w:rsidRPr="008D18A0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A1D6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47,376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87BBC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CCC8B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FA9E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56EEA" w14:textId="6B2933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11,45</w:t>
            </w:r>
            <w:r w:rsidR="002B74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9CCDBE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8DB77C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64,302</w:t>
            </w:r>
          </w:p>
        </w:tc>
      </w:tr>
      <w:tr w:rsidR="00933A9F" w:rsidRPr="008D18A0" w14:paraId="2107CABD" w14:textId="77777777" w:rsidTr="001871D8">
        <w:tc>
          <w:tcPr>
            <w:tcW w:w="4111" w:type="dxa"/>
          </w:tcPr>
          <w:p w14:paraId="1BBE4423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8A7D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5BB4A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2D4FF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0A70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435D2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2C18C50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30966E" w14:textId="046E0369" w:rsidR="00933A9F" w:rsidRPr="00CB6C14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</w:tr>
      <w:tr w:rsidR="00933A9F" w:rsidRPr="008D18A0" w14:paraId="45BF9725" w14:textId="77777777" w:rsidTr="001871D8">
        <w:tc>
          <w:tcPr>
            <w:tcW w:w="4111" w:type="dxa"/>
          </w:tcPr>
          <w:p w14:paraId="42F977CC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759D5B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229A80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88E16D0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DFC35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9916482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9C98E64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6870E3" w14:textId="2769D4C1" w:rsidR="00933A9F" w:rsidRPr="00656B26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2B74FF">
              <w:rPr>
                <w:rFonts w:ascii="Angsana New" w:hAnsi="Angsana New"/>
                <w:sz w:val="28"/>
                <w:szCs w:val="28"/>
              </w:rPr>
              <w:t>3,507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8D18A0" w14:paraId="39C4B91A" w14:textId="77777777" w:rsidTr="001871D8">
        <w:tc>
          <w:tcPr>
            <w:tcW w:w="4111" w:type="dxa"/>
          </w:tcPr>
          <w:p w14:paraId="621648BF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F1AD3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18EEB0D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DC23EB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AD22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3DE016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CAA0BB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18516B4" w14:textId="77777777" w:rsidR="00933A9F" w:rsidRPr="00656B26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</w:tr>
      <w:tr w:rsidR="00933A9F" w:rsidRPr="008D18A0" w14:paraId="2A2E6821" w14:textId="77777777" w:rsidTr="001871D8">
        <w:tc>
          <w:tcPr>
            <w:tcW w:w="4111" w:type="dxa"/>
          </w:tcPr>
          <w:p w14:paraId="38DB257E" w14:textId="6BA95033" w:rsidR="00933A9F" w:rsidRPr="00656B26" w:rsidRDefault="00257586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="00933A9F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A3A27F7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41C1CBA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586D7EC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16561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0F1BD00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4EC5A26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6A01" w14:textId="43389316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3,204</w:t>
            </w:r>
          </w:p>
        </w:tc>
      </w:tr>
      <w:tr w:rsidR="00933A9F" w:rsidRPr="008D18A0" w14:paraId="7894D29F" w14:textId="77777777" w:rsidTr="001871D8">
        <w:tc>
          <w:tcPr>
            <w:tcW w:w="4111" w:type="dxa"/>
          </w:tcPr>
          <w:p w14:paraId="515D8391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8D39C1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ED600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8AC2BF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5DBBB4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F6C992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9FD66F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257C" w14:textId="3A1E6312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(3,027)</w:t>
            </w:r>
          </w:p>
        </w:tc>
      </w:tr>
      <w:tr w:rsidR="00933A9F" w:rsidRPr="008D18A0" w14:paraId="5488E954" w14:textId="77777777" w:rsidTr="001871D8">
        <w:trPr>
          <w:trHeight w:hRule="exact" w:val="170"/>
        </w:trPr>
        <w:tc>
          <w:tcPr>
            <w:tcW w:w="4111" w:type="dxa"/>
          </w:tcPr>
          <w:p w14:paraId="00611008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6B0B68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4575F04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6E4FBF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3E31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F4BBC74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897279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97EF9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3885F9DF" w14:textId="77777777" w:rsidTr="001871D8">
        <w:tc>
          <w:tcPr>
            <w:tcW w:w="4111" w:type="dxa"/>
          </w:tcPr>
          <w:p w14:paraId="236C1150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3E0DCB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4802A3A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3E0D36E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BED12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162714D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A185CC" w14:textId="77777777" w:rsidR="00933A9F" w:rsidRPr="008D18A0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6A008" w14:textId="77777777" w:rsidR="00933A9F" w:rsidRPr="008D18A0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666F78" w14:paraId="58AD3F22" w14:textId="77777777" w:rsidTr="001871D8">
        <w:tc>
          <w:tcPr>
            <w:tcW w:w="4111" w:type="dxa"/>
          </w:tcPr>
          <w:p w14:paraId="06CFA4E0" w14:textId="77777777" w:rsidR="00933A9F" w:rsidRPr="00656B26" w:rsidRDefault="00933A9F" w:rsidP="00976226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 w:rsidRPr="00656B2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6F4D614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9C599A7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A47416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06305C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9EE06" w14:textId="77777777" w:rsidR="00933A9F" w:rsidRPr="00666F78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4AD2349" w14:textId="77777777" w:rsidR="00933A9F" w:rsidRPr="00666F78" w:rsidRDefault="00933A9F" w:rsidP="0097622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F8FD2" w14:textId="19C46300" w:rsidR="00933A9F" w:rsidRPr="00CB6C14" w:rsidRDefault="00933A9F" w:rsidP="0097622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871,471</w:t>
            </w:r>
          </w:p>
        </w:tc>
      </w:tr>
    </w:tbl>
    <w:p w14:paraId="7A730D1A" w14:textId="77777777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24E0A06" w14:textId="18CF3B07" w:rsidR="005610B6" w:rsidRPr="005764E7" w:rsidRDefault="005D563D" w:rsidP="004B2031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ยอดขายให้ลูกค้ารายใหญ่ในระหว่างงวดสามเดือนสิ้นสุดวันที่ </w:t>
      </w:r>
      <w:r>
        <w:rPr>
          <w:rFonts w:ascii="Angsana New" w:hAnsi="Angsana New"/>
          <w:sz w:val="28"/>
          <w:szCs w:val="28"/>
        </w:rPr>
        <w:t xml:space="preserve">30 </w:t>
      </w:r>
      <w:r w:rsidRPr="00656B2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ZW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954C2A">
        <w:rPr>
          <w:rFonts w:ascii="Angsana New" w:hAnsi="Angsana New"/>
          <w:sz w:val="28"/>
          <w:szCs w:val="28"/>
        </w:rPr>
        <w:t>23.29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19.73</w:t>
      </w:r>
      <w:r w:rsidRPr="00656B26">
        <w:rPr>
          <w:rFonts w:ascii="Angsana New" w:hAnsi="Angsana New" w:hint="cs"/>
          <w:sz w:val="28"/>
          <w:szCs w:val="28"/>
          <w:cs/>
        </w:rPr>
        <w:t xml:space="preserve"> ล้านบาท ตามลำดับ ยอดขายให้ลูกค้ารายใหญ่ในระหว่างงวดหกเดือนสิ้นสุดวันที่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 w:rsidRPr="00656B2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2563</w:t>
      </w:r>
      <w:r w:rsidRPr="00656B26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954C2A">
        <w:rPr>
          <w:rFonts w:ascii="Angsana New" w:hAnsi="Angsana New"/>
          <w:sz w:val="28"/>
          <w:szCs w:val="28"/>
        </w:rPr>
        <w:t>47.87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E7F4B">
        <w:rPr>
          <w:rFonts w:ascii="Angsana New" w:hAnsi="Angsana New"/>
          <w:sz w:val="28"/>
          <w:szCs w:val="28"/>
        </w:rPr>
        <w:t>44.79</w:t>
      </w:r>
      <w:r w:rsidRPr="00656B26">
        <w:rPr>
          <w:rFonts w:ascii="Angsana New" w:hAnsi="Angsana New" w:hint="cs"/>
          <w:sz w:val="28"/>
          <w:szCs w:val="28"/>
          <w:cs/>
        </w:rPr>
        <w:t xml:space="preserve"> ล้านบาท ตามลำดับ  </w:t>
      </w:r>
    </w:p>
    <w:p w14:paraId="65CDA50B" w14:textId="6DCF25DE" w:rsidR="00933A9F" w:rsidRPr="005764E7" w:rsidRDefault="00DF4294" w:rsidP="00D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</w:t>
      </w:r>
      <w:r w:rsidR="00A664AF">
        <w:rPr>
          <w:rFonts w:ascii="Angsana New" w:hAnsi="Angsana New"/>
          <w:sz w:val="28"/>
          <w:szCs w:val="28"/>
        </w:rPr>
        <w:t xml:space="preserve">  </w:t>
      </w:r>
      <w:r w:rsidR="00B6235B" w:rsidRPr="0062500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625007">
        <w:rPr>
          <w:rFonts w:ascii="Angsana New" w:hAnsi="Angsana New" w:hint="cs"/>
          <w:sz w:val="28"/>
          <w:szCs w:val="28"/>
          <w:cs/>
        </w:rPr>
        <w:t>งวด</w:t>
      </w:r>
      <w:r w:rsidR="004B2031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847AB">
        <w:rPr>
          <w:rFonts w:ascii="Angsana New" w:hAnsi="Angsana New" w:hint="cs"/>
          <w:sz w:val="28"/>
          <w:szCs w:val="28"/>
          <w:cs/>
        </w:rPr>
        <w:t>หก</w:t>
      </w:r>
      <w:r w:rsidR="00356EDF" w:rsidRPr="00625007">
        <w:rPr>
          <w:rFonts w:ascii="Angsana New" w:hAnsi="Angsana New" w:hint="cs"/>
          <w:sz w:val="28"/>
          <w:szCs w:val="28"/>
          <w:cs/>
        </w:rPr>
        <w:t>เดือน</w:t>
      </w:r>
      <w:r w:rsidR="000679E6" w:rsidRPr="00625007">
        <w:rPr>
          <w:rFonts w:ascii="Angsana New" w:hAnsi="Angsana New" w:hint="cs"/>
          <w:sz w:val="28"/>
          <w:szCs w:val="28"/>
          <w:cs/>
        </w:rPr>
        <w:t>สิ้น</w:t>
      </w:r>
      <w:r w:rsidR="00B6235B" w:rsidRPr="00625007">
        <w:rPr>
          <w:rFonts w:ascii="Angsana New" w:hAnsi="Angsana New"/>
          <w:sz w:val="28"/>
          <w:szCs w:val="28"/>
          <w:cs/>
        </w:rPr>
        <w:t>สุดวันที่</w:t>
      </w:r>
      <w:r w:rsidR="00B6235B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07338D" w:rsidRPr="00656B26">
        <w:rPr>
          <w:rFonts w:ascii="Angsana New" w:hAnsi="Angsana New"/>
          <w:sz w:val="28"/>
          <w:szCs w:val="28"/>
          <w:cs/>
        </w:rPr>
        <w:t xml:space="preserve"> </w:t>
      </w:r>
      <w:r w:rsidR="00356EDF" w:rsidRPr="00656B26">
        <w:rPr>
          <w:rFonts w:ascii="Angsana New" w:hAnsi="Angsana New" w:hint="cs"/>
          <w:sz w:val="28"/>
          <w:szCs w:val="28"/>
          <w:cs/>
        </w:rPr>
        <w:t>ม</w:t>
      </w:r>
      <w:r w:rsidR="001847AB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5B388A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2564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656B26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2563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4"/>
        <w:gridCol w:w="1275"/>
        <w:gridCol w:w="284"/>
        <w:gridCol w:w="1276"/>
      </w:tblGrid>
      <w:tr w:rsidR="00AB38D2" w:rsidRPr="005764E7" w14:paraId="5D1DD375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515AC" w14:textId="08AA61B3" w:rsidR="00A90287" w:rsidRPr="00EC5FC2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14DD0BE8" w14:textId="2C2E7FA3" w:rsidR="00AB38D2" w:rsidRPr="00656B26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2F7B00" w:rsidRPr="005764E7" w14:paraId="6BF70A59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6F0D" w14:textId="77777777" w:rsidR="002F7B00" w:rsidRPr="005764E7" w:rsidRDefault="002F7B00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C1637" w14:textId="77777777" w:rsidR="002F7B00" w:rsidRPr="00625007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5FB78" w14:textId="11D3687C" w:rsidR="002F7B00" w:rsidRPr="00625007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90C3B" w14:textId="21844EED" w:rsidR="002F7B00" w:rsidRPr="00656B26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9F0682" w:rsidRPr="005764E7" w14:paraId="4C977E08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F6501" w14:textId="61139816" w:rsidR="009F0682" w:rsidRPr="009F0682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29D6D" w14:textId="77777777" w:rsidR="009F0682" w:rsidRPr="00656B26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5D69F" w14:textId="51F1AE78" w:rsidR="009F0682" w:rsidRPr="00656B26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F0682" w:rsidRPr="005764E7" w14:paraId="23E1020C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3A91" w14:textId="0E9B822A" w:rsidR="009F0682" w:rsidRPr="00AB38D2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EC16E" w14:textId="6136E94E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35DB6" w14:textId="1CC65D9D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18D1CF" w14:textId="151E8A7B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35A8F056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4BDC9092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0682" w:rsidRPr="005764E7" w14:paraId="709598C0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168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AF97" w14:textId="06BBCC62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FB3F1" w14:textId="4E508F5D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709200" w14:textId="5F2F8575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BA32A" w14:textId="2F1EECD6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1EB5A" w14:textId="2C35BF60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ADA" w14:textId="77777777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3142" w14:textId="77777777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CEA" w:rsidRPr="005764E7" w14:paraId="7906B8A9" w14:textId="77777777" w:rsidTr="00805D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6CD86" w14:textId="4F8AE866" w:rsidR="00125CEA" w:rsidRPr="005764E7" w:rsidRDefault="00805DAC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5015B" w14:textId="70B11452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1587" w14:textId="099DF60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A794" w14:textId="0D74F8D6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191,434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928" w14:textId="77777777" w:rsidR="00125CEA" w:rsidRPr="005764E7" w:rsidRDefault="00125CEA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EF0D" w14:textId="3B2DC8D4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204,711</w:t>
            </w:r>
          </w:p>
        </w:tc>
      </w:tr>
      <w:tr w:rsidR="00125CEA" w:rsidRPr="005764E7" w14:paraId="0AA94B42" w14:textId="77777777" w:rsidTr="00805D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84B1E" w14:textId="1F027144" w:rsidR="00125CEA" w:rsidRPr="005764E7" w:rsidRDefault="00805DAC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7C812" w14:textId="189EF62E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0713" w14:textId="5141AF1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9B662" w14:textId="5B7ADF8A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AD35" w14:textId="77777777" w:rsidR="00125CEA" w:rsidRPr="005764E7" w:rsidRDefault="00125CEA" w:rsidP="009F068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C1C3" w14:textId="4EA4ED0E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125CEA" w:rsidRPr="005764E7" w14:paraId="2AE5E608" w14:textId="77777777" w:rsidTr="00805D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07B8DD" w14:textId="3BBFF9DF" w:rsidR="00125CEA" w:rsidRPr="005764E7" w:rsidRDefault="00805DAC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0D14" w14:textId="7B869B7B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4950" w14:textId="3B045090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AB818" w14:textId="59F340E4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EB8A21" w14:textId="13DE9B02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E82" w14:textId="77777777" w:rsidR="00125CEA" w:rsidRPr="005764E7" w:rsidRDefault="00125CEA" w:rsidP="009F068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525C0" w14:textId="1DE00BC3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207,426</w:t>
            </w:r>
          </w:p>
        </w:tc>
      </w:tr>
    </w:tbl>
    <w:p w14:paraId="55CBF59B" w14:textId="77777777" w:rsidR="00BA390A" w:rsidRPr="00445E83" w:rsidRDefault="00BA390A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13AE12C" w14:textId="56596780" w:rsidR="00BA390A" w:rsidRPr="00656B26" w:rsidRDefault="00BA390A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</w:rPr>
      </w:pPr>
    </w:p>
    <w:p w14:paraId="3EE47B5B" w14:textId="5E5D3470" w:rsidR="004B2031" w:rsidRDefault="004B2031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8B1997C" w14:textId="77777777" w:rsidR="004B2031" w:rsidRPr="00BA390A" w:rsidRDefault="004B2031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1D42EC1" w14:textId="1ADD21DD" w:rsidR="00B061BA" w:rsidRPr="00BA390A" w:rsidRDefault="00B061BA" w:rsidP="00BA39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14:paraId="4DB438AB" w14:textId="7CE0D7DD" w:rsidR="00457413" w:rsidRPr="000B1F6D" w:rsidRDefault="00457413" w:rsidP="00D02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/>
        <w:ind w:left="851" w:hanging="401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14104A7B" w14:textId="77777777" w:rsidR="0009145E" w:rsidRPr="00DC568E" w:rsidRDefault="0009145E" w:rsidP="00D0258C">
      <w:pPr>
        <w:pStyle w:val="ListParagraph"/>
        <w:tabs>
          <w:tab w:val="clear" w:pos="680"/>
          <w:tab w:val="left" w:pos="851"/>
        </w:tabs>
        <w:spacing w:before="120"/>
        <w:ind w:left="851" w:hanging="401"/>
        <w:jc w:val="thaiDistribute"/>
        <w:rPr>
          <w:rFonts w:ascii="Angsana New" w:hAnsi="Angsana New"/>
          <w:sz w:val="28"/>
          <w:szCs w:val="28"/>
          <w:u w:val="single"/>
        </w:rPr>
      </w:pPr>
      <w:r w:rsidRPr="00656B26">
        <w:rPr>
          <w:rFonts w:ascii="Angsana New" w:hAnsi="Angsana New"/>
          <w:sz w:val="28"/>
          <w:szCs w:val="28"/>
          <w:u w:val="single"/>
          <w:cs/>
        </w:rPr>
        <w:t>มูลค่าตามบัญชีและมูลค่ายุติธรรม</w:t>
      </w:r>
    </w:p>
    <w:p w14:paraId="5005FEB0" w14:textId="77777777" w:rsidR="0009145E" w:rsidRPr="00B3691D" w:rsidRDefault="0009145E" w:rsidP="00D0258C">
      <w:pPr>
        <w:tabs>
          <w:tab w:val="clear" w:pos="680"/>
          <w:tab w:val="left" w:pos="851"/>
        </w:tabs>
        <w:spacing w:before="120" w:after="120" w:line="260" w:lineRule="atLeast"/>
        <w:ind w:left="993" w:right="49" w:hanging="54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656B26">
        <w:rPr>
          <w:rFonts w:ascii="Angsana New" w:hAnsi="Angsana New" w:hint="cs"/>
          <w:sz w:val="28"/>
          <w:szCs w:val="28"/>
          <w:cs/>
        </w:rPr>
        <w:t>ใกล้เคียงกับมูลค่าตามบัญชี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</w:p>
    <w:p w14:paraId="11089403" w14:textId="4DB28335" w:rsidR="0009145E" w:rsidRPr="00656B26" w:rsidRDefault="0009145E" w:rsidP="00D0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72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ก)</w:t>
      </w:r>
      <w:r w:rsidRPr="00656B26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656B26">
        <w:rPr>
          <w:rFonts w:ascii="Angsana New" w:hAnsi="Angsana New" w:hint="cs"/>
          <w:sz w:val="28"/>
          <w:szCs w:val="28"/>
          <w:cs/>
        </w:rPr>
        <w:t>ทางการเงิน</w:t>
      </w:r>
      <w:r w:rsidRPr="00656B26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656B26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013E34">
        <w:rPr>
          <w:rFonts w:ascii="Angsana New" w:hAnsi="Angsana New"/>
          <w:sz w:val="28"/>
          <w:szCs w:val="28"/>
        </w:rPr>
        <w:t xml:space="preserve"> </w:t>
      </w:r>
      <w:r w:rsidR="00013E34" w:rsidRPr="00656B26">
        <w:rPr>
          <w:rFonts w:ascii="Angsana New" w:hAnsi="Angsana New" w:hint="cs"/>
          <w:sz w:val="28"/>
          <w:szCs w:val="28"/>
          <w:cs/>
        </w:rPr>
        <w:t>เงินเบิกเกินบัญชี</w:t>
      </w:r>
      <w:r w:rsidR="00D2232A" w:rsidRPr="00656B26">
        <w:rPr>
          <w:rFonts w:ascii="Angsana New" w:hAnsi="Angsana New" w:hint="cs"/>
          <w:sz w:val="28"/>
          <w:szCs w:val="28"/>
          <w:cs/>
        </w:rPr>
        <w:t>และเงินกู้ยืมระยะสั้น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 </w:t>
      </w:r>
      <w:r w:rsidRPr="00656B26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656B26">
        <w:rPr>
          <w:rFonts w:ascii="Angsana New" w:hAnsi="Angsana New" w:hint="cs"/>
          <w:sz w:val="28"/>
          <w:szCs w:val="28"/>
          <w:cs/>
        </w:rPr>
        <w:t>การเงิน</w:t>
      </w:r>
    </w:p>
    <w:p w14:paraId="1122E40D" w14:textId="29DE1D36" w:rsidR="0009145E" w:rsidRPr="00B3691D" w:rsidRDefault="0009145E" w:rsidP="00D0258C">
      <w:pPr>
        <w:spacing w:before="120" w:after="120" w:line="260" w:lineRule="atLeast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ข)</w:t>
      </w:r>
      <w:r w:rsidRPr="00656B26">
        <w:rPr>
          <w:rFonts w:ascii="Angsana New" w:hAnsi="Angsana New"/>
          <w:sz w:val="28"/>
          <w:szCs w:val="28"/>
          <w:cs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656B26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96A0160" w14:textId="2F29F382" w:rsidR="00292149" w:rsidRPr="00BA390A" w:rsidRDefault="0009145E" w:rsidP="00D02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7A00DF" w:rsidRPr="00656B26">
        <w:rPr>
          <w:rFonts w:ascii="Angsana New" w:hAnsi="Angsana New" w:hint="cs"/>
          <w:sz w:val="28"/>
          <w:szCs w:val="28"/>
          <w:cs/>
        </w:rPr>
        <w:t xml:space="preserve"> ยกเว้นสินทรัพย์ทางการเงินต่อไปนี้</w:t>
      </w:r>
      <w:r w:rsidR="00B94003">
        <w:rPr>
          <w:rFonts w:ascii="Angsana New" w:hAnsi="Angsana New"/>
          <w:sz w:val="28"/>
          <w:szCs w:val="28"/>
        </w:rPr>
        <w:t xml:space="preserve"> </w:t>
      </w:r>
    </w:p>
    <w:p w14:paraId="1CC24A7F" w14:textId="1DBA0574" w:rsidR="00292149" w:rsidRDefault="00B94003" w:rsidP="00C44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47AB" w:rsidRPr="00292149">
        <w:rPr>
          <w:rFonts w:ascii="Angsana New" w:hAnsi="Angsana New"/>
          <w:sz w:val="28"/>
          <w:szCs w:val="28"/>
        </w:rPr>
        <w:t>3</w:t>
      </w:r>
      <w:r w:rsidR="001847AB" w:rsidRPr="00CD46DE">
        <w:rPr>
          <w:rFonts w:ascii="Angsana New" w:hAnsi="Angsana New"/>
          <w:sz w:val="28"/>
          <w:szCs w:val="28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292149">
        <w:rPr>
          <w:rFonts w:ascii="Angsana New" w:hAnsi="Angsana New"/>
          <w:sz w:val="28"/>
          <w:szCs w:val="28"/>
        </w:rPr>
        <w:t xml:space="preserve"> </w:t>
      </w:r>
      <w:r w:rsidR="00984E57" w:rsidRPr="00292149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84E57" w:rsidRPr="00292149">
        <w:rPr>
          <w:rFonts w:ascii="Angsana New" w:hAnsi="Angsana New"/>
          <w:sz w:val="28"/>
          <w:szCs w:val="28"/>
        </w:rPr>
        <w:t>31</w:t>
      </w:r>
      <w:r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84E57" w:rsidRPr="00292149">
        <w:rPr>
          <w:rFonts w:ascii="Angsana New" w:hAnsi="Angsana New"/>
          <w:sz w:val="28"/>
          <w:szCs w:val="28"/>
        </w:rPr>
        <w:t>2563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 w:rsidR="00261EF2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มูลค่า</w:t>
      </w:r>
    </w:p>
    <w:p w14:paraId="261A8D86" w14:textId="3C7CD9F4" w:rsidR="004135FF" w:rsidRPr="00292149" w:rsidRDefault="00292149" w:rsidP="00CD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</w:t>
      </w:r>
      <w:r w:rsidR="00B94003" w:rsidRPr="00656B26">
        <w:rPr>
          <w:rFonts w:ascii="Angsana New" w:hAnsi="Angsana New"/>
          <w:sz w:val="28"/>
          <w:szCs w:val="28"/>
          <w:cs/>
        </w:rPr>
        <w:t>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B94003" w14:paraId="3ACDB9F6" w14:textId="77777777" w:rsidTr="00BE2335">
        <w:trPr>
          <w:trHeight w:hRule="exact" w:val="432"/>
        </w:trPr>
        <w:tc>
          <w:tcPr>
            <w:tcW w:w="2585" w:type="dxa"/>
          </w:tcPr>
          <w:p w14:paraId="7E6665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bottom w:val="single" w:sz="4" w:space="0" w:color="auto"/>
            </w:tcBorders>
            <w:vAlign w:val="bottom"/>
          </w:tcPr>
          <w:p w14:paraId="393ED713" w14:textId="77777777" w:rsidR="00013E34" w:rsidRPr="00656B26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B94003" w14:paraId="59D5FAC8" w14:textId="77777777" w:rsidTr="00BE2335">
        <w:trPr>
          <w:trHeight w:hRule="exact" w:val="432"/>
        </w:trPr>
        <w:tc>
          <w:tcPr>
            <w:tcW w:w="2585" w:type="dxa"/>
          </w:tcPr>
          <w:p w14:paraId="0163E5D7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07529EA" w14:textId="04CC2C27" w:rsidR="00013E34" w:rsidRPr="00B94003" w:rsidRDefault="00714E7B" w:rsidP="00146A4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="00146A4A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3E34" w:rsidRPr="00B94003" w14:paraId="55C20A30" w14:textId="77777777" w:rsidTr="00BE2335">
        <w:trPr>
          <w:trHeight w:hRule="exact" w:val="432"/>
        </w:trPr>
        <w:tc>
          <w:tcPr>
            <w:tcW w:w="2585" w:type="dxa"/>
          </w:tcPr>
          <w:p w14:paraId="0102AAF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5E64A2AF" w14:textId="2B5B09C8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47AB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847AB"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13E34" w:rsidRPr="00B94003" w14:paraId="03D28B8B" w14:textId="77777777" w:rsidTr="00BE2335">
        <w:trPr>
          <w:trHeight w:hRule="exact" w:val="432"/>
        </w:trPr>
        <w:tc>
          <w:tcPr>
            <w:tcW w:w="2585" w:type="dxa"/>
          </w:tcPr>
          <w:p w14:paraId="100DA6F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BD953" w14:textId="77777777" w:rsidR="00013E34" w:rsidRPr="00656B26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55D45C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BC507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B94003" w14:paraId="2A8E3D10" w14:textId="77777777" w:rsidTr="00BE2335">
        <w:trPr>
          <w:trHeight w:hRule="exact" w:val="432"/>
        </w:trPr>
        <w:tc>
          <w:tcPr>
            <w:tcW w:w="2585" w:type="dxa"/>
            <w:vAlign w:val="center"/>
          </w:tcPr>
          <w:p w14:paraId="3F3FF97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52E769" w14:textId="77777777" w:rsidR="00013E34" w:rsidRPr="00656B26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4B84670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7281F7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10F0C09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183A5C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F83EAC2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2D200B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D738B49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B33893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B94003" w14:paraId="4A992D49" w14:textId="77777777" w:rsidTr="00BE2335">
        <w:trPr>
          <w:trHeight w:hRule="exact" w:val="432"/>
        </w:trPr>
        <w:tc>
          <w:tcPr>
            <w:tcW w:w="2585" w:type="dxa"/>
          </w:tcPr>
          <w:p w14:paraId="2DC96A9A" w14:textId="77777777" w:rsidR="00013E34" w:rsidRPr="00B94003" w:rsidRDefault="00013E34" w:rsidP="00261EF2">
            <w:pPr>
              <w:spacing w:line="240" w:lineRule="auto"/>
              <w:ind w:right="-110"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0B5CFB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FAC42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43E423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793CFA2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C91472F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6482F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700C34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3503F33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95819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B94003" w14:paraId="32E359CA" w14:textId="77777777" w:rsidTr="00BE2335">
        <w:trPr>
          <w:trHeight w:hRule="exact" w:val="810"/>
        </w:trPr>
        <w:tc>
          <w:tcPr>
            <w:tcW w:w="7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6B2288" w14:textId="77777777" w:rsidR="00013E34" w:rsidRPr="00B94003" w:rsidRDefault="00013E34" w:rsidP="00261EF2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618B384" w14:textId="17217920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6CABAF62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11743A0A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B94003" w14:paraId="20E60495" w14:textId="77777777" w:rsidTr="00735A94">
        <w:trPr>
          <w:trHeight w:hRule="exact" w:val="743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56F87126" w14:textId="77777777" w:rsidR="00013E34" w:rsidRPr="00B94003" w:rsidRDefault="00013E34" w:rsidP="00261EF2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1419A5AF" w14:textId="77777777" w:rsidR="00013E34" w:rsidRPr="00656B26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5ED1D" w14:textId="784C7134" w:rsidR="00013E34" w:rsidRPr="00B94003" w:rsidRDefault="007D7D7A" w:rsidP="007D7D7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F25CC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,83</w:t>
            </w:r>
            <w:r w:rsidR="00277BA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63067" w14:textId="77777777" w:rsidR="00013E34" w:rsidRPr="00B94003" w:rsidRDefault="00013E34" w:rsidP="00BD771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BA21C" w14:textId="3B7BAE04" w:rsidR="00013E34" w:rsidRPr="00B94003" w:rsidRDefault="006B0090" w:rsidP="006B009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170,758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6B29C" w14:textId="77777777" w:rsidR="00013E34" w:rsidRPr="00B94003" w:rsidRDefault="00013E34" w:rsidP="007D7D7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EEB7B" w14:textId="4986AFFE" w:rsidR="00013E34" w:rsidRPr="00B94003" w:rsidRDefault="003958A4" w:rsidP="003958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9B3C" w14:textId="77777777" w:rsidR="00013E34" w:rsidRPr="00B94003" w:rsidRDefault="00013E34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C2690" w14:textId="3F1B489D" w:rsidR="00013E34" w:rsidRPr="00B94003" w:rsidRDefault="00B74099" w:rsidP="007D7D7A">
            <w:pPr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5CC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="00277BAA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02D04" w14:textId="77777777" w:rsidR="00013E34" w:rsidRPr="00B94003" w:rsidRDefault="00013E34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BCFF6" w14:textId="51A82B33" w:rsidR="00013E34" w:rsidRPr="00B94003" w:rsidRDefault="003958A4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  <w:r w:rsidR="00F25CC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,83</w:t>
            </w:r>
            <w:r w:rsidR="00277B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013E34" w:rsidRPr="00B94003" w14:paraId="2AC2A181" w14:textId="77777777" w:rsidTr="00735A94">
        <w:trPr>
          <w:trHeight w:hRule="exact" w:val="43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334A9767" w14:textId="77777777" w:rsidR="00013E34" w:rsidRPr="00656B26" w:rsidRDefault="00013E34" w:rsidP="00261EF2">
            <w:pPr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9F2B00" w14:textId="3779CED3" w:rsidR="00013E34" w:rsidRPr="00B94003" w:rsidRDefault="007D7D7A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F25CC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,83</w:t>
            </w:r>
            <w:r w:rsidR="00277BA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17E0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8BF8DA" w14:textId="12CFA6F9" w:rsidR="00013E34" w:rsidRPr="00B94003" w:rsidRDefault="006B0090" w:rsidP="00BD771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170,758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B32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A32DF0" w14:textId="4F1A7C36" w:rsidR="00013E34" w:rsidRPr="00656B26" w:rsidRDefault="003958A4" w:rsidP="00BD771F">
            <w:pPr>
              <w:spacing w:line="240" w:lineRule="auto"/>
              <w:ind w:left="-8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6436D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5945F" w14:textId="4583B332" w:rsidR="00013E34" w:rsidRPr="00B94003" w:rsidRDefault="00B74099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25CC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,0</w:t>
            </w:r>
            <w:r w:rsidR="00277BAA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49F04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94BA79" w14:textId="586DB546" w:rsidR="00013E34" w:rsidRPr="00B94003" w:rsidRDefault="003958A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F25CC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,83</w:t>
            </w:r>
            <w:r w:rsidR="00277BA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</w:tbl>
    <w:p w14:paraId="4BA9FCEB" w14:textId="05E0D382" w:rsidR="00BA390A" w:rsidRDefault="00BA390A" w:rsidP="00013E34"/>
    <w:p w14:paraId="1D1EC2F9" w14:textId="402A8C65" w:rsidR="00BE2335" w:rsidRDefault="00BE2335" w:rsidP="00013E34"/>
    <w:p w14:paraId="3B58D289" w14:textId="5991B56C" w:rsidR="00BE2335" w:rsidRDefault="00BE2335" w:rsidP="00013E34"/>
    <w:p w14:paraId="45E9E067" w14:textId="3852A609" w:rsidR="00BE2335" w:rsidRDefault="00BE2335" w:rsidP="00013E34"/>
    <w:p w14:paraId="55B88035" w14:textId="221B6266" w:rsidR="00BE2335" w:rsidRDefault="00BE2335" w:rsidP="00013E34"/>
    <w:p w14:paraId="0F9AA12C" w14:textId="3A25DEB7" w:rsidR="00BE2335" w:rsidRDefault="00BE2335" w:rsidP="00013E34"/>
    <w:p w14:paraId="59DDE221" w14:textId="3038E90D" w:rsidR="00BE2335" w:rsidRDefault="00BE2335" w:rsidP="00013E34"/>
    <w:p w14:paraId="12516221" w14:textId="572E4DA0" w:rsidR="00BE2335" w:rsidRDefault="00BE2335" w:rsidP="00013E34"/>
    <w:p w14:paraId="57297F7D" w14:textId="77777777" w:rsidR="00BE2335" w:rsidRPr="00133CDD" w:rsidRDefault="00BE2335" w:rsidP="00013E34">
      <w:pPr>
        <w:rPr>
          <w:lang w:val="en-ZW"/>
        </w:rPr>
      </w:pP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625E49" w14:paraId="624C5FA5" w14:textId="77777777" w:rsidTr="00BE2335">
        <w:trPr>
          <w:trHeight w:hRule="exact" w:val="432"/>
        </w:trPr>
        <w:tc>
          <w:tcPr>
            <w:tcW w:w="2585" w:type="dxa"/>
          </w:tcPr>
          <w:p w14:paraId="186361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378E1F1D" w14:textId="77777777" w:rsidR="00013E34" w:rsidRPr="00656B26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625E49" w14:paraId="7F0BABAB" w14:textId="77777777" w:rsidTr="00BE2335">
        <w:trPr>
          <w:trHeight w:hRule="exact" w:val="432"/>
        </w:trPr>
        <w:tc>
          <w:tcPr>
            <w:tcW w:w="2585" w:type="dxa"/>
          </w:tcPr>
          <w:p w14:paraId="26FE1B0E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D60A0F4" w14:textId="1ABF7D29" w:rsidR="00013E34" w:rsidRPr="00EC5FC2" w:rsidRDefault="00714E7B" w:rsidP="00146A4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="00146A4A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3E34" w:rsidRPr="00625E49" w14:paraId="4E96858E" w14:textId="77777777" w:rsidTr="00BE2335">
        <w:trPr>
          <w:trHeight w:hRule="exact" w:val="432"/>
        </w:trPr>
        <w:tc>
          <w:tcPr>
            <w:tcW w:w="2585" w:type="dxa"/>
          </w:tcPr>
          <w:p w14:paraId="7DC5C936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7C513D4" w14:textId="77777777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13E34" w:rsidRPr="00625E49" w14:paraId="0B8A1306" w14:textId="77777777" w:rsidTr="00BE2335">
        <w:trPr>
          <w:trHeight w:hRule="exact" w:val="432"/>
        </w:trPr>
        <w:tc>
          <w:tcPr>
            <w:tcW w:w="2585" w:type="dxa"/>
          </w:tcPr>
          <w:p w14:paraId="7F8E74B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21AD43" w14:textId="77777777" w:rsidR="00013E34" w:rsidRPr="00656B26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00B025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35E2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625E49" w14:paraId="25B0C85A" w14:textId="77777777" w:rsidTr="00BE2335">
        <w:trPr>
          <w:trHeight w:hRule="exact" w:val="432"/>
        </w:trPr>
        <w:tc>
          <w:tcPr>
            <w:tcW w:w="2585" w:type="dxa"/>
            <w:vAlign w:val="center"/>
          </w:tcPr>
          <w:p w14:paraId="4B08713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EC5959" w14:textId="77777777" w:rsidR="00013E34" w:rsidRPr="00656B26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F2C634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4EA751D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19BA1D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A9C99C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4C578D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B96D0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429883BA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0025CD8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625E49" w14:paraId="3C77D994" w14:textId="77777777" w:rsidTr="00BE2335">
        <w:trPr>
          <w:trHeight w:hRule="exact" w:val="432"/>
        </w:trPr>
        <w:tc>
          <w:tcPr>
            <w:tcW w:w="2585" w:type="dxa"/>
          </w:tcPr>
          <w:p w14:paraId="0A02DE2B" w14:textId="77777777" w:rsidR="00013E34" w:rsidRPr="00B94003" w:rsidRDefault="00013E34" w:rsidP="00292149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11D750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7DDAA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3AE4AF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F63CC24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29B4E40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B15F0E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C786F1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89087CB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B6521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625E49" w14:paraId="05A7C9FD" w14:textId="77777777" w:rsidTr="00BE2335">
        <w:trPr>
          <w:trHeight w:hRule="exact" w:val="810"/>
        </w:trPr>
        <w:tc>
          <w:tcPr>
            <w:tcW w:w="7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E2D676" w14:textId="77777777" w:rsidR="00013E34" w:rsidRPr="00B94003" w:rsidRDefault="00013E34" w:rsidP="002921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054A4297" w14:textId="5DDF6D22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0CE9468B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C43F200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5764E7" w14:paraId="11B99944" w14:textId="77777777" w:rsidTr="004D2AD7">
        <w:trPr>
          <w:trHeight w:hRule="exact" w:val="743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10FC9640" w14:textId="77777777" w:rsidR="00013E34" w:rsidRPr="00B94003" w:rsidRDefault="00013E34" w:rsidP="002921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451CD696" w14:textId="77777777" w:rsidR="00013E34" w:rsidRPr="00656B26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12150" w14:textId="77777777" w:rsidR="00013E34" w:rsidRPr="00B94003" w:rsidRDefault="00013E34" w:rsidP="004D2AD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FEAF" w14:textId="77777777" w:rsidR="00013E34" w:rsidRPr="00B94003" w:rsidRDefault="00013E34" w:rsidP="004D2AD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26CE5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867A1" w14:textId="77777777" w:rsidR="00013E34" w:rsidRPr="00B94003" w:rsidRDefault="00013E34" w:rsidP="004D2AD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C6E8B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right="3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639A948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200061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bottom"/>
          </w:tcPr>
          <w:p w14:paraId="2FBB5F2F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423F4EAA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205,413</w:t>
            </w:r>
          </w:p>
        </w:tc>
      </w:tr>
      <w:tr w:rsidR="00013E34" w:rsidRPr="005764E7" w14:paraId="345FBA42" w14:textId="77777777" w:rsidTr="00BE2335">
        <w:trPr>
          <w:trHeight w:hRule="exact" w:val="43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18398073" w14:textId="77777777" w:rsidR="00013E34" w:rsidRPr="00656B26" w:rsidRDefault="00013E34" w:rsidP="0029214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017ED6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BC76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CCED50" w14:textId="77777777" w:rsidR="00013E34" w:rsidRPr="00656B26" w:rsidRDefault="00013E34" w:rsidP="00BD771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919CA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1F1A7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2466CD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CB583D" w14:textId="77777777" w:rsidR="00013E34" w:rsidRPr="00656B26" w:rsidRDefault="00013E34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E0502F7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4F904E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03FED33E" w14:textId="7B63C5A1" w:rsidR="00A17A4C" w:rsidRDefault="00BE2335" w:rsidP="00DF1F3C">
      <w:pPr>
        <w:spacing w:before="240" w:after="120"/>
        <w:ind w:left="426" w:right="51" w:hanging="284"/>
        <w:rPr>
          <w:rFonts w:ascii="Angsana New" w:hAnsi="Angsana New"/>
          <w:sz w:val="28"/>
          <w:szCs w:val="28"/>
        </w:rPr>
      </w:pPr>
      <w:r w:rsidRPr="00B93FB2">
        <w:rPr>
          <w:rFonts w:ascii="Angsana New" w:hAnsi="Angsana New"/>
          <w:sz w:val="28"/>
          <w:szCs w:val="28"/>
        </w:rPr>
        <w:tab/>
      </w:r>
      <w:r w:rsidRPr="00B93FB2">
        <w:rPr>
          <w:rFonts w:ascii="Angsana New" w:hAnsi="Angsana New"/>
          <w:sz w:val="28"/>
          <w:szCs w:val="28"/>
        </w:rPr>
        <w:tab/>
      </w:r>
      <w:r w:rsidR="00E87BB6" w:rsidRPr="00656B2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1 </w:t>
      </w:r>
      <w:r w:rsidR="00E87BB6" w:rsidRPr="00656B26">
        <w:rPr>
          <w:rFonts w:ascii="Angsana New" w:hAnsi="Angsana New"/>
          <w:sz w:val="28"/>
          <w:szCs w:val="28"/>
          <w:cs/>
        </w:rPr>
        <w:t xml:space="preserve">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2 </w:t>
      </w:r>
      <w:r w:rsidR="00E87BB6" w:rsidRPr="00656B26">
        <w:rPr>
          <w:rFonts w:ascii="Angsana New" w:hAnsi="Angsana New"/>
          <w:sz w:val="28"/>
          <w:szCs w:val="28"/>
          <w:cs/>
        </w:rPr>
        <w:t xml:space="preserve">และระดับ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3 </w:t>
      </w:r>
      <w:r w:rsidR="00E87BB6" w:rsidRPr="00656B2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6947B94C" w14:textId="08436D36" w:rsidR="004135FF" w:rsidRPr="004135FF" w:rsidRDefault="00292149" w:rsidP="004135FF">
      <w:pPr>
        <w:spacing w:before="120"/>
        <w:ind w:left="426" w:right="45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</w:t>
      </w:r>
      <w:r w:rsidR="00E87BB6" w:rsidRPr="00656B2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5502AE8D" w14:textId="77777777" w:rsidR="00E87BB6" w:rsidRPr="002361B3" w:rsidRDefault="00E87BB6" w:rsidP="00E87BB6">
      <w:pPr>
        <w:ind w:left="788" w:right="45" w:firstLine="295"/>
        <w:rPr>
          <w:rFonts w:ascii="Angsana New" w:hAnsi="Angsana New"/>
          <w:b/>
          <w:bCs/>
          <w:sz w:val="16"/>
          <w:szCs w:val="16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86"/>
        <w:gridCol w:w="4786"/>
      </w:tblGrid>
      <w:tr w:rsidR="00E87BB6" w:rsidRPr="002361B3" w14:paraId="5227ACDA" w14:textId="77777777" w:rsidTr="00292149">
        <w:trPr>
          <w:trHeight w:val="431"/>
        </w:trPr>
        <w:tc>
          <w:tcPr>
            <w:tcW w:w="4286" w:type="dxa"/>
            <w:shd w:val="clear" w:color="auto" w:fill="auto"/>
          </w:tcPr>
          <w:p w14:paraId="62EF4298" w14:textId="77777777" w:rsidR="00E87BB6" w:rsidRPr="002361B3" w:rsidDel="00A37FCF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656B26">
              <w:rPr>
                <w:rFonts w:ascii="Angsana New" w:eastAsia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4786" w:type="dxa"/>
            <w:shd w:val="clear" w:color="auto" w:fill="auto"/>
          </w:tcPr>
          <w:p w14:paraId="0FDAA63A" w14:textId="77777777" w:rsidR="00E87BB6" w:rsidRPr="00656B26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E87BB6" w:rsidRPr="002361B3" w14:paraId="332D48ED" w14:textId="77777777" w:rsidTr="00292149">
        <w:trPr>
          <w:trHeight w:val="460"/>
        </w:trPr>
        <w:tc>
          <w:tcPr>
            <w:tcW w:w="4286" w:type="dxa"/>
            <w:shd w:val="clear" w:color="auto" w:fill="auto"/>
          </w:tcPr>
          <w:p w14:paraId="571F005C" w14:textId="354C6E65" w:rsidR="00E87BB6" w:rsidRDefault="00E87BB6" w:rsidP="00BD771F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- หลักทรัพย์จดทะเบียน</w:t>
            </w:r>
            <w:r w:rsidR="00D2232A"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4786" w:type="dxa"/>
            <w:shd w:val="clear" w:color="auto" w:fill="auto"/>
          </w:tcPr>
          <w:p w14:paraId="5B5DA91B" w14:textId="77777777" w:rsidR="00E87BB6" w:rsidRPr="00656B26" w:rsidRDefault="00E87BB6" w:rsidP="00BD771F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E87BB6" w:rsidRPr="002361B3" w14:paraId="3B582C54" w14:textId="77777777" w:rsidTr="00292149">
        <w:trPr>
          <w:trHeight w:val="704"/>
        </w:trPr>
        <w:tc>
          <w:tcPr>
            <w:tcW w:w="4286" w:type="dxa"/>
            <w:shd w:val="clear" w:color="auto" w:fill="auto"/>
          </w:tcPr>
          <w:p w14:paraId="6B5376F3" w14:textId="01D830AA" w:rsidR="00E87BB6" w:rsidRDefault="00E87BB6" w:rsidP="00BD771F">
            <w:pPr>
              <w:suppressAutoHyphens/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694A">
              <w:rPr>
                <w:rFonts w:ascii="Angsana New" w:hAnsi="Angsana New"/>
                <w:sz w:val="28"/>
                <w:szCs w:val="28"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/>
              <w:t>ต้องการตลาด</w:t>
            </w:r>
          </w:p>
        </w:tc>
        <w:tc>
          <w:tcPr>
            <w:tcW w:w="4786" w:type="dxa"/>
            <w:shd w:val="clear" w:color="auto" w:fill="auto"/>
          </w:tcPr>
          <w:p w14:paraId="7C0733B9" w14:textId="77777777" w:rsidR="00E87BB6" w:rsidRPr="00625E49" w:rsidRDefault="00E87BB6" w:rsidP="00BD771F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ประเมินมูลค่าโดยใช้แผนธุรกิจร่วมกับการประเมินสภาพปัจจุบันของตลาด</w:t>
            </w:r>
            <w:r w:rsidRPr="00656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โดยใช้วิธีคิดลดมูลค่าปัจจุบันสุทธิของกระแสเงินสด</w:t>
            </w:r>
          </w:p>
        </w:tc>
      </w:tr>
    </w:tbl>
    <w:p w14:paraId="26BBE6C9" w14:textId="5A9CEAC6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0E78E10" w14:textId="5E41D760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F0565E" w14:textId="052E1B7C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4E11486" w14:textId="59DD4686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8E76776" w14:textId="0078D91C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72DC656" w14:textId="721EAFCD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4B399F" w14:textId="53720058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7840EFA" w14:textId="77777777" w:rsidR="00A44469" w:rsidRPr="00656B26" w:rsidRDefault="00A44469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49135A89" w14:textId="0B8920CC" w:rsidR="0009145E" w:rsidRPr="00B94003" w:rsidRDefault="0009145E" w:rsidP="00B9400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ลำดับชั้นมูลค่ายุติธรรม</w:t>
      </w:r>
    </w:p>
    <w:p w14:paraId="02442061" w14:textId="6E8FF59F" w:rsidR="00C91D1F" w:rsidRDefault="00C91D1F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C91D1F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1F34DE">
        <w:rPr>
          <w:rFonts w:ascii="Angsana New" w:hAnsi="Angsana New" w:hint="cs"/>
          <w:sz w:val="28"/>
          <w:szCs w:val="28"/>
          <w:cs/>
        </w:rPr>
        <w:t>ไม่</w:t>
      </w:r>
      <w:r w:rsidRPr="00C91D1F">
        <w:rPr>
          <w:rFonts w:ascii="Angsana New" w:hAnsi="Angsana New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13E2C7" w14:textId="5156994E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7EFA756" w14:textId="77777777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706E8B4" w14:textId="7E1130E4" w:rsidR="00714E7B" w:rsidRPr="00134FDD" w:rsidRDefault="0009145E" w:rsidP="00714E7B">
      <w:pPr>
        <w:tabs>
          <w:tab w:val="clear" w:pos="680"/>
          <w:tab w:val="clear" w:pos="907"/>
          <w:tab w:val="left" w:pos="567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8B03681" w14:textId="77777777" w:rsidR="0009145E" w:rsidRPr="00656B26" w:rsidRDefault="0009145E" w:rsidP="00B94003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425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0967930C" w14:textId="4EF84E7B" w:rsidR="00D2232A" w:rsidRPr="004768BF" w:rsidRDefault="0009145E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847AB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 w:rsidRPr="00656B26">
        <w:rPr>
          <w:rFonts w:ascii="Angsana New" w:hAnsi="Angsana New" w:hint="cs"/>
          <w:sz w:val="28"/>
          <w:szCs w:val="28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</w:t>
      </w:r>
      <w:r w:rsidR="00D2232A" w:rsidRPr="00656B26">
        <w:rPr>
          <w:rFonts w:ascii="Angsana New" w:hAnsi="Angsana New" w:hint="cs"/>
          <w:sz w:val="28"/>
          <w:szCs w:val="28"/>
          <w:cs/>
        </w:rPr>
        <w:t>ะ</w:t>
      </w:r>
      <w:r w:rsidRPr="00656B26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="00B94003" w:rsidRPr="00656B26">
        <w:rPr>
          <w:rFonts w:ascii="Angsana New" w:hAnsi="Angsana New" w:hint="cs"/>
          <w:sz w:val="28"/>
          <w:szCs w:val="28"/>
          <w:cs/>
        </w:rPr>
        <w:t xml:space="preserve">นอกจากนี้สินทรัพย์ทางการเงินไม่หมุนเวียนอื่น ตามที่ได้กล่าวไว้ในหมายเหตุ </w:t>
      </w:r>
      <w:r w:rsidR="00B94003">
        <w:rPr>
          <w:rFonts w:ascii="Angsana New" w:hAnsi="Angsana New"/>
          <w:sz w:val="28"/>
          <w:szCs w:val="28"/>
        </w:rPr>
        <w:t>19</w:t>
      </w:r>
    </w:p>
    <w:p w14:paraId="4DA67679" w14:textId="77777777" w:rsidR="000F0239" w:rsidRPr="00625007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51529F5E" w:rsidR="00B6235B" w:rsidRPr="005764E7" w:rsidRDefault="00B6235B" w:rsidP="00F7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1847AB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60" w:type="dxa"/>
        <w:tblInd w:w="250" w:type="dxa"/>
        <w:tblLook w:val="04A0" w:firstRow="1" w:lastRow="0" w:firstColumn="1" w:lastColumn="0" w:noHBand="0" w:noVBand="1"/>
      </w:tblPr>
      <w:tblGrid>
        <w:gridCol w:w="7517"/>
        <w:gridCol w:w="284"/>
        <w:gridCol w:w="1559"/>
      </w:tblGrid>
      <w:tr w:rsidR="00B6235B" w:rsidRPr="005764E7" w14:paraId="7CDEE0BC" w14:textId="77777777" w:rsidTr="00BE2335">
        <w:trPr>
          <w:trHeight w:hRule="exact" w:val="432"/>
        </w:trPr>
        <w:tc>
          <w:tcPr>
            <w:tcW w:w="7517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D26E30">
        <w:trPr>
          <w:trHeight w:hRule="exact" w:val="432"/>
        </w:trPr>
        <w:tc>
          <w:tcPr>
            <w:tcW w:w="7517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7056CA" w14:textId="07E8A9CA" w:rsidR="00BA535D" w:rsidRPr="005764E7" w:rsidRDefault="00D26E3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</w:tr>
      <w:tr w:rsidR="00BA535D" w:rsidRPr="005764E7" w14:paraId="4B0AD960" w14:textId="77777777" w:rsidTr="00D26E30">
        <w:trPr>
          <w:trHeight w:hRule="exact" w:val="432"/>
        </w:trPr>
        <w:tc>
          <w:tcPr>
            <w:tcW w:w="7517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03C64E47" w:rsidR="00BA535D" w:rsidRPr="005764E7" w:rsidRDefault="00D26E3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35D" w:rsidRPr="005764E7" w14:paraId="05787B89" w14:textId="77777777" w:rsidTr="00D26E30">
        <w:trPr>
          <w:trHeight w:hRule="exact" w:val="432"/>
        </w:trPr>
        <w:tc>
          <w:tcPr>
            <w:tcW w:w="7517" w:type="dxa"/>
            <w:vAlign w:val="bottom"/>
          </w:tcPr>
          <w:p w14:paraId="250E1E41" w14:textId="77777777" w:rsidR="00BA535D" w:rsidRPr="00656B26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69B5AD7E" w:rsidR="00BA535D" w:rsidRPr="005764E7" w:rsidRDefault="00D26E3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3,062</w:t>
            </w:r>
          </w:p>
        </w:tc>
      </w:tr>
    </w:tbl>
    <w:p w14:paraId="7A27D87C" w14:textId="77777777" w:rsidR="00FB1394" w:rsidRPr="005764E7" w:rsidRDefault="00FB1394" w:rsidP="00FB139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03FA6A5" w14:textId="3BF6FFE3" w:rsidR="00B6235B" w:rsidRPr="005764E7" w:rsidRDefault="000F47BB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569DCD0" w14:textId="7A3478F6" w:rsidR="009F1B07" w:rsidRPr="00D02CBC" w:rsidRDefault="00D54B61" w:rsidP="009F1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Pr="00656B26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6419FD" w:rsidRPr="00656B26">
        <w:rPr>
          <w:rFonts w:ascii="Angsana New" w:hAnsi="Angsana New"/>
          <w:sz w:val="28"/>
          <w:szCs w:val="28"/>
          <w:cs/>
        </w:rPr>
        <w:t xml:space="preserve">นี้ได้รับการอนุมัติให้ออกโดยกรรมการของบริษัทเมื่อวันที่ </w:t>
      </w:r>
      <w:r w:rsidR="00630A2B">
        <w:rPr>
          <w:rFonts w:ascii="Angsana New" w:hAnsi="Angsana New"/>
          <w:sz w:val="28"/>
          <w:szCs w:val="28"/>
        </w:rPr>
        <w:t>13</w:t>
      </w:r>
      <w:r w:rsidR="006419FD" w:rsidRPr="00656B26">
        <w:rPr>
          <w:rFonts w:ascii="Angsana New" w:hAnsi="Angsana New"/>
          <w:sz w:val="28"/>
          <w:szCs w:val="28"/>
          <w:cs/>
        </w:rPr>
        <w:t xml:space="preserve"> </w:t>
      </w:r>
      <w:r w:rsidR="00F272A9" w:rsidRPr="00656B26">
        <w:rPr>
          <w:rFonts w:ascii="Angsana New" w:hAnsi="Angsana New" w:hint="cs"/>
          <w:sz w:val="28"/>
          <w:szCs w:val="28"/>
          <w:cs/>
        </w:rPr>
        <w:t>สิงหาคม</w:t>
      </w:r>
      <w:r w:rsidR="006419FD" w:rsidRPr="00656B26">
        <w:rPr>
          <w:rFonts w:ascii="Angsana New" w:hAnsi="Angsana New"/>
          <w:sz w:val="28"/>
          <w:szCs w:val="28"/>
          <w:cs/>
        </w:rPr>
        <w:t xml:space="preserve"> </w:t>
      </w:r>
      <w:r w:rsidR="00F734EC" w:rsidRPr="00F272A9">
        <w:rPr>
          <w:rFonts w:ascii="Angsana New" w:hAnsi="Angsana New"/>
          <w:sz w:val="28"/>
          <w:szCs w:val="28"/>
        </w:rPr>
        <w:t>2564</w:t>
      </w:r>
    </w:p>
    <w:sectPr w:rsidR="009F1B07" w:rsidRPr="00D02CBC" w:rsidSect="005B0145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56F5" w14:textId="77777777" w:rsidR="006777F2" w:rsidRDefault="006777F2">
      <w:r>
        <w:separator/>
      </w:r>
    </w:p>
  </w:endnote>
  <w:endnote w:type="continuationSeparator" w:id="0">
    <w:p w14:paraId="0FCD4455" w14:textId="77777777" w:rsidR="006777F2" w:rsidRDefault="0067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5C33" w14:textId="77777777" w:rsidR="00BD771F" w:rsidRPr="005C321B" w:rsidRDefault="00BD771F">
    <w:pPr>
      <w:pStyle w:val="Footer"/>
      <w:jc w:val="right"/>
      <w:rPr>
        <w:rFonts w:ascii="Angsana New" w:hAnsi="Angsana New"/>
        <w:sz w:val="28"/>
        <w:szCs w:val="28"/>
      </w:rPr>
    </w:pPr>
    <w:r w:rsidRPr="00625007">
      <w:rPr>
        <w:rFonts w:ascii="Angsana New" w:hAnsi="Angsana New" w:hint="cs"/>
        <w:sz w:val="28"/>
        <w:szCs w:val="28"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656B26">
      <w:rPr>
        <w:rFonts w:ascii="Angsana New" w:hAnsi="Angsana New"/>
        <w:noProof/>
        <w:sz w:val="28"/>
        <w:szCs w:val="28"/>
      </w:rPr>
      <w:t>23</w:t>
    </w:r>
    <w:r w:rsidRPr="00831E4C">
      <w:rPr>
        <w:rFonts w:ascii="Angsana New" w:hAnsi="Angsana New"/>
        <w:sz w:val="28"/>
        <w:szCs w:val="28"/>
      </w:rPr>
      <w:fldChar w:fldCharType="end"/>
    </w:r>
  </w:p>
  <w:p w14:paraId="646902DE" w14:textId="77777777" w:rsidR="00BD771F" w:rsidRDefault="00BD771F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77777777" w:rsidR="00BD771F" w:rsidRPr="00C91024" w:rsidRDefault="00BD771F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656B26">
      <w:rPr>
        <w:rFonts w:ascii="Angsana New" w:hAnsi="Angsana New"/>
        <w:noProof/>
        <w:sz w:val="28"/>
        <w:szCs w:val="28"/>
      </w:rPr>
      <w:t>39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BD771F" w:rsidRPr="00A20434" w:rsidRDefault="00BD771F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BD771F" w:rsidRPr="0017742A" w:rsidRDefault="00BD771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B25C4" w14:textId="77777777" w:rsidR="006777F2" w:rsidRDefault="006777F2">
      <w:r>
        <w:separator/>
      </w:r>
    </w:p>
  </w:footnote>
  <w:footnote w:type="continuationSeparator" w:id="0">
    <w:p w14:paraId="231D42FB" w14:textId="77777777" w:rsidR="006777F2" w:rsidRDefault="00677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FEA3" w14:textId="3667F2FA" w:rsidR="00BD771F" w:rsidRPr="00656B26" w:rsidRDefault="00BD771F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</w:t>
    </w:r>
    <w:r w:rsidR="008C70B8" w:rsidRPr="00656B26">
      <w:rPr>
        <w:rFonts w:ascii="Angsana New" w:hAnsi="Angsana New" w:hint="cs"/>
        <w:b/>
        <w:bCs/>
        <w:sz w:val="28"/>
        <w:szCs w:val="28"/>
        <w:cs/>
      </w:rPr>
      <w:t xml:space="preserve">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2D0E66B1" w14:textId="6A06A171" w:rsidR="00BD771F" w:rsidRPr="00656B26" w:rsidRDefault="00BD771F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3B09A9" w:rsidRPr="00656B26"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="00716DB1"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="008C70B8" w:rsidRPr="00B93FB2">
      <w:rPr>
        <w:rFonts w:ascii="Angsana New" w:hAnsi="Angsana New"/>
        <w:b/>
        <w:bCs/>
        <w:sz w:val="28"/>
        <w:szCs w:val="28"/>
      </w:rPr>
      <w:tab/>
    </w:r>
    <w:r w:rsidR="008C70B8" w:rsidRPr="00B93FB2">
      <w:rPr>
        <w:rFonts w:ascii="Angsana New" w:hAnsi="Angsana New" w:hint="cs"/>
        <w:b/>
        <w:bCs/>
        <w:sz w:val="28"/>
        <w:szCs w:val="28"/>
      </w:rPr>
      <w:t xml:space="preserve">             </w:t>
    </w:r>
    <w:r w:rsidR="00D23F37" w:rsidRPr="00B93FB2">
      <w:rPr>
        <w:rFonts w:ascii="Angsana New" w:hAnsi="Angsana New"/>
        <w:b/>
        <w:bCs/>
        <w:sz w:val="28"/>
        <w:szCs w:val="28"/>
      </w:rPr>
      <w:tab/>
    </w:r>
    <w:r w:rsidR="00D23F37" w:rsidRPr="00B93FB2">
      <w:rPr>
        <w:rFonts w:ascii="Angsana New" w:hAnsi="Angsana New" w:hint="cs"/>
        <w:b/>
        <w:bCs/>
        <w:sz w:val="28"/>
        <w:szCs w:val="28"/>
      </w:rPr>
      <w:t xml:space="preserve">    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C8665FA" w14:textId="7671F0FB" w:rsidR="00BD771F" w:rsidRPr="00656B26" w:rsidRDefault="00BD771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 w:rsidR="00A7624E" w:rsidRPr="008C70B8"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ม</w:t>
    </w:r>
    <w:r w:rsidR="00A7624E" w:rsidRPr="00656B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2564</w:t>
    </w:r>
  </w:p>
  <w:p w14:paraId="6B02DAD8" w14:textId="77777777" w:rsidR="00BD771F" w:rsidRPr="00225770" w:rsidRDefault="00BD771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F8AB" w14:textId="4D623A57" w:rsidR="00BD771F" w:rsidRPr="00656B26" w:rsidRDefault="00BD771F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325114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           </w:t>
    </w:r>
    <w:r w:rsidR="00325114" w:rsidRPr="00B93FB2">
      <w:rPr>
        <w:rFonts w:ascii="Angsana New" w:hAnsi="Angsana New"/>
        <w:b/>
        <w:bCs/>
        <w:sz w:val="28"/>
        <w:szCs w:val="28"/>
      </w:rPr>
      <w:tab/>
    </w:r>
    <w:r w:rsidR="00325114" w:rsidRPr="00B93FB2">
      <w:rPr>
        <w:rFonts w:ascii="Angsana New" w:hAnsi="Angsana New"/>
        <w:b/>
        <w:bCs/>
        <w:sz w:val="28"/>
        <w:szCs w:val="28"/>
      </w:rPr>
      <w:tab/>
    </w:r>
    <w:r w:rsidR="00325114" w:rsidRPr="00B93FB2">
      <w:rPr>
        <w:rFonts w:ascii="Angsana New" w:hAnsi="Angsana New"/>
        <w:b/>
        <w:bCs/>
        <w:sz w:val="28"/>
        <w:szCs w:val="28"/>
      </w:rPr>
      <w:tab/>
    </w:r>
    <w:r w:rsidR="00325114" w:rsidRPr="00B93FB2">
      <w:rPr>
        <w:rFonts w:ascii="Angsana New" w:hAnsi="Angsana New" w:hint="cs"/>
        <w:b/>
        <w:bCs/>
        <w:sz w:val="28"/>
        <w:szCs w:val="28"/>
      </w:rPr>
      <w:t xml:space="preserve">               </w:t>
    </w:r>
    <w:r w:rsidRPr="00325114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325114">
      <w:rPr>
        <w:rFonts w:ascii="Angsana New" w:hAnsi="Angsana New"/>
        <w:b/>
        <w:bCs/>
        <w:sz w:val="28"/>
        <w:szCs w:val="28"/>
      </w:rPr>
      <w:t xml:space="preserve">”                                                                                           </w:t>
    </w:r>
  </w:p>
  <w:p w14:paraId="69D48585" w14:textId="110D3E0C" w:rsidR="00BD771F" w:rsidRPr="00656B26" w:rsidRDefault="00BD771F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3B09A9" w:rsidRPr="00656B26">
      <w:rPr>
        <w:rFonts w:ascii="Angsana New" w:hAnsi="Angsana New" w:hint="cs"/>
        <w:b/>
        <w:bCs/>
        <w:sz w:val="28"/>
        <w:szCs w:val="28"/>
        <w:cs/>
      </w:rPr>
      <w:t>งบการ</w:t>
    </w:r>
    <w:r w:rsidRPr="00656B26">
      <w:rPr>
        <w:rFonts w:ascii="Angsana New" w:hAnsi="Angsana New"/>
        <w:b/>
        <w:bCs/>
        <w:sz w:val="28"/>
        <w:szCs w:val="28"/>
        <w:cs/>
      </w:rPr>
      <w:t>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</w:t>
    </w:r>
    <w:r w:rsidR="00325114" w:rsidRPr="00656B26">
      <w:rPr>
        <w:rFonts w:ascii="Angsana New" w:hAnsi="Angsana New"/>
        <w:b/>
        <w:bCs/>
        <w:sz w:val="28"/>
        <w:szCs w:val="28"/>
        <w:cs/>
      </w:rPr>
      <w:tab/>
    </w:r>
    <w:r w:rsidR="00325114" w:rsidRPr="00656B26">
      <w:rPr>
        <w:rFonts w:ascii="Angsana New" w:hAnsi="Angsana New"/>
        <w:b/>
        <w:bCs/>
        <w:sz w:val="28"/>
        <w:szCs w:val="28"/>
        <w:cs/>
      </w:rPr>
      <w:tab/>
    </w:r>
    <w:r w:rsidR="00325114" w:rsidRPr="00656B26">
      <w:rPr>
        <w:rFonts w:ascii="Angsana New" w:hAnsi="Angsana New"/>
        <w:b/>
        <w:bCs/>
        <w:sz w:val="28"/>
        <w:szCs w:val="28"/>
        <w:cs/>
      </w:rPr>
      <w:tab/>
    </w:r>
    <w:r w:rsidR="00325114" w:rsidRPr="00656B26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325114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325114">
      <w:rPr>
        <w:rFonts w:ascii="Angsana New" w:hAnsi="Angsana New"/>
        <w:b/>
        <w:bCs/>
        <w:sz w:val="28"/>
        <w:szCs w:val="28"/>
      </w:rPr>
      <w:t xml:space="preserve">”                                                                                                                                                        </w:t>
    </w:r>
  </w:p>
  <w:p w14:paraId="19133183" w14:textId="385632A7" w:rsidR="00BD771F" w:rsidRPr="00656B26" w:rsidRDefault="00BD771F" w:rsidP="004E18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0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25114">
      <w:rPr>
        <w:rFonts w:ascii="Angsana New" w:hAnsi="Angsana New"/>
        <w:b/>
        <w:bCs/>
        <w:sz w:val="28"/>
        <w:szCs w:val="28"/>
      </w:rPr>
      <w:t>3</w:t>
    </w:r>
    <w:r w:rsidR="00EF29F1">
      <w:rPr>
        <w:rFonts w:ascii="Angsana New" w:hAnsi="Angsana New"/>
        <w:b/>
        <w:bCs/>
        <w:sz w:val="28"/>
        <w:szCs w:val="28"/>
        <w:lang w:val="en-ZW"/>
      </w:rPr>
      <w:t>0</w:t>
    </w:r>
    <w:r w:rsidRPr="00325114">
      <w:rPr>
        <w:rFonts w:ascii="Angsana New" w:hAnsi="Angsana New"/>
        <w:b/>
        <w:bCs/>
        <w:sz w:val="28"/>
        <w:szCs w:val="28"/>
      </w:rPr>
      <w:t xml:space="preserve"> </w:t>
    </w:r>
    <w:r w:rsidRPr="00656B26">
      <w:rPr>
        <w:rFonts w:ascii="Angsana New" w:hAnsi="Angsana New" w:hint="cs"/>
        <w:b/>
        <w:bCs/>
        <w:sz w:val="28"/>
        <w:szCs w:val="28"/>
        <w:cs/>
      </w:rPr>
      <w:t>ม</w:t>
    </w:r>
    <w:r w:rsidR="00EF29F1" w:rsidRPr="00656B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>2564</w:t>
    </w:r>
  </w:p>
  <w:p w14:paraId="105F1B2D" w14:textId="77777777" w:rsidR="00BD771F" w:rsidRPr="00637127" w:rsidRDefault="00BD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BD771F" w:rsidRPr="00656B26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BD771F" w:rsidRPr="00656B26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BD771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BD771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BD771F" w:rsidRPr="0093624F" w:rsidRDefault="00BD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59C6" w14:textId="39F8E0D2" w:rsidR="00BD771F" w:rsidRPr="00656B26" w:rsidRDefault="00BD771F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="00EF29F1" w:rsidRPr="00656B26">
      <w:rPr>
        <w:rFonts w:ascii="Angsana New" w:hAnsi="Angsana New"/>
        <w:b/>
        <w:bCs/>
        <w:sz w:val="28"/>
        <w:szCs w:val="28"/>
        <w:cs/>
      </w:rPr>
      <w:tab/>
    </w:r>
    <w:r w:rsidR="00EF29F1" w:rsidRPr="00656B26">
      <w:rPr>
        <w:rFonts w:ascii="Angsana New" w:hAnsi="Angsana New" w:hint="cs"/>
        <w:b/>
        <w:bCs/>
        <w:sz w:val="28"/>
        <w:szCs w:val="28"/>
        <w:cs/>
      </w:rPr>
      <w:t xml:space="preserve">      </w:t>
    </w:r>
    <w:r w:rsidRPr="00EF29F1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EF29F1">
      <w:rPr>
        <w:rFonts w:ascii="Angsana New" w:hAnsi="Angsana New"/>
        <w:b/>
        <w:bCs/>
        <w:sz w:val="28"/>
        <w:szCs w:val="28"/>
      </w:rPr>
      <w:t>”</w:t>
    </w: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3B09A9" w:rsidRPr="00656B26"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ระหว่างกาล                                                                                          </w:t>
    </w:r>
    <w:r w:rsidR="00EF29F1" w:rsidRPr="00656B26">
      <w:rPr>
        <w:rFonts w:ascii="Angsana New" w:hAnsi="Angsana New" w:hint="cs"/>
        <w:b/>
        <w:bCs/>
        <w:sz w:val="28"/>
        <w:szCs w:val="28"/>
        <w:cs/>
      </w:rPr>
      <w:t xml:space="preserve">              </w:t>
    </w:r>
    <w:r w:rsidR="00BA2A77"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B7074" w:rsidRPr="00656B26"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 w:rsidRPr="00EF29F1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EF29F1">
      <w:rPr>
        <w:rFonts w:ascii="Angsana New" w:hAnsi="Angsana New"/>
        <w:b/>
        <w:bCs/>
        <w:sz w:val="28"/>
        <w:szCs w:val="28"/>
      </w:rPr>
      <w:t>”</w:t>
    </w:r>
  </w:p>
  <w:p w14:paraId="5418E6D5" w14:textId="3FC7145A" w:rsidR="00BD771F" w:rsidRPr="00656B26" w:rsidRDefault="00BD771F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sz w:val="16"/>
        <w:szCs w:val="16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F29F1">
      <w:rPr>
        <w:rFonts w:ascii="Angsana New" w:hAnsi="Angsana New"/>
        <w:b/>
        <w:bCs/>
        <w:sz w:val="28"/>
        <w:szCs w:val="28"/>
      </w:rPr>
      <w:t>3</w:t>
    </w:r>
    <w:r w:rsidR="00EF29F1"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ม</w:t>
    </w:r>
    <w:r w:rsidR="00EF29F1" w:rsidRPr="00656B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F29F1">
      <w:rPr>
        <w:rFonts w:ascii="Angsana New" w:hAnsi="Angsana New"/>
        <w:b/>
        <w:bCs/>
        <w:sz w:val="28"/>
        <w:szCs w:val="28"/>
      </w:rPr>
      <w:t>2564</w:t>
    </w:r>
  </w:p>
  <w:p w14:paraId="5A5C546A" w14:textId="77777777" w:rsidR="00BD771F" w:rsidRPr="00637127" w:rsidRDefault="00BD7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DAE036E"/>
    <w:multiLevelType w:val="hybridMultilevel"/>
    <w:tmpl w:val="88220A54"/>
    <w:lvl w:ilvl="0" w:tplc="0409000F">
      <w:start w:val="1"/>
      <w:numFmt w:val="decimal"/>
      <w:lvlText w:val="%1."/>
      <w:lvlJc w:val="left"/>
      <w:pPr>
        <w:ind w:left="2161" w:hanging="360"/>
      </w:pPr>
    </w:lvl>
    <w:lvl w:ilvl="1" w:tplc="04090019" w:tentative="1">
      <w:start w:val="1"/>
      <w:numFmt w:val="lowerLetter"/>
      <w:lvlText w:val="%2."/>
      <w:lvlJc w:val="left"/>
      <w:pPr>
        <w:ind w:left="2881" w:hanging="360"/>
      </w:pPr>
    </w:lvl>
    <w:lvl w:ilvl="2" w:tplc="0409001B" w:tentative="1">
      <w:start w:val="1"/>
      <w:numFmt w:val="lowerRoman"/>
      <w:lvlText w:val="%3."/>
      <w:lvlJc w:val="right"/>
      <w:pPr>
        <w:ind w:left="3601" w:hanging="180"/>
      </w:pPr>
    </w:lvl>
    <w:lvl w:ilvl="3" w:tplc="0409000F" w:tentative="1">
      <w:start w:val="1"/>
      <w:numFmt w:val="decimal"/>
      <w:lvlText w:val="%4."/>
      <w:lvlJc w:val="left"/>
      <w:pPr>
        <w:ind w:left="4321" w:hanging="360"/>
      </w:pPr>
    </w:lvl>
    <w:lvl w:ilvl="4" w:tplc="04090019" w:tentative="1">
      <w:start w:val="1"/>
      <w:numFmt w:val="lowerLetter"/>
      <w:lvlText w:val="%5."/>
      <w:lvlJc w:val="left"/>
      <w:pPr>
        <w:ind w:left="5041" w:hanging="360"/>
      </w:pPr>
    </w:lvl>
    <w:lvl w:ilvl="5" w:tplc="0409001B" w:tentative="1">
      <w:start w:val="1"/>
      <w:numFmt w:val="lowerRoman"/>
      <w:lvlText w:val="%6."/>
      <w:lvlJc w:val="right"/>
      <w:pPr>
        <w:ind w:left="5761" w:hanging="180"/>
      </w:pPr>
    </w:lvl>
    <w:lvl w:ilvl="6" w:tplc="0409000F" w:tentative="1">
      <w:start w:val="1"/>
      <w:numFmt w:val="decimal"/>
      <w:lvlText w:val="%7."/>
      <w:lvlJc w:val="left"/>
      <w:pPr>
        <w:ind w:left="6481" w:hanging="360"/>
      </w:pPr>
    </w:lvl>
    <w:lvl w:ilvl="7" w:tplc="04090019" w:tentative="1">
      <w:start w:val="1"/>
      <w:numFmt w:val="lowerLetter"/>
      <w:lvlText w:val="%8."/>
      <w:lvlJc w:val="left"/>
      <w:pPr>
        <w:ind w:left="7201" w:hanging="360"/>
      </w:pPr>
    </w:lvl>
    <w:lvl w:ilvl="8" w:tplc="0409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16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7E55060"/>
    <w:multiLevelType w:val="hybridMultilevel"/>
    <w:tmpl w:val="4FB4FAF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3ECA1ED3"/>
    <w:multiLevelType w:val="hybridMultilevel"/>
    <w:tmpl w:val="8130B2F2"/>
    <w:lvl w:ilvl="0" w:tplc="76FAD628">
      <w:start w:val="1"/>
      <w:numFmt w:val="decimal"/>
      <w:lvlText w:val="19.%1.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4AFB3C35"/>
    <w:multiLevelType w:val="hybridMultilevel"/>
    <w:tmpl w:val="DA0A6A1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DEB4594"/>
    <w:multiLevelType w:val="hybridMultilevel"/>
    <w:tmpl w:val="BBE4CE2E"/>
    <w:lvl w:ilvl="0" w:tplc="CE60E00C">
      <w:start w:val="1"/>
      <w:numFmt w:val="decimal"/>
      <w:lvlText w:val="8.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870FA0"/>
    <w:multiLevelType w:val="multilevel"/>
    <w:tmpl w:val="38744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40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5213B"/>
    <w:multiLevelType w:val="multilevel"/>
    <w:tmpl w:val="01CC4C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43" w15:restartNumberingAfterBreak="0">
    <w:nsid w:val="796E45E3"/>
    <w:multiLevelType w:val="multilevel"/>
    <w:tmpl w:val="A314A4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abstractNum w:abstractNumId="44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8573E"/>
    <w:multiLevelType w:val="hybridMultilevel"/>
    <w:tmpl w:val="B850782A"/>
    <w:lvl w:ilvl="0" w:tplc="F362A282">
      <w:start w:val="1"/>
      <w:numFmt w:val="thaiLetters"/>
      <w:lvlText w:val="%1)"/>
      <w:lvlJc w:val="left"/>
      <w:pPr>
        <w:ind w:left="19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E1901"/>
    <w:multiLevelType w:val="hybridMultilevel"/>
    <w:tmpl w:val="1A463D22"/>
    <w:lvl w:ilvl="0" w:tplc="EC52A75C">
      <w:start w:val="1"/>
      <w:numFmt w:val="thaiLetters"/>
      <w:lvlText w:val="%1)"/>
      <w:lvlJc w:val="left"/>
      <w:pPr>
        <w:ind w:left="1641" w:hanging="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3"/>
  </w:num>
  <w:num w:numId="15">
    <w:abstractNumId w:val="28"/>
  </w:num>
  <w:num w:numId="16">
    <w:abstractNumId w:val="45"/>
  </w:num>
  <w:num w:numId="17">
    <w:abstractNumId w:val="19"/>
  </w:num>
  <w:num w:numId="18">
    <w:abstractNumId w:val="17"/>
  </w:num>
  <w:num w:numId="19">
    <w:abstractNumId w:val="33"/>
  </w:num>
  <w:num w:numId="20">
    <w:abstractNumId w:val="10"/>
  </w:num>
  <w:num w:numId="21">
    <w:abstractNumId w:val="21"/>
  </w:num>
  <w:num w:numId="22">
    <w:abstractNumId w:val="35"/>
  </w:num>
  <w:num w:numId="23">
    <w:abstractNumId w:val="44"/>
  </w:num>
  <w:num w:numId="24">
    <w:abstractNumId w:val="12"/>
  </w:num>
  <w:num w:numId="25">
    <w:abstractNumId w:val="38"/>
  </w:num>
  <w:num w:numId="26">
    <w:abstractNumId w:val="48"/>
  </w:num>
  <w:num w:numId="27">
    <w:abstractNumId w:val="41"/>
  </w:num>
  <w:num w:numId="28">
    <w:abstractNumId w:val="24"/>
  </w:num>
  <w:num w:numId="29">
    <w:abstractNumId w:val="14"/>
  </w:num>
  <w:num w:numId="30">
    <w:abstractNumId w:val="36"/>
  </w:num>
  <w:num w:numId="31">
    <w:abstractNumId w:val="16"/>
  </w:num>
  <w:num w:numId="32">
    <w:abstractNumId w:val="22"/>
  </w:num>
  <w:num w:numId="33">
    <w:abstractNumId w:val="37"/>
  </w:num>
  <w:num w:numId="34">
    <w:abstractNumId w:val="29"/>
  </w:num>
  <w:num w:numId="35">
    <w:abstractNumId w:val="39"/>
  </w:num>
  <w:num w:numId="36">
    <w:abstractNumId w:val="11"/>
  </w:num>
  <w:num w:numId="37">
    <w:abstractNumId w:val="26"/>
  </w:num>
  <w:num w:numId="38">
    <w:abstractNumId w:val="13"/>
  </w:num>
  <w:num w:numId="39">
    <w:abstractNumId w:val="32"/>
  </w:num>
  <w:num w:numId="40">
    <w:abstractNumId w:val="18"/>
  </w:num>
  <w:num w:numId="41">
    <w:abstractNumId w:val="47"/>
  </w:num>
  <w:num w:numId="42">
    <w:abstractNumId w:val="30"/>
  </w:num>
  <w:num w:numId="43">
    <w:abstractNumId w:val="46"/>
  </w:num>
  <w:num w:numId="44">
    <w:abstractNumId w:val="15"/>
  </w:num>
  <w:num w:numId="45">
    <w:abstractNumId w:val="42"/>
  </w:num>
  <w:num w:numId="46">
    <w:abstractNumId w:val="40"/>
  </w:num>
  <w:num w:numId="47">
    <w:abstractNumId w:val="27"/>
  </w:num>
  <w:num w:numId="48">
    <w:abstractNumId w:val="31"/>
  </w:num>
  <w:num w:numId="49">
    <w:abstractNumId w:val="4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735"/>
    <w:rsid w:val="00004863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0E"/>
    <w:rsid w:val="000077F7"/>
    <w:rsid w:val="000078E0"/>
    <w:rsid w:val="00010251"/>
    <w:rsid w:val="000106F1"/>
    <w:rsid w:val="00010A8B"/>
    <w:rsid w:val="000114F7"/>
    <w:rsid w:val="0001157B"/>
    <w:rsid w:val="000118FF"/>
    <w:rsid w:val="00012139"/>
    <w:rsid w:val="000125BD"/>
    <w:rsid w:val="00013586"/>
    <w:rsid w:val="00013B52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E2C"/>
    <w:rsid w:val="00026931"/>
    <w:rsid w:val="00027939"/>
    <w:rsid w:val="00027DBC"/>
    <w:rsid w:val="00030356"/>
    <w:rsid w:val="000304F1"/>
    <w:rsid w:val="000307A3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9E6"/>
    <w:rsid w:val="00042DE6"/>
    <w:rsid w:val="00043419"/>
    <w:rsid w:val="0004358E"/>
    <w:rsid w:val="00043980"/>
    <w:rsid w:val="00043BA7"/>
    <w:rsid w:val="00044793"/>
    <w:rsid w:val="000448CF"/>
    <w:rsid w:val="0004570E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9BC"/>
    <w:rsid w:val="00054CFF"/>
    <w:rsid w:val="00055017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118B"/>
    <w:rsid w:val="00061521"/>
    <w:rsid w:val="00061730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CAA"/>
    <w:rsid w:val="00076F9C"/>
    <w:rsid w:val="00077287"/>
    <w:rsid w:val="00077EAB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EA8"/>
    <w:rsid w:val="00083F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7E0"/>
    <w:rsid w:val="000A1E35"/>
    <w:rsid w:val="000A2C20"/>
    <w:rsid w:val="000A2FAF"/>
    <w:rsid w:val="000A314D"/>
    <w:rsid w:val="000A3554"/>
    <w:rsid w:val="000A3820"/>
    <w:rsid w:val="000A3938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392F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2A3E"/>
    <w:rsid w:val="000D32C6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FF7"/>
    <w:rsid w:val="000F01B8"/>
    <w:rsid w:val="000F0239"/>
    <w:rsid w:val="000F0421"/>
    <w:rsid w:val="000F09F4"/>
    <w:rsid w:val="000F0C89"/>
    <w:rsid w:val="000F18C6"/>
    <w:rsid w:val="000F1B9C"/>
    <w:rsid w:val="000F2433"/>
    <w:rsid w:val="000F30E4"/>
    <w:rsid w:val="000F3D51"/>
    <w:rsid w:val="000F47BB"/>
    <w:rsid w:val="000F50DA"/>
    <w:rsid w:val="000F6A55"/>
    <w:rsid w:val="000F6B04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0776C"/>
    <w:rsid w:val="00107959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5CEA"/>
    <w:rsid w:val="0012600E"/>
    <w:rsid w:val="00126D41"/>
    <w:rsid w:val="001302E1"/>
    <w:rsid w:val="00130301"/>
    <w:rsid w:val="00130657"/>
    <w:rsid w:val="001308F0"/>
    <w:rsid w:val="00130AFA"/>
    <w:rsid w:val="00130C5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A"/>
    <w:rsid w:val="00146A4F"/>
    <w:rsid w:val="00146B86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AEA"/>
    <w:rsid w:val="00153CE1"/>
    <w:rsid w:val="00153FBD"/>
    <w:rsid w:val="0015423C"/>
    <w:rsid w:val="00154274"/>
    <w:rsid w:val="0015492A"/>
    <w:rsid w:val="0015535D"/>
    <w:rsid w:val="001557AC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353"/>
    <w:rsid w:val="001623FE"/>
    <w:rsid w:val="001638AD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50A"/>
    <w:rsid w:val="00167539"/>
    <w:rsid w:val="00167662"/>
    <w:rsid w:val="001679A4"/>
    <w:rsid w:val="00167D5D"/>
    <w:rsid w:val="00170654"/>
    <w:rsid w:val="001708FD"/>
    <w:rsid w:val="00170BDA"/>
    <w:rsid w:val="00170DE0"/>
    <w:rsid w:val="00171C45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42A"/>
    <w:rsid w:val="00180F67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3063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C0976"/>
    <w:rsid w:val="001C09E5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528C"/>
    <w:rsid w:val="001C5D1A"/>
    <w:rsid w:val="001C5EF8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0B56"/>
    <w:rsid w:val="001D13FE"/>
    <w:rsid w:val="001D16D1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1FC1"/>
    <w:rsid w:val="00202A09"/>
    <w:rsid w:val="00203084"/>
    <w:rsid w:val="002040DE"/>
    <w:rsid w:val="0020470E"/>
    <w:rsid w:val="00204AB5"/>
    <w:rsid w:val="00204B7F"/>
    <w:rsid w:val="00204C65"/>
    <w:rsid w:val="00204DC3"/>
    <w:rsid w:val="0020590E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684"/>
    <w:rsid w:val="002167B2"/>
    <w:rsid w:val="00216AA4"/>
    <w:rsid w:val="00216C6B"/>
    <w:rsid w:val="00216DA4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1BF"/>
    <w:rsid w:val="0024744F"/>
    <w:rsid w:val="0024771D"/>
    <w:rsid w:val="002477DA"/>
    <w:rsid w:val="002479F1"/>
    <w:rsid w:val="00247B98"/>
    <w:rsid w:val="00247BC6"/>
    <w:rsid w:val="00247C42"/>
    <w:rsid w:val="002502EA"/>
    <w:rsid w:val="0025102B"/>
    <w:rsid w:val="0025145C"/>
    <w:rsid w:val="0025178F"/>
    <w:rsid w:val="002524D0"/>
    <w:rsid w:val="00252F0B"/>
    <w:rsid w:val="00253443"/>
    <w:rsid w:val="00253A05"/>
    <w:rsid w:val="00253F1E"/>
    <w:rsid w:val="00253F6B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FF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2149"/>
    <w:rsid w:val="00293855"/>
    <w:rsid w:val="002941D6"/>
    <w:rsid w:val="0029465C"/>
    <w:rsid w:val="002948F6"/>
    <w:rsid w:val="00294FB6"/>
    <w:rsid w:val="002955CA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74FF"/>
    <w:rsid w:val="002B7904"/>
    <w:rsid w:val="002B7DA3"/>
    <w:rsid w:val="002C03BC"/>
    <w:rsid w:val="002C0714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5CA"/>
    <w:rsid w:val="002D1979"/>
    <w:rsid w:val="002D2250"/>
    <w:rsid w:val="002D2632"/>
    <w:rsid w:val="002D30B0"/>
    <w:rsid w:val="002D3CA1"/>
    <w:rsid w:val="002D3D2F"/>
    <w:rsid w:val="002D42D6"/>
    <w:rsid w:val="002D4BE8"/>
    <w:rsid w:val="002D4FD1"/>
    <w:rsid w:val="002D54BE"/>
    <w:rsid w:val="002D55DA"/>
    <w:rsid w:val="002D55F5"/>
    <w:rsid w:val="002D5CDE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215C"/>
    <w:rsid w:val="002E256A"/>
    <w:rsid w:val="002E25B0"/>
    <w:rsid w:val="002E2BA1"/>
    <w:rsid w:val="002E2FAB"/>
    <w:rsid w:val="002E35CE"/>
    <w:rsid w:val="002E39D3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595"/>
    <w:rsid w:val="003139F7"/>
    <w:rsid w:val="00313A77"/>
    <w:rsid w:val="003140E4"/>
    <w:rsid w:val="00314399"/>
    <w:rsid w:val="0031492A"/>
    <w:rsid w:val="00314956"/>
    <w:rsid w:val="00314A2C"/>
    <w:rsid w:val="00314C77"/>
    <w:rsid w:val="00315297"/>
    <w:rsid w:val="0031553B"/>
    <w:rsid w:val="00315950"/>
    <w:rsid w:val="00315EE7"/>
    <w:rsid w:val="00316567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EAE"/>
    <w:rsid w:val="00334215"/>
    <w:rsid w:val="00334DDC"/>
    <w:rsid w:val="00335110"/>
    <w:rsid w:val="00335DBA"/>
    <w:rsid w:val="0033602A"/>
    <w:rsid w:val="003362C5"/>
    <w:rsid w:val="00336A38"/>
    <w:rsid w:val="0033708A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FF0"/>
    <w:rsid w:val="0034247A"/>
    <w:rsid w:val="00342488"/>
    <w:rsid w:val="003430CC"/>
    <w:rsid w:val="0034315A"/>
    <w:rsid w:val="00343AAC"/>
    <w:rsid w:val="00343E2A"/>
    <w:rsid w:val="0034464C"/>
    <w:rsid w:val="00344807"/>
    <w:rsid w:val="00344E6C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D22"/>
    <w:rsid w:val="003667DA"/>
    <w:rsid w:val="00366B83"/>
    <w:rsid w:val="00366DB1"/>
    <w:rsid w:val="003674AE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7F0"/>
    <w:rsid w:val="00377CDE"/>
    <w:rsid w:val="00377E5B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FAB"/>
    <w:rsid w:val="003853EF"/>
    <w:rsid w:val="003855EE"/>
    <w:rsid w:val="00385EF0"/>
    <w:rsid w:val="00386775"/>
    <w:rsid w:val="00386DAE"/>
    <w:rsid w:val="00386F96"/>
    <w:rsid w:val="003873D6"/>
    <w:rsid w:val="0039081E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09A9"/>
    <w:rsid w:val="003B1670"/>
    <w:rsid w:val="003B1A55"/>
    <w:rsid w:val="003B264E"/>
    <w:rsid w:val="003B30FB"/>
    <w:rsid w:val="003B35F4"/>
    <w:rsid w:val="003B37E8"/>
    <w:rsid w:val="003B3CE4"/>
    <w:rsid w:val="003B42DB"/>
    <w:rsid w:val="003B4A96"/>
    <w:rsid w:val="003B58D4"/>
    <w:rsid w:val="003B5F7E"/>
    <w:rsid w:val="003B7BD3"/>
    <w:rsid w:val="003B7C28"/>
    <w:rsid w:val="003C0763"/>
    <w:rsid w:val="003C1220"/>
    <w:rsid w:val="003C17BF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77D"/>
    <w:rsid w:val="003D3890"/>
    <w:rsid w:val="003D3B4B"/>
    <w:rsid w:val="003D3B9C"/>
    <w:rsid w:val="003D3C71"/>
    <w:rsid w:val="003D3FE9"/>
    <w:rsid w:val="003D4955"/>
    <w:rsid w:val="003D4C28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79A8"/>
    <w:rsid w:val="00410678"/>
    <w:rsid w:val="00410BDD"/>
    <w:rsid w:val="00411363"/>
    <w:rsid w:val="00411447"/>
    <w:rsid w:val="00411DF7"/>
    <w:rsid w:val="00412126"/>
    <w:rsid w:val="0041265F"/>
    <w:rsid w:val="004127A4"/>
    <w:rsid w:val="00412B9F"/>
    <w:rsid w:val="004135FF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844"/>
    <w:rsid w:val="00442A97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B1C"/>
    <w:rsid w:val="0045423E"/>
    <w:rsid w:val="004547DF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E18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2B89"/>
    <w:rsid w:val="00482D80"/>
    <w:rsid w:val="00482DC9"/>
    <w:rsid w:val="00482DFF"/>
    <w:rsid w:val="004830B5"/>
    <w:rsid w:val="004845C0"/>
    <w:rsid w:val="004847AC"/>
    <w:rsid w:val="004847E4"/>
    <w:rsid w:val="004849D1"/>
    <w:rsid w:val="004850C1"/>
    <w:rsid w:val="00485B07"/>
    <w:rsid w:val="00485E46"/>
    <w:rsid w:val="00485F06"/>
    <w:rsid w:val="00486455"/>
    <w:rsid w:val="0048667E"/>
    <w:rsid w:val="004866CE"/>
    <w:rsid w:val="0048682A"/>
    <w:rsid w:val="00486BF4"/>
    <w:rsid w:val="004878C9"/>
    <w:rsid w:val="00487CA8"/>
    <w:rsid w:val="00490474"/>
    <w:rsid w:val="0049059F"/>
    <w:rsid w:val="00490AEB"/>
    <w:rsid w:val="00490F9B"/>
    <w:rsid w:val="00492D54"/>
    <w:rsid w:val="00492E5B"/>
    <w:rsid w:val="0049303E"/>
    <w:rsid w:val="00493253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BD9"/>
    <w:rsid w:val="004A3FD4"/>
    <w:rsid w:val="004A45B5"/>
    <w:rsid w:val="004A57FB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031"/>
    <w:rsid w:val="004B22ED"/>
    <w:rsid w:val="004B268B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6C02"/>
    <w:rsid w:val="004B7EBD"/>
    <w:rsid w:val="004B7F7E"/>
    <w:rsid w:val="004C0065"/>
    <w:rsid w:val="004C0540"/>
    <w:rsid w:val="004C12A9"/>
    <w:rsid w:val="004C1F0A"/>
    <w:rsid w:val="004C2EDA"/>
    <w:rsid w:val="004C333C"/>
    <w:rsid w:val="004C37DF"/>
    <w:rsid w:val="004C3D4F"/>
    <w:rsid w:val="004C3E3A"/>
    <w:rsid w:val="004C40B6"/>
    <w:rsid w:val="004C4239"/>
    <w:rsid w:val="004C4631"/>
    <w:rsid w:val="004C4BBD"/>
    <w:rsid w:val="004C4D6A"/>
    <w:rsid w:val="004C4E44"/>
    <w:rsid w:val="004C4E51"/>
    <w:rsid w:val="004C54C0"/>
    <w:rsid w:val="004C6178"/>
    <w:rsid w:val="004C6452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AD7"/>
    <w:rsid w:val="004D2CF9"/>
    <w:rsid w:val="004D2FDC"/>
    <w:rsid w:val="004D356C"/>
    <w:rsid w:val="004D37EB"/>
    <w:rsid w:val="004D3CA0"/>
    <w:rsid w:val="004D4BB3"/>
    <w:rsid w:val="004D4CAD"/>
    <w:rsid w:val="004D4D30"/>
    <w:rsid w:val="004D5E11"/>
    <w:rsid w:val="004D61BB"/>
    <w:rsid w:val="004D62B2"/>
    <w:rsid w:val="004D63AC"/>
    <w:rsid w:val="004D65C2"/>
    <w:rsid w:val="004D6C16"/>
    <w:rsid w:val="004D72CB"/>
    <w:rsid w:val="004D7C88"/>
    <w:rsid w:val="004E068D"/>
    <w:rsid w:val="004E088D"/>
    <w:rsid w:val="004E0ED3"/>
    <w:rsid w:val="004E1684"/>
    <w:rsid w:val="004E1884"/>
    <w:rsid w:val="004E2256"/>
    <w:rsid w:val="004E2E22"/>
    <w:rsid w:val="004E319C"/>
    <w:rsid w:val="004E3F0A"/>
    <w:rsid w:val="004E4C60"/>
    <w:rsid w:val="004E51BF"/>
    <w:rsid w:val="004E5554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3C65"/>
    <w:rsid w:val="004F4776"/>
    <w:rsid w:val="004F4978"/>
    <w:rsid w:val="004F52BB"/>
    <w:rsid w:val="004F53A3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3BC"/>
    <w:rsid w:val="00502F68"/>
    <w:rsid w:val="00502FB0"/>
    <w:rsid w:val="00502FB1"/>
    <w:rsid w:val="0050373E"/>
    <w:rsid w:val="005039A1"/>
    <w:rsid w:val="00504793"/>
    <w:rsid w:val="00505E7A"/>
    <w:rsid w:val="00505F32"/>
    <w:rsid w:val="00505FE0"/>
    <w:rsid w:val="005066BF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A02"/>
    <w:rsid w:val="005226FC"/>
    <w:rsid w:val="00522A35"/>
    <w:rsid w:val="00522CC0"/>
    <w:rsid w:val="00522EA6"/>
    <w:rsid w:val="00524538"/>
    <w:rsid w:val="005256DB"/>
    <w:rsid w:val="00525B29"/>
    <w:rsid w:val="00525BEA"/>
    <w:rsid w:val="00525F6C"/>
    <w:rsid w:val="00525FD6"/>
    <w:rsid w:val="00526645"/>
    <w:rsid w:val="00526759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0DEC"/>
    <w:rsid w:val="0054166C"/>
    <w:rsid w:val="00541F97"/>
    <w:rsid w:val="00542C0D"/>
    <w:rsid w:val="00542DB0"/>
    <w:rsid w:val="005431C3"/>
    <w:rsid w:val="0054394F"/>
    <w:rsid w:val="00544084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85A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10B6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C4A"/>
    <w:rsid w:val="00575521"/>
    <w:rsid w:val="005758A7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AED"/>
    <w:rsid w:val="00582C1F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B0B"/>
    <w:rsid w:val="005C0C0E"/>
    <w:rsid w:val="005C0EDC"/>
    <w:rsid w:val="005C0F4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30A1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536"/>
    <w:rsid w:val="005E7995"/>
    <w:rsid w:val="005F06FF"/>
    <w:rsid w:val="005F0D69"/>
    <w:rsid w:val="005F0FE5"/>
    <w:rsid w:val="005F10E9"/>
    <w:rsid w:val="005F2D74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60006E"/>
    <w:rsid w:val="006001FD"/>
    <w:rsid w:val="006003AA"/>
    <w:rsid w:val="006007D5"/>
    <w:rsid w:val="0060138B"/>
    <w:rsid w:val="006016A6"/>
    <w:rsid w:val="00602053"/>
    <w:rsid w:val="00602445"/>
    <w:rsid w:val="00602495"/>
    <w:rsid w:val="00602DFF"/>
    <w:rsid w:val="00603630"/>
    <w:rsid w:val="00603B0E"/>
    <w:rsid w:val="00603BD5"/>
    <w:rsid w:val="00603BE1"/>
    <w:rsid w:val="00604441"/>
    <w:rsid w:val="006046D4"/>
    <w:rsid w:val="0060478A"/>
    <w:rsid w:val="00604A65"/>
    <w:rsid w:val="00605A86"/>
    <w:rsid w:val="00606104"/>
    <w:rsid w:val="006061E0"/>
    <w:rsid w:val="006066F4"/>
    <w:rsid w:val="00606D7D"/>
    <w:rsid w:val="00606F1E"/>
    <w:rsid w:val="0060757A"/>
    <w:rsid w:val="0060799F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53E7"/>
    <w:rsid w:val="0061608E"/>
    <w:rsid w:val="00616459"/>
    <w:rsid w:val="00616547"/>
    <w:rsid w:val="0061698C"/>
    <w:rsid w:val="00616D8A"/>
    <w:rsid w:val="0061747F"/>
    <w:rsid w:val="00617776"/>
    <w:rsid w:val="00620C9C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DC5"/>
    <w:rsid w:val="00627CBF"/>
    <w:rsid w:val="006309D3"/>
    <w:rsid w:val="00630A2B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BE9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74B"/>
    <w:rsid w:val="006669A8"/>
    <w:rsid w:val="00666BAB"/>
    <w:rsid w:val="00666E5C"/>
    <w:rsid w:val="00666F78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6A9"/>
    <w:rsid w:val="006812B9"/>
    <w:rsid w:val="006812FB"/>
    <w:rsid w:val="00681F0D"/>
    <w:rsid w:val="00682567"/>
    <w:rsid w:val="006826FC"/>
    <w:rsid w:val="006830A2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90AA3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177C"/>
    <w:rsid w:val="006B1FDB"/>
    <w:rsid w:val="006B22C0"/>
    <w:rsid w:val="006B2874"/>
    <w:rsid w:val="006B2A3E"/>
    <w:rsid w:val="006B2B15"/>
    <w:rsid w:val="006B2B3E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46D"/>
    <w:rsid w:val="006C1640"/>
    <w:rsid w:val="006C22CB"/>
    <w:rsid w:val="006C23A5"/>
    <w:rsid w:val="006C2827"/>
    <w:rsid w:val="006C2AA6"/>
    <w:rsid w:val="006C3EA4"/>
    <w:rsid w:val="006C516A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3248"/>
    <w:rsid w:val="006D388B"/>
    <w:rsid w:val="006D3921"/>
    <w:rsid w:val="006D39F2"/>
    <w:rsid w:val="006D3BF1"/>
    <w:rsid w:val="006D4494"/>
    <w:rsid w:val="006D4759"/>
    <w:rsid w:val="006D4BD9"/>
    <w:rsid w:val="006D4C17"/>
    <w:rsid w:val="006D4CDE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8FB"/>
    <w:rsid w:val="006E060A"/>
    <w:rsid w:val="006E14CC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F005D"/>
    <w:rsid w:val="006F01AF"/>
    <w:rsid w:val="006F0DEC"/>
    <w:rsid w:val="006F1017"/>
    <w:rsid w:val="006F103F"/>
    <w:rsid w:val="006F1BFE"/>
    <w:rsid w:val="006F1E38"/>
    <w:rsid w:val="006F1EEB"/>
    <w:rsid w:val="006F1FDD"/>
    <w:rsid w:val="006F20DE"/>
    <w:rsid w:val="006F257C"/>
    <w:rsid w:val="006F32A7"/>
    <w:rsid w:val="006F3440"/>
    <w:rsid w:val="006F3695"/>
    <w:rsid w:val="006F3D23"/>
    <w:rsid w:val="006F3EE2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CC5"/>
    <w:rsid w:val="006F6CEB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37FE"/>
    <w:rsid w:val="00703CE0"/>
    <w:rsid w:val="00704049"/>
    <w:rsid w:val="007042B3"/>
    <w:rsid w:val="0070463E"/>
    <w:rsid w:val="0070532F"/>
    <w:rsid w:val="00705724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44B9"/>
    <w:rsid w:val="00724A9F"/>
    <w:rsid w:val="00725C7D"/>
    <w:rsid w:val="00725CDC"/>
    <w:rsid w:val="00726115"/>
    <w:rsid w:val="00726173"/>
    <w:rsid w:val="007261D6"/>
    <w:rsid w:val="00726E8F"/>
    <w:rsid w:val="00727101"/>
    <w:rsid w:val="00727163"/>
    <w:rsid w:val="00727347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EDC"/>
    <w:rsid w:val="007412A1"/>
    <w:rsid w:val="00741E03"/>
    <w:rsid w:val="007422C5"/>
    <w:rsid w:val="007427BF"/>
    <w:rsid w:val="007430E5"/>
    <w:rsid w:val="007431CD"/>
    <w:rsid w:val="0074321B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1EC5"/>
    <w:rsid w:val="00752061"/>
    <w:rsid w:val="007528DB"/>
    <w:rsid w:val="007533BB"/>
    <w:rsid w:val="0075347A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7163"/>
    <w:rsid w:val="00760149"/>
    <w:rsid w:val="007604FA"/>
    <w:rsid w:val="00760570"/>
    <w:rsid w:val="007606CE"/>
    <w:rsid w:val="00760CC5"/>
    <w:rsid w:val="00760F48"/>
    <w:rsid w:val="00761051"/>
    <w:rsid w:val="007618E8"/>
    <w:rsid w:val="0076367F"/>
    <w:rsid w:val="007645D0"/>
    <w:rsid w:val="00764DF0"/>
    <w:rsid w:val="00764E3C"/>
    <w:rsid w:val="00766BF5"/>
    <w:rsid w:val="00766C1A"/>
    <w:rsid w:val="007714FA"/>
    <w:rsid w:val="007719BB"/>
    <w:rsid w:val="00772391"/>
    <w:rsid w:val="007723C5"/>
    <w:rsid w:val="007724C0"/>
    <w:rsid w:val="00773BC4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3C"/>
    <w:rsid w:val="007836F0"/>
    <w:rsid w:val="00783B38"/>
    <w:rsid w:val="00784590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A00"/>
    <w:rsid w:val="00791099"/>
    <w:rsid w:val="00791744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FB5"/>
    <w:rsid w:val="007A125B"/>
    <w:rsid w:val="007A1882"/>
    <w:rsid w:val="007A1C19"/>
    <w:rsid w:val="007A202C"/>
    <w:rsid w:val="007A21B2"/>
    <w:rsid w:val="007A2926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9DC"/>
    <w:rsid w:val="007C2116"/>
    <w:rsid w:val="007C3480"/>
    <w:rsid w:val="007C3534"/>
    <w:rsid w:val="007C4027"/>
    <w:rsid w:val="007C5060"/>
    <w:rsid w:val="007C51A4"/>
    <w:rsid w:val="007C5584"/>
    <w:rsid w:val="007C5BBB"/>
    <w:rsid w:val="007C6683"/>
    <w:rsid w:val="007C704D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650B"/>
    <w:rsid w:val="007E6711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3080"/>
    <w:rsid w:val="007F37E0"/>
    <w:rsid w:val="007F46A6"/>
    <w:rsid w:val="007F4F44"/>
    <w:rsid w:val="007F5114"/>
    <w:rsid w:val="007F53BB"/>
    <w:rsid w:val="007F5467"/>
    <w:rsid w:val="007F5531"/>
    <w:rsid w:val="007F57E2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6D4B"/>
    <w:rsid w:val="008076AD"/>
    <w:rsid w:val="00807CBA"/>
    <w:rsid w:val="0081014A"/>
    <w:rsid w:val="00811574"/>
    <w:rsid w:val="00811610"/>
    <w:rsid w:val="00811642"/>
    <w:rsid w:val="008122D6"/>
    <w:rsid w:val="008128DE"/>
    <w:rsid w:val="00812FE3"/>
    <w:rsid w:val="00813273"/>
    <w:rsid w:val="0081338C"/>
    <w:rsid w:val="0081376F"/>
    <w:rsid w:val="00813872"/>
    <w:rsid w:val="0081395B"/>
    <w:rsid w:val="00813CF9"/>
    <w:rsid w:val="00813E8D"/>
    <w:rsid w:val="00814CB5"/>
    <w:rsid w:val="008161DC"/>
    <w:rsid w:val="008169DE"/>
    <w:rsid w:val="00816A6D"/>
    <w:rsid w:val="00816CD4"/>
    <w:rsid w:val="00817184"/>
    <w:rsid w:val="0081726D"/>
    <w:rsid w:val="00817A1D"/>
    <w:rsid w:val="00817B25"/>
    <w:rsid w:val="00817CA9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2E45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6D"/>
    <w:rsid w:val="0084200A"/>
    <w:rsid w:val="00842284"/>
    <w:rsid w:val="00842511"/>
    <w:rsid w:val="0084273F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77CE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5B"/>
    <w:rsid w:val="008940B4"/>
    <w:rsid w:val="00894B41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A6"/>
    <w:rsid w:val="008A50F0"/>
    <w:rsid w:val="008A5215"/>
    <w:rsid w:val="008A5901"/>
    <w:rsid w:val="008A6898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6A48"/>
    <w:rsid w:val="008B6E6E"/>
    <w:rsid w:val="008B6F83"/>
    <w:rsid w:val="008B70AB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CA6"/>
    <w:rsid w:val="009211F5"/>
    <w:rsid w:val="009219B3"/>
    <w:rsid w:val="009219D1"/>
    <w:rsid w:val="00921AD2"/>
    <w:rsid w:val="0092223A"/>
    <w:rsid w:val="00922827"/>
    <w:rsid w:val="00922FBE"/>
    <w:rsid w:val="00923CD9"/>
    <w:rsid w:val="0092413C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A21"/>
    <w:rsid w:val="00967CF5"/>
    <w:rsid w:val="009710E3"/>
    <w:rsid w:val="00971688"/>
    <w:rsid w:val="0097225C"/>
    <w:rsid w:val="0097231D"/>
    <w:rsid w:val="0097309C"/>
    <w:rsid w:val="00973683"/>
    <w:rsid w:val="00973780"/>
    <w:rsid w:val="00974811"/>
    <w:rsid w:val="00975231"/>
    <w:rsid w:val="00975468"/>
    <w:rsid w:val="0097556F"/>
    <w:rsid w:val="009757F1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4624"/>
    <w:rsid w:val="009A4C98"/>
    <w:rsid w:val="009A4D1A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C2A"/>
    <w:rsid w:val="009B56B9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7BBF"/>
    <w:rsid w:val="009D0916"/>
    <w:rsid w:val="009D0E80"/>
    <w:rsid w:val="009D1555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F38"/>
    <w:rsid w:val="00A14928"/>
    <w:rsid w:val="00A14A74"/>
    <w:rsid w:val="00A157BF"/>
    <w:rsid w:val="00A16F9A"/>
    <w:rsid w:val="00A16FB5"/>
    <w:rsid w:val="00A1723A"/>
    <w:rsid w:val="00A17648"/>
    <w:rsid w:val="00A176F6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99A"/>
    <w:rsid w:val="00A23D5F"/>
    <w:rsid w:val="00A24031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AA7"/>
    <w:rsid w:val="00A30BCC"/>
    <w:rsid w:val="00A30CBE"/>
    <w:rsid w:val="00A310FA"/>
    <w:rsid w:val="00A313EC"/>
    <w:rsid w:val="00A31792"/>
    <w:rsid w:val="00A31D12"/>
    <w:rsid w:val="00A31F9B"/>
    <w:rsid w:val="00A320A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469"/>
    <w:rsid w:val="00A44559"/>
    <w:rsid w:val="00A446B0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22D8"/>
    <w:rsid w:val="00A524B8"/>
    <w:rsid w:val="00A5256A"/>
    <w:rsid w:val="00A52C9D"/>
    <w:rsid w:val="00A52F5E"/>
    <w:rsid w:val="00A54DAE"/>
    <w:rsid w:val="00A55081"/>
    <w:rsid w:val="00A551D0"/>
    <w:rsid w:val="00A557BD"/>
    <w:rsid w:val="00A5582F"/>
    <w:rsid w:val="00A56019"/>
    <w:rsid w:val="00A5617C"/>
    <w:rsid w:val="00A5634E"/>
    <w:rsid w:val="00A56EDF"/>
    <w:rsid w:val="00A57098"/>
    <w:rsid w:val="00A572D3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262B"/>
    <w:rsid w:val="00A82AF4"/>
    <w:rsid w:val="00A82B52"/>
    <w:rsid w:val="00A82D44"/>
    <w:rsid w:val="00A836D5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AB3"/>
    <w:rsid w:val="00A87249"/>
    <w:rsid w:val="00A87756"/>
    <w:rsid w:val="00A90287"/>
    <w:rsid w:val="00A90358"/>
    <w:rsid w:val="00A91450"/>
    <w:rsid w:val="00A91C0C"/>
    <w:rsid w:val="00A9219F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4A39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72A1"/>
    <w:rsid w:val="00AA768E"/>
    <w:rsid w:val="00AB00EA"/>
    <w:rsid w:val="00AB0306"/>
    <w:rsid w:val="00AB0644"/>
    <w:rsid w:val="00AB07B9"/>
    <w:rsid w:val="00AB0B28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61D9"/>
    <w:rsid w:val="00AB6CAA"/>
    <w:rsid w:val="00AB755A"/>
    <w:rsid w:val="00AC0DD4"/>
    <w:rsid w:val="00AC0F6B"/>
    <w:rsid w:val="00AC1A69"/>
    <w:rsid w:val="00AC1D5A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57B9"/>
    <w:rsid w:val="00AD5C7F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321E"/>
    <w:rsid w:val="00AE346B"/>
    <w:rsid w:val="00AE36F5"/>
    <w:rsid w:val="00AE380C"/>
    <w:rsid w:val="00AE39AC"/>
    <w:rsid w:val="00AE3C72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3036"/>
    <w:rsid w:val="00B03DDF"/>
    <w:rsid w:val="00B03E16"/>
    <w:rsid w:val="00B05019"/>
    <w:rsid w:val="00B05171"/>
    <w:rsid w:val="00B052D4"/>
    <w:rsid w:val="00B0533E"/>
    <w:rsid w:val="00B053D1"/>
    <w:rsid w:val="00B0579D"/>
    <w:rsid w:val="00B061BA"/>
    <w:rsid w:val="00B06864"/>
    <w:rsid w:val="00B06F0C"/>
    <w:rsid w:val="00B073A4"/>
    <w:rsid w:val="00B07500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0FD"/>
    <w:rsid w:val="00B15040"/>
    <w:rsid w:val="00B156D5"/>
    <w:rsid w:val="00B1672F"/>
    <w:rsid w:val="00B169CF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4D"/>
    <w:rsid w:val="00B36BD7"/>
    <w:rsid w:val="00B36D15"/>
    <w:rsid w:val="00B36D62"/>
    <w:rsid w:val="00B37645"/>
    <w:rsid w:val="00B403C1"/>
    <w:rsid w:val="00B40488"/>
    <w:rsid w:val="00B40A5E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4BE3"/>
    <w:rsid w:val="00B451C1"/>
    <w:rsid w:val="00B458A0"/>
    <w:rsid w:val="00B46C98"/>
    <w:rsid w:val="00B4790D"/>
    <w:rsid w:val="00B47C94"/>
    <w:rsid w:val="00B505D5"/>
    <w:rsid w:val="00B5206B"/>
    <w:rsid w:val="00B527A0"/>
    <w:rsid w:val="00B5286A"/>
    <w:rsid w:val="00B528CC"/>
    <w:rsid w:val="00B52924"/>
    <w:rsid w:val="00B52DF1"/>
    <w:rsid w:val="00B53549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A31"/>
    <w:rsid w:val="00B968EF"/>
    <w:rsid w:val="00B96E2D"/>
    <w:rsid w:val="00B96F1A"/>
    <w:rsid w:val="00BA02F1"/>
    <w:rsid w:val="00BA0B24"/>
    <w:rsid w:val="00BA0B4E"/>
    <w:rsid w:val="00BA1076"/>
    <w:rsid w:val="00BA1453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35D"/>
    <w:rsid w:val="00BA5A62"/>
    <w:rsid w:val="00BA5B7C"/>
    <w:rsid w:val="00BA6570"/>
    <w:rsid w:val="00BA6DBE"/>
    <w:rsid w:val="00BA7180"/>
    <w:rsid w:val="00BA726F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44"/>
    <w:rsid w:val="00BB5AC1"/>
    <w:rsid w:val="00BB5B99"/>
    <w:rsid w:val="00BB70C1"/>
    <w:rsid w:val="00BB7774"/>
    <w:rsid w:val="00BC1786"/>
    <w:rsid w:val="00BC1E0C"/>
    <w:rsid w:val="00BC1EF1"/>
    <w:rsid w:val="00BC3548"/>
    <w:rsid w:val="00BC367E"/>
    <w:rsid w:val="00BC4711"/>
    <w:rsid w:val="00BC53D5"/>
    <w:rsid w:val="00BC5C6D"/>
    <w:rsid w:val="00BC5F22"/>
    <w:rsid w:val="00BC5F78"/>
    <w:rsid w:val="00BC71FF"/>
    <w:rsid w:val="00BC7814"/>
    <w:rsid w:val="00BC7C48"/>
    <w:rsid w:val="00BD00AF"/>
    <w:rsid w:val="00BD026B"/>
    <w:rsid w:val="00BD0378"/>
    <w:rsid w:val="00BD0AE8"/>
    <w:rsid w:val="00BD121D"/>
    <w:rsid w:val="00BD2C70"/>
    <w:rsid w:val="00BD319E"/>
    <w:rsid w:val="00BD3342"/>
    <w:rsid w:val="00BD33C1"/>
    <w:rsid w:val="00BD34B7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B2E"/>
    <w:rsid w:val="00BE2E3D"/>
    <w:rsid w:val="00BE32B5"/>
    <w:rsid w:val="00BE3E0E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60AE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FC8"/>
    <w:rsid w:val="00C2610F"/>
    <w:rsid w:val="00C26741"/>
    <w:rsid w:val="00C26D7C"/>
    <w:rsid w:val="00C26E07"/>
    <w:rsid w:val="00C26E76"/>
    <w:rsid w:val="00C276FA"/>
    <w:rsid w:val="00C300B4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113D"/>
    <w:rsid w:val="00C4163F"/>
    <w:rsid w:val="00C41AB0"/>
    <w:rsid w:val="00C41D4B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1410"/>
    <w:rsid w:val="00C51684"/>
    <w:rsid w:val="00C5170D"/>
    <w:rsid w:val="00C518E3"/>
    <w:rsid w:val="00C521D7"/>
    <w:rsid w:val="00C5259B"/>
    <w:rsid w:val="00C526A1"/>
    <w:rsid w:val="00C52AD5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DEF"/>
    <w:rsid w:val="00C64216"/>
    <w:rsid w:val="00C648EC"/>
    <w:rsid w:val="00C64D65"/>
    <w:rsid w:val="00C658E2"/>
    <w:rsid w:val="00C66705"/>
    <w:rsid w:val="00C6772C"/>
    <w:rsid w:val="00C677E6"/>
    <w:rsid w:val="00C679C9"/>
    <w:rsid w:val="00C704A0"/>
    <w:rsid w:val="00C705D3"/>
    <w:rsid w:val="00C70C56"/>
    <w:rsid w:val="00C70DB5"/>
    <w:rsid w:val="00C70DF0"/>
    <w:rsid w:val="00C70E5E"/>
    <w:rsid w:val="00C71117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2A"/>
    <w:rsid w:val="00C90175"/>
    <w:rsid w:val="00C91024"/>
    <w:rsid w:val="00C91155"/>
    <w:rsid w:val="00C91D1F"/>
    <w:rsid w:val="00C92655"/>
    <w:rsid w:val="00C92A4A"/>
    <w:rsid w:val="00C92EA5"/>
    <w:rsid w:val="00C930E0"/>
    <w:rsid w:val="00C94391"/>
    <w:rsid w:val="00C94BB2"/>
    <w:rsid w:val="00C94EED"/>
    <w:rsid w:val="00C9547F"/>
    <w:rsid w:val="00C96961"/>
    <w:rsid w:val="00C97D49"/>
    <w:rsid w:val="00C97DFB"/>
    <w:rsid w:val="00CA0AF3"/>
    <w:rsid w:val="00CA0E7F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26B"/>
    <w:rsid w:val="00CA629F"/>
    <w:rsid w:val="00CA630E"/>
    <w:rsid w:val="00CA6321"/>
    <w:rsid w:val="00CA767D"/>
    <w:rsid w:val="00CB0380"/>
    <w:rsid w:val="00CB06B2"/>
    <w:rsid w:val="00CB0C07"/>
    <w:rsid w:val="00CB1072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62E"/>
    <w:rsid w:val="00CD37CF"/>
    <w:rsid w:val="00CD3EAA"/>
    <w:rsid w:val="00CD4062"/>
    <w:rsid w:val="00CD4323"/>
    <w:rsid w:val="00CD456B"/>
    <w:rsid w:val="00CD46DE"/>
    <w:rsid w:val="00CD498F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457"/>
    <w:rsid w:val="00CF590B"/>
    <w:rsid w:val="00CF5C92"/>
    <w:rsid w:val="00CF6345"/>
    <w:rsid w:val="00CF6475"/>
    <w:rsid w:val="00CF65CD"/>
    <w:rsid w:val="00CF6BCF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61A"/>
    <w:rsid w:val="00D260DD"/>
    <w:rsid w:val="00D264A9"/>
    <w:rsid w:val="00D26E30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D4"/>
    <w:rsid w:val="00D33778"/>
    <w:rsid w:val="00D33892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B61"/>
    <w:rsid w:val="00D54F1A"/>
    <w:rsid w:val="00D55830"/>
    <w:rsid w:val="00D56256"/>
    <w:rsid w:val="00D56530"/>
    <w:rsid w:val="00D567F1"/>
    <w:rsid w:val="00D573C3"/>
    <w:rsid w:val="00D6122F"/>
    <w:rsid w:val="00D615BF"/>
    <w:rsid w:val="00D61629"/>
    <w:rsid w:val="00D618F1"/>
    <w:rsid w:val="00D63347"/>
    <w:rsid w:val="00D63F7E"/>
    <w:rsid w:val="00D643EE"/>
    <w:rsid w:val="00D64934"/>
    <w:rsid w:val="00D649C1"/>
    <w:rsid w:val="00D64D0A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239"/>
    <w:rsid w:val="00D74437"/>
    <w:rsid w:val="00D74D94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DB8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892"/>
    <w:rsid w:val="00DA2A3C"/>
    <w:rsid w:val="00DA2C74"/>
    <w:rsid w:val="00DA30C4"/>
    <w:rsid w:val="00DA326F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F60"/>
    <w:rsid w:val="00DB7111"/>
    <w:rsid w:val="00DC00DB"/>
    <w:rsid w:val="00DC0451"/>
    <w:rsid w:val="00DC12A6"/>
    <w:rsid w:val="00DC19CB"/>
    <w:rsid w:val="00DC1AD3"/>
    <w:rsid w:val="00DC2A57"/>
    <w:rsid w:val="00DC30A2"/>
    <w:rsid w:val="00DC3141"/>
    <w:rsid w:val="00DC44FF"/>
    <w:rsid w:val="00DC49BC"/>
    <w:rsid w:val="00DC4B21"/>
    <w:rsid w:val="00DC4D24"/>
    <w:rsid w:val="00DC508E"/>
    <w:rsid w:val="00DC5E57"/>
    <w:rsid w:val="00DC6155"/>
    <w:rsid w:val="00DC6FA5"/>
    <w:rsid w:val="00DC7871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13B"/>
    <w:rsid w:val="00DD530B"/>
    <w:rsid w:val="00DD590C"/>
    <w:rsid w:val="00DD5C5E"/>
    <w:rsid w:val="00DD62E0"/>
    <w:rsid w:val="00DD641A"/>
    <w:rsid w:val="00DD6CF3"/>
    <w:rsid w:val="00DD730C"/>
    <w:rsid w:val="00DD76BA"/>
    <w:rsid w:val="00DD7817"/>
    <w:rsid w:val="00DD7AB1"/>
    <w:rsid w:val="00DD7D13"/>
    <w:rsid w:val="00DE0133"/>
    <w:rsid w:val="00DE0299"/>
    <w:rsid w:val="00DE036D"/>
    <w:rsid w:val="00DE0477"/>
    <w:rsid w:val="00DE0A56"/>
    <w:rsid w:val="00DE1A48"/>
    <w:rsid w:val="00DE1BDC"/>
    <w:rsid w:val="00DE241A"/>
    <w:rsid w:val="00DE47CE"/>
    <w:rsid w:val="00DE4807"/>
    <w:rsid w:val="00DE498B"/>
    <w:rsid w:val="00DE4AFA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7602"/>
    <w:rsid w:val="00DF7731"/>
    <w:rsid w:val="00DF77FC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46F5"/>
    <w:rsid w:val="00E05052"/>
    <w:rsid w:val="00E0577F"/>
    <w:rsid w:val="00E05D07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DAE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D84"/>
    <w:rsid w:val="00E310AB"/>
    <w:rsid w:val="00E315D4"/>
    <w:rsid w:val="00E31B7A"/>
    <w:rsid w:val="00E32893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A43"/>
    <w:rsid w:val="00E430B6"/>
    <w:rsid w:val="00E432A6"/>
    <w:rsid w:val="00E45175"/>
    <w:rsid w:val="00E451C7"/>
    <w:rsid w:val="00E458C4"/>
    <w:rsid w:val="00E45951"/>
    <w:rsid w:val="00E46B3D"/>
    <w:rsid w:val="00E479C3"/>
    <w:rsid w:val="00E47BF0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A9F"/>
    <w:rsid w:val="00E543BB"/>
    <w:rsid w:val="00E54543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4774"/>
    <w:rsid w:val="00E65376"/>
    <w:rsid w:val="00E65FBC"/>
    <w:rsid w:val="00E67790"/>
    <w:rsid w:val="00E71937"/>
    <w:rsid w:val="00E72619"/>
    <w:rsid w:val="00E72824"/>
    <w:rsid w:val="00E72C93"/>
    <w:rsid w:val="00E733EC"/>
    <w:rsid w:val="00E748A0"/>
    <w:rsid w:val="00E74CD4"/>
    <w:rsid w:val="00E750A8"/>
    <w:rsid w:val="00E750AF"/>
    <w:rsid w:val="00E754AE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07B"/>
    <w:rsid w:val="00E8530C"/>
    <w:rsid w:val="00E86055"/>
    <w:rsid w:val="00E86107"/>
    <w:rsid w:val="00E86D10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09E1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D75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E11"/>
    <w:rsid w:val="00EE4E80"/>
    <w:rsid w:val="00EE5754"/>
    <w:rsid w:val="00EE6C5C"/>
    <w:rsid w:val="00EE6C7C"/>
    <w:rsid w:val="00EE71AE"/>
    <w:rsid w:val="00EE7C49"/>
    <w:rsid w:val="00EE7F4B"/>
    <w:rsid w:val="00EF0ED3"/>
    <w:rsid w:val="00EF1041"/>
    <w:rsid w:val="00EF1B7E"/>
    <w:rsid w:val="00EF20C7"/>
    <w:rsid w:val="00EF2462"/>
    <w:rsid w:val="00EF2576"/>
    <w:rsid w:val="00EF29F1"/>
    <w:rsid w:val="00EF2B8C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D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3B25"/>
    <w:rsid w:val="00F14247"/>
    <w:rsid w:val="00F148FB"/>
    <w:rsid w:val="00F1546D"/>
    <w:rsid w:val="00F15B2E"/>
    <w:rsid w:val="00F160A3"/>
    <w:rsid w:val="00F16370"/>
    <w:rsid w:val="00F165F4"/>
    <w:rsid w:val="00F1689B"/>
    <w:rsid w:val="00F17222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F80"/>
    <w:rsid w:val="00F30092"/>
    <w:rsid w:val="00F30B60"/>
    <w:rsid w:val="00F30CD9"/>
    <w:rsid w:val="00F310C1"/>
    <w:rsid w:val="00F320CA"/>
    <w:rsid w:val="00F32EC5"/>
    <w:rsid w:val="00F33244"/>
    <w:rsid w:val="00F33763"/>
    <w:rsid w:val="00F33A3F"/>
    <w:rsid w:val="00F33AB4"/>
    <w:rsid w:val="00F33E57"/>
    <w:rsid w:val="00F33E91"/>
    <w:rsid w:val="00F34A0A"/>
    <w:rsid w:val="00F353B5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1ABE"/>
    <w:rsid w:val="00F51CE5"/>
    <w:rsid w:val="00F51F09"/>
    <w:rsid w:val="00F5255D"/>
    <w:rsid w:val="00F52C80"/>
    <w:rsid w:val="00F53730"/>
    <w:rsid w:val="00F53CB1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646"/>
    <w:rsid w:val="00F8375B"/>
    <w:rsid w:val="00F838F7"/>
    <w:rsid w:val="00F83E32"/>
    <w:rsid w:val="00F84A9A"/>
    <w:rsid w:val="00F84BA1"/>
    <w:rsid w:val="00F85707"/>
    <w:rsid w:val="00F867E4"/>
    <w:rsid w:val="00F86814"/>
    <w:rsid w:val="00F8720A"/>
    <w:rsid w:val="00F8720B"/>
    <w:rsid w:val="00F87AB5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1AB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36F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4F76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7D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52E"/>
    <w:rsid w:val="00FE0ABC"/>
    <w:rsid w:val="00FE0AE6"/>
    <w:rsid w:val="00FE2B00"/>
    <w:rsid w:val="00FE2F1E"/>
    <w:rsid w:val="00FE2FAE"/>
    <w:rsid w:val="00FE30D1"/>
    <w:rsid w:val="00FE3EE3"/>
    <w:rsid w:val="00FE46E4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F04CE"/>
    <w:rsid w:val="00FF08AE"/>
    <w:rsid w:val="00FF16BA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83D3D52"/>
  <w15:docId w15:val="{7D00DD59-0D44-4E25-9F35-90977F98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0DF14-AEBE-4AC4-8D7F-BAB022B9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1802</TotalTime>
  <Pages>29</Pages>
  <Words>4770</Words>
  <Characters>27194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31901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Laphasrada P.praparat</cp:lastModifiedBy>
  <cp:revision>347</cp:revision>
  <cp:lastPrinted>2021-06-29T10:24:00Z</cp:lastPrinted>
  <dcterms:created xsi:type="dcterms:W3CDTF">2021-05-10T01:54:00Z</dcterms:created>
  <dcterms:modified xsi:type="dcterms:W3CDTF">2021-08-11T10:54:00Z</dcterms:modified>
</cp:coreProperties>
</file>