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51351B04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</w:t>
      </w:r>
      <w:r w:rsidR="00DC7D85">
        <w:rPr>
          <w:sz w:val="36"/>
          <w:szCs w:val="36"/>
        </w:rPr>
        <w:t xml:space="preserve"> and six-month</w:t>
      </w:r>
      <w:r w:rsidRPr="00C63845">
        <w:rPr>
          <w:sz w:val="36"/>
          <w:szCs w:val="36"/>
        </w:rPr>
        <w:t xml:space="preserve"> period</w:t>
      </w:r>
      <w:r w:rsidR="00DC7D85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6A8B478D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DC7D85">
        <w:rPr>
          <w:sz w:val="36"/>
          <w:szCs w:val="36"/>
          <w:lang w:val="en-US"/>
        </w:rPr>
        <w:t>0</w:t>
      </w:r>
      <w:r w:rsidR="00A21162">
        <w:rPr>
          <w:sz w:val="36"/>
          <w:szCs w:val="36"/>
        </w:rPr>
        <w:t xml:space="preserve"> </w:t>
      </w:r>
      <w:r w:rsidR="00DC7D85">
        <w:rPr>
          <w:sz w:val="36"/>
          <w:szCs w:val="36"/>
        </w:rPr>
        <w:t>June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212CD3">
        <w:rPr>
          <w:sz w:val="36"/>
          <w:szCs w:val="36"/>
          <w:lang w:val="en-US"/>
        </w:rPr>
        <w:t>1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7218C6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7218C6" w:rsidSect="00CC07A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22625216" w:rsidR="00B66891" w:rsidRPr="00D35204" w:rsidRDefault="00B66891" w:rsidP="00FD7F58">
      <w:pPr>
        <w:spacing w:line="240" w:lineRule="atLeast"/>
        <w:ind w:right="-27"/>
        <w:jc w:val="both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 xml:space="preserve">Public Company Limited and its </w:t>
      </w:r>
      <w:r w:rsidR="00A84DE5" w:rsidRPr="00D35204">
        <w:rPr>
          <w:szCs w:val="22"/>
        </w:rPr>
        <w:t>subsidiaries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C7D85">
        <w:rPr>
          <w:szCs w:val="22"/>
          <w:lang w:val="en-US"/>
        </w:rPr>
        <w:t>30</w:t>
      </w:r>
      <w:r w:rsidRPr="00D35204">
        <w:rPr>
          <w:szCs w:val="22"/>
        </w:rPr>
        <w:t xml:space="preserve"> </w:t>
      </w:r>
      <w:r w:rsidR="00DC7D85">
        <w:rPr>
          <w:szCs w:val="22"/>
        </w:rPr>
        <w:t>June</w:t>
      </w:r>
      <w:r w:rsidR="00DC7D85">
        <w:rPr>
          <w:szCs w:val="22"/>
          <w:lang w:val="en-US"/>
        </w:rPr>
        <w:t xml:space="preserve"> 2</w:t>
      </w:r>
      <w:r w:rsidR="00D27341" w:rsidRPr="00D27341">
        <w:rPr>
          <w:szCs w:val="22"/>
          <w:lang w:val="en-US"/>
        </w:rPr>
        <w:t>02</w:t>
      </w:r>
      <w:r w:rsidR="00212CD3">
        <w:rPr>
          <w:szCs w:val="22"/>
          <w:lang w:val="en-US"/>
        </w:rPr>
        <w:t>1</w:t>
      </w:r>
      <w:r w:rsidRPr="00D35204">
        <w:rPr>
          <w:szCs w:val="22"/>
        </w:rPr>
        <w:t>, the consolidated and separate statements of comprehensive income</w:t>
      </w:r>
      <w:r w:rsidR="00B754EC">
        <w:rPr>
          <w:szCs w:val="22"/>
        </w:rPr>
        <w:t xml:space="preserve"> for the three</w:t>
      </w:r>
      <w:r w:rsidR="00B754EC" w:rsidRPr="00D35204">
        <w:rPr>
          <w:szCs w:val="22"/>
        </w:rPr>
        <w:t>-month</w:t>
      </w:r>
      <w:r w:rsidR="00B754EC">
        <w:rPr>
          <w:szCs w:val="22"/>
        </w:rPr>
        <w:t xml:space="preserve"> and six-month</w:t>
      </w:r>
      <w:r w:rsidR="00B754EC" w:rsidRPr="00D35204">
        <w:rPr>
          <w:szCs w:val="22"/>
        </w:rPr>
        <w:t xml:space="preserve"> period</w:t>
      </w:r>
      <w:r w:rsidR="00B754EC">
        <w:rPr>
          <w:szCs w:val="22"/>
        </w:rPr>
        <w:t>s</w:t>
      </w:r>
      <w:r w:rsidR="00B754EC" w:rsidRPr="00D35204">
        <w:rPr>
          <w:szCs w:val="22"/>
        </w:rPr>
        <w:t xml:space="preserve"> ended </w:t>
      </w:r>
      <w:r w:rsidR="00B754EC">
        <w:rPr>
          <w:szCs w:val="22"/>
        </w:rPr>
        <w:t xml:space="preserve">30 June </w:t>
      </w:r>
      <w:r w:rsidR="00B754EC" w:rsidRPr="00D27341">
        <w:rPr>
          <w:szCs w:val="22"/>
          <w:lang w:val="en-US"/>
        </w:rPr>
        <w:t>202</w:t>
      </w:r>
      <w:r w:rsidR="005D2C4B">
        <w:rPr>
          <w:rFonts w:cstheme="minorBidi"/>
          <w:szCs w:val="28"/>
          <w:lang w:val="en-US" w:bidi="th-TH"/>
        </w:rPr>
        <w:t>1</w:t>
      </w:r>
      <w:r w:rsidRPr="00D35204">
        <w:rPr>
          <w:szCs w:val="22"/>
        </w:rPr>
        <w:t xml:space="preserve">, changes in equity and cash flows for </w:t>
      </w:r>
      <w:r w:rsidR="00B2572F">
        <w:rPr>
          <w:szCs w:val="22"/>
        </w:rPr>
        <w:t xml:space="preserve">the </w:t>
      </w:r>
      <w:r w:rsidR="002E299C">
        <w:rPr>
          <w:szCs w:val="22"/>
        </w:rPr>
        <w:t>six-month</w:t>
      </w:r>
      <w:r w:rsidRPr="00D35204">
        <w:rPr>
          <w:szCs w:val="22"/>
        </w:rPr>
        <w:t xml:space="preserve"> period</w:t>
      </w:r>
      <w:r w:rsidR="00A85827">
        <w:rPr>
          <w:szCs w:val="22"/>
        </w:rPr>
        <w:t xml:space="preserve"> </w:t>
      </w:r>
      <w:r w:rsidRPr="00D35204">
        <w:rPr>
          <w:szCs w:val="22"/>
        </w:rPr>
        <w:t xml:space="preserve">ended </w:t>
      </w:r>
      <w:r w:rsidR="002E299C">
        <w:rPr>
          <w:szCs w:val="22"/>
        </w:rPr>
        <w:t>30 June</w:t>
      </w:r>
      <w:r w:rsidR="00A21162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212CD3">
        <w:rPr>
          <w:szCs w:val="22"/>
          <w:lang w:val="en-US"/>
        </w:rPr>
        <w:t>1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</w:t>
      </w:r>
      <w:r w:rsidR="002E299C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 xml:space="preserve">, “Interim Financial Reporting”. </w:t>
      </w:r>
      <w:r w:rsidR="004551DB">
        <w:rPr>
          <w:spacing w:val="-4"/>
          <w:szCs w:val="22"/>
        </w:rPr>
        <w:br/>
      </w:r>
      <w:r w:rsidRPr="00D35204">
        <w:rPr>
          <w:spacing w:val="-4"/>
          <w:szCs w:val="22"/>
        </w:rPr>
        <w:t>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7218C6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26A9AB8E" w14:textId="77777777" w:rsidR="0054432B" w:rsidRDefault="0054432B" w:rsidP="00C63A48">
      <w:pPr>
        <w:jc w:val="both"/>
        <w:rPr>
          <w:i/>
        </w:rPr>
      </w:pPr>
    </w:p>
    <w:p w14:paraId="59C9B4B8" w14:textId="77777777" w:rsidR="0074249D" w:rsidRPr="007218C6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32A9E700" w14:textId="77777777" w:rsidR="00A55625" w:rsidRPr="007218C6" w:rsidRDefault="00A55625" w:rsidP="0074249D">
      <w:pPr>
        <w:jc w:val="both"/>
        <w:outlineLvl w:val="0"/>
        <w:rPr>
          <w:rFonts w:cstheme="minorBidi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  <w:bookmarkStart w:id="0" w:name="_GoBack"/>
      <w:bookmarkEnd w:id="0"/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32729EFF" w14:textId="251F3FE5" w:rsidR="002D560C" w:rsidRDefault="00751B90" w:rsidP="005578C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b/>
          <w:bCs/>
          <w:i/>
          <w:iCs/>
          <w:color w:val="000000"/>
        </w:rPr>
      </w:pPr>
      <w:r>
        <w:rPr>
          <w:rFonts w:cs="Cordia New"/>
        </w:rPr>
        <w:t>13</w:t>
      </w:r>
      <w:r w:rsidR="0054432B" w:rsidRPr="000C4367">
        <w:rPr>
          <w:rFonts w:cs="Cordia New"/>
        </w:rPr>
        <w:t xml:space="preserve"> </w:t>
      </w:r>
      <w:r w:rsidR="002B1896">
        <w:rPr>
          <w:rFonts w:cs="Cordia New"/>
        </w:rPr>
        <w:t>August 202</w:t>
      </w:r>
      <w:r w:rsidR="005578C0">
        <w:rPr>
          <w:rFonts w:cs="Cordia New"/>
        </w:rPr>
        <w:t>1</w:t>
      </w:r>
    </w:p>
    <w:sectPr w:rsidR="002D560C" w:rsidSect="000466D4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2ACFD" w14:textId="77777777" w:rsidR="008953A8" w:rsidRDefault="008953A8">
      <w:r>
        <w:separator/>
      </w:r>
    </w:p>
  </w:endnote>
  <w:endnote w:type="continuationSeparator" w:id="0">
    <w:p w14:paraId="02E4818E" w14:textId="77777777" w:rsidR="008953A8" w:rsidRDefault="008953A8">
      <w:r>
        <w:continuationSeparator/>
      </w:r>
    </w:p>
  </w:endnote>
  <w:endnote w:type="continuationNotice" w:id="1">
    <w:p w14:paraId="39B72AD5" w14:textId="77777777" w:rsidR="008953A8" w:rsidRDefault="008953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77777777" w:rsidR="00F047F7" w:rsidRDefault="00F047F7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F047F7" w:rsidRDefault="00F047F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77777777" w:rsidR="00F047F7" w:rsidRPr="00807056" w:rsidRDefault="00F047F7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F047F7" w:rsidRDefault="00F047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DF94B" w14:textId="32370351" w:rsidR="000466D4" w:rsidRPr="00525AF9" w:rsidRDefault="000466D4" w:rsidP="005578C0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5F5E1" w14:textId="77777777" w:rsidR="008953A8" w:rsidRDefault="008953A8">
      <w:r>
        <w:separator/>
      </w:r>
    </w:p>
  </w:footnote>
  <w:footnote w:type="continuationSeparator" w:id="0">
    <w:p w14:paraId="75132973" w14:textId="77777777" w:rsidR="008953A8" w:rsidRDefault="008953A8">
      <w:r>
        <w:continuationSeparator/>
      </w:r>
    </w:p>
  </w:footnote>
  <w:footnote w:type="continuationNotice" w:id="1">
    <w:p w14:paraId="1B2EA446" w14:textId="77777777" w:rsidR="008953A8" w:rsidRDefault="008953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F047F7" w:rsidRPr="005471B4" w:rsidRDefault="00F047F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F047F7" w:rsidRPr="00E3305E" w:rsidRDefault="00F047F7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3BE68" w14:textId="49D000F6" w:rsidR="00F047F7" w:rsidRDefault="00F047F7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4BC1C631" w14:textId="63DD240F" w:rsidR="000466D4" w:rsidRDefault="000466D4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35BD409F" w14:textId="77777777" w:rsidR="000466D4" w:rsidRPr="00975EE7" w:rsidRDefault="000466D4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5A4C7D7D" w14:textId="77777777" w:rsidR="00F047F7" w:rsidRPr="00975EE7" w:rsidRDefault="00F047F7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6"/>
  </w:num>
  <w:num w:numId="6">
    <w:abstractNumId w:val="4"/>
  </w:num>
  <w:num w:numId="7">
    <w:abstractNumId w:val="18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17"/>
  </w:num>
  <w:num w:numId="17">
    <w:abstractNumId w:val="14"/>
  </w:num>
  <w:num w:numId="18">
    <w:abstractNumId w:val="19"/>
  </w:num>
  <w:num w:numId="19">
    <w:abstractNumId w:val="12"/>
  </w:num>
  <w:num w:numId="20">
    <w:abstractNumId w:val="10"/>
  </w:num>
  <w:num w:numId="21">
    <w:abstractNumId w:val="7"/>
  </w:num>
  <w:num w:numId="22">
    <w:abstractNumId w:val="8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1E98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06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079C9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B3E"/>
    <w:rsid w:val="00011CCC"/>
    <w:rsid w:val="00011E48"/>
    <w:rsid w:val="000122EC"/>
    <w:rsid w:val="00012417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E9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486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6D4"/>
    <w:rsid w:val="00046845"/>
    <w:rsid w:val="000468E8"/>
    <w:rsid w:val="000470B9"/>
    <w:rsid w:val="000470E9"/>
    <w:rsid w:val="000471AE"/>
    <w:rsid w:val="00047218"/>
    <w:rsid w:val="00047465"/>
    <w:rsid w:val="00047658"/>
    <w:rsid w:val="0004780E"/>
    <w:rsid w:val="00047C99"/>
    <w:rsid w:val="000505B3"/>
    <w:rsid w:val="00050AB5"/>
    <w:rsid w:val="00050D18"/>
    <w:rsid w:val="00050D78"/>
    <w:rsid w:val="00050D9E"/>
    <w:rsid w:val="00050E22"/>
    <w:rsid w:val="00050F1C"/>
    <w:rsid w:val="000512EE"/>
    <w:rsid w:val="00051531"/>
    <w:rsid w:val="00051895"/>
    <w:rsid w:val="000518E0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74"/>
    <w:rsid w:val="0005450A"/>
    <w:rsid w:val="00054706"/>
    <w:rsid w:val="000548AA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EE4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1D46"/>
    <w:rsid w:val="00071DAD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48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DFD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ED4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1AD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67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AD1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56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0FE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1E8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CB8"/>
    <w:rsid w:val="000D1D89"/>
    <w:rsid w:val="000D1E2B"/>
    <w:rsid w:val="000D1F76"/>
    <w:rsid w:val="000D21B0"/>
    <w:rsid w:val="000D265C"/>
    <w:rsid w:val="000D2747"/>
    <w:rsid w:val="000D33FD"/>
    <w:rsid w:val="000D35F1"/>
    <w:rsid w:val="000D377D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3B5"/>
    <w:rsid w:val="000D6496"/>
    <w:rsid w:val="000D6697"/>
    <w:rsid w:val="000D66CD"/>
    <w:rsid w:val="000D67AD"/>
    <w:rsid w:val="000D698B"/>
    <w:rsid w:val="000D6D85"/>
    <w:rsid w:val="000D7421"/>
    <w:rsid w:val="000D7530"/>
    <w:rsid w:val="000D759C"/>
    <w:rsid w:val="000D7699"/>
    <w:rsid w:val="000D77A3"/>
    <w:rsid w:val="000D788B"/>
    <w:rsid w:val="000E0248"/>
    <w:rsid w:val="000E0295"/>
    <w:rsid w:val="000E0547"/>
    <w:rsid w:val="000E0719"/>
    <w:rsid w:val="000E07B0"/>
    <w:rsid w:val="000E0887"/>
    <w:rsid w:val="000E0A82"/>
    <w:rsid w:val="000E0ACF"/>
    <w:rsid w:val="000E0C9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2FD6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03F1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ACE"/>
    <w:rsid w:val="00113BBF"/>
    <w:rsid w:val="00113D88"/>
    <w:rsid w:val="00113F66"/>
    <w:rsid w:val="00114113"/>
    <w:rsid w:val="001144A7"/>
    <w:rsid w:val="001144F1"/>
    <w:rsid w:val="00114546"/>
    <w:rsid w:val="00114889"/>
    <w:rsid w:val="0011499E"/>
    <w:rsid w:val="00114A3A"/>
    <w:rsid w:val="00114E1E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6"/>
    <w:rsid w:val="00120288"/>
    <w:rsid w:val="0012033C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8A4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67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543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72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61E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78C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BE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0F04"/>
    <w:rsid w:val="00161002"/>
    <w:rsid w:val="001612C6"/>
    <w:rsid w:val="00161369"/>
    <w:rsid w:val="00161597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52"/>
    <w:rsid w:val="00165FEE"/>
    <w:rsid w:val="001660F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1C93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4E2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0F7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3CF6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26A"/>
    <w:rsid w:val="001A0C87"/>
    <w:rsid w:val="001A0CC3"/>
    <w:rsid w:val="001A103E"/>
    <w:rsid w:val="001A128F"/>
    <w:rsid w:val="001A12EF"/>
    <w:rsid w:val="001A1357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5D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13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1F97"/>
    <w:rsid w:val="001B21C6"/>
    <w:rsid w:val="001B2B1C"/>
    <w:rsid w:val="001B2EC1"/>
    <w:rsid w:val="001B2F40"/>
    <w:rsid w:val="001B2FB4"/>
    <w:rsid w:val="001B309F"/>
    <w:rsid w:val="001B31C1"/>
    <w:rsid w:val="001B31C3"/>
    <w:rsid w:val="001B3357"/>
    <w:rsid w:val="001B343E"/>
    <w:rsid w:val="001B35AE"/>
    <w:rsid w:val="001B3729"/>
    <w:rsid w:val="001B37C0"/>
    <w:rsid w:val="001B38FE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2DE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27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2B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79D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5E7C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8C6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477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2BA0"/>
    <w:rsid w:val="00202E2F"/>
    <w:rsid w:val="0020339E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7F9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2CD3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518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C82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42E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288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5CA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0C85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2C"/>
    <w:rsid w:val="002575CE"/>
    <w:rsid w:val="00257722"/>
    <w:rsid w:val="00257973"/>
    <w:rsid w:val="00257CCF"/>
    <w:rsid w:val="00257D87"/>
    <w:rsid w:val="00257F57"/>
    <w:rsid w:val="00260012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7C6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5F08"/>
    <w:rsid w:val="002662D6"/>
    <w:rsid w:val="0026631A"/>
    <w:rsid w:val="00266865"/>
    <w:rsid w:val="00266D04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19F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EDB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5FFB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24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8AC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10EA"/>
    <w:rsid w:val="002A1109"/>
    <w:rsid w:val="002A1214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4B0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23C"/>
    <w:rsid w:val="002A5553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896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1F1"/>
    <w:rsid w:val="002C0342"/>
    <w:rsid w:val="002C0483"/>
    <w:rsid w:val="002C04E1"/>
    <w:rsid w:val="002C0645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B20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82A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3D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646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9C"/>
    <w:rsid w:val="002E29CD"/>
    <w:rsid w:val="002E2A7E"/>
    <w:rsid w:val="002E345A"/>
    <w:rsid w:val="002E3F01"/>
    <w:rsid w:val="002E4033"/>
    <w:rsid w:val="002E4111"/>
    <w:rsid w:val="002E4212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03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4F8B"/>
    <w:rsid w:val="002F55AF"/>
    <w:rsid w:val="002F5974"/>
    <w:rsid w:val="002F59B3"/>
    <w:rsid w:val="002F5EBD"/>
    <w:rsid w:val="002F60CB"/>
    <w:rsid w:val="002F67E3"/>
    <w:rsid w:val="002F6DA5"/>
    <w:rsid w:val="002F6E68"/>
    <w:rsid w:val="002F710E"/>
    <w:rsid w:val="002F7946"/>
    <w:rsid w:val="002F7EAA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3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07EDA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67D"/>
    <w:rsid w:val="003137AE"/>
    <w:rsid w:val="00313A9A"/>
    <w:rsid w:val="00313C63"/>
    <w:rsid w:val="00313F82"/>
    <w:rsid w:val="00314046"/>
    <w:rsid w:val="00314166"/>
    <w:rsid w:val="0031419F"/>
    <w:rsid w:val="00314228"/>
    <w:rsid w:val="0031461A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77A"/>
    <w:rsid w:val="00315AA7"/>
    <w:rsid w:val="00315ABA"/>
    <w:rsid w:val="00315E02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8B6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360"/>
    <w:rsid w:val="003344B6"/>
    <w:rsid w:val="003344E0"/>
    <w:rsid w:val="00334623"/>
    <w:rsid w:val="0033469D"/>
    <w:rsid w:val="00334C74"/>
    <w:rsid w:val="00334CE1"/>
    <w:rsid w:val="00334D30"/>
    <w:rsid w:val="00334DF6"/>
    <w:rsid w:val="0033504F"/>
    <w:rsid w:val="00335189"/>
    <w:rsid w:val="00335530"/>
    <w:rsid w:val="0033580A"/>
    <w:rsid w:val="00335925"/>
    <w:rsid w:val="00335E7C"/>
    <w:rsid w:val="00335EF0"/>
    <w:rsid w:val="00336645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3BB"/>
    <w:rsid w:val="003415A5"/>
    <w:rsid w:val="00341D45"/>
    <w:rsid w:val="00341D4E"/>
    <w:rsid w:val="00342062"/>
    <w:rsid w:val="00342241"/>
    <w:rsid w:val="003424CC"/>
    <w:rsid w:val="00342550"/>
    <w:rsid w:val="003426BF"/>
    <w:rsid w:val="00342D81"/>
    <w:rsid w:val="00342EBF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483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94B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8DB"/>
    <w:rsid w:val="00375C70"/>
    <w:rsid w:val="00375F78"/>
    <w:rsid w:val="00376172"/>
    <w:rsid w:val="003765BC"/>
    <w:rsid w:val="0037681C"/>
    <w:rsid w:val="00376C31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769"/>
    <w:rsid w:val="00380A0E"/>
    <w:rsid w:val="0038127E"/>
    <w:rsid w:val="00381419"/>
    <w:rsid w:val="0038153E"/>
    <w:rsid w:val="003816E1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C05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587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48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5E6"/>
    <w:rsid w:val="003A0749"/>
    <w:rsid w:val="003A11A0"/>
    <w:rsid w:val="003A1693"/>
    <w:rsid w:val="003A1743"/>
    <w:rsid w:val="003A1BCF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597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6E7D"/>
    <w:rsid w:val="003A70C9"/>
    <w:rsid w:val="003A72B6"/>
    <w:rsid w:val="003A73CA"/>
    <w:rsid w:val="003A7544"/>
    <w:rsid w:val="003A7686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0FDA"/>
    <w:rsid w:val="003B1055"/>
    <w:rsid w:val="003B10ED"/>
    <w:rsid w:val="003B1228"/>
    <w:rsid w:val="003B1391"/>
    <w:rsid w:val="003B1589"/>
    <w:rsid w:val="003B2005"/>
    <w:rsid w:val="003B2311"/>
    <w:rsid w:val="003B2378"/>
    <w:rsid w:val="003B255B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B8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2E9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51F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3E1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5B01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BF4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05D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2F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4D2A"/>
    <w:rsid w:val="003F52A3"/>
    <w:rsid w:val="003F52CD"/>
    <w:rsid w:val="003F53FB"/>
    <w:rsid w:val="003F5606"/>
    <w:rsid w:val="003F56E6"/>
    <w:rsid w:val="003F5ADF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609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6AC"/>
    <w:rsid w:val="0041789C"/>
    <w:rsid w:val="00417B2A"/>
    <w:rsid w:val="00417FF9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2D4B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4EC"/>
    <w:rsid w:val="0043271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539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E3A"/>
    <w:rsid w:val="00435F22"/>
    <w:rsid w:val="004360EC"/>
    <w:rsid w:val="00436625"/>
    <w:rsid w:val="0043673D"/>
    <w:rsid w:val="00436A61"/>
    <w:rsid w:val="00436BCA"/>
    <w:rsid w:val="00436C9F"/>
    <w:rsid w:val="00436FBB"/>
    <w:rsid w:val="0043716F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0B3"/>
    <w:rsid w:val="004461DB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290F"/>
    <w:rsid w:val="00453253"/>
    <w:rsid w:val="004532C7"/>
    <w:rsid w:val="004532DC"/>
    <w:rsid w:val="0045368E"/>
    <w:rsid w:val="004536B5"/>
    <w:rsid w:val="0045412F"/>
    <w:rsid w:val="0045437B"/>
    <w:rsid w:val="00454681"/>
    <w:rsid w:val="004551DB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BBD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FF7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B96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1CE"/>
    <w:rsid w:val="004802DB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1DD9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9BA"/>
    <w:rsid w:val="00491E19"/>
    <w:rsid w:val="0049223E"/>
    <w:rsid w:val="00492253"/>
    <w:rsid w:val="0049231C"/>
    <w:rsid w:val="004924C1"/>
    <w:rsid w:val="004924CE"/>
    <w:rsid w:val="0049260E"/>
    <w:rsid w:val="004927A5"/>
    <w:rsid w:val="00492BC4"/>
    <w:rsid w:val="00492C86"/>
    <w:rsid w:val="00492D77"/>
    <w:rsid w:val="00492E66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3E5"/>
    <w:rsid w:val="004A6637"/>
    <w:rsid w:val="004A67A2"/>
    <w:rsid w:val="004A693E"/>
    <w:rsid w:val="004A6A2C"/>
    <w:rsid w:val="004A6D46"/>
    <w:rsid w:val="004A6F03"/>
    <w:rsid w:val="004A72C4"/>
    <w:rsid w:val="004A72E0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0E97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850"/>
    <w:rsid w:val="004B48B2"/>
    <w:rsid w:val="004B49A4"/>
    <w:rsid w:val="004B4D80"/>
    <w:rsid w:val="004B4F25"/>
    <w:rsid w:val="004B5452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C67"/>
    <w:rsid w:val="004B7E8F"/>
    <w:rsid w:val="004C0122"/>
    <w:rsid w:val="004C016E"/>
    <w:rsid w:val="004C01D1"/>
    <w:rsid w:val="004C032D"/>
    <w:rsid w:val="004C0387"/>
    <w:rsid w:val="004C07DC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A96"/>
    <w:rsid w:val="004C1C8A"/>
    <w:rsid w:val="004C1D3C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890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99D"/>
    <w:rsid w:val="004D6CBA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D0D"/>
    <w:rsid w:val="004E0E2B"/>
    <w:rsid w:val="004E102C"/>
    <w:rsid w:val="004E11D4"/>
    <w:rsid w:val="004E1D49"/>
    <w:rsid w:val="004E216F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579"/>
    <w:rsid w:val="004F0C96"/>
    <w:rsid w:val="004F0F11"/>
    <w:rsid w:val="004F104B"/>
    <w:rsid w:val="004F113B"/>
    <w:rsid w:val="004F1413"/>
    <w:rsid w:val="004F1904"/>
    <w:rsid w:val="004F1AFC"/>
    <w:rsid w:val="004F1B6E"/>
    <w:rsid w:val="004F1DCF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5EF"/>
    <w:rsid w:val="004F472A"/>
    <w:rsid w:val="004F4772"/>
    <w:rsid w:val="004F493E"/>
    <w:rsid w:val="004F4B3A"/>
    <w:rsid w:val="004F4B9A"/>
    <w:rsid w:val="004F4D0D"/>
    <w:rsid w:val="004F5022"/>
    <w:rsid w:val="004F510A"/>
    <w:rsid w:val="004F513D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79B"/>
    <w:rsid w:val="005008CA"/>
    <w:rsid w:val="00500D60"/>
    <w:rsid w:val="005010E7"/>
    <w:rsid w:val="0050148E"/>
    <w:rsid w:val="0050151B"/>
    <w:rsid w:val="005016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EAA"/>
    <w:rsid w:val="005063C1"/>
    <w:rsid w:val="005066A2"/>
    <w:rsid w:val="00506DDC"/>
    <w:rsid w:val="00506E0B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1BB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204"/>
    <w:rsid w:val="0051653F"/>
    <w:rsid w:val="0051699F"/>
    <w:rsid w:val="005170CB"/>
    <w:rsid w:val="00517181"/>
    <w:rsid w:val="00517224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AE1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433"/>
    <w:rsid w:val="005256B2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EF7"/>
    <w:rsid w:val="00535F1E"/>
    <w:rsid w:val="00535F79"/>
    <w:rsid w:val="00536109"/>
    <w:rsid w:val="005362D8"/>
    <w:rsid w:val="00536439"/>
    <w:rsid w:val="00536585"/>
    <w:rsid w:val="00536641"/>
    <w:rsid w:val="005367F5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B8C"/>
    <w:rsid w:val="00541D23"/>
    <w:rsid w:val="0054211D"/>
    <w:rsid w:val="005421F4"/>
    <w:rsid w:val="005422F0"/>
    <w:rsid w:val="0054291C"/>
    <w:rsid w:val="00542A43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6EB"/>
    <w:rsid w:val="00544E77"/>
    <w:rsid w:val="00545046"/>
    <w:rsid w:val="005452F5"/>
    <w:rsid w:val="00545426"/>
    <w:rsid w:val="005455CE"/>
    <w:rsid w:val="00545A5E"/>
    <w:rsid w:val="0054615B"/>
    <w:rsid w:val="005467C2"/>
    <w:rsid w:val="00546DE2"/>
    <w:rsid w:val="005471B4"/>
    <w:rsid w:val="0054769D"/>
    <w:rsid w:val="00547870"/>
    <w:rsid w:val="005478B9"/>
    <w:rsid w:val="0054798C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8C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AE3"/>
    <w:rsid w:val="00561B35"/>
    <w:rsid w:val="005620DF"/>
    <w:rsid w:val="00562121"/>
    <w:rsid w:val="00562240"/>
    <w:rsid w:val="00562248"/>
    <w:rsid w:val="005624B2"/>
    <w:rsid w:val="00562576"/>
    <w:rsid w:val="00562627"/>
    <w:rsid w:val="00562886"/>
    <w:rsid w:val="00562F46"/>
    <w:rsid w:val="00563243"/>
    <w:rsid w:val="00563690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88A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69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0A6"/>
    <w:rsid w:val="00585190"/>
    <w:rsid w:val="0058545F"/>
    <w:rsid w:val="005854E3"/>
    <w:rsid w:val="005858B5"/>
    <w:rsid w:val="0058598E"/>
    <w:rsid w:val="00585C13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0D03"/>
    <w:rsid w:val="005911EA"/>
    <w:rsid w:val="0059128B"/>
    <w:rsid w:val="005913DC"/>
    <w:rsid w:val="0059244F"/>
    <w:rsid w:val="00592581"/>
    <w:rsid w:val="00592918"/>
    <w:rsid w:val="00592CE7"/>
    <w:rsid w:val="00592DA5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2F6C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6F9A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85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0F7"/>
    <w:rsid w:val="005B5300"/>
    <w:rsid w:val="005B5360"/>
    <w:rsid w:val="005B538C"/>
    <w:rsid w:val="005B586D"/>
    <w:rsid w:val="005B59E0"/>
    <w:rsid w:val="005B5A9E"/>
    <w:rsid w:val="005B5F28"/>
    <w:rsid w:val="005B6018"/>
    <w:rsid w:val="005B6103"/>
    <w:rsid w:val="005B6136"/>
    <w:rsid w:val="005B6386"/>
    <w:rsid w:val="005B6412"/>
    <w:rsid w:val="005B665D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BB1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CB7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2E7"/>
    <w:rsid w:val="005D1339"/>
    <w:rsid w:val="005D1C60"/>
    <w:rsid w:val="005D1D05"/>
    <w:rsid w:val="005D21D7"/>
    <w:rsid w:val="005D2644"/>
    <w:rsid w:val="005D27E1"/>
    <w:rsid w:val="005D2A4E"/>
    <w:rsid w:val="005D2C4B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351"/>
    <w:rsid w:val="005D7975"/>
    <w:rsid w:val="005D79D0"/>
    <w:rsid w:val="005E0345"/>
    <w:rsid w:val="005E059D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51D"/>
    <w:rsid w:val="005E4735"/>
    <w:rsid w:val="005E4A07"/>
    <w:rsid w:val="005E4B9A"/>
    <w:rsid w:val="005E503B"/>
    <w:rsid w:val="005E59A7"/>
    <w:rsid w:val="005E5DFE"/>
    <w:rsid w:val="005E5F77"/>
    <w:rsid w:val="005E61BB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7CD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1FA0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117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2F42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3F5D"/>
    <w:rsid w:val="0061409F"/>
    <w:rsid w:val="006140A7"/>
    <w:rsid w:val="006141A6"/>
    <w:rsid w:val="00614847"/>
    <w:rsid w:val="00614997"/>
    <w:rsid w:val="006149DD"/>
    <w:rsid w:val="00614A8A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502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1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78B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2AF"/>
    <w:rsid w:val="006413CA"/>
    <w:rsid w:val="00641425"/>
    <w:rsid w:val="00641569"/>
    <w:rsid w:val="00641737"/>
    <w:rsid w:val="0064185D"/>
    <w:rsid w:val="00641C51"/>
    <w:rsid w:val="00641F03"/>
    <w:rsid w:val="00642066"/>
    <w:rsid w:val="00642223"/>
    <w:rsid w:val="00642232"/>
    <w:rsid w:val="00642236"/>
    <w:rsid w:val="0064278B"/>
    <w:rsid w:val="006427DE"/>
    <w:rsid w:val="00642871"/>
    <w:rsid w:val="0064298E"/>
    <w:rsid w:val="00642D39"/>
    <w:rsid w:val="00642FAE"/>
    <w:rsid w:val="00642FE8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315"/>
    <w:rsid w:val="0064543D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A90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C5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5A0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59E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766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7EA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39B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028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5A0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34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1EA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A8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4DCE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6D0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6EC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EED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740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023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92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6EA6"/>
    <w:rsid w:val="006D7224"/>
    <w:rsid w:val="006D77CF"/>
    <w:rsid w:val="006D7AB3"/>
    <w:rsid w:val="006D7C86"/>
    <w:rsid w:val="006E0045"/>
    <w:rsid w:val="006E09E2"/>
    <w:rsid w:val="006E0C93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190"/>
    <w:rsid w:val="006E25F9"/>
    <w:rsid w:val="006E27BD"/>
    <w:rsid w:val="006E28DC"/>
    <w:rsid w:val="006E2934"/>
    <w:rsid w:val="006E2A47"/>
    <w:rsid w:val="006E2D91"/>
    <w:rsid w:val="006E3603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E78A0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B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9F2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6FC2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0FDC"/>
    <w:rsid w:val="0072117C"/>
    <w:rsid w:val="00721348"/>
    <w:rsid w:val="007214A8"/>
    <w:rsid w:val="007215A0"/>
    <w:rsid w:val="007218C6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999"/>
    <w:rsid w:val="00723A6C"/>
    <w:rsid w:val="00723B2D"/>
    <w:rsid w:val="00723C6C"/>
    <w:rsid w:val="00723F42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4F8B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EDD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2C8"/>
    <w:rsid w:val="00734377"/>
    <w:rsid w:val="007343E8"/>
    <w:rsid w:val="00734627"/>
    <w:rsid w:val="0073497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879"/>
    <w:rsid w:val="007369D0"/>
    <w:rsid w:val="00736BA0"/>
    <w:rsid w:val="00737021"/>
    <w:rsid w:val="00737036"/>
    <w:rsid w:val="0073711A"/>
    <w:rsid w:val="007372CB"/>
    <w:rsid w:val="007376B7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8D4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B90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8A8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A9"/>
    <w:rsid w:val="00760FE6"/>
    <w:rsid w:val="0076101F"/>
    <w:rsid w:val="007614BD"/>
    <w:rsid w:val="0076169F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78A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573"/>
    <w:rsid w:val="00780600"/>
    <w:rsid w:val="0078078C"/>
    <w:rsid w:val="0078088C"/>
    <w:rsid w:val="007808D9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8CB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0E39"/>
    <w:rsid w:val="007A13B7"/>
    <w:rsid w:val="007A1595"/>
    <w:rsid w:val="007A1B39"/>
    <w:rsid w:val="007A1B44"/>
    <w:rsid w:val="007A1CB8"/>
    <w:rsid w:val="007A1DCF"/>
    <w:rsid w:val="007A224C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79D"/>
    <w:rsid w:val="007A39D7"/>
    <w:rsid w:val="007A3B45"/>
    <w:rsid w:val="007A3EDF"/>
    <w:rsid w:val="007A411B"/>
    <w:rsid w:val="007A4354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819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A6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495B"/>
    <w:rsid w:val="007B4F2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383"/>
    <w:rsid w:val="007C3859"/>
    <w:rsid w:val="007C3C9B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A92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22D"/>
    <w:rsid w:val="007D03D2"/>
    <w:rsid w:val="007D0462"/>
    <w:rsid w:val="007D0C09"/>
    <w:rsid w:val="007D0E1E"/>
    <w:rsid w:val="007D0E6C"/>
    <w:rsid w:val="007D104B"/>
    <w:rsid w:val="007D1BAC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A39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32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2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142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27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4CF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DD5"/>
    <w:rsid w:val="00814F10"/>
    <w:rsid w:val="008150E2"/>
    <w:rsid w:val="0081525D"/>
    <w:rsid w:val="0081559C"/>
    <w:rsid w:val="0081588A"/>
    <w:rsid w:val="00815FC5"/>
    <w:rsid w:val="008162E0"/>
    <w:rsid w:val="00816324"/>
    <w:rsid w:val="008168AD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C75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65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A49"/>
    <w:rsid w:val="00832B6B"/>
    <w:rsid w:val="00832E0D"/>
    <w:rsid w:val="00832F43"/>
    <w:rsid w:val="0083301F"/>
    <w:rsid w:val="0083310E"/>
    <w:rsid w:val="008333A2"/>
    <w:rsid w:val="00833680"/>
    <w:rsid w:val="008337F2"/>
    <w:rsid w:val="008338B4"/>
    <w:rsid w:val="008338DB"/>
    <w:rsid w:val="00833A34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37A08"/>
    <w:rsid w:val="008401E4"/>
    <w:rsid w:val="00840453"/>
    <w:rsid w:val="00840460"/>
    <w:rsid w:val="0084086F"/>
    <w:rsid w:val="00840BBE"/>
    <w:rsid w:val="00840DB9"/>
    <w:rsid w:val="00841350"/>
    <w:rsid w:val="00841A0E"/>
    <w:rsid w:val="00841B8B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56C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9D8"/>
    <w:rsid w:val="00857A66"/>
    <w:rsid w:val="00857BA9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280F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8F4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6D73"/>
    <w:rsid w:val="0086746A"/>
    <w:rsid w:val="008675C3"/>
    <w:rsid w:val="008675FF"/>
    <w:rsid w:val="0086770A"/>
    <w:rsid w:val="00867979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D4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35"/>
    <w:rsid w:val="0087585D"/>
    <w:rsid w:val="00875B9B"/>
    <w:rsid w:val="00875C13"/>
    <w:rsid w:val="00875CD7"/>
    <w:rsid w:val="00875D72"/>
    <w:rsid w:val="00875E99"/>
    <w:rsid w:val="0087604D"/>
    <w:rsid w:val="0087622B"/>
    <w:rsid w:val="0087672D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73E"/>
    <w:rsid w:val="00881814"/>
    <w:rsid w:val="00881EBF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54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EC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2AC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3A8"/>
    <w:rsid w:val="00895771"/>
    <w:rsid w:val="008965DB"/>
    <w:rsid w:val="00896701"/>
    <w:rsid w:val="00896754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665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7E2"/>
    <w:rsid w:val="008B19B2"/>
    <w:rsid w:val="008B19D6"/>
    <w:rsid w:val="008B1C7C"/>
    <w:rsid w:val="008B1F3F"/>
    <w:rsid w:val="008B230B"/>
    <w:rsid w:val="008B2C64"/>
    <w:rsid w:val="008B3082"/>
    <w:rsid w:val="008B3516"/>
    <w:rsid w:val="008B38DF"/>
    <w:rsid w:val="008B4222"/>
    <w:rsid w:val="008B48B4"/>
    <w:rsid w:val="008B494D"/>
    <w:rsid w:val="008B4A8C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B99"/>
    <w:rsid w:val="008B5C79"/>
    <w:rsid w:val="008B5D79"/>
    <w:rsid w:val="008B5FC9"/>
    <w:rsid w:val="008B5FE9"/>
    <w:rsid w:val="008B6573"/>
    <w:rsid w:val="008B69D1"/>
    <w:rsid w:val="008B6A0B"/>
    <w:rsid w:val="008B6A8F"/>
    <w:rsid w:val="008B6DD2"/>
    <w:rsid w:val="008B711B"/>
    <w:rsid w:val="008B7414"/>
    <w:rsid w:val="008B793A"/>
    <w:rsid w:val="008B7D68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3B"/>
    <w:rsid w:val="008D7F7C"/>
    <w:rsid w:val="008E02B6"/>
    <w:rsid w:val="008E04D7"/>
    <w:rsid w:val="008E0677"/>
    <w:rsid w:val="008E0691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39D2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3DA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B7E"/>
    <w:rsid w:val="00904C57"/>
    <w:rsid w:val="0090572B"/>
    <w:rsid w:val="00905AA4"/>
    <w:rsid w:val="00905BFA"/>
    <w:rsid w:val="00905DAF"/>
    <w:rsid w:val="00905E83"/>
    <w:rsid w:val="00905F67"/>
    <w:rsid w:val="009060DC"/>
    <w:rsid w:val="00906267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5E7"/>
    <w:rsid w:val="0091697E"/>
    <w:rsid w:val="00916AA4"/>
    <w:rsid w:val="00916E3B"/>
    <w:rsid w:val="009170F5"/>
    <w:rsid w:val="009171B4"/>
    <w:rsid w:val="0091738E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E1A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71D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4D4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1CE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7FC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B49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7E1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4EF6"/>
    <w:rsid w:val="009552DA"/>
    <w:rsid w:val="0095563C"/>
    <w:rsid w:val="00955754"/>
    <w:rsid w:val="0095576B"/>
    <w:rsid w:val="00955B69"/>
    <w:rsid w:val="00955E15"/>
    <w:rsid w:val="009562A6"/>
    <w:rsid w:val="009567A0"/>
    <w:rsid w:val="00956801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A2"/>
    <w:rsid w:val="009631D5"/>
    <w:rsid w:val="009631F2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4F6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C34"/>
    <w:rsid w:val="00970F05"/>
    <w:rsid w:val="0097144F"/>
    <w:rsid w:val="009716EA"/>
    <w:rsid w:val="009717E9"/>
    <w:rsid w:val="00971863"/>
    <w:rsid w:val="00971B2B"/>
    <w:rsid w:val="00971C97"/>
    <w:rsid w:val="0097285F"/>
    <w:rsid w:val="00972A59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7F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E96"/>
    <w:rsid w:val="00983F39"/>
    <w:rsid w:val="009842A7"/>
    <w:rsid w:val="0098441B"/>
    <w:rsid w:val="009848B1"/>
    <w:rsid w:val="00984901"/>
    <w:rsid w:val="00984C21"/>
    <w:rsid w:val="00985132"/>
    <w:rsid w:val="00985820"/>
    <w:rsid w:val="009858F2"/>
    <w:rsid w:val="009859D9"/>
    <w:rsid w:val="00985CAB"/>
    <w:rsid w:val="00985DF9"/>
    <w:rsid w:val="0098632B"/>
    <w:rsid w:val="00986580"/>
    <w:rsid w:val="009865E7"/>
    <w:rsid w:val="0098662C"/>
    <w:rsid w:val="009866E6"/>
    <w:rsid w:val="00986EF4"/>
    <w:rsid w:val="009870F8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54D"/>
    <w:rsid w:val="00996654"/>
    <w:rsid w:val="00996880"/>
    <w:rsid w:val="00996952"/>
    <w:rsid w:val="00996A1D"/>
    <w:rsid w:val="00996D7A"/>
    <w:rsid w:val="00997310"/>
    <w:rsid w:val="00997CE8"/>
    <w:rsid w:val="00997CFE"/>
    <w:rsid w:val="00997E8C"/>
    <w:rsid w:val="009A01C4"/>
    <w:rsid w:val="009A0235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2F1A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1FB"/>
    <w:rsid w:val="009B626A"/>
    <w:rsid w:val="009B634D"/>
    <w:rsid w:val="009B63AC"/>
    <w:rsid w:val="009B640A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3F57"/>
    <w:rsid w:val="009C454F"/>
    <w:rsid w:val="009C48A0"/>
    <w:rsid w:val="009C514C"/>
    <w:rsid w:val="009C5267"/>
    <w:rsid w:val="009C5629"/>
    <w:rsid w:val="009C57E2"/>
    <w:rsid w:val="009C5B56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01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82"/>
    <w:rsid w:val="009D6AAB"/>
    <w:rsid w:val="009D6E70"/>
    <w:rsid w:val="009D6FC1"/>
    <w:rsid w:val="009D7013"/>
    <w:rsid w:val="009D7087"/>
    <w:rsid w:val="009D7125"/>
    <w:rsid w:val="009D7138"/>
    <w:rsid w:val="009D762F"/>
    <w:rsid w:val="009D7632"/>
    <w:rsid w:val="009D764C"/>
    <w:rsid w:val="009D772C"/>
    <w:rsid w:val="009D77D8"/>
    <w:rsid w:val="009D7AE4"/>
    <w:rsid w:val="009D7CF4"/>
    <w:rsid w:val="009D7E62"/>
    <w:rsid w:val="009E03E1"/>
    <w:rsid w:val="009E069E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06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1B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55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07FDE"/>
    <w:rsid w:val="00A1047D"/>
    <w:rsid w:val="00A108C5"/>
    <w:rsid w:val="00A10A6F"/>
    <w:rsid w:val="00A1147C"/>
    <w:rsid w:val="00A117DD"/>
    <w:rsid w:val="00A11AE3"/>
    <w:rsid w:val="00A11B1F"/>
    <w:rsid w:val="00A11CDA"/>
    <w:rsid w:val="00A11D28"/>
    <w:rsid w:val="00A11FF7"/>
    <w:rsid w:val="00A12CB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06C"/>
    <w:rsid w:val="00A14120"/>
    <w:rsid w:val="00A1423F"/>
    <w:rsid w:val="00A146A1"/>
    <w:rsid w:val="00A146DC"/>
    <w:rsid w:val="00A14743"/>
    <w:rsid w:val="00A148A5"/>
    <w:rsid w:val="00A14CF8"/>
    <w:rsid w:val="00A14D39"/>
    <w:rsid w:val="00A1512D"/>
    <w:rsid w:val="00A152CA"/>
    <w:rsid w:val="00A1545D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31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4B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ED5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28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3ED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EC3"/>
    <w:rsid w:val="00A47F0E"/>
    <w:rsid w:val="00A503D8"/>
    <w:rsid w:val="00A504F3"/>
    <w:rsid w:val="00A505B9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721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2A"/>
    <w:rsid w:val="00A55E31"/>
    <w:rsid w:val="00A55EE3"/>
    <w:rsid w:val="00A55F08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80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E07"/>
    <w:rsid w:val="00A74026"/>
    <w:rsid w:val="00A74088"/>
    <w:rsid w:val="00A74207"/>
    <w:rsid w:val="00A74288"/>
    <w:rsid w:val="00A74547"/>
    <w:rsid w:val="00A7485A"/>
    <w:rsid w:val="00A74B4D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298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8DD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DE5"/>
    <w:rsid w:val="00A84E12"/>
    <w:rsid w:val="00A84EEA"/>
    <w:rsid w:val="00A85586"/>
    <w:rsid w:val="00A85827"/>
    <w:rsid w:val="00A85968"/>
    <w:rsid w:val="00A85A04"/>
    <w:rsid w:val="00A85A61"/>
    <w:rsid w:val="00A86064"/>
    <w:rsid w:val="00A8606B"/>
    <w:rsid w:val="00A8642F"/>
    <w:rsid w:val="00A86616"/>
    <w:rsid w:val="00A86664"/>
    <w:rsid w:val="00A867DB"/>
    <w:rsid w:val="00A86802"/>
    <w:rsid w:val="00A8702A"/>
    <w:rsid w:val="00A87118"/>
    <w:rsid w:val="00A872E0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7FA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B79"/>
    <w:rsid w:val="00A93BFE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069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8DE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686"/>
    <w:rsid w:val="00AB3A7F"/>
    <w:rsid w:val="00AB3C04"/>
    <w:rsid w:val="00AB3C94"/>
    <w:rsid w:val="00AB3D9C"/>
    <w:rsid w:val="00AB3DFB"/>
    <w:rsid w:val="00AB41E2"/>
    <w:rsid w:val="00AB4367"/>
    <w:rsid w:val="00AB4374"/>
    <w:rsid w:val="00AB4559"/>
    <w:rsid w:val="00AB46DF"/>
    <w:rsid w:val="00AB471F"/>
    <w:rsid w:val="00AB48DD"/>
    <w:rsid w:val="00AB492B"/>
    <w:rsid w:val="00AB4975"/>
    <w:rsid w:val="00AB4AD0"/>
    <w:rsid w:val="00AB4BC6"/>
    <w:rsid w:val="00AB52F5"/>
    <w:rsid w:val="00AB5556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2B1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6AF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726"/>
    <w:rsid w:val="00AC695B"/>
    <w:rsid w:val="00AC6AC4"/>
    <w:rsid w:val="00AC6D61"/>
    <w:rsid w:val="00AC6F7A"/>
    <w:rsid w:val="00AC7093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00E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B83"/>
    <w:rsid w:val="00AE2C72"/>
    <w:rsid w:val="00AE2F50"/>
    <w:rsid w:val="00AE3185"/>
    <w:rsid w:val="00AE3458"/>
    <w:rsid w:val="00AE36A4"/>
    <w:rsid w:val="00AE3AAB"/>
    <w:rsid w:val="00AE3AC3"/>
    <w:rsid w:val="00AE3ED5"/>
    <w:rsid w:val="00AE40B6"/>
    <w:rsid w:val="00AE45B6"/>
    <w:rsid w:val="00AE4A56"/>
    <w:rsid w:val="00AE4EF0"/>
    <w:rsid w:val="00AE51F0"/>
    <w:rsid w:val="00AE530B"/>
    <w:rsid w:val="00AE559A"/>
    <w:rsid w:val="00AE55F3"/>
    <w:rsid w:val="00AE5889"/>
    <w:rsid w:val="00AE5E51"/>
    <w:rsid w:val="00AE61E8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239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39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6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354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3C"/>
    <w:rsid w:val="00B142A8"/>
    <w:rsid w:val="00B14415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72F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3FA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526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63B"/>
    <w:rsid w:val="00B47B4F"/>
    <w:rsid w:val="00B47F48"/>
    <w:rsid w:val="00B50063"/>
    <w:rsid w:val="00B502AD"/>
    <w:rsid w:val="00B506AE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2986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61F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51C"/>
    <w:rsid w:val="00B65AEA"/>
    <w:rsid w:val="00B65B59"/>
    <w:rsid w:val="00B6615A"/>
    <w:rsid w:val="00B66171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0DD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4EC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0DE0"/>
    <w:rsid w:val="00B8138A"/>
    <w:rsid w:val="00B8159B"/>
    <w:rsid w:val="00B8194B"/>
    <w:rsid w:val="00B81F2E"/>
    <w:rsid w:val="00B82106"/>
    <w:rsid w:val="00B824C1"/>
    <w:rsid w:val="00B825B8"/>
    <w:rsid w:val="00B82B1D"/>
    <w:rsid w:val="00B82D83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87DFB"/>
    <w:rsid w:val="00B900FA"/>
    <w:rsid w:val="00B9011E"/>
    <w:rsid w:val="00B9076B"/>
    <w:rsid w:val="00B90ACF"/>
    <w:rsid w:val="00B911B2"/>
    <w:rsid w:val="00B913D9"/>
    <w:rsid w:val="00B91563"/>
    <w:rsid w:val="00B9175C"/>
    <w:rsid w:val="00B917EE"/>
    <w:rsid w:val="00B91874"/>
    <w:rsid w:val="00B91891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3F1B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9A"/>
    <w:rsid w:val="00BA1CE8"/>
    <w:rsid w:val="00BA21FD"/>
    <w:rsid w:val="00BA24EB"/>
    <w:rsid w:val="00BA2799"/>
    <w:rsid w:val="00BA2810"/>
    <w:rsid w:val="00BA2D9C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6C8"/>
    <w:rsid w:val="00BA6A26"/>
    <w:rsid w:val="00BA6A9B"/>
    <w:rsid w:val="00BA6CAB"/>
    <w:rsid w:val="00BA719D"/>
    <w:rsid w:val="00BA7546"/>
    <w:rsid w:val="00BA7871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4F8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D0E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75C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84A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B87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3C79"/>
    <w:rsid w:val="00BE4033"/>
    <w:rsid w:val="00BE4203"/>
    <w:rsid w:val="00BE43C7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6D90"/>
    <w:rsid w:val="00BE79F1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328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798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A8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EB6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ED8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AA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2E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A31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552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BD0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6AF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224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A40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422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5DD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0DD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3A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37D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40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36B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53D"/>
    <w:rsid w:val="00CA47F5"/>
    <w:rsid w:val="00CA4878"/>
    <w:rsid w:val="00CA4A7E"/>
    <w:rsid w:val="00CA5060"/>
    <w:rsid w:val="00CA5605"/>
    <w:rsid w:val="00CA56DF"/>
    <w:rsid w:val="00CA570C"/>
    <w:rsid w:val="00CA5760"/>
    <w:rsid w:val="00CA5897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BFD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811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05"/>
    <w:rsid w:val="00CC1B40"/>
    <w:rsid w:val="00CC29DC"/>
    <w:rsid w:val="00CC2CAF"/>
    <w:rsid w:val="00CC2D03"/>
    <w:rsid w:val="00CC2E17"/>
    <w:rsid w:val="00CC2EF2"/>
    <w:rsid w:val="00CC3049"/>
    <w:rsid w:val="00CC34F9"/>
    <w:rsid w:val="00CC359E"/>
    <w:rsid w:val="00CC36B2"/>
    <w:rsid w:val="00CC3754"/>
    <w:rsid w:val="00CC3D67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040"/>
    <w:rsid w:val="00CD0193"/>
    <w:rsid w:val="00CD01C2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281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7F0"/>
    <w:rsid w:val="00CE382D"/>
    <w:rsid w:val="00CE3876"/>
    <w:rsid w:val="00CE3A9A"/>
    <w:rsid w:val="00CE3DCA"/>
    <w:rsid w:val="00CE45CD"/>
    <w:rsid w:val="00CE484E"/>
    <w:rsid w:val="00CE48D0"/>
    <w:rsid w:val="00CE4984"/>
    <w:rsid w:val="00CE4B5F"/>
    <w:rsid w:val="00CE4BEB"/>
    <w:rsid w:val="00CE4CA9"/>
    <w:rsid w:val="00CE552D"/>
    <w:rsid w:val="00CE5A4E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38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6C1"/>
    <w:rsid w:val="00CF39F8"/>
    <w:rsid w:val="00CF3D5E"/>
    <w:rsid w:val="00CF41CA"/>
    <w:rsid w:val="00CF45CF"/>
    <w:rsid w:val="00CF495C"/>
    <w:rsid w:val="00CF4AD1"/>
    <w:rsid w:val="00CF4BB4"/>
    <w:rsid w:val="00CF4DDC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A3F"/>
    <w:rsid w:val="00CF7C09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C9"/>
    <w:rsid w:val="00D11718"/>
    <w:rsid w:val="00D11963"/>
    <w:rsid w:val="00D119D2"/>
    <w:rsid w:val="00D11B9C"/>
    <w:rsid w:val="00D11C62"/>
    <w:rsid w:val="00D11F11"/>
    <w:rsid w:val="00D128DD"/>
    <w:rsid w:val="00D12F04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4FD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1A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183"/>
    <w:rsid w:val="00D3441E"/>
    <w:rsid w:val="00D3471B"/>
    <w:rsid w:val="00D34D32"/>
    <w:rsid w:val="00D34F14"/>
    <w:rsid w:val="00D35085"/>
    <w:rsid w:val="00D35173"/>
    <w:rsid w:val="00D351EC"/>
    <w:rsid w:val="00D35204"/>
    <w:rsid w:val="00D3545D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6E4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6CD1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4F7"/>
    <w:rsid w:val="00D50702"/>
    <w:rsid w:val="00D50987"/>
    <w:rsid w:val="00D50A5B"/>
    <w:rsid w:val="00D50EF1"/>
    <w:rsid w:val="00D50F61"/>
    <w:rsid w:val="00D514DD"/>
    <w:rsid w:val="00D519BE"/>
    <w:rsid w:val="00D51C11"/>
    <w:rsid w:val="00D51CBD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8C9"/>
    <w:rsid w:val="00D54A34"/>
    <w:rsid w:val="00D54B18"/>
    <w:rsid w:val="00D54C72"/>
    <w:rsid w:val="00D54E3C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0FE1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79"/>
    <w:rsid w:val="00D63AC5"/>
    <w:rsid w:val="00D63C3D"/>
    <w:rsid w:val="00D63E53"/>
    <w:rsid w:val="00D640DB"/>
    <w:rsid w:val="00D646BE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365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551"/>
    <w:rsid w:val="00D70755"/>
    <w:rsid w:val="00D707E9"/>
    <w:rsid w:val="00D70928"/>
    <w:rsid w:val="00D70953"/>
    <w:rsid w:val="00D710D8"/>
    <w:rsid w:val="00D717F5"/>
    <w:rsid w:val="00D71D2B"/>
    <w:rsid w:val="00D71EF4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647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187"/>
    <w:rsid w:val="00D8145C"/>
    <w:rsid w:val="00D81562"/>
    <w:rsid w:val="00D815C1"/>
    <w:rsid w:val="00D81A2F"/>
    <w:rsid w:val="00D81BA7"/>
    <w:rsid w:val="00D81E77"/>
    <w:rsid w:val="00D81FC3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4FFA"/>
    <w:rsid w:val="00D85008"/>
    <w:rsid w:val="00D85046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5C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2BC3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E5F"/>
    <w:rsid w:val="00DA1FEB"/>
    <w:rsid w:val="00DA22AA"/>
    <w:rsid w:val="00DA249B"/>
    <w:rsid w:val="00DA2508"/>
    <w:rsid w:val="00DA2669"/>
    <w:rsid w:val="00DA2B63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03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B05"/>
    <w:rsid w:val="00DA7C8A"/>
    <w:rsid w:val="00DA7D71"/>
    <w:rsid w:val="00DA7E43"/>
    <w:rsid w:val="00DA7FA5"/>
    <w:rsid w:val="00DB00EB"/>
    <w:rsid w:val="00DB01F0"/>
    <w:rsid w:val="00DB05D1"/>
    <w:rsid w:val="00DB09A0"/>
    <w:rsid w:val="00DB0E2D"/>
    <w:rsid w:val="00DB0E5B"/>
    <w:rsid w:val="00DB1054"/>
    <w:rsid w:val="00DB169A"/>
    <w:rsid w:val="00DB18C6"/>
    <w:rsid w:val="00DB18CA"/>
    <w:rsid w:val="00DB1901"/>
    <w:rsid w:val="00DB19AB"/>
    <w:rsid w:val="00DB1C77"/>
    <w:rsid w:val="00DB1E79"/>
    <w:rsid w:val="00DB1FA1"/>
    <w:rsid w:val="00DB2393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B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3AE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D85"/>
    <w:rsid w:val="00DC7F3B"/>
    <w:rsid w:val="00DD0075"/>
    <w:rsid w:val="00DD0B50"/>
    <w:rsid w:val="00DD0E4E"/>
    <w:rsid w:val="00DD1348"/>
    <w:rsid w:val="00DD1DD2"/>
    <w:rsid w:val="00DD1DDC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420"/>
    <w:rsid w:val="00DD5C37"/>
    <w:rsid w:val="00DD5CCF"/>
    <w:rsid w:val="00DD5D6E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1A1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5AD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282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360B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0DE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3AC"/>
    <w:rsid w:val="00E104CE"/>
    <w:rsid w:val="00E106B4"/>
    <w:rsid w:val="00E11451"/>
    <w:rsid w:val="00E11752"/>
    <w:rsid w:val="00E11B68"/>
    <w:rsid w:val="00E1259C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610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21B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65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3A7"/>
    <w:rsid w:val="00E434DA"/>
    <w:rsid w:val="00E43778"/>
    <w:rsid w:val="00E43AA0"/>
    <w:rsid w:val="00E43F93"/>
    <w:rsid w:val="00E444C0"/>
    <w:rsid w:val="00E449E2"/>
    <w:rsid w:val="00E44A17"/>
    <w:rsid w:val="00E44E97"/>
    <w:rsid w:val="00E45F39"/>
    <w:rsid w:val="00E46068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490"/>
    <w:rsid w:val="00E5277B"/>
    <w:rsid w:val="00E52B79"/>
    <w:rsid w:val="00E52F10"/>
    <w:rsid w:val="00E53115"/>
    <w:rsid w:val="00E5358A"/>
    <w:rsid w:val="00E53A55"/>
    <w:rsid w:val="00E5415B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9E9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1"/>
    <w:rsid w:val="00E61E7C"/>
    <w:rsid w:val="00E6277B"/>
    <w:rsid w:val="00E62908"/>
    <w:rsid w:val="00E6320B"/>
    <w:rsid w:val="00E6360E"/>
    <w:rsid w:val="00E63C6D"/>
    <w:rsid w:val="00E63F02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6A3"/>
    <w:rsid w:val="00E7378B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CA3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2D3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6FC8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92A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1"/>
    <w:rsid w:val="00E94F78"/>
    <w:rsid w:val="00E94FE2"/>
    <w:rsid w:val="00E9511F"/>
    <w:rsid w:val="00E95168"/>
    <w:rsid w:val="00E95919"/>
    <w:rsid w:val="00E95B91"/>
    <w:rsid w:val="00E95FF0"/>
    <w:rsid w:val="00E9610D"/>
    <w:rsid w:val="00E96271"/>
    <w:rsid w:val="00E96545"/>
    <w:rsid w:val="00E965BF"/>
    <w:rsid w:val="00E9691E"/>
    <w:rsid w:val="00E96972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4C57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6FC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8A5"/>
    <w:rsid w:val="00EB4ABD"/>
    <w:rsid w:val="00EB4AD6"/>
    <w:rsid w:val="00EB4D37"/>
    <w:rsid w:val="00EB4F27"/>
    <w:rsid w:val="00EB5491"/>
    <w:rsid w:val="00EB55B0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EF"/>
    <w:rsid w:val="00EC1B45"/>
    <w:rsid w:val="00EC1BB8"/>
    <w:rsid w:val="00EC1CE4"/>
    <w:rsid w:val="00EC24EC"/>
    <w:rsid w:val="00EC2533"/>
    <w:rsid w:val="00EC3187"/>
    <w:rsid w:val="00EC36C4"/>
    <w:rsid w:val="00EC37D4"/>
    <w:rsid w:val="00EC3A6C"/>
    <w:rsid w:val="00EC3B9B"/>
    <w:rsid w:val="00EC3C11"/>
    <w:rsid w:val="00EC3E4C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3F28"/>
    <w:rsid w:val="00ED40B2"/>
    <w:rsid w:val="00ED46F4"/>
    <w:rsid w:val="00ED471D"/>
    <w:rsid w:val="00ED47A6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33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433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762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308"/>
    <w:rsid w:val="00EE74EE"/>
    <w:rsid w:val="00EE7BFA"/>
    <w:rsid w:val="00EE7E00"/>
    <w:rsid w:val="00EE7FDE"/>
    <w:rsid w:val="00EF02AA"/>
    <w:rsid w:val="00EF05BB"/>
    <w:rsid w:val="00EF07B7"/>
    <w:rsid w:val="00EF0C90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7F7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5EEC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09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50F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B7"/>
    <w:rsid w:val="00F1461B"/>
    <w:rsid w:val="00F146C6"/>
    <w:rsid w:val="00F14877"/>
    <w:rsid w:val="00F14BE0"/>
    <w:rsid w:val="00F14CA9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584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6E85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78E"/>
    <w:rsid w:val="00F32B38"/>
    <w:rsid w:val="00F32C8E"/>
    <w:rsid w:val="00F32F65"/>
    <w:rsid w:val="00F3317D"/>
    <w:rsid w:val="00F331AE"/>
    <w:rsid w:val="00F33302"/>
    <w:rsid w:val="00F33494"/>
    <w:rsid w:val="00F33655"/>
    <w:rsid w:val="00F336CD"/>
    <w:rsid w:val="00F337A8"/>
    <w:rsid w:val="00F338F9"/>
    <w:rsid w:val="00F33D11"/>
    <w:rsid w:val="00F33D7E"/>
    <w:rsid w:val="00F33ED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7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AF7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5F7D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6B1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2A8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3D7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5EA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AD6"/>
    <w:rsid w:val="00F67D8B"/>
    <w:rsid w:val="00F67F30"/>
    <w:rsid w:val="00F7014D"/>
    <w:rsid w:val="00F70184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4837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415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0E68"/>
    <w:rsid w:val="00FA136B"/>
    <w:rsid w:val="00FA17AC"/>
    <w:rsid w:val="00FA195A"/>
    <w:rsid w:val="00FA1C77"/>
    <w:rsid w:val="00FA1E0F"/>
    <w:rsid w:val="00FA1ED2"/>
    <w:rsid w:val="00FA23C4"/>
    <w:rsid w:val="00FA326B"/>
    <w:rsid w:val="00FA3371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B2E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99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7C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344"/>
    <w:rsid w:val="00FC2548"/>
    <w:rsid w:val="00FC2761"/>
    <w:rsid w:val="00FC27DF"/>
    <w:rsid w:val="00FC2B03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9E5"/>
    <w:rsid w:val="00FD0C40"/>
    <w:rsid w:val="00FD0DBC"/>
    <w:rsid w:val="00FD0E41"/>
    <w:rsid w:val="00FD0F8C"/>
    <w:rsid w:val="00FD0FD0"/>
    <w:rsid w:val="00FD10BB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519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D7F58"/>
    <w:rsid w:val="00FE0031"/>
    <w:rsid w:val="00FE0032"/>
    <w:rsid w:val="00FE00AC"/>
    <w:rsid w:val="00FE0207"/>
    <w:rsid w:val="00FE0797"/>
    <w:rsid w:val="00FE0F7E"/>
    <w:rsid w:val="00FE1321"/>
    <w:rsid w:val="00FE1822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784"/>
    <w:rsid w:val="00FE49C0"/>
    <w:rsid w:val="00FE49C4"/>
    <w:rsid w:val="00FE4C78"/>
    <w:rsid w:val="00FE4D17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AA5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636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20C"/>
    <w:rsid w:val="00FF7728"/>
    <w:rsid w:val="00FF78D0"/>
    <w:rsid w:val="00FF78FC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6337-3EFE-4238-9E12-3EE443428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BA83B-8896-4118-B913-04D59F4BE7A0}">
  <ds:schemaRefs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9e726cc6-28e6-415e-818e-b097165fafb5"/>
    <ds:schemaRef ds:uri="2f25f87e-f69f-4830-aaef-a1fb259280b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E2BCC4D-F330-4B65-B867-D6D83FDC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056A0-25BC-414C-BE75-D83ED998C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327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6</cp:revision>
  <cp:lastPrinted>2020-08-10T13:00:00Z</cp:lastPrinted>
  <dcterms:created xsi:type="dcterms:W3CDTF">2021-08-13T02:51:00Z</dcterms:created>
  <dcterms:modified xsi:type="dcterms:W3CDTF">2021-08-13T09:16:00Z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0x010100345F2B10026276438DE9F332FB2CA0AD</vt:lpwstr>
  </property>
  <property fmtid="{D5CDD505-2E9C-101B-9397-08002B2CF9AE}" pid="5" name="MSIP_Label_6f7bf4bd-22f3-42dd-9f4f-81e9b24ee5b6_Enabled">
    <vt:lpwstr>true</vt:lpwstr>
  </property>
  <property fmtid="{D5CDD505-2E9C-101B-9397-08002B2CF9AE}" pid="6" name="MSIP_Label_6f7bf4bd-22f3-42dd-9f4f-81e9b24ee5b6_SetDate">
    <vt:lpwstr>2021-08-13T09:15:51Z</vt:lpwstr>
  </property>
  <property fmtid="{D5CDD505-2E9C-101B-9397-08002B2CF9AE}" pid="7" name="MSIP_Label_6f7bf4bd-22f3-42dd-9f4f-81e9b24ee5b6_Method">
    <vt:lpwstr>Standard</vt:lpwstr>
  </property>
  <property fmtid="{D5CDD505-2E9C-101B-9397-08002B2CF9AE}" pid="8" name="MSIP_Label_6f7bf4bd-22f3-42dd-9f4f-81e9b24ee5b6_Name">
    <vt:lpwstr>6f7bf4bd-22f3-42dd-9f4f-81e9b24ee5b6</vt:lpwstr>
  </property>
  <property fmtid="{D5CDD505-2E9C-101B-9397-08002B2CF9AE}" pid="9" name="MSIP_Label_6f7bf4bd-22f3-42dd-9f4f-81e9b24ee5b6_SiteId">
    <vt:lpwstr>d39b3018-688f-4d0d-9fce-8c3cb1169c21</vt:lpwstr>
  </property>
  <property fmtid="{D5CDD505-2E9C-101B-9397-08002B2CF9AE}" pid="10" name="MSIP_Label_6f7bf4bd-22f3-42dd-9f4f-81e9b24ee5b6_ActionId">
    <vt:lpwstr>832b7386-1c76-4e07-afa5-9ba7f6469bce</vt:lpwstr>
  </property>
  <property fmtid="{D5CDD505-2E9C-101B-9397-08002B2CF9AE}" pid="11" name="MSIP_Label_6f7bf4bd-22f3-42dd-9f4f-81e9b24ee5b6_ContentBits">
    <vt:lpwstr>0</vt:lpwstr>
  </property>
</Properties>
</file>