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FE7892" w14:textId="77777777" w:rsidR="008733B6" w:rsidRPr="00005ACB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7C644BE8" w14:textId="77777777" w:rsidR="008733B6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2EC0FF70" w14:textId="77777777" w:rsidR="008733B6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3D1444C7" w14:textId="77777777" w:rsidR="008733B6" w:rsidRPr="00005ACB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4D9F5F02" w14:textId="77777777" w:rsidR="008733B6" w:rsidRPr="00005ACB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760CABF6" w14:textId="77777777" w:rsidR="008733B6" w:rsidRPr="00A4230F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A4230F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>
        <w:rPr>
          <w:rFonts w:ascii="Angsana New" w:hAnsi="Angsana New" w:cs="Angsana New" w:hint="cs"/>
          <w:sz w:val="52"/>
          <w:szCs w:val="52"/>
          <w:cs/>
        </w:rPr>
        <w:t>อลูคอน</w:t>
      </w:r>
      <w:r w:rsidRPr="00A4230F">
        <w:rPr>
          <w:rFonts w:ascii="Angsana New" w:hAnsi="Angsana New" w:cs="Angsana New"/>
          <w:sz w:val="52"/>
          <w:szCs w:val="52"/>
        </w:rPr>
        <w:t xml:space="preserve"> </w:t>
      </w:r>
      <w:r w:rsidRPr="00A4230F">
        <w:rPr>
          <w:rFonts w:ascii="Angsana New" w:hAnsi="Angsana New" w:cs="Angsana New"/>
          <w:sz w:val="52"/>
          <w:szCs w:val="52"/>
          <w:cs/>
        </w:rPr>
        <w:t>จำกัด</w:t>
      </w:r>
      <w:r w:rsidRPr="00A4230F">
        <w:rPr>
          <w:rFonts w:ascii="Angsana New" w:hAnsi="Angsana New" w:cs="Angsana New"/>
          <w:sz w:val="52"/>
          <w:szCs w:val="52"/>
        </w:rPr>
        <w:t xml:space="preserve"> </w:t>
      </w:r>
      <w:r>
        <w:rPr>
          <w:rFonts w:ascii="Angsana New" w:hAnsi="Angsana New" w:cs="Angsana New"/>
          <w:sz w:val="52"/>
          <w:szCs w:val="52"/>
          <w:cs/>
        </w:rPr>
        <w:t>(มหาชน)</w:t>
      </w:r>
    </w:p>
    <w:p w14:paraId="5F2DED35" w14:textId="77777777" w:rsidR="008733B6" w:rsidRPr="00A4230F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2C63D0E1" w14:textId="77777777" w:rsidR="000F15AE" w:rsidRPr="005A6861" w:rsidRDefault="000F15AE" w:rsidP="000F15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0C511EE2" w14:textId="40F4FB3E" w:rsidR="000F15AE" w:rsidRPr="005A6861" w:rsidRDefault="000F15AE" w:rsidP="000F15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สามเดือนและหก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5A6861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5C2BD4D0" w14:textId="77777777" w:rsidR="00DE4B1D" w:rsidRPr="001B2708" w:rsidRDefault="00DE4B1D" w:rsidP="00DE4B1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8902966" w14:textId="77777777" w:rsidR="00DE4B1D" w:rsidRDefault="00DE4B1D" w:rsidP="00DE4B1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A20EA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D90FA54" w14:textId="77777777" w:rsidR="00DE4B1D" w:rsidRPr="00A4230F" w:rsidRDefault="00DE4B1D" w:rsidP="001B27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DE06545" w14:textId="77777777" w:rsidR="008733B6" w:rsidRPr="008733B6" w:rsidRDefault="008733B6" w:rsidP="008D0EA9">
      <w:pPr>
        <w:spacing w:line="240" w:lineRule="atLeast"/>
        <w:ind w:right="-45"/>
        <w:outlineLvl w:val="0"/>
        <w:rPr>
          <w:rFonts w:ascii="Angsana New" w:hAnsi="Angsana New"/>
          <w:b/>
          <w:bCs/>
          <w:sz w:val="32"/>
          <w:szCs w:val="32"/>
        </w:rPr>
        <w:sectPr w:rsidR="008733B6" w:rsidRPr="008733B6" w:rsidSect="00AA29BE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1" w:other="1"/>
          <w:pgNumType w:start="0"/>
          <w:cols w:space="737"/>
          <w:titlePg/>
        </w:sectPr>
      </w:pPr>
    </w:p>
    <w:p w14:paraId="30FA7652" w14:textId="77777777" w:rsidR="004A5132" w:rsidRPr="005A6861" w:rsidRDefault="004A5132" w:rsidP="008D0EA9">
      <w:pPr>
        <w:spacing w:line="240" w:lineRule="atLeast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861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</w:t>
      </w:r>
      <w:r w:rsidRPr="005A6861">
        <w:rPr>
          <w:rFonts w:ascii="Angsana New" w:hAnsi="Angsana New"/>
          <w:b/>
          <w:bCs/>
          <w:sz w:val="32"/>
          <w:szCs w:val="32"/>
          <w:cs/>
        </w:rPr>
        <w:t>งาน</w:t>
      </w:r>
      <w:r w:rsidR="002D11CE" w:rsidRPr="005A6861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 w:rsidR="003145BF" w:rsidRPr="005A6861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2D11CE" w:rsidRPr="005A6861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3145BF" w:rsidRPr="005A6861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2D11CE" w:rsidRPr="005A6861">
        <w:rPr>
          <w:rFonts w:ascii="Angsana New" w:hAnsi="Angsana New" w:hint="cs"/>
          <w:b/>
          <w:bCs/>
          <w:sz w:val="32"/>
          <w:szCs w:val="32"/>
          <w:cs/>
        </w:rPr>
        <w:t>โดย</w:t>
      </w:r>
      <w:r w:rsidRPr="005A6861">
        <w:rPr>
          <w:rFonts w:ascii="Angsana New" w:hAnsi="Angsana New" w:hint="cs"/>
          <w:b/>
          <w:bCs/>
          <w:sz w:val="32"/>
          <w:szCs w:val="32"/>
          <w:cs/>
        </w:rPr>
        <w:t>ผู้</w:t>
      </w:r>
      <w:r w:rsidRPr="005A6861">
        <w:rPr>
          <w:rFonts w:ascii="Angsana New" w:hAnsi="Angsana New"/>
          <w:b/>
          <w:bCs/>
          <w:sz w:val="32"/>
          <w:szCs w:val="32"/>
          <w:cs/>
        </w:rPr>
        <w:t>สอบบัญชีรับอนุญาต</w:t>
      </w:r>
    </w:p>
    <w:p w14:paraId="1399E7A2" w14:textId="77777777" w:rsidR="00DF141B" w:rsidRPr="005A6861" w:rsidRDefault="00DF141B" w:rsidP="00012D23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257DC0A" w14:textId="77777777" w:rsidR="004A5132" w:rsidRPr="005A6861" w:rsidRDefault="004A5132" w:rsidP="00012D23">
      <w:pPr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5A6861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8733B6" w:rsidRPr="005A6861">
        <w:rPr>
          <w:rFonts w:ascii="Angsana New" w:hAnsi="Angsana New"/>
          <w:b/>
          <w:bCs/>
          <w:sz w:val="30"/>
          <w:szCs w:val="30"/>
          <w:cs/>
        </w:rPr>
        <w:t>คณะกรรมการ</w:t>
      </w:r>
      <w:r w:rsidRPr="005A6861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09636A" w:rsidRPr="005A6861">
        <w:rPr>
          <w:rFonts w:ascii="Angsana New" w:hAnsi="Angsana New"/>
          <w:b/>
          <w:bCs/>
          <w:sz w:val="30"/>
          <w:szCs w:val="30"/>
          <w:cs/>
        </w:rPr>
        <w:t>อลูคอน</w:t>
      </w:r>
      <w:r w:rsidRPr="005A6861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394FCE" w:rsidRPr="005A6861">
        <w:rPr>
          <w:rFonts w:ascii="Angsana New" w:hAnsi="Angsana New"/>
          <w:b/>
          <w:bCs/>
          <w:sz w:val="30"/>
          <w:szCs w:val="30"/>
        </w:rPr>
        <w:t xml:space="preserve"> </w:t>
      </w:r>
      <w:r w:rsidR="00394FCE" w:rsidRPr="005A6861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4FA12939" w14:textId="77777777" w:rsidR="003145BF" w:rsidRPr="005A6861" w:rsidRDefault="003145BF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74B75562" w14:textId="6D387C3B" w:rsidR="003145BF" w:rsidRPr="00EB39E9" w:rsidRDefault="00F70707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EB39E9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="007E4338" w:rsidRPr="00EB39E9">
        <w:rPr>
          <w:rFonts w:ascii="Angsana New" w:hAnsi="Angsana New" w:cs="Angsana New" w:hint="cs"/>
          <w:sz w:val="30"/>
          <w:szCs w:val="30"/>
          <w:lang w:val="en-US"/>
        </w:rPr>
        <w:t>3</w:t>
      </w:r>
      <w:r w:rsidR="000F15AE" w:rsidRPr="00EB39E9">
        <w:rPr>
          <w:rFonts w:ascii="Angsana New" w:hAnsi="Angsana New" w:cs="Angsana New"/>
          <w:sz w:val="30"/>
          <w:szCs w:val="30"/>
          <w:lang w:val="en-US"/>
        </w:rPr>
        <w:t xml:space="preserve">0 </w:t>
      </w:r>
      <w:r w:rsidR="000F15AE" w:rsidRPr="00EB39E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มิถุนายน </w:t>
      </w:r>
      <w:r w:rsidR="007E4338" w:rsidRPr="00EB39E9">
        <w:rPr>
          <w:rFonts w:ascii="Angsana New" w:hAnsi="Angsana New" w:cs="Angsana New" w:hint="cs"/>
          <w:sz w:val="30"/>
          <w:szCs w:val="30"/>
          <w:lang w:val="en-US"/>
        </w:rPr>
        <w:t>256</w:t>
      </w:r>
      <w:r w:rsidR="00FC255E" w:rsidRPr="00EB39E9">
        <w:rPr>
          <w:rFonts w:ascii="Angsana New" w:hAnsi="Angsana New" w:cs="Angsana New"/>
          <w:sz w:val="30"/>
          <w:szCs w:val="30"/>
          <w:lang w:val="en-US"/>
        </w:rPr>
        <w:t>4</w:t>
      </w:r>
      <w:r w:rsidRPr="00EB39E9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B39E9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 </w:t>
      </w:r>
      <w:r w:rsidR="009D1EF1" w:rsidRPr="00EB39E9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9D1EF1" w:rsidRPr="00EB39E9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="009D1EF1" w:rsidRPr="00EB39E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มิถุนายน </w:t>
      </w:r>
      <w:r w:rsidR="009D1EF1" w:rsidRPr="00EB39E9">
        <w:rPr>
          <w:rFonts w:ascii="Angsana New" w:hAnsi="Angsana New" w:cs="Angsana New"/>
          <w:sz w:val="30"/>
          <w:szCs w:val="30"/>
          <w:lang w:val="en-US"/>
        </w:rPr>
        <w:t xml:space="preserve">2564 </w:t>
      </w:r>
      <w:r w:rsidRPr="00EB39E9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EB39E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B39E9">
        <w:rPr>
          <w:rFonts w:ascii="Angsana New" w:hAnsi="Angsana New" w:cs="Angsana New"/>
          <w:sz w:val="30"/>
          <w:szCs w:val="30"/>
          <w:cs/>
        </w:rPr>
        <w:t>และงบกระแสเงินสด สำหรับงวด</w:t>
      </w:r>
      <w:r w:rsidR="006B1F98" w:rsidRPr="00EB39E9">
        <w:rPr>
          <w:rFonts w:ascii="Angsana New" w:hAnsi="Angsana New" w:cs="Angsana New"/>
          <w:sz w:val="30"/>
          <w:szCs w:val="30"/>
          <w:cs/>
        </w:rPr>
        <w:br/>
      </w:r>
      <w:r w:rsidR="000F15AE" w:rsidRPr="00EB39E9">
        <w:rPr>
          <w:rFonts w:ascii="Angsana New" w:hAnsi="Angsana New" w:cs="Angsana New" w:hint="cs"/>
          <w:spacing w:val="-4"/>
          <w:sz w:val="30"/>
          <w:szCs w:val="30"/>
          <w:cs/>
        </w:rPr>
        <w:t>หก</w:t>
      </w:r>
      <w:r w:rsidR="0009767A" w:rsidRPr="00EB39E9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="0009767A" w:rsidRPr="00EB39E9">
        <w:rPr>
          <w:rFonts w:ascii="Angsana New" w:hAnsi="Angsana New" w:cs="Angsana New"/>
          <w:spacing w:val="-4"/>
          <w:sz w:val="30"/>
          <w:szCs w:val="30"/>
          <w:cs/>
        </w:rPr>
        <w:t>สิ้นสุด</w:t>
      </w:r>
      <w:r w:rsidR="0009767A" w:rsidRPr="00EB39E9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วันที่ </w:t>
      </w:r>
      <w:r w:rsidR="000F15AE" w:rsidRPr="00EB39E9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30 </w:t>
      </w:r>
      <w:r w:rsidR="000F15AE" w:rsidRPr="00EB39E9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มิถุนายน </w:t>
      </w:r>
      <w:r w:rsidR="007E4338" w:rsidRPr="00EB39E9">
        <w:rPr>
          <w:rFonts w:ascii="Angsana New" w:hAnsi="Angsana New" w:cs="Angsana New" w:hint="cs"/>
          <w:spacing w:val="-4"/>
          <w:sz w:val="30"/>
          <w:szCs w:val="30"/>
          <w:lang w:val="en-US"/>
        </w:rPr>
        <w:t>256</w:t>
      </w:r>
      <w:r w:rsidR="00FC255E" w:rsidRPr="00EB39E9">
        <w:rPr>
          <w:rFonts w:ascii="Angsana New" w:hAnsi="Angsana New" w:cs="Angsana New"/>
          <w:spacing w:val="-4"/>
          <w:sz w:val="30"/>
          <w:szCs w:val="30"/>
          <w:lang w:val="en-US"/>
        </w:rPr>
        <w:t>4</w:t>
      </w:r>
      <w:r w:rsidRPr="00EB39E9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EB39E9">
        <w:rPr>
          <w:rFonts w:ascii="Angsana New" w:hAnsi="Angsana New" w:cs="Angsana New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EB39E9">
        <w:rPr>
          <w:rFonts w:ascii="Angsana New" w:hAnsi="Angsana New" w:cs="Angsana New"/>
          <w:spacing w:val="-4"/>
          <w:sz w:val="30"/>
          <w:szCs w:val="30"/>
        </w:rPr>
        <w:t>(</w:t>
      </w:r>
      <w:r w:rsidRPr="00EB39E9">
        <w:rPr>
          <w:rFonts w:ascii="Angsana New" w:hAnsi="Angsana New" w:cs="Angsana New"/>
          <w:spacing w:val="-4"/>
          <w:sz w:val="30"/>
          <w:szCs w:val="30"/>
          <w:cs/>
        </w:rPr>
        <w:t>ข้อมูลทางการเงินระหว่างกาล)</w:t>
      </w:r>
      <w:r w:rsidR="00EB39E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EB39E9">
        <w:rPr>
          <w:rFonts w:ascii="Angsana New" w:hAnsi="Angsana New" w:cs="Angsana New"/>
          <w:spacing w:val="-4"/>
          <w:sz w:val="30"/>
          <w:szCs w:val="30"/>
          <w:cs/>
        </w:rPr>
        <w:t>ของบริษัท</w:t>
      </w:r>
      <w:r w:rsidRPr="00EB39E9">
        <w:rPr>
          <w:rFonts w:ascii="Angsana New" w:hAnsi="Angsana New" w:cs="Angsana New"/>
          <w:sz w:val="30"/>
          <w:szCs w:val="30"/>
          <w:cs/>
        </w:rPr>
        <w:t xml:space="preserve"> อลูคอน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EB39E9">
        <w:rPr>
          <w:rFonts w:ascii="Angsana New" w:hAnsi="Angsana New" w:cs="Angsana New"/>
          <w:sz w:val="30"/>
          <w:szCs w:val="30"/>
        </w:rPr>
        <w:t>34</w:t>
      </w:r>
      <w:r w:rsidRPr="00EB39E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B39E9">
        <w:rPr>
          <w:rFonts w:ascii="Angsana New" w:hAnsi="Angsana New" w:cs="Angsana New"/>
          <w:sz w:val="30"/>
          <w:szCs w:val="30"/>
          <w:cs/>
        </w:rPr>
        <w:t>เรื่อง</w:t>
      </w:r>
      <w:r w:rsidRPr="00EB39E9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Pr="00EB39E9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8537D19" w14:textId="77777777" w:rsidR="00DF141B" w:rsidRPr="005A6861" w:rsidRDefault="00DF141B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75F30284" w14:textId="77777777" w:rsidR="003145BF" w:rsidRPr="005A6861" w:rsidRDefault="003145BF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06B48B60" w14:textId="77777777" w:rsidR="003145BF" w:rsidRPr="005A6861" w:rsidRDefault="003145BF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57539A72" w14:textId="2B02E0DD" w:rsidR="003145BF" w:rsidRPr="00EB39E9" w:rsidRDefault="003145BF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A686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5A6861">
        <w:rPr>
          <w:rFonts w:ascii="Angsana New" w:hAnsi="Angsana New" w:cs="Angsana New"/>
          <w:sz w:val="30"/>
          <w:szCs w:val="30"/>
        </w:rPr>
        <w:t xml:space="preserve"> 2410 “</w:t>
      </w:r>
      <w:r w:rsidRPr="005A6861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A6861">
        <w:rPr>
          <w:rFonts w:ascii="Angsana New" w:hAnsi="Angsana New" w:cs="Angsana New"/>
          <w:sz w:val="30"/>
          <w:szCs w:val="30"/>
        </w:rPr>
        <w:t>”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5A6861">
        <w:rPr>
          <w:rFonts w:ascii="Angsana New" w:hAnsi="Angsana New" w:cs="Angsana New"/>
          <w:sz w:val="30"/>
          <w:szCs w:val="30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</w:t>
      </w:r>
      <w:r w:rsidR="006B1F98">
        <w:rPr>
          <w:rFonts w:ascii="Angsana New" w:hAnsi="Angsana New" w:cs="Angsana New"/>
          <w:sz w:val="30"/>
          <w:szCs w:val="30"/>
          <w:cs/>
        </w:rPr>
        <w:br/>
      </w:r>
      <w:r w:rsidRPr="005A6861">
        <w:rPr>
          <w:rFonts w:ascii="Angsana New" w:hAnsi="Angsana New" w:cs="Angsana New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A6861">
        <w:rPr>
          <w:rFonts w:ascii="Angsana New" w:hAnsi="Angsana New" w:cs="Angsana New"/>
          <w:sz w:val="30"/>
          <w:szCs w:val="30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</w:t>
      </w:r>
      <w:r w:rsidR="00F26C7A" w:rsidRPr="005A6861">
        <w:rPr>
          <w:rFonts w:ascii="Angsana New" w:hAnsi="Angsana New" w:cs="Angsana New"/>
          <w:sz w:val="30"/>
          <w:szCs w:val="30"/>
          <w:cs/>
        </w:rPr>
        <w:br/>
      </w:r>
      <w:r w:rsidRPr="005A6861">
        <w:rPr>
          <w:rFonts w:ascii="Angsana New" w:hAnsi="Angsana New" w:cs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A6861">
        <w:rPr>
          <w:rFonts w:ascii="Angsana New" w:hAnsi="Angsana New" w:cs="Angsana New"/>
          <w:sz w:val="30"/>
          <w:szCs w:val="30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ดังนั้นข้าพเจ้าจึงไม่อาจแสดงความเห็นต่อข้อมูลทาง</w:t>
      </w:r>
      <w:r w:rsidR="00E35175" w:rsidRPr="005A6861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3D58E693" w14:textId="77777777" w:rsidR="002E0B47" w:rsidRPr="005A6861" w:rsidRDefault="002E0B47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1692631B" w14:textId="77777777" w:rsidR="00EF12A9" w:rsidRDefault="00EF12A9" w:rsidP="003145BF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8F0C426" w14:textId="77777777" w:rsidR="00A0342A" w:rsidRPr="002856EF" w:rsidRDefault="00A0342A" w:rsidP="003145BF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  <w:sectPr w:rsidR="00A0342A" w:rsidRPr="002856EF" w:rsidSect="00F5732F"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aperSrc w:first="7" w:other="7"/>
          <w:cols w:space="737"/>
          <w:titlePg/>
          <w:docGrid w:linePitch="299"/>
        </w:sectPr>
      </w:pPr>
    </w:p>
    <w:p w14:paraId="2D3DB95F" w14:textId="77777777" w:rsidR="00F5732F" w:rsidRDefault="00F5732F" w:rsidP="003145BF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7A1A845" w14:textId="5F53CF1F" w:rsidR="003145BF" w:rsidRPr="005A6861" w:rsidRDefault="003145BF" w:rsidP="003145BF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5A6861">
        <w:rPr>
          <w:rFonts w:ascii="Angsana New" w:hAnsi="Angsana New" w:cs="Angsana New" w:hint="cs"/>
          <w:i/>
          <w:iCs/>
          <w:sz w:val="30"/>
          <w:szCs w:val="30"/>
          <w:cs/>
        </w:rPr>
        <w:t>ข้อ</w:t>
      </w:r>
      <w:r w:rsidRPr="005A6861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2FC116F7" w14:textId="77777777" w:rsidR="003145BF" w:rsidRPr="005A6861" w:rsidRDefault="003145BF" w:rsidP="003145BF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1D9AC88A" w14:textId="77777777" w:rsidR="003145BF" w:rsidRPr="005A6861" w:rsidRDefault="003145BF" w:rsidP="00D20405">
      <w:pPr>
        <w:pStyle w:val="BlockText"/>
        <w:spacing w:before="0" w:line="240" w:lineRule="atLeast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5A686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5A6861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="00D20405" w:rsidRPr="005A686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Pr="005A6861">
        <w:rPr>
          <w:rFonts w:ascii="Angsana New" w:hAnsi="Angsana New" w:cs="Angsana New"/>
          <w:sz w:val="30"/>
          <w:szCs w:val="30"/>
          <w:cs/>
        </w:rPr>
        <w:t>ตาม</w:t>
      </w:r>
      <w:r w:rsidRPr="005A6861">
        <w:rPr>
          <w:rFonts w:ascii="Angsana New" w:hAnsi="Angsana New" w:cs="Angsana New" w:hint="cs"/>
          <w:spacing w:val="-6"/>
          <w:sz w:val="30"/>
          <w:szCs w:val="30"/>
          <w:cs/>
        </w:rPr>
        <w:t>มาตรฐานการบัญชี ฉบับที่</w:t>
      </w:r>
      <w:r w:rsidR="00676C7F" w:rsidRPr="005A686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</w:rPr>
        <w:t>34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E53C09" w:rsidRPr="005A6861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="00E53C09" w:rsidRPr="005A6861">
        <w:rPr>
          <w:rFonts w:ascii="Angsana New" w:hAnsi="Angsana New" w:cs="Angsana New"/>
          <w:sz w:val="30"/>
          <w:szCs w:val="30"/>
          <w:cs/>
        </w:rPr>
        <w:t xml:space="preserve">การเงินระหว่างกาล </w:t>
      </w:r>
      <w:r w:rsidRPr="005A6861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5A6861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560C228F" w14:textId="77777777" w:rsidR="003145BF" w:rsidRPr="005A6861" w:rsidRDefault="003145BF" w:rsidP="003145BF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2A96AC48" w14:textId="77777777" w:rsidR="00B44B77" w:rsidRPr="005A6861" w:rsidRDefault="00B44B77" w:rsidP="008D0EA9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715C01F2" w14:textId="77777777" w:rsidR="00012D23" w:rsidRPr="005A6861" w:rsidRDefault="00012D23" w:rsidP="008D0EA9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71C39F2A" w14:textId="77777777" w:rsidR="00012D23" w:rsidRPr="005A6861" w:rsidRDefault="00012D23" w:rsidP="008D0EA9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8BE1101" w14:textId="77777777" w:rsidR="00376984" w:rsidRPr="005A6861" w:rsidRDefault="00376984" w:rsidP="00B44B77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2E9F5238" w14:textId="77777777" w:rsidR="00B44B77" w:rsidRPr="005A6861" w:rsidRDefault="00A9780E" w:rsidP="00B44B77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5A6861">
        <w:rPr>
          <w:rFonts w:ascii="Angsana New" w:hAnsi="Angsana New" w:hint="cs"/>
          <w:sz w:val="30"/>
          <w:szCs w:val="30"/>
          <w:cs/>
        </w:rPr>
        <w:t>(</w:t>
      </w:r>
      <w:r w:rsidR="00945BEB">
        <w:rPr>
          <w:rFonts w:ascii="Angsana New" w:hAnsi="Angsana New" w:hint="cs"/>
          <w:sz w:val="30"/>
          <w:szCs w:val="30"/>
          <w:cs/>
        </w:rPr>
        <w:t>ปิยธิดา ตั้งเด่นชัย</w:t>
      </w:r>
      <w:r w:rsidRPr="005A6861">
        <w:rPr>
          <w:rFonts w:ascii="Angsana New" w:hAnsi="Angsana New" w:hint="cs"/>
          <w:sz w:val="30"/>
          <w:szCs w:val="30"/>
          <w:cs/>
        </w:rPr>
        <w:t>)</w:t>
      </w:r>
    </w:p>
    <w:p w14:paraId="3121F5C0" w14:textId="77777777" w:rsidR="00B44B77" w:rsidRPr="005A6861" w:rsidRDefault="00B44B77" w:rsidP="00B44B77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5A686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EDDA48F" w14:textId="77777777" w:rsidR="00B44B77" w:rsidRPr="005A6861" w:rsidRDefault="00C116B1" w:rsidP="00B44B77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A6861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945BEB">
        <w:rPr>
          <w:rFonts w:ascii="Angsana New" w:hAnsi="Angsana New"/>
          <w:sz w:val="30"/>
          <w:szCs w:val="30"/>
          <w:lang w:val="en-US"/>
        </w:rPr>
        <w:t>11766</w:t>
      </w:r>
    </w:p>
    <w:p w14:paraId="17FEEBAD" w14:textId="77777777" w:rsidR="00B44B77" w:rsidRPr="005A6861" w:rsidRDefault="00B44B77" w:rsidP="00B44B77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29A40AB7" w14:textId="77777777" w:rsidR="00B44B77" w:rsidRPr="005A6861" w:rsidRDefault="00B44B77" w:rsidP="00B44B77">
      <w:pPr>
        <w:tabs>
          <w:tab w:val="left" w:pos="2160"/>
        </w:tabs>
        <w:spacing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</w:rPr>
      </w:pPr>
      <w:r w:rsidRPr="005A6861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153BD12B" w14:textId="77777777" w:rsidR="00B44B77" w:rsidRPr="005A6861" w:rsidRDefault="00B44B77" w:rsidP="00B44B77">
      <w:pPr>
        <w:tabs>
          <w:tab w:val="left" w:pos="2160"/>
        </w:tabs>
        <w:spacing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</w:rPr>
      </w:pPr>
      <w:r w:rsidRPr="005A6861">
        <w:rPr>
          <w:rFonts w:ascii="Angsana New" w:hAnsi="Angsana New"/>
          <w:sz w:val="30"/>
          <w:szCs w:val="30"/>
          <w:cs/>
        </w:rPr>
        <w:t>กรุงเทพ</w:t>
      </w:r>
      <w:r w:rsidRPr="005A6861">
        <w:rPr>
          <w:rFonts w:ascii="Angsana New" w:hAnsi="Angsana New" w:hint="cs"/>
          <w:sz w:val="30"/>
          <w:szCs w:val="30"/>
          <w:cs/>
        </w:rPr>
        <w:t>มหานคร</w:t>
      </w:r>
    </w:p>
    <w:p w14:paraId="32D42B6C" w14:textId="13CE31FE" w:rsidR="003A778F" w:rsidRDefault="009D1EF1" w:rsidP="00EA65E1">
      <w:pPr>
        <w:pStyle w:val="BlockText"/>
        <w:spacing w:before="0" w:line="240" w:lineRule="atLeast"/>
        <w:ind w:left="0" w:right="-45" w:firstLine="0"/>
        <w:jc w:val="left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  <w:lang w:val="en-US"/>
        </w:rPr>
        <w:t xml:space="preserve">13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สิงหาคม</w:t>
      </w:r>
      <w:r>
        <w:rPr>
          <w:rFonts w:ascii="Angsana New" w:hAnsi="Angsana New" w:cs="Angsana New"/>
          <w:sz w:val="30"/>
          <w:szCs w:val="30"/>
          <w:lang w:val="en-US"/>
        </w:rPr>
        <w:t xml:space="preserve"> 2564</w:t>
      </w:r>
    </w:p>
    <w:p w14:paraId="27063D0D" w14:textId="77777777" w:rsidR="00792748" w:rsidRPr="00CE60A6" w:rsidRDefault="00792748" w:rsidP="00F5732F">
      <w:pPr>
        <w:pStyle w:val="IndexHeading1"/>
        <w:spacing w:after="0"/>
        <w:ind w:left="1440" w:hanging="1440"/>
        <w:outlineLvl w:val="0"/>
        <w:rPr>
          <w:rFonts w:asciiTheme="majorBidi" w:hAnsiTheme="majorBidi" w:cstheme="majorBidi"/>
          <w:b w:val="0"/>
          <w:bCs/>
          <w:sz w:val="30"/>
          <w:szCs w:val="30"/>
          <w:highlight w:val="yellow"/>
          <w:lang w:val="en-US"/>
        </w:rPr>
      </w:pPr>
    </w:p>
    <w:sectPr w:rsidR="00792748" w:rsidRPr="00CE60A6" w:rsidSect="00F5732F">
      <w:headerReference w:type="default" r:id="rId16"/>
      <w:footerReference w:type="default" r:id="rId17"/>
      <w:pgSz w:w="11907" w:h="16840" w:code="9"/>
      <w:pgMar w:top="691" w:right="1152" w:bottom="576" w:left="1152" w:header="720" w:footer="720" w:gutter="0"/>
      <w:paperSrc w:first="7" w:other="7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38ABD3" w14:textId="77777777" w:rsidR="007B369B" w:rsidRDefault="007B369B">
      <w:r>
        <w:separator/>
      </w:r>
    </w:p>
  </w:endnote>
  <w:endnote w:type="continuationSeparator" w:id="0">
    <w:p w14:paraId="1EF3538D" w14:textId="77777777" w:rsidR="007B369B" w:rsidRDefault="007B3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Univers 45 Light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UPC">
    <w:altName w:val="CordiaUPC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F9370" w14:textId="77777777" w:rsidR="00B239E9" w:rsidRDefault="00B239E9" w:rsidP="00D260C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14:paraId="7947FD89" w14:textId="77777777" w:rsidR="00B239E9" w:rsidRDefault="00B239E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238484" w14:textId="77777777" w:rsidR="00B239E9" w:rsidRDefault="00B239E9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26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A9F828A" w14:textId="77777777" w:rsidR="00B239E9" w:rsidRDefault="00B239E9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96A518" w14:textId="77777777" w:rsidR="00B239E9" w:rsidRPr="005B2E06" w:rsidRDefault="00B239E9" w:rsidP="006B712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 w:rsidRPr="005B2E06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B2E06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20</w: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6484BE2" w14:textId="77777777" w:rsidR="00B239E9" w:rsidRPr="00186B8D" w:rsidRDefault="00B239E9" w:rsidP="00012D23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FEADC1" w14:textId="77777777" w:rsidR="00F5732F" w:rsidRDefault="00F5732F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859552" w14:textId="77777777" w:rsidR="00B239E9" w:rsidRPr="005B2E06" w:rsidRDefault="00B239E9" w:rsidP="006B712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 w:rsidRPr="005B2E06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B2E06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20</w: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2BE588F" w14:textId="77777777" w:rsidR="00B239E9" w:rsidRPr="00186B8D" w:rsidRDefault="00B239E9" w:rsidP="00012D23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EE0CD0" w14:textId="77777777" w:rsidR="007B369B" w:rsidRDefault="007B369B">
      <w:r>
        <w:separator/>
      </w:r>
    </w:p>
  </w:footnote>
  <w:footnote w:type="continuationSeparator" w:id="0">
    <w:p w14:paraId="2323460E" w14:textId="77777777" w:rsidR="007B369B" w:rsidRDefault="007B36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163FB5" w14:textId="77777777" w:rsidR="00B239E9" w:rsidRDefault="00B239E9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1796E1B1" w14:textId="77777777" w:rsidR="00B239E9" w:rsidRDefault="00B239E9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 </w:t>
    </w:r>
  </w:p>
  <w:p w14:paraId="125CFC19" w14:textId="77777777" w:rsidR="00B239E9" w:rsidRPr="00006D1D" w:rsidRDefault="00B239E9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7E4338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50</w:t>
    </w:r>
    <w:r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144018C9" w14:textId="77777777" w:rsidR="00B239E9" w:rsidRPr="00DF141B" w:rsidRDefault="00B239E9" w:rsidP="008519CE">
    <w:pPr>
      <w:pStyle w:val="Header"/>
      <w:jc w:val="left"/>
      <w:rPr>
        <w:rFonts w:ascii="Angsana New" w:hAnsi="Angsana New" w:cs="Angsana New"/>
        <w:sz w:val="30"/>
        <w:szCs w:val="30"/>
      </w:rPr>
    </w:pPr>
  </w:p>
  <w:p w14:paraId="7A03985B" w14:textId="77777777" w:rsidR="00B239E9" w:rsidRPr="00DF141B" w:rsidRDefault="00B239E9" w:rsidP="008519CE">
    <w:pPr>
      <w:pStyle w:val="Header"/>
      <w:jc w:val="left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7CBA5D" w14:textId="77777777" w:rsidR="00B239E9" w:rsidRDefault="00B239E9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33063C75" w14:textId="77777777" w:rsidR="00B239E9" w:rsidRPr="00DF141B" w:rsidRDefault="00B239E9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114A1099" w14:textId="77777777" w:rsidR="00B239E9" w:rsidRDefault="00B239E9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616B8AFB" w14:textId="77777777" w:rsidR="00B239E9" w:rsidRDefault="00B239E9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75BFB15F" w14:textId="77777777" w:rsidR="00B239E9" w:rsidRPr="00DF141B" w:rsidRDefault="00B239E9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560482D2" w14:textId="77777777" w:rsidR="00B239E9" w:rsidRPr="00DF141B" w:rsidRDefault="00B239E9" w:rsidP="00EF12A9">
    <w:pPr>
      <w:pStyle w:val="Header"/>
      <w:jc w:val="left"/>
      <w:rPr>
        <w:rFonts w:ascii="Angsana New" w:hAnsi="Angsana New" w:cs="Angsana New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50485C" w14:textId="77777777" w:rsidR="00B239E9" w:rsidRDefault="00B239E9" w:rsidP="00492152">
    <w:pPr>
      <w:tabs>
        <w:tab w:val="left" w:pos="3047"/>
      </w:tabs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67F4A366" w14:textId="77777777" w:rsidR="00B239E9" w:rsidRDefault="00B239E9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4F6428">
      <w:rPr>
        <w:rFonts w:ascii="Angsana New" w:hAnsi="Angsana New" w:hint="cs"/>
        <w:b/>
        <w:bCs/>
        <w:sz w:val="32"/>
        <w:szCs w:val="32"/>
        <w:highlight w:val="yellow"/>
        <w:cs/>
      </w:rPr>
      <w:t>แบบย่อ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F2D5FD0" w14:textId="77777777" w:rsidR="00B239E9" w:rsidRDefault="00B239E9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7E4338">
      <w:rPr>
        <w:rFonts w:ascii="Angsana New" w:hAnsi="Angsana New" w:hint="cs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</w:rPr>
      <w:t xml:space="preserve">62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7AC18DA5" w14:textId="77777777" w:rsidR="00B239E9" w:rsidRDefault="00B239E9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F195B4" w14:textId="77777777" w:rsidR="00B239E9" w:rsidRPr="000F15AE" w:rsidRDefault="00B239E9" w:rsidP="000F15AE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0408E566" w14:textId="77777777" w:rsidR="00B239E9" w:rsidRPr="000F15AE" w:rsidRDefault="00B239E9" w:rsidP="000F15AE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645526B6" w14:textId="77777777" w:rsidR="00B239E9" w:rsidRPr="000F15AE" w:rsidRDefault="00B239E9" w:rsidP="000F15AE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31BAF7D9" w14:textId="77777777" w:rsidR="00B239E9" w:rsidRPr="000F15AE" w:rsidRDefault="00B239E9" w:rsidP="000F15AE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6CC3109A" w14:textId="77777777" w:rsidR="00B239E9" w:rsidRPr="000F15AE" w:rsidRDefault="00B239E9" w:rsidP="000F15AE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1260DCCF" w14:textId="77777777" w:rsidR="00B239E9" w:rsidRPr="000F15AE" w:rsidRDefault="00B239E9" w:rsidP="000F15AE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2903A43A" w14:textId="77777777" w:rsidR="00B239E9" w:rsidRPr="000F15AE" w:rsidRDefault="00B239E9" w:rsidP="000F15AE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0BC0134D" w14:textId="77777777" w:rsidR="00B239E9" w:rsidRPr="000F15AE" w:rsidRDefault="00B239E9" w:rsidP="000F15AE">
    <w:pPr>
      <w:pStyle w:val="Header"/>
      <w:spacing w:line="240" w:lineRule="auto"/>
      <w:jc w:val="left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44CE9F" w14:textId="1DEFE8A9" w:rsidR="00B239E9" w:rsidRDefault="00B239E9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  <w:p w14:paraId="17BD4ECC" w14:textId="77777777" w:rsidR="00F5732F" w:rsidRDefault="00F5732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8B2165"/>
    <w:multiLevelType w:val="hybridMultilevel"/>
    <w:tmpl w:val="A0B6EF86"/>
    <w:lvl w:ilvl="0" w:tplc="9EC47212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BDB0257"/>
    <w:multiLevelType w:val="hybridMultilevel"/>
    <w:tmpl w:val="DC5C5B02"/>
    <w:lvl w:ilvl="0" w:tplc="3BF6A57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158F53E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D88C343E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75F25576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EFE6C94A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9046773A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5400FB7A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200A6B44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701C5708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4" w15:restartNumberingAfterBreak="0">
    <w:nsid w:val="0EA57CCF"/>
    <w:multiLevelType w:val="hybridMultilevel"/>
    <w:tmpl w:val="6D864C80"/>
    <w:lvl w:ilvl="0" w:tplc="D8CCC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75313"/>
    <w:multiLevelType w:val="hybridMultilevel"/>
    <w:tmpl w:val="FB824F34"/>
    <w:lvl w:ilvl="0" w:tplc="6CD6DFC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15A62F0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7EE3364"/>
    <w:multiLevelType w:val="multilevel"/>
    <w:tmpl w:val="69229A22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1FA1272A"/>
    <w:multiLevelType w:val="hybridMultilevel"/>
    <w:tmpl w:val="B28E7808"/>
    <w:lvl w:ilvl="0" w:tplc="2E1A240E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980EBBE4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88D84AAC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202ED696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C74C5442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C68EDA3E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F54AD854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B470BCBE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4198E0B4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1" w15:restartNumberingAfterBreak="0">
    <w:nsid w:val="21043BFD"/>
    <w:multiLevelType w:val="hybridMultilevel"/>
    <w:tmpl w:val="FBB600F8"/>
    <w:lvl w:ilvl="0" w:tplc="A7D2AB02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A234BA7"/>
    <w:multiLevelType w:val="hybridMultilevel"/>
    <w:tmpl w:val="66A40936"/>
    <w:lvl w:ilvl="0" w:tplc="A46E7D86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FA703E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7E7A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881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E863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F415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6E97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7E41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8F5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411759"/>
    <w:multiLevelType w:val="hybridMultilevel"/>
    <w:tmpl w:val="3FC6DC3C"/>
    <w:lvl w:ilvl="0" w:tplc="9AA40E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C033246"/>
    <w:multiLevelType w:val="hybridMultilevel"/>
    <w:tmpl w:val="C80E6EDA"/>
    <w:lvl w:ilvl="0" w:tplc="6E9E01AE">
      <w:start w:val="1"/>
      <w:numFmt w:val="thaiLetters"/>
      <w:lvlText w:val="(%1)"/>
      <w:lvlJc w:val="left"/>
      <w:pPr>
        <w:ind w:left="1132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4903DA8"/>
    <w:multiLevelType w:val="hybridMultilevel"/>
    <w:tmpl w:val="BCCC614A"/>
    <w:lvl w:ilvl="0" w:tplc="2994714A">
      <w:start w:val="1"/>
      <w:numFmt w:val="decimal"/>
      <w:lvlText w:val="%1."/>
      <w:lvlJc w:val="left"/>
      <w:pPr>
        <w:tabs>
          <w:tab w:val="num" w:pos="878"/>
        </w:tabs>
        <w:ind w:left="878" w:hanging="360"/>
      </w:pPr>
      <w:rPr>
        <w:rFonts w:hint="default"/>
      </w:rPr>
    </w:lvl>
    <w:lvl w:ilvl="1" w:tplc="BF0A8EDA" w:tentative="1">
      <w:start w:val="1"/>
      <w:numFmt w:val="lowerLetter"/>
      <w:lvlText w:val="%2."/>
      <w:lvlJc w:val="left"/>
      <w:pPr>
        <w:tabs>
          <w:tab w:val="num" w:pos="1598"/>
        </w:tabs>
        <w:ind w:left="1598" w:hanging="360"/>
      </w:pPr>
    </w:lvl>
    <w:lvl w:ilvl="2" w:tplc="DD6C0DA4" w:tentative="1">
      <w:start w:val="1"/>
      <w:numFmt w:val="lowerRoman"/>
      <w:lvlText w:val="%3."/>
      <w:lvlJc w:val="right"/>
      <w:pPr>
        <w:tabs>
          <w:tab w:val="num" w:pos="2318"/>
        </w:tabs>
        <w:ind w:left="2318" w:hanging="180"/>
      </w:pPr>
    </w:lvl>
    <w:lvl w:ilvl="3" w:tplc="8CE48714" w:tentative="1">
      <w:start w:val="1"/>
      <w:numFmt w:val="decimal"/>
      <w:lvlText w:val="%4."/>
      <w:lvlJc w:val="left"/>
      <w:pPr>
        <w:tabs>
          <w:tab w:val="num" w:pos="3038"/>
        </w:tabs>
        <w:ind w:left="3038" w:hanging="360"/>
      </w:pPr>
    </w:lvl>
    <w:lvl w:ilvl="4" w:tplc="6C022536" w:tentative="1">
      <w:start w:val="1"/>
      <w:numFmt w:val="lowerLetter"/>
      <w:lvlText w:val="%5."/>
      <w:lvlJc w:val="left"/>
      <w:pPr>
        <w:tabs>
          <w:tab w:val="num" w:pos="3758"/>
        </w:tabs>
        <w:ind w:left="3758" w:hanging="360"/>
      </w:pPr>
    </w:lvl>
    <w:lvl w:ilvl="5" w:tplc="CA360116" w:tentative="1">
      <w:start w:val="1"/>
      <w:numFmt w:val="lowerRoman"/>
      <w:lvlText w:val="%6."/>
      <w:lvlJc w:val="right"/>
      <w:pPr>
        <w:tabs>
          <w:tab w:val="num" w:pos="4478"/>
        </w:tabs>
        <w:ind w:left="4478" w:hanging="180"/>
      </w:pPr>
    </w:lvl>
    <w:lvl w:ilvl="6" w:tplc="1FCAE800" w:tentative="1">
      <w:start w:val="1"/>
      <w:numFmt w:val="decimal"/>
      <w:lvlText w:val="%7."/>
      <w:lvlJc w:val="left"/>
      <w:pPr>
        <w:tabs>
          <w:tab w:val="num" w:pos="5198"/>
        </w:tabs>
        <w:ind w:left="5198" w:hanging="360"/>
      </w:pPr>
    </w:lvl>
    <w:lvl w:ilvl="7" w:tplc="EE3AD5B6" w:tentative="1">
      <w:start w:val="1"/>
      <w:numFmt w:val="lowerLetter"/>
      <w:lvlText w:val="%8."/>
      <w:lvlJc w:val="left"/>
      <w:pPr>
        <w:tabs>
          <w:tab w:val="num" w:pos="5918"/>
        </w:tabs>
        <w:ind w:left="5918" w:hanging="360"/>
      </w:pPr>
    </w:lvl>
    <w:lvl w:ilvl="8" w:tplc="3B88354A" w:tentative="1">
      <w:start w:val="1"/>
      <w:numFmt w:val="lowerRoman"/>
      <w:lvlText w:val="%9."/>
      <w:lvlJc w:val="right"/>
      <w:pPr>
        <w:tabs>
          <w:tab w:val="num" w:pos="6638"/>
        </w:tabs>
        <w:ind w:left="6638" w:hanging="180"/>
      </w:pPr>
    </w:lvl>
  </w:abstractNum>
  <w:abstractNum w:abstractNumId="20" w15:restartNumberingAfterBreak="0">
    <w:nsid w:val="3AFC0843"/>
    <w:multiLevelType w:val="hybridMultilevel"/>
    <w:tmpl w:val="3E8CD216"/>
    <w:lvl w:ilvl="0" w:tplc="04090019">
      <w:start w:val="1"/>
      <w:numFmt w:val="bullet"/>
      <w:lvlText w:val="-"/>
      <w:lvlJc w:val="left"/>
      <w:pPr>
        <w:ind w:left="1620" w:hanging="360"/>
      </w:pPr>
      <w:rPr>
        <w:rFonts w:ascii="Agency FB" w:hAnsi="Agency FB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44133F4"/>
    <w:multiLevelType w:val="hybridMultilevel"/>
    <w:tmpl w:val="9F643CA4"/>
    <w:lvl w:ilvl="0" w:tplc="5EB0008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BF25270"/>
    <w:multiLevelType w:val="hybridMultilevel"/>
    <w:tmpl w:val="C6F4F9C8"/>
    <w:lvl w:ilvl="0" w:tplc="97CC14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720856"/>
    <w:multiLevelType w:val="hybridMultilevel"/>
    <w:tmpl w:val="DACC4414"/>
    <w:lvl w:ilvl="0" w:tplc="526C5F8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3704FF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540BD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2CC1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0EDE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78BB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9299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66D5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5B2BA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9" w15:restartNumberingAfterBreak="0">
    <w:nsid w:val="54435438"/>
    <w:multiLevelType w:val="hybridMultilevel"/>
    <w:tmpl w:val="B23E600E"/>
    <w:lvl w:ilvl="0" w:tplc="4A2E2AF8">
      <w:start w:val="1"/>
      <w:numFmt w:val="decimal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D473202"/>
    <w:multiLevelType w:val="hybridMultilevel"/>
    <w:tmpl w:val="E2661C32"/>
    <w:lvl w:ilvl="0" w:tplc="925091C6">
      <w:start w:val="1"/>
      <w:numFmt w:val="decimal"/>
      <w:lvlText w:val="%1"/>
      <w:lvlJc w:val="left"/>
      <w:pPr>
        <w:ind w:left="920" w:hanging="5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69E128FD"/>
    <w:multiLevelType w:val="hybridMultilevel"/>
    <w:tmpl w:val="3AAA0252"/>
    <w:lvl w:ilvl="0" w:tplc="BA7E009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D8D043FE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E41A651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C18D784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DEAF1F2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7C96E35E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2BC825B8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5BE23F7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4B94DB5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F7536C4"/>
    <w:multiLevelType w:val="hybridMultilevel"/>
    <w:tmpl w:val="BE6477E0"/>
    <w:lvl w:ilvl="0" w:tplc="04090001">
      <w:start w:val="1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2447D72"/>
    <w:multiLevelType w:val="singleLevel"/>
    <w:tmpl w:val="C4D814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72707C6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76417124"/>
    <w:multiLevelType w:val="hybridMultilevel"/>
    <w:tmpl w:val="43C09E48"/>
    <w:lvl w:ilvl="0" w:tplc="BB08C95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C65C30"/>
    <w:multiLevelType w:val="hybridMultilevel"/>
    <w:tmpl w:val="20304DDE"/>
    <w:lvl w:ilvl="0" w:tplc="FCD40262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B09825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64EC22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61CEF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0B20D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4EA459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BC0E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0881B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BDF4BE2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7F543ED"/>
    <w:multiLevelType w:val="hybridMultilevel"/>
    <w:tmpl w:val="782EF3E6"/>
    <w:lvl w:ilvl="0" w:tplc="3A0C3D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56AC85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4A2C7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189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5849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283A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AE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283C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167A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7"/>
  </w:num>
  <w:num w:numId="2">
    <w:abstractNumId w:val="28"/>
  </w:num>
  <w:num w:numId="3">
    <w:abstractNumId w:val="14"/>
  </w:num>
  <w:num w:numId="4">
    <w:abstractNumId w:val="40"/>
  </w:num>
  <w:num w:numId="5">
    <w:abstractNumId w:val="4"/>
  </w:num>
  <w:num w:numId="6">
    <w:abstractNumId w:val="10"/>
  </w:num>
  <w:num w:numId="7">
    <w:abstractNumId w:val="2"/>
  </w:num>
  <w:num w:numId="8">
    <w:abstractNumId w:val="34"/>
  </w:num>
  <w:num w:numId="9">
    <w:abstractNumId w:val="30"/>
  </w:num>
  <w:num w:numId="10">
    <w:abstractNumId w:val="6"/>
  </w:num>
  <w:num w:numId="11">
    <w:abstractNumId w:val="0"/>
  </w:num>
  <w:num w:numId="12">
    <w:abstractNumId w:val="17"/>
  </w:num>
  <w:num w:numId="13">
    <w:abstractNumId w:val="33"/>
  </w:num>
  <w:num w:numId="14">
    <w:abstractNumId w:val="27"/>
  </w:num>
  <w:num w:numId="15">
    <w:abstractNumId w:val="28"/>
  </w:num>
  <w:num w:numId="16">
    <w:abstractNumId w:val="35"/>
  </w:num>
  <w:num w:numId="17">
    <w:abstractNumId w:val="28"/>
  </w:num>
  <w:num w:numId="18">
    <w:abstractNumId w:val="9"/>
  </w:num>
  <w:num w:numId="19">
    <w:abstractNumId w:val="3"/>
  </w:num>
  <w:num w:numId="20">
    <w:abstractNumId w:val="36"/>
  </w:num>
  <w:num w:numId="21">
    <w:abstractNumId w:val="19"/>
  </w:num>
  <w:num w:numId="22">
    <w:abstractNumId w:val="8"/>
  </w:num>
  <w:num w:numId="23">
    <w:abstractNumId w:val="37"/>
  </w:num>
  <w:num w:numId="24">
    <w:abstractNumId w:val="23"/>
  </w:num>
  <w:num w:numId="25">
    <w:abstractNumId w:val="24"/>
  </w:num>
  <w:num w:numId="26">
    <w:abstractNumId w:val="18"/>
  </w:num>
  <w:num w:numId="27">
    <w:abstractNumId w:val="25"/>
  </w:num>
  <w:num w:numId="28">
    <w:abstractNumId w:val="15"/>
  </w:num>
  <w:num w:numId="29">
    <w:abstractNumId w:val="13"/>
  </w:num>
  <w:num w:numId="30">
    <w:abstractNumId w:val="21"/>
  </w:num>
  <w:num w:numId="31">
    <w:abstractNumId w:val="32"/>
  </w:num>
  <w:num w:numId="32">
    <w:abstractNumId w:val="5"/>
  </w:num>
  <w:num w:numId="33">
    <w:abstractNumId w:val="12"/>
  </w:num>
  <w:num w:numId="34">
    <w:abstractNumId w:val="11"/>
  </w:num>
  <w:num w:numId="35">
    <w:abstractNumId w:val="16"/>
  </w:num>
  <w:num w:numId="36">
    <w:abstractNumId w:val="38"/>
  </w:num>
  <w:num w:numId="37">
    <w:abstractNumId w:val="22"/>
  </w:num>
  <w:num w:numId="38">
    <w:abstractNumId w:val="29"/>
  </w:num>
  <w:num w:numId="39">
    <w:abstractNumId w:val="20"/>
  </w:num>
  <w:num w:numId="40">
    <w:abstractNumId w:val="41"/>
  </w:num>
  <w:num w:numId="41">
    <w:abstractNumId w:val="1"/>
  </w:num>
  <w:num w:numId="42">
    <w:abstractNumId w:val="26"/>
  </w:num>
  <w:num w:numId="43">
    <w:abstractNumId w:val="31"/>
  </w:num>
  <w:num w:numId="44">
    <w:abstractNumId w:val="3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0BF6"/>
    <w:rsid w:val="0000175F"/>
    <w:rsid w:val="00002C42"/>
    <w:rsid w:val="0000329F"/>
    <w:rsid w:val="00003B9C"/>
    <w:rsid w:val="00004FB5"/>
    <w:rsid w:val="00006754"/>
    <w:rsid w:val="00006D1D"/>
    <w:rsid w:val="00006D44"/>
    <w:rsid w:val="000070CB"/>
    <w:rsid w:val="0000750A"/>
    <w:rsid w:val="00011E1E"/>
    <w:rsid w:val="00012647"/>
    <w:rsid w:val="00012D23"/>
    <w:rsid w:val="000136CF"/>
    <w:rsid w:val="0001438B"/>
    <w:rsid w:val="00016248"/>
    <w:rsid w:val="00022E54"/>
    <w:rsid w:val="0002320E"/>
    <w:rsid w:val="000245AE"/>
    <w:rsid w:val="00024D4C"/>
    <w:rsid w:val="00025C19"/>
    <w:rsid w:val="00026B9B"/>
    <w:rsid w:val="0002729C"/>
    <w:rsid w:val="00027E0C"/>
    <w:rsid w:val="00030827"/>
    <w:rsid w:val="00030F28"/>
    <w:rsid w:val="000314DE"/>
    <w:rsid w:val="00031DB8"/>
    <w:rsid w:val="00032490"/>
    <w:rsid w:val="000332FC"/>
    <w:rsid w:val="00033328"/>
    <w:rsid w:val="000334D8"/>
    <w:rsid w:val="000347AA"/>
    <w:rsid w:val="0003613A"/>
    <w:rsid w:val="000403FF"/>
    <w:rsid w:val="00040CAD"/>
    <w:rsid w:val="00041694"/>
    <w:rsid w:val="0004170A"/>
    <w:rsid w:val="00043BCA"/>
    <w:rsid w:val="000443D2"/>
    <w:rsid w:val="00044540"/>
    <w:rsid w:val="00045512"/>
    <w:rsid w:val="0004569B"/>
    <w:rsid w:val="00045D39"/>
    <w:rsid w:val="00046C7F"/>
    <w:rsid w:val="00046F6D"/>
    <w:rsid w:val="000472A6"/>
    <w:rsid w:val="00047FD5"/>
    <w:rsid w:val="00050573"/>
    <w:rsid w:val="00050DB3"/>
    <w:rsid w:val="0005276E"/>
    <w:rsid w:val="00052944"/>
    <w:rsid w:val="00052B61"/>
    <w:rsid w:val="000534FE"/>
    <w:rsid w:val="00054548"/>
    <w:rsid w:val="00054716"/>
    <w:rsid w:val="00055B06"/>
    <w:rsid w:val="00055B63"/>
    <w:rsid w:val="00055B9A"/>
    <w:rsid w:val="000568B2"/>
    <w:rsid w:val="00056E08"/>
    <w:rsid w:val="00056E1D"/>
    <w:rsid w:val="0005726C"/>
    <w:rsid w:val="00057447"/>
    <w:rsid w:val="00057DC3"/>
    <w:rsid w:val="00060DDE"/>
    <w:rsid w:val="000616CB"/>
    <w:rsid w:val="00061F64"/>
    <w:rsid w:val="000625B7"/>
    <w:rsid w:val="00063631"/>
    <w:rsid w:val="0006561B"/>
    <w:rsid w:val="0006629B"/>
    <w:rsid w:val="00066B80"/>
    <w:rsid w:val="0007035B"/>
    <w:rsid w:val="000708C7"/>
    <w:rsid w:val="000715D6"/>
    <w:rsid w:val="00072814"/>
    <w:rsid w:val="00072A9D"/>
    <w:rsid w:val="000736B8"/>
    <w:rsid w:val="00073EA2"/>
    <w:rsid w:val="00074150"/>
    <w:rsid w:val="0007415D"/>
    <w:rsid w:val="0007472C"/>
    <w:rsid w:val="00074B7D"/>
    <w:rsid w:val="00077A43"/>
    <w:rsid w:val="000809A3"/>
    <w:rsid w:val="000829A2"/>
    <w:rsid w:val="00082E33"/>
    <w:rsid w:val="0008335B"/>
    <w:rsid w:val="00083A2C"/>
    <w:rsid w:val="0008453C"/>
    <w:rsid w:val="00084D30"/>
    <w:rsid w:val="00086ACE"/>
    <w:rsid w:val="00086F06"/>
    <w:rsid w:val="000873F1"/>
    <w:rsid w:val="00087ACE"/>
    <w:rsid w:val="00090AE2"/>
    <w:rsid w:val="00091BD5"/>
    <w:rsid w:val="00092683"/>
    <w:rsid w:val="00094483"/>
    <w:rsid w:val="0009448E"/>
    <w:rsid w:val="000950F2"/>
    <w:rsid w:val="00095501"/>
    <w:rsid w:val="00095E07"/>
    <w:rsid w:val="00096204"/>
    <w:rsid w:val="0009636A"/>
    <w:rsid w:val="00096D05"/>
    <w:rsid w:val="0009767A"/>
    <w:rsid w:val="000A08FC"/>
    <w:rsid w:val="000A173A"/>
    <w:rsid w:val="000A2280"/>
    <w:rsid w:val="000A415F"/>
    <w:rsid w:val="000A6132"/>
    <w:rsid w:val="000A7CE0"/>
    <w:rsid w:val="000B0104"/>
    <w:rsid w:val="000B09CD"/>
    <w:rsid w:val="000B2393"/>
    <w:rsid w:val="000B302D"/>
    <w:rsid w:val="000B3546"/>
    <w:rsid w:val="000B369D"/>
    <w:rsid w:val="000B3C4E"/>
    <w:rsid w:val="000B4D8A"/>
    <w:rsid w:val="000B51AB"/>
    <w:rsid w:val="000B587B"/>
    <w:rsid w:val="000B5A17"/>
    <w:rsid w:val="000B5F93"/>
    <w:rsid w:val="000B72DA"/>
    <w:rsid w:val="000B748C"/>
    <w:rsid w:val="000B7F6C"/>
    <w:rsid w:val="000C05D4"/>
    <w:rsid w:val="000C11E5"/>
    <w:rsid w:val="000C13EB"/>
    <w:rsid w:val="000C2BD4"/>
    <w:rsid w:val="000C34B8"/>
    <w:rsid w:val="000C4713"/>
    <w:rsid w:val="000C5B1B"/>
    <w:rsid w:val="000C5C6A"/>
    <w:rsid w:val="000C61A9"/>
    <w:rsid w:val="000C7810"/>
    <w:rsid w:val="000D0720"/>
    <w:rsid w:val="000D16F4"/>
    <w:rsid w:val="000D1E01"/>
    <w:rsid w:val="000D1E5C"/>
    <w:rsid w:val="000D1E6C"/>
    <w:rsid w:val="000D4403"/>
    <w:rsid w:val="000D5681"/>
    <w:rsid w:val="000D5E48"/>
    <w:rsid w:val="000D64D0"/>
    <w:rsid w:val="000D6542"/>
    <w:rsid w:val="000D7139"/>
    <w:rsid w:val="000D71C6"/>
    <w:rsid w:val="000D7431"/>
    <w:rsid w:val="000E0B2F"/>
    <w:rsid w:val="000E1F62"/>
    <w:rsid w:val="000E28EE"/>
    <w:rsid w:val="000E34FE"/>
    <w:rsid w:val="000E4830"/>
    <w:rsid w:val="000E5303"/>
    <w:rsid w:val="000E5473"/>
    <w:rsid w:val="000E5874"/>
    <w:rsid w:val="000E58B6"/>
    <w:rsid w:val="000E6951"/>
    <w:rsid w:val="000F09BD"/>
    <w:rsid w:val="000F11AE"/>
    <w:rsid w:val="000F1502"/>
    <w:rsid w:val="000F15AE"/>
    <w:rsid w:val="000F1D01"/>
    <w:rsid w:val="000F2305"/>
    <w:rsid w:val="000F2D3A"/>
    <w:rsid w:val="000F498A"/>
    <w:rsid w:val="000F4DF6"/>
    <w:rsid w:val="000F4E22"/>
    <w:rsid w:val="000F50E2"/>
    <w:rsid w:val="000F5330"/>
    <w:rsid w:val="000F5BE4"/>
    <w:rsid w:val="000F5EE6"/>
    <w:rsid w:val="000F6568"/>
    <w:rsid w:val="000F6656"/>
    <w:rsid w:val="00103304"/>
    <w:rsid w:val="0010402D"/>
    <w:rsid w:val="001048E0"/>
    <w:rsid w:val="00105686"/>
    <w:rsid w:val="00106B12"/>
    <w:rsid w:val="001131C2"/>
    <w:rsid w:val="001140B1"/>
    <w:rsid w:val="00114446"/>
    <w:rsid w:val="00115109"/>
    <w:rsid w:val="0011521A"/>
    <w:rsid w:val="001159D3"/>
    <w:rsid w:val="00116F1A"/>
    <w:rsid w:val="0012007B"/>
    <w:rsid w:val="00120E4E"/>
    <w:rsid w:val="001216E8"/>
    <w:rsid w:val="00121E04"/>
    <w:rsid w:val="00121F9D"/>
    <w:rsid w:val="00122747"/>
    <w:rsid w:val="00122F99"/>
    <w:rsid w:val="00123A1D"/>
    <w:rsid w:val="00123C4D"/>
    <w:rsid w:val="00123CD0"/>
    <w:rsid w:val="00124312"/>
    <w:rsid w:val="00124754"/>
    <w:rsid w:val="001250B0"/>
    <w:rsid w:val="001250F6"/>
    <w:rsid w:val="00125B22"/>
    <w:rsid w:val="001265DD"/>
    <w:rsid w:val="00126FAD"/>
    <w:rsid w:val="0012757F"/>
    <w:rsid w:val="00127BF7"/>
    <w:rsid w:val="00130C93"/>
    <w:rsid w:val="00131603"/>
    <w:rsid w:val="001318D4"/>
    <w:rsid w:val="00132593"/>
    <w:rsid w:val="0013293F"/>
    <w:rsid w:val="00132CBE"/>
    <w:rsid w:val="0013327D"/>
    <w:rsid w:val="001338EF"/>
    <w:rsid w:val="00134A85"/>
    <w:rsid w:val="00137902"/>
    <w:rsid w:val="00137F97"/>
    <w:rsid w:val="0014044D"/>
    <w:rsid w:val="001408D8"/>
    <w:rsid w:val="00140ABB"/>
    <w:rsid w:val="00143611"/>
    <w:rsid w:val="001438F4"/>
    <w:rsid w:val="00143A58"/>
    <w:rsid w:val="00143FB8"/>
    <w:rsid w:val="001446DC"/>
    <w:rsid w:val="001456C3"/>
    <w:rsid w:val="00145761"/>
    <w:rsid w:val="0014783A"/>
    <w:rsid w:val="00147CFD"/>
    <w:rsid w:val="00147FF1"/>
    <w:rsid w:val="00150DC6"/>
    <w:rsid w:val="00150FAA"/>
    <w:rsid w:val="001531B7"/>
    <w:rsid w:val="0015325C"/>
    <w:rsid w:val="00153A1C"/>
    <w:rsid w:val="00153DB4"/>
    <w:rsid w:val="0015446F"/>
    <w:rsid w:val="0015497A"/>
    <w:rsid w:val="00155A31"/>
    <w:rsid w:val="0015628C"/>
    <w:rsid w:val="00156989"/>
    <w:rsid w:val="00160805"/>
    <w:rsid w:val="00160933"/>
    <w:rsid w:val="0016155B"/>
    <w:rsid w:val="001615D5"/>
    <w:rsid w:val="00162BE3"/>
    <w:rsid w:val="00162D19"/>
    <w:rsid w:val="00165094"/>
    <w:rsid w:val="00165CD4"/>
    <w:rsid w:val="00166F1A"/>
    <w:rsid w:val="00167315"/>
    <w:rsid w:val="00167443"/>
    <w:rsid w:val="00170EA1"/>
    <w:rsid w:val="00170F17"/>
    <w:rsid w:val="001716EF"/>
    <w:rsid w:val="0017453D"/>
    <w:rsid w:val="001754D9"/>
    <w:rsid w:val="00175C24"/>
    <w:rsid w:val="0017624B"/>
    <w:rsid w:val="00177C9C"/>
    <w:rsid w:val="00177F54"/>
    <w:rsid w:val="00180228"/>
    <w:rsid w:val="001802EE"/>
    <w:rsid w:val="001805A9"/>
    <w:rsid w:val="0018067A"/>
    <w:rsid w:val="00180F3D"/>
    <w:rsid w:val="001823F8"/>
    <w:rsid w:val="00182E2E"/>
    <w:rsid w:val="00183455"/>
    <w:rsid w:val="001840A9"/>
    <w:rsid w:val="001842BA"/>
    <w:rsid w:val="0018570D"/>
    <w:rsid w:val="00185A9D"/>
    <w:rsid w:val="00185B48"/>
    <w:rsid w:val="00185C6D"/>
    <w:rsid w:val="0018601C"/>
    <w:rsid w:val="001866F5"/>
    <w:rsid w:val="00186B8D"/>
    <w:rsid w:val="0018775F"/>
    <w:rsid w:val="00187DCB"/>
    <w:rsid w:val="001907F4"/>
    <w:rsid w:val="00193BD9"/>
    <w:rsid w:val="001971AD"/>
    <w:rsid w:val="00197CC0"/>
    <w:rsid w:val="001A0417"/>
    <w:rsid w:val="001A2184"/>
    <w:rsid w:val="001A28EB"/>
    <w:rsid w:val="001A2F95"/>
    <w:rsid w:val="001A46EA"/>
    <w:rsid w:val="001A5029"/>
    <w:rsid w:val="001A7840"/>
    <w:rsid w:val="001B0382"/>
    <w:rsid w:val="001B15D6"/>
    <w:rsid w:val="001B1E9F"/>
    <w:rsid w:val="001B2559"/>
    <w:rsid w:val="001B2708"/>
    <w:rsid w:val="001B2D16"/>
    <w:rsid w:val="001B3911"/>
    <w:rsid w:val="001B4433"/>
    <w:rsid w:val="001B51D0"/>
    <w:rsid w:val="001B5992"/>
    <w:rsid w:val="001B7529"/>
    <w:rsid w:val="001B7829"/>
    <w:rsid w:val="001C1EE2"/>
    <w:rsid w:val="001C3216"/>
    <w:rsid w:val="001C49BD"/>
    <w:rsid w:val="001C51F4"/>
    <w:rsid w:val="001C59EE"/>
    <w:rsid w:val="001C5A2F"/>
    <w:rsid w:val="001C6CC0"/>
    <w:rsid w:val="001C7227"/>
    <w:rsid w:val="001C77AF"/>
    <w:rsid w:val="001D011F"/>
    <w:rsid w:val="001D0CDB"/>
    <w:rsid w:val="001D1A60"/>
    <w:rsid w:val="001D20DD"/>
    <w:rsid w:val="001D2CB3"/>
    <w:rsid w:val="001D3689"/>
    <w:rsid w:val="001D53D9"/>
    <w:rsid w:val="001D5EB9"/>
    <w:rsid w:val="001D746E"/>
    <w:rsid w:val="001E031A"/>
    <w:rsid w:val="001E08BB"/>
    <w:rsid w:val="001E1060"/>
    <w:rsid w:val="001E10CE"/>
    <w:rsid w:val="001E125D"/>
    <w:rsid w:val="001E1D2B"/>
    <w:rsid w:val="001E1DF3"/>
    <w:rsid w:val="001E2309"/>
    <w:rsid w:val="001E297D"/>
    <w:rsid w:val="001E2D4C"/>
    <w:rsid w:val="001E3453"/>
    <w:rsid w:val="001E4F63"/>
    <w:rsid w:val="001E52AA"/>
    <w:rsid w:val="001E5DF0"/>
    <w:rsid w:val="001E6086"/>
    <w:rsid w:val="001E6CE6"/>
    <w:rsid w:val="001E7707"/>
    <w:rsid w:val="001E7AB4"/>
    <w:rsid w:val="001F10FC"/>
    <w:rsid w:val="001F153E"/>
    <w:rsid w:val="001F1682"/>
    <w:rsid w:val="001F46E0"/>
    <w:rsid w:val="001F4E3E"/>
    <w:rsid w:val="001F4E5D"/>
    <w:rsid w:val="001F5741"/>
    <w:rsid w:val="001F57FE"/>
    <w:rsid w:val="001F68DA"/>
    <w:rsid w:val="001F6AFB"/>
    <w:rsid w:val="001F6CF3"/>
    <w:rsid w:val="001F7010"/>
    <w:rsid w:val="001F7247"/>
    <w:rsid w:val="001F7CF5"/>
    <w:rsid w:val="001F7DE4"/>
    <w:rsid w:val="002007BD"/>
    <w:rsid w:val="00201284"/>
    <w:rsid w:val="00201623"/>
    <w:rsid w:val="00202912"/>
    <w:rsid w:val="00202B72"/>
    <w:rsid w:val="00202F53"/>
    <w:rsid w:val="0020301D"/>
    <w:rsid w:val="0020303D"/>
    <w:rsid w:val="0020594B"/>
    <w:rsid w:val="00205A12"/>
    <w:rsid w:val="00205F4A"/>
    <w:rsid w:val="00206D23"/>
    <w:rsid w:val="002101CA"/>
    <w:rsid w:val="00210359"/>
    <w:rsid w:val="0021051B"/>
    <w:rsid w:val="00210AF2"/>
    <w:rsid w:val="002116A0"/>
    <w:rsid w:val="00211859"/>
    <w:rsid w:val="00211A3C"/>
    <w:rsid w:val="00211BA6"/>
    <w:rsid w:val="0021316C"/>
    <w:rsid w:val="002137C9"/>
    <w:rsid w:val="00213AB2"/>
    <w:rsid w:val="00213C50"/>
    <w:rsid w:val="00213CA4"/>
    <w:rsid w:val="00214377"/>
    <w:rsid w:val="002145EE"/>
    <w:rsid w:val="00214F13"/>
    <w:rsid w:val="00215A60"/>
    <w:rsid w:val="00215FF9"/>
    <w:rsid w:val="002162E7"/>
    <w:rsid w:val="0021663A"/>
    <w:rsid w:val="002168AC"/>
    <w:rsid w:val="00216C45"/>
    <w:rsid w:val="00216C5F"/>
    <w:rsid w:val="00217D41"/>
    <w:rsid w:val="00217F48"/>
    <w:rsid w:val="00220755"/>
    <w:rsid w:val="00222207"/>
    <w:rsid w:val="00222BB1"/>
    <w:rsid w:val="00222FEC"/>
    <w:rsid w:val="00223630"/>
    <w:rsid w:val="00223A67"/>
    <w:rsid w:val="0022425F"/>
    <w:rsid w:val="00225065"/>
    <w:rsid w:val="002266DA"/>
    <w:rsid w:val="00226D26"/>
    <w:rsid w:val="002278A6"/>
    <w:rsid w:val="00230865"/>
    <w:rsid w:val="00231267"/>
    <w:rsid w:val="00231DD1"/>
    <w:rsid w:val="00232191"/>
    <w:rsid w:val="002321B5"/>
    <w:rsid w:val="00233273"/>
    <w:rsid w:val="00233B89"/>
    <w:rsid w:val="00234995"/>
    <w:rsid w:val="00237A17"/>
    <w:rsid w:val="002403F4"/>
    <w:rsid w:val="00240D10"/>
    <w:rsid w:val="00241553"/>
    <w:rsid w:val="002417BD"/>
    <w:rsid w:val="00241908"/>
    <w:rsid w:val="002422F3"/>
    <w:rsid w:val="00242B1F"/>
    <w:rsid w:val="00243373"/>
    <w:rsid w:val="00243E81"/>
    <w:rsid w:val="00244C74"/>
    <w:rsid w:val="002456CB"/>
    <w:rsid w:val="00245ABF"/>
    <w:rsid w:val="0024688D"/>
    <w:rsid w:val="00246E18"/>
    <w:rsid w:val="0024771F"/>
    <w:rsid w:val="00250624"/>
    <w:rsid w:val="002507A0"/>
    <w:rsid w:val="00250FDF"/>
    <w:rsid w:val="00251556"/>
    <w:rsid w:val="002519B5"/>
    <w:rsid w:val="002519C1"/>
    <w:rsid w:val="00252ADB"/>
    <w:rsid w:val="00252E1B"/>
    <w:rsid w:val="002533DB"/>
    <w:rsid w:val="0025496F"/>
    <w:rsid w:val="00255140"/>
    <w:rsid w:val="002557ED"/>
    <w:rsid w:val="002561C7"/>
    <w:rsid w:val="0026073B"/>
    <w:rsid w:val="00260F84"/>
    <w:rsid w:val="00261258"/>
    <w:rsid w:val="00261846"/>
    <w:rsid w:val="00261977"/>
    <w:rsid w:val="00261DF8"/>
    <w:rsid w:val="00262113"/>
    <w:rsid w:val="002636B3"/>
    <w:rsid w:val="00263EDB"/>
    <w:rsid w:val="00264B78"/>
    <w:rsid w:val="0026563B"/>
    <w:rsid w:val="00265E69"/>
    <w:rsid w:val="00266E15"/>
    <w:rsid w:val="002672B3"/>
    <w:rsid w:val="00267990"/>
    <w:rsid w:val="002705E9"/>
    <w:rsid w:val="0027184F"/>
    <w:rsid w:val="00271B83"/>
    <w:rsid w:val="002724A2"/>
    <w:rsid w:val="00272F14"/>
    <w:rsid w:val="002743F6"/>
    <w:rsid w:val="0027440B"/>
    <w:rsid w:val="00275DAD"/>
    <w:rsid w:val="0027601B"/>
    <w:rsid w:val="002767C1"/>
    <w:rsid w:val="0027759A"/>
    <w:rsid w:val="002777F3"/>
    <w:rsid w:val="0028092D"/>
    <w:rsid w:val="00280C17"/>
    <w:rsid w:val="0028169E"/>
    <w:rsid w:val="00281D78"/>
    <w:rsid w:val="00285340"/>
    <w:rsid w:val="002856EF"/>
    <w:rsid w:val="002879B6"/>
    <w:rsid w:val="00290B4F"/>
    <w:rsid w:val="00292481"/>
    <w:rsid w:val="002924CC"/>
    <w:rsid w:val="002929FF"/>
    <w:rsid w:val="00292B13"/>
    <w:rsid w:val="0029361F"/>
    <w:rsid w:val="0029393C"/>
    <w:rsid w:val="0029457F"/>
    <w:rsid w:val="002950BB"/>
    <w:rsid w:val="002954FC"/>
    <w:rsid w:val="002957A5"/>
    <w:rsid w:val="002976D8"/>
    <w:rsid w:val="00297B42"/>
    <w:rsid w:val="00297B53"/>
    <w:rsid w:val="002A0496"/>
    <w:rsid w:val="002A0779"/>
    <w:rsid w:val="002A178B"/>
    <w:rsid w:val="002A230B"/>
    <w:rsid w:val="002A3277"/>
    <w:rsid w:val="002A32EB"/>
    <w:rsid w:val="002A3664"/>
    <w:rsid w:val="002A37B2"/>
    <w:rsid w:val="002A42DF"/>
    <w:rsid w:val="002A43C0"/>
    <w:rsid w:val="002A4424"/>
    <w:rsid w:val="002A5F39"/>
    <w:rsid w:val="002A7359"/>
    <w:rsid w:val="002A7808"/>
    <w:rsid w:val="002A7825"/>
    <w:rsid w:val="002A7AA8"/>
    <w:rsid w:val="002B2462"/>
    <w:rsid w:val="002B3F87"/>
    <w:rsid w:val="002B4BBC"/>
    <w:rsid w:val="002B500F"/>
    <w:rsid w:val="002B55B1"/>
    <w:rsid w:val="002B5DB9"/>
    <w:rsid w:val="002B78C2"/>
    <w:rsid w:val="002C021A"/>
    <w:rsid w:val="002C12A0"/>
    <w:rsid w:val="002C1CC0"/>
    <w:rsid w:val="002C21C4"/>
    <w:rsid w:val="002C23C9"/>
    <w:rsid w:val="002C31B6"/>
    <w:rsid w:val="002C4F38"/>
    <w:rsid w:val="002C54F2"/>
    <w:rsid w:val="002C591F"/>
    <w:rsid w:val="002C5EC1"/>
    <w:rsid w:val="002C7BB4"/>
    <w:rsid w:val="002C7CA9"/>
    <w:rsid w:val="002D11CE"/>
    <w:rsid w:val="002D12E5"/>
    <w:rsid w:val="002D1DAE"/>
    <w:rsid w:val="002D25AE"/>
    <w:rsid w:val="002D2A21"/>
    <w:rsid w:val="002D31EC"/>
    <w:rsid w:val="002D3451"/>
    <w:rsid w:val="002D4772"/>
    <w:rsid w:val="002D49B3"/>
    <w:rsid w:val="002D4E4A"/>
    <w:rsid w:val="002D5D6E"/>
    <w:rsid w:val="002D6352"/>
    <w:rsid w:val="002D6AB0"/>
    <w:rsid w:val="002D6CD8"/>
    <w:rsid w:val="002D7D93"/>
    <w:rsid w:val="002D7E04"/>
    <w:rsid w:val="002E005E"/>
    <w:rsid w:val="002E0848"/>
    <w:rsid w:val="002E0B47"/>
    <w:rsid w:val="002E116C"/>
    <w:rsid w:val="002E1DC4"/>
    <w:rsid w:val="002E3440"/>
    <w:rsid w:val="002E3BBE"/>
    <w:rsid w:val="002E3C86"/>
    <w:rsid w:val="002E4DFB"/>
    <w:rsid w:val="002E4FA6"/>
    <w:rsid w:val="002E54A7"/>
    <w:rsid w:val="002E63DD"/>
    <w:rsid w:val="002E67CF"/>
    <w:rsid w:val="002E6AD4"/>
    <w:rsid w:val="002E6FD9"/>
    <w:rsid w:val="002E76FB"/>
    <w:rsid w:val="002F0418"/>
    <w:rsid w:val="002F067B"/>
    <w:rsid w:val="002F179E"/>
    <w:rsid w:val="002F17C2"/>
    <w:rsid w:val="002F1A53"/>
    <w:rsid w:val="002F1A89"/>
    <w:rsid w:val="002F1B9B"/>
    <w:rsid w:val="002F2646"/>
    <w:rsid w:val="002F277E"/>
    <w:rsid w:val="002F2973"/>
    <w:rsid w:val="002F34BE"/>
    <w:rsid w:val="002F4BF1"/>
    <w:rsid w:val="002F61B8"/>
    <w:rsid w:val="002F6E25"/>
    <w:rsid w:val="0030012A"/>
    <w:rsid w:val="00300174"/>
    <w:rsid w:val="003010CA"/>
    <w:rsid w:val="00301A02"/>
    <w:rsid w:val="003023BD"/>
    <w:rsid w:val="00302CFF"/>
    <w:rsid w:val="00302EA0"/>
    <w:rsid w:val="003033FE"/>
    <w:rsid w:val="00304585"/>
    <w:rsid w:val="00305010"/>
    <w:rsid w:val="00305847"/>
    <w:rsid w:val="00306002"/>
    <w:rsid w:val="003079BC"/>
    <w:rsid w:val="00307F21"/>
    <w:rsid w:val="00310D12"/>
    <w:rsid w:val="00314038"/>
    <w:rsid w:val="003145BF"/>
    <w:rsid w:val="00314BE9"/>
    <w:rsid w:val="003155B4"/>
    <w:rsid w:val="003160D2"/>
    <w:rsid w:val="0031632E"/>
    <w:rsid w:val="00316EF8"/>
    <w:rsid w:val="003175B9"/>
    <w:rsid w:val="003176FF"/>
    <w:rsid w:val="00320E55"/>
    <w:rsid w:val="0032186F"/>
    <w:rsid w:val="0032400F"/>
    <w:rsid w:val="00325D39"/>
    <w:rsid w:val="00327006"/>
    <w:rsid w:val="00327919"/>
    <w:rsid w:val="00327FEB"/>
    <w:rsid w:val="003310FA"/>
    <w:rsid w:val="0033291C"/>
    <w:rsid w:val="00332D8B"/>
    <w:rsid w:val="00333C76"/>
    <w:rsid w:val="00336B6C"/>
    <w:rsid w:val="00337098"/>
    <w:rsid w:val="0033796B"/>
    <w:rsid w:val="00337D15"/>
    <w:rsid w:val="00343170"/>
    <w:rsid w:val="00343448"/>
    <w:rsid w:val="00343C1F"/>
    <w:rsid w:val="003453AE"/>
    <w:rsid w:val="003455CF"/>
    <w:rsid w:val="003458F2"/>
    <w:rsid w:val="00346C85"/>
    <w:rsid w:val="00346EF4"/>
    <w:rsid w:val="00350907"/>
    <w:rsid w:val="00350C49"/>
    <w:rsid w:val="00350E05"/>
    <w:rsid w:val="00351D9E"/>
    <w:rsid w:val="003525C7"/>
    <w:rsid w:val="00354683"/>
    <w:rsid w:val="003548C4"/>
    <w:rsid w:val="003554DE"/>
    <w:rsid w:val="00356F09"/>
    <w:rsid w:val="00357C84"/>
    <w:rsid w:val="00360127"/>
    <w:rsid w:val="003601AD"/>
    <w:rsid w:val="003603D5"/>
    <w:rsid w:val="00360557"/>
    <w:rsid w:val="00361050"/>
    <w:rsid w:val="003612B6"/>
    <w:rsid w:val="0036144E"/>
    <w:rsid w:val="003622A5"/>
    <w:rsid w:val="0036293C"/>
    <w:rsid w:val="0036324A"/>
    <w:rsid w:val="003632B4"/>
    <w:rsid w:val="003634F0"/>
    <w:rsid w:val="00363A3F"/>
    <w:rsid w:val="00365498"/>
    <w:rsid w:val="0036574C"/>
    <w:rsid w:val="00365AE1"/>
    <w:rsid w:val="0036638F"/>
    <w:rsid w:val="0036713C"/>
    <w:rsid w:val="00367C08"/>
    <w:rsid w:val="00367C1A"/>
    <w:rsid w:val="00367C68"/>
    <w:rsid w:val="00367EB5"/>
    <w:rsid w:val="00370FDA"/>
    <w:rsid w:val="00372384"/>
    <w:rsid w:val="00372F20"/>
    <w:rsid w:val="00373215"/>
    <w:rsid w:val="003739E9"/>
    <w:rsid w:val="00373B2E"/>
    <w:rsid w:val="00373C3A"/>
    <w:rsid w:val="0037504B"/>
    <w:rsid w:val="0037541B"/>
    <w:rsid w:val="00376984"/>
    <w:rsid w:val="00376B65"/>
    <w:rsid w:val="003770C5"/>
    <w:rsid w:val="003770D7"/>
    <w:rsid w:val="00377116"/>
    <w:rsid w:val="00380688"/>
    <w:rsid w:val="00380A90"/>
    <w:rsid w:val="003812F8"/>
    <w:rsid w:val="00382167"/>
    <w:rsid w:val="0038611E"/>
    <w:rsid w:val="00387CA4"/>
    <w:rsid w:val="00387E8E"/>
    <w:rsid w:val="003905E1"/>
    <w:rsid w:val="003909FC"/>
    <w:rsid w:val="00391325"/>
    <w:rsid w:val="00391652"/>
    <w:rsid w:val="0039196E"/>
    <w:rsid w:val="00394FCE"/>
    <w:rsid w:val="0039542B"/>
    <w:rsid w:val="00395C8F"/>
    <w:rsid w:val="00397518"/>
    <w:rsid w:val="003977A0"/>
    <w:rsid w:val="003A1CB9"/>
    <w:rsid w:val="003A2E31"/>
    <w:rsid w:val="003A3D3E"/>
    <w:rsid w:val="003A40F8"/>
    <w:rsid w:val="003A46A2"/>
    <w:rsid w:val="003A69CA"/>
    <w:rsid w:val="003A6E5F"/>
    <w:rsid w:val="003A7488"/>
    <w:rsid w:val="003A778F"/>
    <w:rsid w:val="003B0965"/>
    <w:rsid w:val="003B1A45"/>
    <w:rsid w:val="003B262E"/>
    <w:rsid w:val="003B29D5"/>
    <w:rsid w:val="003B4CB2"/>
    <w:rsid w:val="003B4EE7"/>
    <w:rsid w:val="003B5989"/>
    <w:rsid w:val="003B7E7C"/>
    <w:rsid w:val="003C0992"/>
    <w:rsid w:val="003C0A61"/>
    <w:rsid w:val="003C0F27"/>
    <w:rsid w:val="003C2409"/>
    <w:rsid w:val="003C3453"/>
    <w:rsid w:val="003C34CD"/>
    <w:rsid w:val="003C3803"/>
    <w:rsid w:val="003C5016"/>
    <w:rsid w:val="003C65C7"/>
    <w:rsid w:val="003C71D0"/>
    <w:rsid w:val="003D14AF"/>
    <w:rsid w:val="003D14BF"/>
    <w:rsid w:val="003D1EDC"/>
    <w:rsid w:val="003D29C6"/>
    <w:rsid w:val="003D3CC6"/>
    <w:rsid w:val="003D454D"/>
    <w:rsid w:val="003D4BD6"/>
    <w:rsid w:val="003D55DD"/>
    <w:rsid w:val="003D5C08"/>
    <w:rsid w:val="003D5F07"/>
    <w:rsid w:val="003D6696"/>
    <w:rsid w:val="003D6CE4"/>
    <w:rsid w:val="003E0B4E"/>
    <w:rsid w:val="003E1124"/>
    <w:rsid w:val="003E336F"/>
    <w:rsid w:val="003E38DF"/>
    <w:rsid w:val="003E3E86"/>
    <w:rsid w:val="003E4311"/>
    <w:rsid w:val="003E4B54"/>
    <w:rsid w:val="003E5033"/>
    <w:rsid w:val="003E64EF"/>
    <w:rsid w:val="003E6698"/>
    <w:rsid w:val="003E7045"/>
    <w:rsid w:val="003E7211"/>
    <w:rsid w:val="003E7EE8"/>
    <w:rsid w:val="003F0AC7"/>
    <w:rsid w:val="003F1A0D"/>
    <w:rsid w:val="003F2581"/>
    <w:rsid w:val="003F27AA"/>
    <w:rsid w:val="003F5C87"/>
    <w:rsid w:val="003F636D"/>
    <w:rsid w:val="003F6AFA"/>
    <w:rsid w:val="003F6D0A"/>
    <w:rsid w:val="003F738C"/>
    <w:rsid w:val="003F7643"/>
    <w:rsid w:val="003F7A8A"/>
    <w:rsid w:val="00400A2F"/>
    <w:rsid w:val="00400BF1"/>
    <w:rsid w:val="00401A56"/>
    <w:rsid w:val="00402E8F"/>
    <w:rsid w:val="00402F5A"/>
    <w:rsid w:val="00403656"/>
    <w:rsid w:val="00403A26"/>
    <w:rsid w:val="00403EE1"/>
    <w:rsid w:val="00404481"/>
    <w:rsid w:val="00404E49"/>
    <w:rsid w:val="004071B5"/>
    <w:rsid w:val="00410D96"/>
    <w:rsid w:val="004119CE"/>
    <w:rsid w:val="00411EE6"/>
    <w:rsid w:val="004124F4"/>
    <w:rsid w:val="004128AD"/>
    <w:rsid w:val="00412B4A"/>
    <w:rsid w:val="00412D96"/>
    <w:rsid w:val="00413477"/>
    <w:rsid w:val="00413598"/>
    <w:rsid w:val="004151A1"/>
    <w:rsid w:val="00415432"/>
    <w:rsid w:val="004205B5"/>
    <w:rsid w:val="0042096C"/>
    <w:rsid w:val="00420E4B"/>
    <w:rsid w:val="0042115B"/>
    <w:rsid w:val="00421DC9"/>
    <w:rsid w:val="004220A3"/>
    <w:rsid w:val="00423003"/>
    <w:rsid w:val="00423056"/>
    <w:rsid w:val="00423489"/>
    <w:rsid w:val="00426A1C"/>
    <w:rsid w:val="00426E0F"/>
    <w:rsid w:val="004271E5"/>
    <w:rsid w:val="00427D4C"/>
    <w:rsid w:val="004316B1"/>
    <w:rsid w:val="00432356"/>
    <w:rsid w:val="0043280A"/>
    <w:rsid w:val="004329A1"/>
    <w:rsid w:val="0043320C"/>
    <w:rsid w:val="004333E1"/>
    <w:rsid w:val="00433936"/>
    <w:rsid w:val="004341BB"/>
    <w:rsid w:val="004348C9"/>
    <w:rsid w:val="0043515B"/>
    <w:rsid w:val="00436040"/>
    <w:rsid w:val="00437A62"/>
    <w:rsid w:val="0044004D"/>
    <w:rsid w:val="004420B8"/>
    <w:rsid w:val="0044281F"/>
    <w:rsid w:val="00443FE1"/>
    <w:rsid w:val="004444AE"/>
    <w:rsid w:val="004457F1"/>
    <w:rsid w:val="00445B6F"/>
    <w:rsid w:val="0044665D"/>
    <w:rsid w:val="00447088"/>
    <w:rsid w:val="00447933"/>
    <w:rsid w:val="0045124F"/>
    <w:rsid w:val="00452B7F"/>
    <w:rsid w:val="00452FA8"/>
    <w:rsid w:val="004538A0"/>
    <w:rsid w:val="00453A13"/>
    <w:rsid w:val="00453BDF"/>
    <w:rsid w:val="00454309"/>
    <w:rsid w:val="00454391"/>
    <w:rsid w:val="00454528"/>
    <w:rsid w:val="00454C98"/>
    <w:rsid w:val="00456344"/>
    <w:rsid w:val="00457A2F"/>
    <w:rsid w:val="0046139F"/>
    <w:rsid w:val="00462115"/>
    <w:rsid w:val="00462906"/>
    <w:rsid w:val="00462FD0"/>
    <w:rsid w:val="004652DC"/>
    <w:rsid w:val="00466076"/>
    <w:rsid w:val="004667E5"/>
    <w:rsid w:val="004679B5"/>
    <w:rsid w:val="00470154"/>
    <w:rsid w:val="00470232"/>
    <w:rsid w:val="00470F28"/>
    <w:rsid w:val="00472456"/>
    <w:rsid w:val="00472A8E"/>
    <w:rsid w:val="00472BCD"/>
    <w:rsid w:val="00473A2D"/>
    <w:rsid w:val="004753E0"/>
    <w:rsid w:val="00480345"/>
    <w:rsid w:val="00480502"/>
    <w:rsid w:val="00481C5F"/>
    <w:rsid w:val="0048336F"/>
    <w:rsid w:val="00484774"/>
    <w:rsid w:val="00484F5A"/>
    <w:rsid w:val="00485AE7"/>
    <w:rsid w:val="00485F57"/>
    <w:rsid w:val="004861C4"/>
    <w:rsid w:val="0048760D"/>
    <w:rsid w:val="004879C7"/>
    <w:rsid w:val="00490128"/>
    <w:rsid w:val="004902F0"/>
    <w:rsid w:val="004904D7"/>
    <w:rsid w:val="004907BB"/>
    <w:rsid w:val="004910A1"/>
    <w:rsid w:val="00491F8C"/>
    <w:rsid w:val="00492152"/>
    <w:rsid w:val="00492682"/>
    <w:rsid w:val="004928E0"/>
    <w:rsid w:val="00492AA6"/>
    <w:rsid w:val="00492F97"/>
    <w:rsid w:val="00493234"/>
    <w:rsid w:val="004940DE"/>
    <w:rsid w:val="00496242"/>
    <w:rsid w:val="004962B7"/>
    <w:rsid w:val="004962E0"/>
    <w:rsid w:val="004963E2"/>
    <w:rsid w:val="0049676E"/>
    <w:rsid w:val="00497ABE"/>
    <w:rsid w:val="00497E58"/>
    <w:rsid w:val="004A205B"/>
    <w:rsid w:val="004A2B1A"/>
    <w:rsid w:val="004A2FB5"/>
    <w:rsid w:val="004A351A"/>
    <w:rsid w:val="004A3A60"/>
    <w:rsid w:val="004A5132"/>
    <w:rsid w:val="004A5826"/>
    <w:rsid w:val="004A742D"/>
    <w:rsid w:val="004A75B6"/>
    <w:rsid w:val="004A7BD6"/>
    <w:rsid w:val="004B050B"/>
    <w:rsid w:val="004B23B8"/>
    <w:rsid w:val="004B249D"/>
    <w:rsid w:val="004B28C9"/>
    <w:rsid w:val="004B3783"/>
    <w:rsid w:val="004B69D9"/>
    <w:rsid w:val="004B7730"/>
    <w:rsid w:val="004C05E7"/>
    <w:rsid w:val="004C18A3"/>
    <w:rsid w:val="004C1B1A"/>
    <w:rsid w:val="004C1F57"/>
    <w:rsid w:val="004C2758"/>
    <w:rsid w:val="004C2E61"/>
    <w:rsid w:val="004C383E"/>
    <w:rsid w:val="004C4C1D"/>
    <w:rsid w:val="004C4C6F"/>
    <w:rsid w:val="004C4E76"/>
    <w:rsid w:val="004C5222"/>
    <w:rsid w:val="004C5284"/>
    <w:rsid w:val="004C537E"/>
    <w:rsid w:val="004C7047"/>
    <w:rsid w:val="004C722A"/>
    <w:rsid w:val="004C7DC4"/>
    <w:rsid w:val="004C7FE1"/>
    <w:rsid w:val="004D02F3"/>
    <w:rsid w:val="004D0998"/>
    <w:rsid w:val="004D0F57"/>
    <w:rsid w:val="004D2423"/>
    <w:rsid w:val="004D266C"/>
    <w:rsid w:val="004D279A"/>
    <w:rsid w:val="004D2949"/>
    <w:rsid w:val="004D3B8F"/>
    <w:rsid w:val="004D51BB"/>
    <w:rsid w:val="004D52FE"/>
    <w:rsid w:val="004D61B8"/>
    <w:rsid w:val="004D646B"/>
    <w:rsid w:val="004D6504"/>
    <w:rsid w:val="004D7BCA"/>
    <w:rsid w:val="004E0185"/>
    <w:rsid w:val="004E3B92"/>
    <w:rsid w:val="004E3F9B"/>
    <w:rsid w:val="004E5683"/>
    <w:rsid w:val="004E5886"/>
    <w:rsid w:val="004E6318"/>
    <w:rsid w:val="004E749C"/>
    <w:rsid w:val="004E74EE"/>
    <w:rsid w:val="004E776A"/>
    <w:rsid w:val="004E7917"/>
    <w:rsid w:val="004E7C1C"/>
    <w:rsid w:val="004F17E1"/>
    <w:rsid w:val="004F1A2A"/>
    <w:rsid w:val="004F2308"/>
    <w:rsid w:val="004F2911"/>
    <w:rsid w:val="004F36F0"/>
    <w:rsid w:val="004F42A8"/>
    <w:rsid w:val="004F49B8"/>
    <w:rsid w:val="004F5BC1"/>
    <w:rsid w:val="004F615D"/>
    <w:rsid w:val="004F6428"/>
    <w:rsid w:val="004F7AEC"/>
    <w:rsid w:val="004F7AF9"/>
    <w:rsid w:val="004F7C45"/>
    <w:rsid w:val="00500764"/>
    <w:rsid w:val="00500E8D"/>
    <w:rsid w:val="00500F74"/>
    <w:rsid w:val="00501EAB"/>
    <w:rsid w:val="0050334C"/>
    <w:rsid w:val="00504E0F"/>
    <w:rsid w:val="005050AB"/>
    <w:rsid w:val="00505987"/>
    <w:rsid w:val="00507363"/>
    <w:rsid w:val="005074CE"/>
    <w:rsid w:val="00507CB7"/>
    <w:rsid w:val="00507D23"/>
    <w:rsid w:val="00510832"/>
    <w:rsid w:val="00511F26"/>
    <w:rsid w:val="0051276C"/>
    <w:rsid w:val="00512CF5"/>
    <w:rsid w:val="005141EE"/>
    <w:rsid w:val="00514A98"/>
    <w:rsid w:val="005170A5"/>
    <w:rsid w:val="0051752D"/>
    <w:rsid w:val="005179D7"/>
    <w:rsid w:val="00520FFF"/>
    <w:rsid w:val="005211D0"/>
    <w:rsid w:val="005215C0"/>
    <w:rsid w:val="005218FF"/>
    <w:rsid w:val="00522C5E"/>
    <w:rsid w:val="005230B2"/>
    <w:rsid w:val="0052354F"/>
    <w:rsid w:val="00523893"/>
    <w:rsid w:val="005243A7"/>
    <w:rsid w:val="005243AE"/>
    <w:rsid w:val="005244B1"/>
    <w:rsid w:val="0052484A"/>
    <w:rsid w:val="00525BEA"/>
    <w:rsid w:val="0052610F"/>
    <w:rsid w:val="005319FC"/>
    <w:rsid w:val="005334EC"/>
    <w:rsid w:val="00535A23"/>
    <w:rsid w:val="00535D05"/>
    <w:rsid w:val="00536C98"/>
    <w:rsid w:val="00537750"/>
    <w:rsid w:val="00537C8B"/>
    <w:rsid w:val="005415A7"/>
    <w:rsid w:val="005420A4"/>
    <w:rsid w:val="0054300E"/>
    <w:rsid w:val="0054343B"/>
    <w:rsid w:val="00546FC9"/>
    <w:rsid w:val="00550A72"/>
    <w:rsid w:val="005510B3"/>
    <w:rsid w:val="00551789"/>
    <w:rsid w:val="005518C8"/>
    <w:rsid w:val="0055366E"/>
    <w:rsid w:val="00554CC8"/>
    <w:rsid w:val="00554FB9"/>
    <w:rsid w:val="00555365"/>
    <w:rsid w:val="00555F10"/>
    <w:rsid w:val="00556CB1"/>
    <w:rsid w:val="00561534"/>
    <w:rsid w:val="00561A72"/>
    <w:rsid w:val="00563E86"/>
    <w:rsid w:val="0056418A"/>
    <w:rsid w:val="005656B7"/>
    <w:rsid w:val="00565E9C"/>
    <w:rsid w:val="00566BC3"/>
    <w:rsid w:val="00566EEA"/>
    <w:rsid w:val="005676E1"/>
    <w:rsid w:val="00567CBC"/>
    <w:rsid w:val="00570431"/>
    <w:rsid w:val="0057185A"/>
    <w:rsid w:val="00573B78"/>
    <w:rsid w:val="00573EAC"/>
    <w:rsid w:val="00574098"/>
    <w:rsid w:val="005754C0"/>
    <w:rsid w:val="0057558A"/>
    <w:rsid w:val="005760DC"/>
    <w:rsid w:val="00576251"/>
    <w:rsid w:val="0057700A"/>
    <w:rsid w:val="00577CE3"/>
    <w:rsid w:val="005809EC"/>
    <w:rsid w:val="00580FBC"/>
    <w:rsid w:val="00582362"/>
    <w:rsid w:val="00582679"/>
    <w:rsid w:val="00582877"/>
    <w:rsid w:val="00584601"/>
    <w:rsid w:val="00584745"/>
    <w:rsid w:val="005853DF"/>
    <w:rsid w:val="005854D1"/>
    <w:rsid w:val="005858FC"/>
    <w:rsid w:val="00586029"/>
    <w:rsid w:val="00586574"/>
    <w:rsid w:val="00586622"/>
    <w:rsid w:val="00586B27"/>
    <w:rsid w:val="005901C7"/>
    <w:rsid w:val="0059065A"/>
    <w:rsid w:val="005911A7"/>
    <w:rsid w:val="0059272E"/>
    <w:rsid w:val="00593C87"/>
    <w:rsid w:val="0059447F"/>
    <w:rsid w:val="00595625"/>
    <w:rsid w:val="00597848"/>
    <w:rsid w:val="005A114B"/>
    <w:rsid w:val="005A15C4"/>
    <w:rsid w:val="005A2794"/>
    <w:rsid w:val="005A3266"/>
    <w:rsid w:val="005A37F1"/>
    <w:rsid w:val="005A4B05"/>
    <w:rsid w:val="005A4BE4"/>
    <w:rsid w:val="005A52A2"/>
    <w:rsid w:val="005A601A"/>
    <w:rsid w:val="005A6685"/>
    <w:rsid w:val="005A6861"/>
    <w:rsid w:val="005A6A9E"/>
    <w:rsid w:val="005B0DC2"/>
    <w:rsid w:val="005B1006"/>
    <w:rsid w:val="005B1628"/>
    <w:rsid w:val="005B1EAD"/>
    <w:rsid w:val="005B2E06"/>
    <w:rsid w:val="005B3364"/>
    <w:rsid w:val="005B3E48"/>
    <w:rsid w:val="005B52F7"/>
    <w:rsid w:val="005B5A9F"/>
    <w:rsid w:val="005C001E"/>
    <w:rsid w:val="005C113F"/>
    <w:rsid w:val="005C154A"/>
    <w:rsid w:val="005C2B69"/>
    <w:rsid w:val="005C325C"/>
    <w:rsid w:val="005C43ED"/>
    <w:rsid w:val="005C4686"/>
    <w:rsid w:val="005C4C0A"/>
    <w:rsid w:val="005C4CE0"/>
    <w:rsid w:val="005C520C"/>
    <w:rsid w:val="005C5AF6"/>
    <w:rsid w:val="005C5BAF"/>
    <w:rsid w:val="005C5BC6"/>
    <w:rsid w:val="005C6CDE"/>
    <w:rsid w:val="005C7015"/>
    <w:rsid w:val="005D0452"/>
    <w:rsid w:val="005D0483"/>
    <w:rsid w:val="005D10D8"/>
    <w:rsid w:val="005D13A5"/>
    <w:rsid w:val="005D215F"/>
    <w:rsid w:val="005D27E3"/>
    <w:rsid w:val="005D2ABE"/>
    <w:rsid w:val="005D2BA0"/>
    <w:rsid w:val="005D4459"/>
    <w:rsid w:val="005D611E"/>
    <w:rsid w:val="005D659E"/>
    <w:rsid w:val="005D7B6D"/>
    <w:rsid w:val="005E035E"/>
    <w:rsid w:val="005E2AE7"/>
    <w:rsid w:val="005E30D3"/>
    <w:rsid w:val="005E4346"/>
    <w:rsid w:val="005E4E86"/>
    <w:rsid w:val="005E523B"/>
    <w:rsid w:val="005E54F4"/>
    <w:rsid w:val="005E6BAD"/>
    <w:rsid w:val="005E6C03"/>
    <w:rsid w:val="005E6C2C"/>
    <w:rsid w:val="005F0BCA"/>
    <w:rsid w:val="005F2C21"/>
    <w:rsid w:val="005F3EBF"/>
    <w:rsid w:val="005F4273"/>
    <w:rsid w:val="005F53AA"/>
    <w:rsid w:val="005F53CD"/>
    <w:rsid w:val="005F6CA7"/>
    <w:rsid w:val="005F71B7"/>
    <w:rsid w:val="005F71F5"/>
    <w:rsid w:val="005F7B2E"/>
    <w:rsid w:val="00600C77"/>
    <w:rsid w:val="00600CED"/>
    <w:rsid w:val="00600DE7"/>
    <w:rsid w:val="00600FD7"/>
    <w:rsid w:val="00601228"/>
    <w:rsid w:val="0060188B"/>
    <w:rsid w:val="0060340C"/>
    <w:rsid w:val="00603AD6"/>
    <w:rsid w:val="0060402D"/>
    <w:rsid w:val="00605037"/>
    <w:rsid w:val="00605870"/>
    <w:rsid w:val="00606112"/>
    <w:rsid w:val="00610195"/>
    <w:rsid w:val="006104AB"/>
    <w:rsid w:val="006104D9"/>
    <w:rsid w:val="00610753"/>
    <w:rsid w:val="00610A34"/>
    <w:rsid w:val="00610B39"/>
    <w:rsid w:val="006115A5"/>
    <w:rsid w:val="00612168"/>
    <w:rsid w:val="00612A63"/>
    <w:rsid w:val="00615CA3"/>
    <w:rsid w:val="00616BAD"/>
    <w:rsid w:val="0061754D"/>
    <w:rsid w:val="00620070"/>
    <w:rsid w:val="006211D8"/>
    <w:rsid w:val="00622706"/>
    <w:rsid w:val="00622F4F"/>
    <w:rsid w:val="00623503"/>
    <w:rsid w:val="00624B0A"/>
    <w:rsid w:val="00624FC5"/>
    <w:rsid w:val="006251AD"/>
    <w:rsid w:val="00625E9E"/>
    <w:rsid w:val="0062622D"/>
    <w:rsid w:val="00627455"/>
    <w:rsid w:val="0063087C"/>
    <w:rsid w:val="006323A6"/>
    <w:rsid w:val="006343AF"/>
    <w:rsid w:val="00635AB3"/>
    <w:rsid w:val="00636D5C"/>
    <w:rsid w:val="0063721E"/>
    <w:rsid w:val="0064030F"/>
    <w:rsid w:val="00640427"/>
    <w:rsid w:val="0064224B"/>
    <w:rsid w:val="00642886"/>
    <w:rsid w:val="006428C0"/>
    <w:rsid w:val="006440D3"/>
    <w:rsid w:val="00645F64"/>
    <w:rsid w:val="0064614A"/>
    <w:rsid w:val="006461A0"/>
    <w:rsid w:val="00646216"/>
    <w:rsid w:val="006464DD"/>
    <w:rsid w:val="00646B8A"/>
    <w:rsid w:val="00650A30"/>
    <w:rsid w:val="00650CEF"/>
    <w:rsid w:val="00651455"/>
    <w:rsid w:val="0065180D"/>
    <w:rsid w:val="0065236D"/>
    <w:rsid w:val="00653269"/>
    <w:rsid w:val="006533C5"/>
    <w:rsid w:val="00653869"/>
    <w:rsid w:val="006547CC"/>
    <w:rsid w:val="00655641"/>
    <w:rsid w:val="00656888"/>
    <w:rsid w:val="00656C90"/>
    <w:rsid w:val="00657312"/>
    <w:rsid w:val="006577F8"/>
    <w:rsid w:val="00660250"/>
    <w:rsid w:val="00661704"/>
    <w:rsid w:val="00663857"/>
    <w:rsid w:val="00663EA7"/>
    <w:rsid w:val="00663F49"/>
    <w:rsid w:val="00664852"/>
    <w:rsid w:val="006648EF"/>
    <w:rsid w:val="00664F3A"/>
    <w:rsid w:val="00666DC5"/>
    <w:rsid w:val="006672D4"/>
    <w:rsid w:val="00667FC3"/>
    <w:rsid w:val="006706C1"/>
    <w:rsid w:val="006709A3"/>
    <w:rsid w:val="006714EE"/>
    <w:rsid w:val="0067377C"/>
    <w:rsid w:val="00675AEC"/>
    <w:rsid w:val="00675C5A"/>
    <w:rsid w:val="00675E6D"/>
    <w:rsid w:val="0067686D"/>
    <w:rsid w:val="00676B29"/>
    <w:rsid w:val="00676C7F"/>
    <w:rsid w:val="00676F0B"/>
    <w:rsid w:val="006771C6"/>
    <w:rsid w:val="00677266"/>
    <w:rsid w:val="006775BB"/>
    <w:rsid w:val="00677DEC"/>
    <w:rsid w:val="0068103B"/>
    <w:rsid w:val="006825F4"/>
    <w:rsid w:val="00683960"/>
    <w:rsid w:val="00685E29"/>
    <w:rsid w:val="00686F15"/>
    <w:rsid w:val="0068771F"/>
    <w:rsid w:val="00690B00"/>
    <w:rsid w:val="00691F55"/>
    <w:rsid w:val="00692506"/>
    <w:rsid w:val="00692A60"/>
    <w:rsid w:val="00692D4F"/>
    <w:rsid w:val="00692DAE"/>
    <w:rsid w:val="006940EE"/>
    <w:rsid w:val="006974CC"/>
    <w:rsid w:val="00697C1D"/>
    <w:rsid w:val="006A03FC"/>
    <w:rsid w:val="006A081A"/>
    <w:rsid w:val="006A187B"/>
    <w:rsid w:val="006A5E57"/>
    <w:rsid w:val="006A6585"/>
    <w:rsid w:val="006B05F7"/>
    <w:rsid w:val="006B1F98"/>
    <w:rsid w:val="006B2477"/>
    <w:rsid w:val="006B2C16"/>
    <w:rsid w:val="006B307C"/>
    <w:rsid w:val="006B31E2"/>
    <w:rsid w:val="006B38C2"/>
    <w:rsid w:val="006B4409"/>
    <w:rsid w:val="006B5895"/>
    <w:rsid w:val="006B7128"/>
    <w:rsid w:val="006B7DC0"/>
    <w:rsid w:val="006C0ACD"/>
    <w:rsid w:val="006C0F2A"/>
    <w:rsid w:val="006C13E4"/>
    <w:rsid w:val="006C1F4D"/>
    <w:rsid w:val="006C28AA"/>
    <w:rsid w:val="006C3AC1"/>
    <w:rsid w:val="006C4129"/>
    <w:rsid w:val="006C4271"/>
    <w:rsid w:val="006C44C1"/>
    <w:rsid w:val="006C4CC8"/>
    <w:rsid w:val="006C4F13"/>
    <w:rsid w:val="006C7B29"/>
    <w:rsid w:val="006D03FC"/>
    <w:rsid w:val="006D0E41"/>
    <w:rsid w:val="006D15DD"/>
    <w:rsid w:val="006D16CA"/>
    <w:rsid w:val="006D301C"/>
    <w:rsid w:val="006D3E94"/>
    <w:rsid w:val="006D47BB"/>
    <w:rsid w:val="006D4A0B"/>
    <w:rsid w:val="006D5279"/>
    <w:rsid w:val="006D6C91"/>
    <w:rsid w:val="006D738D"/>
    <w:rsid w:val="006E0655"/>
    <w:rsid w:val="006E17AF"/>
    <w:rsid w:val="006E2288"/>
    <w:rsid w:val="006E2869"/>
    <w:rsid w:val="006E2F2E"/>
    <w:rsid w:val="006E4686"/>
    <w:rsid w:val="006E48A1"/>
    <w:rsid w:val="006E4CC0"/>
    <w:rsid w:val="006E507B"/>
    <w:rsid w:val="006E6CCD"/>
    <w:rsid w:val="006E6D3E"/>
    <w:rsid w:val="006F049E"/>
    <w:rsid w:val="006F16C0"/>
    <w:rsid w:val="006F19DA"/>
    <w:rsid w:val="006F1F41"/>
    <w:rsid w:val="006F2CB3"/>
    <w:rsid w:val="006F3DC7"/>
    <w:rsid w:val="006F4188"/>
    <w:rsid w:val="006F501E"/>
    <w:rsid w:val="006F6328"/>
    <w:rsid w:val="006F6F06"/>
    <w:rsid w:val="006F793B"/>
    <w:rsid w:val="006F7B32"/>
    <w:rsid w:val="007001F9"/>
    <w:rsid w:val="00702837"/>
    <w:rsid w:val="00702D69"/>
    <w:rsid w:val="007030C9"/>
    <w:rsid w:val="00703923"/>
    <w:rsid w:val="00704AB3"/>
    <w:rsid w:val="00706A8C"/>
    <w:rsid w:val="00707FBB"/>
    <w:rsid w:val="007100E2"/>
    <w:rsid w:val="00711131"/>
    <w:rsid w:val="00711952"/>
    <w:rsid w:val="00711D9E"/>
    <w:rsid w:val="00712D59"/>
    <w:rsid w:val="00713294"/>
    <w:rsid w:val="007140C0"/>
    <w:rsid w:val="007148FE"/>
    <w:rsid w:val="007154E5"/>
    <w:rsid w:val="00715906"/>
    <w:rsid w:val="00715ADA"/>
    <w:rsid w:val="00717047"/>
    <w:rsid w:val="007170D0"/>
    <w:rsid w:val="00717164"/>
    <w:rsid w:val="007172E2"/>
    <w:rsid w:val="0072021C"/>
    <w:rsid w:val="007203E2"/>
    <w:rsid w:val="0072041B"/>
    <w:rsid w:val="0072070D"/>
    <w:rsid w:val="00720CF8"/>
    <w:rsid w:val="00720DDB"/>
    <w:rsid w:val="0072133C"/>
    <w:rsid w:val="007221FE"/>
    <w:rsid w:val="0072225F"/>
    <w:rsid w:val="00722A92"/>
    <w:rsid w:val="00722ABC"/>
    <w:rsid w:val="007237F4"/>
    <w:rsid w:val="00723A55"/>
    <w:rsid w:val="00724AE7"/>
    <w:rsid w:val="00724E01"/>
    <w:rsid w:val="007252F5"/>
    <w:rsid w:val="00725793"/>
    <w:rsid w:val="00725CF8"/>
    <w:rsid w:val="0072682A"/>
    <w:rsid w:val="00726EA0"/>
    <w:rsid w:val="00727B84"/>
    <w:rsid w:val="00733A6D"/>
    <w:rsid w:val="0073598B"/>
    <w:rsid w:val="00735CFE"/>
    <w:rsid w:val="00735D65"/>
    <w:rsid w:val="0073703B"/>
    <w:rsid w:val="00741201"/>
    <w:rsid w:val="007417D6"/>
    <w:rsid w:val="00741BBD"/>
    <w:rsid w:val="007429BB"/>
    <w:rsid w:val="007459AE"/>
    <w:rsid w:val="00746F89"/>
    <w:rsid w:val="0074742A"/>
    <w:rsid w:val="007474D3"/>
    <w:rsid w:val="007476B1"/>
    <w:rsid w:val="00747D2F"/>
    <w:rsid w:val="00750600"/>
    <w:rsid w:val="00750E5B"/>
    <w:rsid w:val="007515A9"/>
    <w:rsid w:val="007518FF"/>
    <w:rsid w:val="00751D64"/>
    <w:rsid w:val="00753678"/>
    <w:rsid w:val="0075386A"/>
    <w:rsid w:val="00754239"/>
    <w:rsid w:val="00754ED1"/>
    <w:rsid w:val="00755664"/>
    <w:rsid w:val="00755FE3"/>
    <w:rsid w:val="00756EB0"/>
    <w:rsid w:val="00757215"/>
    <w:rsid w:val="00760407"/>
    <w:rsid w:val="00761747"/>
    <w:rsid w:val="00761ACE"/>
    <w:rsid w:val="007629A5"/>
    <w:rsid w:val="00762E8F"/>
    <w:rsid w:val="007638AD"/>
    <w:rsid w:val="00763B7C"/>
    <w:rsid w:val="00765C79"/>
    <w:rsid w:val="007660C9"/>
    <w:rsid w:val="00767668"/>
    <w:rsid w:val="007700E3"/>
    <w:rsid w:val="00770E05"/>
    <w:rsid w:val="007710F4"/>
    <w:rsid w:val="00773455"/>
    <w:rsid w:val="00774CD8"/>
    <w:rsid w:val="007760EC"/>
    <w:rsid w:val="0077708B"/>
    <w:rsid w:val="007774D1"/>
    <w:rsid w:val="00777CBC"/>
    <w:rsid w:val="00777D2D"/>
    <w:rsid w:val="00780CC5"/>
    <w:rsid w:val="0078159F"/>
    <w:rsid w:val="00781604"/>
    <w:rsid w:val="00781A51"/>
    <w:rsid w:val="00782DCE"/>
    <w:rsid w:val="007830DE"/>
    <w:rsid w:val="00784A4D"/>
    <w:rsid w:val="00784ABF"/>
    <w:rsid w:val="00784CB2"/>
    <w:rsid w:val="00785C9D"/>
    <w:rsid w:val="00786B08"/>
    <w:rsid w:val="00786BC8"/>
    <w:rsid w:val="00786BFE"/>
    <w:rsid w:val="00786D12"/>
    <w:rsid w:val="0079030C"/>
    <w:rsid w:val="00791CAA"/>
    <w:rsid w:val="00791F49"/>
    <w:rsid w:val="007924B6"/>
    <w:rsid w:val="0079271F"/>
    <w:rsid w:val="00792748"/>
    <w:rsid w:val="00793BC0"/>
    <w:rsid w:val="00794276"/>
    <w:rsid w:val="0079505F"/>
    <w:rsid w:val="00795154"/>
    <w:rsid w:val="007962B1"/>
    <w:rsid w:val="00796D26"/>
    <w:rsid w:val="007A0208"/>
    <w:rsid w:val="007A0A94"/>
    <w:rsid w:val="007A0E1D"/>
    <w:rsid w:val="007A26C3"/>
    <w:rsid w:val="007A390A"/>
    <w:rsid w:val="007A3DAD"/>
    <w:rsid w:val="007A4005"/>
    <w:rsid w:val="007A4652"/>
    <w:rsid w:val="007A51FF"/>
    <w:rsid w:val="007A53B5"/>
    <w:rsid w:val="007A566F"/>
    <w:rsid w:val="007A5C30"/>
    <w:rsid w:val="007A6917"/>
    <w:rsid w:val="007B0B42"/>
    <w:rsid w:val="007B1146"/>
    <w:rsid w:val="007B1B1D"/>
    <w:rsid w:val="007B369B"/>
    <w:rsid w:val="007B5DF9"/>
    <w:rsid w:val="007C04FB"/>
    <w:rsid w:val="007C32A1"/>
    <w:rsid w:val="007C32C7"/>
    <w:rsid w:val="007C341E"/>
    <w:rsid w:val="007C5AC9"/>
    <w:rsid w:val="007C5BC4"/>
    <w:rsid w:val="007C5F61"/>
    <w:rsid w:val="007D0BEC"/>
    <w:rsid w:val="007D0F15"/>
    <w:rsid w:val="007D1025"/>
    <w:rsid w:val="007D28AD"/>
    <w:rsid w:val="007D2CC1"/>
    <w:rsid w:val="007D33AB"/>
    <w:rsid w:val="007D3BDD"/>
    <w:rsid w:val="007D449D"/>
    <w:rsid w:val="007D4BDF"/>
    <w:rsid w:val="007D50A1"/>
    <w:rsid w:val="007D50CE"/>
    <w:rsid w:val="007D6021"/>
    <w:rsid w:val="007D6955"/>
    <w:rsid w:val="007D723E"/>
    <w:rsid w:val="007D7635"/>
    <w:rsid w:val="007D7845"/>
    <w:rsid w:val="007D7CF2"/>
    <w:rsid w:val="007D7FD6"/>
    <w:rsid w:val="007E24B5"/>
    <w:rsid w:val="007E39C6"/>
    <w:rsid w:val="007E3E04"/>
    <w:rsid w:val="007E4325"/>
    <w:rsid w:val="007E4338"/>
    <w:rsid w:val="007E4416"/>
    <w:rsid w:val="007E6937"/>
    <w:rsid w:val="007E6A0F"/>
    <w:rsid w:val="007E6E57"/>
    <w:rsid w:val="007E7C2E"/>
    <w:rsid w:val="007F0268"/>
    <w:rsid w:val="007F259F"/>
    <w:rsid w:val="007F3203"/>
    <w:rsid w:val="007F5B3D"/>
    <w:rsid w:val="007F6973"/>
    <w:rsid w:val="007F6A7E"/>
    <w:rsid w:val="008000BB"/>
    <w:rsid w:val="00800568"/>
    <w:rsid w:val="008005FA"/>
    <w:rsid w:val="00800F73"/>
    <w:rsid w:val="008013A8"/>
    <w:rsid w:val="00801AC8"/>
    <w:rsid w:val="00801E41"/>
    <w:rsid w:val="0080336B"/>
    <w:rsid w:val="00803AE6"/>
    <w:rsid w:val="00804124"/>
    <w:rsid w:val="0080598E"/>
    <w:rsid w:val="00805CC7"/>
    <w:rsid w:val="0080787F"/>
    <w:rsid w:val="0081020E"/>
    <w:rsid w:val="00812C95"/>
    <w:rsid w:val="00812CCC"/>
    <w:rsid w:val="00814F13"/>
    <w:rsid w:val="00815070"/>
    <w:rsid w:val="008152F8"/>
    <w:rsid w:val="008153AF"/>
    <w:rsid w:val="008166C5"/>
    <w:rsid w:val="00817CC3"/>
    <w:rsid w:val="008211B0"/>
    <w:rsid w:val="008219D6"/>
    <w:rsid w:val="00824A4D"/>
    <w:rsid w:val="008251FD"/>
    <w:rsid w:val="0082522A"/>
    <w:rsid w:val="00825ADD"/>
    <w:rsid w:val="00826771"/>
    <w:rsid w:val="00826E4C"/>
    <w:rsid w:val="008304AD"/>
    <w:rsid w:val="00830CB9"/>
    <w:rsid w:val="00830EEE"/>
    <w:rsid w:val="0083171F"/>
    <w:rsid w:val="0083177C"/>
    <w:rsid w:val="00832245"/>
    <w:rsid w:val="0083304F"/>
    <w:rsid w:val="00833101"/>
    <w:rsid w:val="008338B9"/>
    <w:rsid w:val="00834829"/>
    <w:rsid w:val="008367C1"/>
    <w:rsid w:val="0083682C"/>
    <w:rsid w:val="00836D9E"/>
    <w:rsid w:val="008416A8"/>
    <w:rsid w:val="008417EC"/>
    <w:rsid w:val="00841FAA"/>
    <w:rsid w:val="008424AF"/>
    <w:rsid w:val="00843C87"/>
    <w:rsid w:val="00843E60"/>
    <w:rsid w:val="00843EF6"/>
    <w:rsid w:val="00847690"/>
    <w:rsid w:val="008478DB"/>
    <w:rsid w:val="00847ED2"/>
    <w:rsid w:val="008504D2"/>
    <w:rsid w:val="00850D4A"/>
    <w:rsid w:val="008511D7"/>
    <w:rsid w:val="0085120F"/>
    <w:rsid w:val="008519CE"/>
    <w:rsid w:val="0085258E"/>
    <w:rsid w:val="00853150"/>
    <w:rsid w:val="00853463"/>
    <w:rsid w:val="00853D0C"/>
    <w:rsid w:val="00853F26"/>
    <w:rsid w:val="0085441F"/>
    <w:rsid w:val="00855423"/>
    <w:rsid w:val="00855881"/>
    <w:rsid w:val="0085666E"/>
    <w:rsid w:val="0085678F"/>
    <w:rsid w:val="008567B8"/>
    <w:rsid w:val="0085688A"/>
    <w:rsid w:val="00856BCB"/>
    <w:rsid w:val="00856C0B"/>
    <w:rsid w:val="00857253"/>
    <w:rsid w:val="008602D3"/>
    <w:rsid w:val="00862B30"/>
    <w:rsid w:val="008646F2"/>
    <w:rsid w:val="0086486E"/>
    <w:rsid w:val="00865152"/>
    <w:rsid w:val="008662A5"/>
    <w:rsid w:val="00866360"/>
    <w:rsid w:val="00866E32"/>
    <w:rsid w:val="0086726D"/>
    <w:rsid w:val="00867548"/>
    <w:rsid w:val="00870657"/>
    <w:rsid w:val="00871B45"/>
    <w:rsid w:val="008723E4"/>
    <w:rsid w:val="00873186"/>
    <w:rsid w:val="008733B6"/>
    <w:rsid w:val="00875C2A"/>
    <w:rsid w:val="0087716B"/>
    <w:rsid w:val="00877E39"/>
    <w:rsid w:val="00877FE1"/>
    <w:rsid w:val="00880C27"/>
    <w:rsid w:val="00881053"/>
    <w:rsid w:val="0088251E"/>
    <w:rsid w:val="00882604"/>
    <w:rsid w:val="00882B5A"/>
    <w:rsid w:val="00883012"/>
    <w:rsid w:val="0088301C"/>
    <w:rsid w:val="00884878"/>
    <w:rsid w:val="00885ABA"/>
    <w:rsid w:val="0088670C"/>
    <w:rsid w:val="008905C9"/>
    <w:rsid w:val="00890981"/>
    <w:rsid w:val="00890E64"/>
    <w:rsid w:val="0089204B"/>
    <w:rsid w:val="00893441"/>
    <w:rsid w:val="00893792"/>
    <w:rsid w:val="00894C27"/>
    <w:rsid w:val="00894CD8"/>
    <w:rsid w:val="0089515B"/>
    <w:rsid w:val="0089596F"/>
    <w:rsid w:val="00895F09"/>
    <w:rsid w:val="00896009"/>
    <w:rsid w:val="0089657C"/>
    <w:rsid w:val="00896DF2"/>
    <w:rsid w:val="008A1316"/>
    <w:rsid w:val="008A17E4"/>
    <w:rsid w:val="008A1A41"/>
    <w:rsid w:val="008A2417"/>
    <w:rsid w:val="008A2838"/>
    <w:rsid w:val="008A2C55"/>
    <w:rsid w:val="008A3174"/>
    <w:rsid w:val="008A44DF"/>
    <w:rsid w:val="008A4679"/>
    <w:rsid w:val="008A48A6"/>
    <w:rsid w:val="008A512D"/>
    <w:rsid w:val="008A5A7D"/>
    <w:rsid w:val="008A731D"/>
    <w:rsid w:val="008A7BF5"/>
    <w:rsid w:val="008A7EF0"/>
    <w:rsid w:val="008B0F42"/>
    <w:rsid w:val="008B0FA7"/>
    <w:rsid w:val="008B1D1B"/>
    <w:rsid w:val="008B2900"/>
    <w:rsid w:val="008B2E34"/>
    <w:rsid w:val="008B42F1"/>
    <w:rsid w:val="008B43D0"/>
    <w:rsid w:val="008B52BE"/>
    <w:rsid w:val="008B57B0"/>
    <w:rsid w:val="008B67E9"/>
    <w:rsid w:val="008B6A23"/>
    <w:rsid w:val="008B74CB"/>
    <w:rsid w:val="008C28F3"/>
    <w:rsid w:val="008C4664"/>
    <w:rsid w:val="008C51A6"/>
    <w:rsid w:val="008C62C7"/>
    <w:rsid w:val="008C66B3"/>
    <w:rsid w:val="008C680A"/>
    <w:rsid w:val="008C68C6"/>
    <w:rsid w:val="008C7079"/>
    <w:rsid w:val="008C70C1"/>
    <w:rsid w:val="008C7EDE"/>
    <w:rsid w:val="008D0EA9"/>
    <w:rsid w:val="008D15CF"/>
    <w:rsid w:val="008D236B"/>
    <w:rsid w:val="008D2386"/>
    <w:rsid w:val="008D2C22"/>
    <w:rsid w:val="008D2C43"/>
    <w:rsid w:val="008D3065"/>
    <w:rsid w:val="008D5082"/>
    <w:rsid w:val="008D56F3"/>
    <w:rsid w:val="008D60CB"/>
    <w:rsid w:val="008D610A"/>
    <w:rsid w:val="008D672D"/>
    <w:rsid w:val="008D6EF8"/>
    <w:rsid w:val="008D6F55"/>
    <w:rsid w:val="008D7DBF"/>
    <w:rsid w:val="008E04DF"/>
    <w:rsid w:val="008E14AD"/>
    <w:rsid w:val="008E14E1"/>
    <w:rsid w:val="008E3153"/>
    <w:rsid w:val="008E3B03"/>
    <w:rsid w:val="008E41A5"/>
    <w:rsid w:val="008E64E2"/>
    <w:rsid w:val="008E66D3"/>
    <w:rsid w:val="008E705F"/>
    <w:rsid w:val="008F1612"/>
    <w:rsid w:val="008F1633"/>
    <w:rsid w:val="008F1A68"/>
    <w:rsid w:val="008F3AC1"/>
    <w:rsid w:val="008F464B"/>
    <w:rsid w:val="00900A05"/>
    <w:rsid w:val="00900EBD"/>
    <w:rsid w:val="0090112E"/>
    <w:rsid w:val="00901549"/>
    <w:rsid w:val="0090219A"/>
    <w:rsid w:val="0090317E"/>
    <w:rsid w:val="009033D4"/>
    <w:rsid w:val="00903CF7"/>
    <w:rsid w:val="00904C94"/>
    <w:rsid w:val="00904DA7"/>
    <w:rsid w:val="0090571C"/>
    <w:rsid w:val="00906434"/>
    <w:rsid w:val="009112B1"/>
    <w:rsid w:val="00911F54"/>
    <w:rsid w:val="009127B5"/>
    <w:rsid w:val="009128E1"/>
    <w:rsid w:val="0091291C"/>
    <w:rsid w:val="009129AB"/>
    <w:rsid w:val="00912BA1"/>
    <w:rsid w:val="00913821"/>
    <w:rsid w:val="00914553"/>
    <w:rsid w:val="00914938"/>
    <w:rsid w:val="0091596C"/>
    <w:rsid w:val="00915D0C"/>
    <w:rsid w:val="00916276"/>
    <w:rsid w:val="009164B3"/>
    <w:rsid w:val="00916CE6"/>
    <w:rsid w:val="00916F71"/>
    <w:rsid w:val="009202E7"/>
    <w:rsid w:val="00920D65"/>
    <w:rsid w:val="00921001"/>
    <w:rsid w:val="00923010"/>
    <w:rsid w:val="0092330E"/>
    <w:rsid w:val="0092377A"/>
    <w:rsid w:val="00923905"/>
    <w:rsid w:val="0092459A"/>
    <w:rsid w:val="009248D8"/>
    <w:rsid w:val="00924B1F"/>
    <w:rsid w:val="009254F8"/>
    <w:rsid w:val="009258CC"/>
    <w:rsid w:val="00925AE1"/>
    <w:rsid w:val="00926D08"/>
    <w:rsid w:val="00927FF3"/>
    <w:rsid w:val="00930683"/>
    <w:rsid w:val="00930966"/>
    <w:rsid w:val="0093134A"/>
    <w:rsid w:val="00932349"/>
    <w:rsid w:val="009325A2"/>
    <w:rsid w:val="00933A5A"/>
    <w:rsid w:val="00934824"/>
    <w:rsid w:val="00934C52"/>
    <w:rsid w:val="009355BA"/>
    <w:rsid w:val="00935DA3"/>
    <w:rsid w:val="009368B4"/>
    <w:rsid w:val="00936D4F"/>
    <w:rsid w:val="00936E47"/>
    <w:rsid w:val="009374D6"/>
    <w:rsid w:val="009423A9"/>
    <w:rsid w:val="009428A5"/>
    <w:rsid w:val="00942AA0"/>
    <w:rsid w:val="009444E2"/>
    <w:rsid w:val="00945308"/>
    <w:rsid w:val="00945BEB"/>
    <w:rsid w:val="00945DF0"/>
    <w:rsid w:val="009464A6"/>
    <w:rsid w:val="00947292"/>
    <w:rsid w:val="009523D0"/>
    <w:rsid w:val="009528E6"/>
    <w:rsid w:val="00952ECD"/>
    <w:rsid w:val="0095326D"/>
    <w:rsid w:val="00954683"/>
    <w:rsid w:val="00954F3C"/>
    <w:rsid w:val="00954FAC"/>
    <w:rsid w:val="009554CB"/>
    <w:rsid w:val="00955CE0"/>
    <w:rsid w:val="00955DF5"/>
    <w:rsid w:val="00957DC1"/>
    <w:rsid w:val="009619F7"/>
    <w:rsid w:val="00961A80"/>
    <w:rsid w:val="00961F39"/>
    <w:rsid w:val="0096501F"/>
    <w:rsid w:val="009674EC"/>
    <w:rsid w:val="00971218"/>
    <w:rsid w:val="00971234"/>
    <w:rsid w:val="009715BF"/>
    <w:rsid w:val="00971DE9"/>
    <w:rsid w:val="00972219"/>
    <w:rsid w:val="0097276D"/>
    <w:rsid w:val="00974E77"/>
    <w:rsid w:val="00976BA1"/>
    <w:rsid w:val="00977414"/>
    <w:rsid w:val="00977802"/>
    <w:rsid w:val="00977A3B"/>
    <w:rsid w:val="00980281"/>
    <w:rsid w:val="00980287"/>
    <w:rsid w:val="009813BA"/>
    <w:rsid w:val="009815B7"/>
    <w:rsid w:val="00981D93"/>
    <w:rsid w:val="00981DFF"/>
    <w:rsid w:val="009829A6"/>
    <w:rsid w:val="00983CDB"/>
    <w:rsid w:val="009850C6"/>
    <w:rsid w:val="009851AF"/>
    <w:rsid w:val="009852DF"/>
    <w:rsid w:val="0098534A"/>
    <w:rsid w:val="00985CB7"/>
    <w:rsid w:val="00986DEE"/>
    <w:rsid w:val="00986EEB"/>
    <w:rsid w:val="009875FE"/>
    <w:rsid w:val="00987EDD"/>
    <w:rsid w:val="00987F26"/>
    <w:rsid w:val="00991207"/>
    <w:rsid w:val="0099168B"/>
    <w:rsid w:val="0099222E"/>
    <w:rsid w:val="00992289"/>
    <w:rsid w:val="00992BB2"/>
    <w:rsid w:val="009930C8"/>
    <w:rsid w:val="009936B0"/>
    <w:rsid w:val="00993DCD"/>
    <w:rsid w:val="0099462E"/>
    <w:rsid w:val="00994BC3"/>
    <w:rsid w:val="00994D79"/>
    <w:rsid w:val="00995D7D"/>
    <w:rsid w:val="00996300"/>
    <w:rsid w:val="0099637D"/>
    <w:rsid w:val="00996F2C"/>
    <w:rsid w:val="009A0258"/>
    <w:rsid w:val="009A0CA9"/>
    <w:rsid w:val="009A1927"/>
    <w:rsid w:val="009A1ED6"/>
    <w:rsid w:val="009A2991"/>
    <w:rsid w:val="009A2BA4"/>
    <w:rsid w:val="009A454D"/>
    <w:rsid w:val="009A5439"/>
    <w:rsid w:val="009A57DF"/>
    <w:rsid w:val="009A5D81"/>
    <w:rsid w:val="009B058A"/>
    <w:rsid w:val="009B10B5"/>
    <w:rsid w:val="009B1118"/>
    <w:rsid w:val="009B1BD2"/>
    <w:rsid w:val="009B1CF3"/>
    <w:rsid w:val="009B3E54"/>
    <w:rsid w:val="009B4F4F"/>
    <w:rsid w:val="009B6465"/>
    <w:rsid w:val="009B741B"/>
    <w:rsid w:val="009B7783"/>
    <w:rsid w:val="009B7B00"/>
    <w:rsid w:val="009B7DCA"/>
    <w:rsid w:val="009C0288"/>
    <w:rsid w:val="009C0F86"/>
    <w:rsid w:val="009C1CAD"/>
    <w:rsid w:val="009C304D"/>
    <w:rsid w:val="009C414F"/>
    <w:rsid w:val="009C41EC"/>
    <w:rsid w:val="009C42BA"/>
    <w:rsid w:val="009C459D"/>
    <w:rsid w:val="009C4DB9"/>
    <w:rsid w:val="009C4E73"/>
    <w:rsid w:val="009C4F46"/>
    <w:rsid w:val="009C5B0A"/>
    <w:rsid w:val="009C5C45"/>
    <w:rsid w:val="009C73C7"/>
    <w:rsid w:val="009C7D09"/>
    <w:rsid w:val="009D021E"/>
    <w:rsid w:val="009D1665"/>
    <w:rsid w:val="009D1B93"/>
    <w:rsid w:val="009D1C7B"/>
    <w:rsid w:val="009D1EF1"/>
    <w:rsid w:val="009D3838"/>
    <w:rsid w:val="009D3893"/>
    <w:rsid w:val="009D5376"/>
    <w:rsid w:val="009D5749"/>
    <w:rsid w:val="009E0BD2"/>
    <w:rsid w:val="009E2069"/>
    <w:rsid w:val="009E2A22"/>
    <w:rsid w:val="009E3352"/>
    <w:rsid w:val="009E348E"/>
    <w:rsid w:val="009E464D"/>
    <w:rsid w:val="009E5349"/>
    <w:rsid w:val="009E5CD8"/>
    <w:rsid w:val="009E6817"/>
    <w:rsid w:val="009E73DB"/>
    <w:rsid w:val="009E74FC"/>
    <w:rsid w:val="009E7C85"/>
    <w:rsid w:val="009F0F06"/>
    <w:rsid w:val="009F1240"/>
    <w:rsid w:val="009F140E"/>
    <w:rsid w:val="009F144D"/>
    <w:rsid w:val="009F1B85"/>
    <w:rsid w:val="009F1FAF"/>
    <w:rsid w:val="009F21DD"/>
    <w:rsid w:val="009F34DA"/>
    <w:rsid w:val="009F3746"/>
    <w:rsid w:val="009F3D29"/>
    <w:rsid w:val="009F3F1A"/>
    <w:rsid w:val="009F491C"/>
    <w:rsid w:val="009F4E7E"/>
    <w:rsid w:val="009F5E3E"/>
    <w:rsid w:val="00A0063A"/>
    <w:rsid w:val="00A00F9E"/>
    <w:rsid w:val="00A0119C"/>
    <w:rsid w:val="00A01C92"/>
    <w:rsid w:val="00A02359"/>
    <w:rsid w:val="00A03222"/>
    <w:rsid w:val="00A0342A"/>
    <w:rsid w:val="00A03D23"/>
    <w:rsid w:val="00A0446F"/>
    <w:rsid w:val="00A0678E"/>
    <w:rsid w:val="00A06B43"/>
    <w:rsid w:val="00A111E1"/>
    <w:rsid w:val="00A12B0D"/>
    <w:rsid w:val="00A130FA"/>
    <w:rsid w:val="00A13973"/>
    <w:rsid w:val="00A1419A"/>
    <w:rsid w:val="00A1455B"/>
    <w:rsid w:val="00A14ABE"/>
    <w:rsid w:val="00A14EEA"/>
    <w:rsid w:val="00A153AD"/>
    <w:rsid w:val="00A160F9"/>
    <w:rsid w:val="00A16741"/>
    <w:rsid w:val="00A168B4"/>
    <w:rsid w:val="00A20462"/>
    <w:rsid w:val="00A2052F"/>
    <w:rsid w:val="00A20EA8"/>
    <w:rsid w:val="00A214C4"/>
    <w:rsid w:val="00A214EA"/>
    <w:rsid w:val="00A21B62"/>
    <w:rsid w:val="00A24BA1"/>
    <w:rsid w:val="00A250EA"/>
    <w:rsid w:val="00A255F7"/>
    <w:rsid w:val="00A2619F"/>
    <w:rsid w:val="00A26B33"/>
    <w:rsid w:val="00A2768A"/>
    <w:rsid w:val="00A27FE6"/>
    <w:rsid w:val="00A30774"/>
    <w:rsid w:val="00A32291"/>
    <w:rsid w:val="00A32344"/>
    <w:rsid w:val="00A33B01"/>
    <w:rsid w:val="00A3422F"/>
    <w:rsid w:val="00A34580"/>
    <w:rsid w:val="00A36702"/>
    <w:rsid w:val="00A36B8C"/>
    <w:rsid w:val="00A36E54"/>
    <w:rsid w:val="00A37200"/>
    <w:rsid w:val="00A376FA"/>
    <w:rsid w:val="00A37F0C"/>
    <w:rsid w:val="00A40234"/>
    <w:rsid w:val="00A40261"/>
    <w:rsid w:val="00A426ED"/>
    <w:rsid w:val="00A431B8"/>
    <w:rsid w:val="00A43278"/>
    <w:rsid w:val="00A44CE9"/>
    <w:rsid w:val="00A45193"/>
    <w:rsid w:val="00A46835"/>
    <w:rsid w:val="00A47B27"/>
    <w:rsid w:val="00A500E5"/>
    <w:rsid w:val="00A50877"/>
    <w:rsid w:val="00A51018"/>
    <w:rsid w:val="00A525D2"/>
    <w:rsid w:val="00A534BC"/>
    <w:rsid w:val="00A53906"/>
    <w:rsid w:val="00A53CEB"/>
    <w:rsid w:val="00A54410"/>
    <w:rsid w:val="00A54A31"/>
    <w:rsid w:val="00A54C61"/>
    <w:rsid w:val="00A55C7F"/>
    <w:rsid w:val="00A55F71"/>
    <w:rsid w:val="00A5670A"/>
    <w:rsid w:val="00A57375"/>
    <w:rsid w:val="00A6042B"/>
    <w:rsid w:val="00A61128"/>
    <w:rsid w:val="00A619A2"/>
    <w:rsid w:val="00A62D02"/>
    <w:rsid w:val="00A62E0C"/>
    <w:rsid w:val="00A63C90"/>
    <w:rsid w:val="00A655F3"/>
    <w:rsid w:val="00A662CF"/>
    <w:rsid w:val="00A66810"/>
    <w:rsid w:val="00A66E22"/>
    <w:rsid w:val="00A674A5"/>
    <w:rsid w:val="00A711E0"/>
    <w:rsid w:val="00A71C87"/>
    <w:rsid w:val="00A73B77"/>
    <w:rsid w:val="00A74881"/>
    <w:rsid w:val="00A7726D"/>
    <w:rsid w:val="00A7774C"/>
    <w:rsid w:val="00A815DB"/>
    <w:rsid w:val="00A81F0A"/>
    <w:rsid w:val="00A82AC6"/>
    <w:rsid w:val="00A8454F"/>
    <w:rsid w:val="00A845D6"/>
    <w:rsid w:val="00A84962"/>
    <w:rsid w:val="00A8515E"/>
    <w:rsid w:val="00A87199"/>
    <w:rsid w:val="00A905B1"/>
    <w:rsid w:val="00A91A5B"/>
    <w:rsid w:val="00A9212B"/>
    <w:rsid w:val="00A928D3"/>
    <w:rsid w:val="00A92A4C"/>
    <w:rsid w:val="00A970A5"/>
    <w:rsid w:val="00A9780E"/>
    <w:rsid w:val="00AA0575"/>
    <w:rsid w:val="00AA1432"/>
    <w:rsid w:val="00AA220A"/>
    <w:rsid w:val="00AA28C8"/>
    <w:rsid w:val="00AA29BE"/>
    <w:rsid w:val="00AA2B8D"/>
    <w:rsid w:val="00AA2F5E"/>
    <w:rsid w:val="00AA31EE"/>
    <w:rsid w:val="00AA32CD"/>
    <w:rsid w:val="00AA371E"/>
    <w:rsid w:val="00AA3A45"/>
    <w:rsid w:val="00AA4C06"/>
    <w:rsid w:val="00AA74E4"/>
    <w:rsid w:val="00AA7884"/>
    <w:rsid w:val="00AB0161"/>
    <w:rsid w:val="00AB0D56"/>
    <w:rsid w:val="00AB18D4"/>
    <w:rsid w:val="00AB1A08"/>
    <w:rsid w:val="00AB1E7F"/>
    <w:rsid w:val="00AB2493"/>
    <w:rsid w:val="00AB3F27"/>
    <w:rsid w:val="00AB4BF1"/>
    <w:rsid w:val="00AB6822"/>
    <w:rsid w:val="00AB70D8"/>
    <w:rsid w:val="00AB743D"/>
    <w:rsid w:val="00AB7B2D"/>
    <w:rsid w:val="00AB7C5B"/>
    <w:rsid w:val="00AC01AA"/>
    <w:rsid w:val="00AC0B81"/>
    <w:rsid w:val="00AC1EC4"/>
    <w:rsid w:val="00AC3B39"/>
    <w:rsid w:val="00AC4B1B"/>
    <w:rsid w:val="00AC51AB"/>
    <w:rsid w:val="00AC5DA8"/>
    <w:rsid w:val="00AC65F7"/>
    <w:rsid w:val="00AC6900"/>
    <w:rsid w:val="00AD049A"/>
    <w:rsid w:val="00AD06F1"/>
    <w:rsid w:val="00AD072B"/>
    <w:rsid w:val="00AD13C0"/>
    <w:rsid w:val="00AD1C4C"/>
    <w:rsid w:val="00AD28C4"/>
    <w:rsid w:val="00AD44A7"/>
    <w:rsid w:val="00AD5926"/>
    <w:rsid w:val="00AD7C04"/>
    <w:rsid w:val="00AD7DBD"/>
    <w:rsid w:val="00AD7E77"/>
    <w:rsid w:val="00AE001B"/>
    <w:rsid w:val="00AE0440"/>
    <w:rsid w:val="00AE058E"/>
    <w:rsid w:val="00AE0A9B"/>
    <w:rsid w:val="00AE118C"/>
    <w:rsid w:val="00AE1AEA"/>
    <w:rsid w:val="00AE1C15"/>
    <w:rsid w:val="00AE2643"/>
    <w:rsid w:val="00AE2919"/>
    <w:rsid w:val="00AE3A85"/>
    <w:rsid w:val="00AE4D7F"/>
    <w:rsid w:val="00AE5F89"/>
    <w:rsid w:val="00AE74C1"/>
    <w:rsid w:val="00AE76C5"/>
    <w:rsid w:val="00AF0FB6"/>
    <w:rsid w:val="00AF132D"/>
    <w:rsid w:val="00AF32CB"/>
    <w:rsid w:val="00AF4573"/>
    <w:rsid w:val="00AF5624"/>
    <w:rsid w:val="00AF633F"/>
    <w:rsid w:val="00AF71A2"/>
    <w:rsid w:val="00AF7829"/>
    <w:rsid w:val="00B02E1C"/>
    <w:rsid w:val="00B035BC"/>
    <w:rsid w:val="00B0382E"/>
    <w:rsid w:val="00B03FF0"/>
    <w:rsid w:val="00B0521B"/>
    <w:rsid w:val="00B05672"/>
    <w:rsid w:val="00B07CB5"/>
    <w:rsid w:val="00B104B6"/>
    <w:rsid w:val="00B10B22"/>
    <w:rsid w:val="00B1174A"/>
    <w:rsid w:val="00B11C30"/>
    <w:rsid w:val="00B120E8"/>
    <w:rsid w:val="00B126A1"/>
    <w:rsid w:val="00B13203"/>
    <w:rsid w:val="00B14133"/>
    <w:rsid w:val="00B143C6"/>
    <w:rsid w:val="00B15677"/>
    <w:rsid w:val="00B165D0"/>
    <w:rsid w:val="00B166E9"/>
    <w:rsid w:val="00B17130"/>
    <w:rsid w:val="00B175DA"/>
    <w:rsid w:val="00B17783"/>
    <w:rsid w:val="00B20140"/>
    <w:rsid w:val="00B2175C"/>
    <w:rsid w:val="00B23904"/>
    <w:rsid w:val="00B239E9"/>
    <w:rsid w:val="00B23D4F"/>
    <w:rsid w:val="00B24D65"/>
    <w:rsid w:val="00B2584D"/>
    <w:rsid w:val="00B25EC1"/>
    <w:rsid w:val="00B2761A"/>
    <w:rsid w:val="00B3167A"/>
    <w:rsid w:val="00B3198D"/>
    <w:rsid w:val="00B32062"/>
    <w:rsid w:val="00B3207D"/>
    <w:rsid w:val="00B32950"/>
    <w:rsid w:val="00B3397A"/>
    <w:rsid w:val="00B340BC"/>
    <w:rsid w:val="00B3469A"/>
    <w:rsid w:val="00B34737"/>
    <w:rsid w:val="00B347D5"/>
    <w:rsid w:val="00B3490B"/>
    <w:rsid w:val="00B35EB6"/>
    <w:rsid w:val="00B3637C"/>
    <w:rsid w:val="00B41AD8"/>
    <w:rsid w:val="00B41BD2"/>
    <w:rsid w:val="00B42917"/>
    <w:rsid w:val="00B42CC1"/>
    <w:rsid w:val="00B42FD5"/>
    <w:rsid w:val="00B4401E"/>
    <w:rsid w:val="00B4452A"/>
    <w:rsid w:val="00B4484E"/>
    <w:rsid w:val="00B44B77"/>
    <w:rsid w:val="00B44CF0"/>
    <w:rsid w:val="00B46A10"/>
    <w:rsid w:val="00B46F0D"/>
    <w:rsid w:val="00B477A1"/>
    <w:rsid w:val="00B47894"/>
    <w:rsid w:val="00B47905"/>
    <w:rsid w:val="00B47B88"/>
    <w:rsid w:val="00B47C74"/>
    <w:rsid w:val="00B50A93"/>
    <w:rsid w:val="00B50F81"/>
    <w:rsid w:val="00B51400"/>
    <w:rsid w:val="00B517A8"/>
    <w:rsid w:val="00B51AA2"/>
    <w:rsid w:val="00B5272B"/>
    <w:rsid w:val="00B52EEA"/>
    <w:rsid w:val="00B53E35"/>
    <w:rsid w:val="00B54361"/>
    <w:rsid w:val="00B54AE1"/>
    <w:rsid w:val="00B552ED"/>
    <w:rsid w:val="00B576F0"/>
    <w:rsid w:val="00B57FB4"/>
    <w:rsid w:val="00B60CBD"/>
    <w:rsid w:val="00B61659"/>
    <w:rsid w:val="00B61A06"/>
    <w:rsid w:val="00B63083"/>
    <w:rsid w:val="00B648F9"/>
    <w:rsid w:val="00B64936"/>
    <w:rsid w:val="00B65252"/>
    <w:rsid w:val="00B6581D"/>
    <w:rsid w:val="00B65863"/>
    <w:rsid w:val="00B659CF"/>
    <w:rsid w:val="00B65CE5"/>
    <w:rsid w:val="00B7076B"/>
    <w:rsid w:val="00B70DED"/>
    <w:rsid w:val="00B72702"/>
    <w:rsid w:val="00B7306F"/>
    <w:rsid w:val="00B75498"/>
    <w:rsid w:val="00B756BB"/>
    <w:rsid w:val="00B75989"/>
    <w:rsid w:val="00B76228"/>
    <w:rsid w:val="00B777BA"/>
    <w:rsid w:val="00B808FE"/>
    <w:rsid w:val="00B81126"/>
    <w:rsid w:val="00B81E56"/>
    <w:rsid w:val="00B83A0B"/>
    <w:rsid w:val="00B84C9E"/>
    <w:rsid w:val="00B859C6"/>
    <w:rsid w:val="00B87164"/>
    <w:rsid w:val="00B87FE9"/>
    <w:rsid w:val="00B90144"/>
    <w:rsid w:val="00B90271"/>
    <w:rsid w:val="00B92762"/>
    <w:rsid w:val="00B92D4F"/>
    <w:rsid w:val="00B944CE"/>
    <w:rsid w:val="00B946FB"/>
    <w:rsid w:val="00B94F33"/>
    <w:rsid w:val="00B966D4"/>
    <w:rsid w:val="00BA0305"/>
    <w:rsid w:val="00BA0461"/>
    <w:rsid w:val="00BA0577"/>
    <w:rsid w:val="00BA085C"/>
    <w:rsid w:val="00BA08CC"/>
    <w:rsid w:val="00BA0B32"/>
    <w:rsid w:val="00BA1041"/>
    <w:rsid w:val="00BA10BA"/>
    <w:rsid w:val="00BA1530"/>
    <w:rsid w:val="00BA15C5"/>
    <w:rsid w:val="00BA2379"/>
    <w:rsid w:val="00BA267E"/>
    <w:rsid w:val="00BA35D8"/>
    <w:rsid w:val="00BA4C85"/>
    <w:rsid w:val="00BA4D6F"/>
    <w:rsid w:val="00BA50BB"/>
    <w:rsid w:val="00BA6552"/>
    <w:rsid w:val="00BA7007"/>
    <w:rsid w:val="00BA71AC"/>
    <w:rsid w:val="00BB351D"/>
    <w:rsid w:val="00BB4186"/>
    <w:rsid w:val="00BB433A"/>
    <w:rsid w:val="00BB50AE"/>
    <w:rsid w:val="00BB5CB2"/>
    <w:rsid w:val="00BB5E4C"/>
    <w:rsid w:val="00BB662A"/>
    <w:rsid w:val="00BB6666"/>
    <w:rsid w:val="00BB75C5"/>
    <w:rsid w:val="00BC1661"/>
    <w:rsid w:val="00BC1948"/>
    <w:rsid w:val="00BC20EB"/>
    <w:rsid w:val="00BC3E9C"/>
    <w:rsid w:val="00BC407B"/>
    <w:rsid w:val="00BC44A8"/>
    <w:rsid w:val="00BC4726"/>
    <w:rsid w:val="00BC5297"/>
    <w:rsid w:val="00BC6EC5"/>
    <w:rsid w:val="00BC7337"/>
    <w:rsid w:val="00BC7DD6"/>
    <w:rsid w:val="00BD0219"/>
    <w:rsid w:val="00BD0986"/>
    <w:rsid w:val="00BD11AD"/>
    <w:rsid w:val="00BD1B60"/>
    <w:rsid w:val="00BD1E80"/>
    <w:rsid w:val="00BD24A8"/>
    <w:rsid w:val="00BD3EB7"/>
    <w:rsid w:val="00BD4222"/>
    <w:rsid w:val="00BD61DA"/>
    <w:rsid w:val="00BD6C68"/>
    <w:rsid w:val="00BD74B8"/>
    <w:rsid w:val="00BE03AB"/>
    <w:rsid w:val="00BE0482"/>
    <w:rsid w:val="00BE2AF6"/>
    <w:rsid w:val="00BE2B84"/>
    <w:rsid w:val="00BE3135"/>
    <w:rsid w:val="00BE5D43"/>
    <w:rsid w:val="00BE5DE3"/>
    <w:rsid w:val="00BE5EA7"/>
    <w:rsid w:val="00BE6F8C"/>
    <w:rsid w:val="00BE7AD8"/>
    <w:rsid w:val="00BF0727"/>
    <w:rsid w:val="00BF211C"/>
    <w:rsid w:val="00BF4B2F"/>
    <w:rsid w:val="00BF5271"/>
    <w:rsid w:val="00BF5F0A"/>
    <w:rsid w:val="00BF6342"/>
    <w:rsid w:val="00BF769F"/>
    <w:rsid w:val="00C03FD8"/>
    <w:rsid w:val="00C0402E"/>
    <w:rsid w:val="00C04139"/>
    <w:rsid w:val="00C048BA"/>
    <w:rsid w:val="00C04A2A"/>
    <w:rsid w:val="00C0514D"/>
    <w:rsid w:val="00C0572A"/>
    <w:rsid w:val="00C06517"/>
    <w:rsid w:val="00C06DAC"/>
    <w:rsid w:val="00C071A9"/>
    <w:rsid w:val="00C116B1"/>
    <w:rsid w:val="00C1323F"/>
    <w:rsid w:val="00C13971"/>
    <w:rsid w:val="00C1467B"/>
    <w:rsid w:val="00C15901"/>
    <w:rsid w:val="00C16CCB"/>
    <w:rsid w:val="00C17F6C"/>
    <w:rsid w:val="00C214F1"/>
    <w:rsid w:val="00C2174A"/>
    <w:rsid w:val="00C23E45"/>
    <w:rsid w:val="00C24462"/>
    <w:rsid w:val="00C25135"/>
    <w:rsid w:val="00C26BF6"/>
    <w:rsid w:val="00C26C3A"/>
    <w:rsid w:val="00C30F4B"/>
    <w:rsid w:val="00C33A74"/>
    <w:rsid w:val="00C33EA0"/>
    <w:rsid w:val="00C3500E"/>
    <w:rsid w:val="00C35F70"/>
    <w:rsid w:val="00C36133"/>
    <w:rsid w:val="00C3678F"/>
    <w:rsid w:val="00C36B06"/>
    <w:rsid w:val="00C36F0F"/>
    <w:rsid w:val="00C378E2"/>
    <w:rsid w:val="00C37C5F"/>
    <w:rsid w:val="00C41132"/>
    <w:rsid w:val="00C41526"/>
    <w:rsid w:val="00C41A19"/>
    <w:rsid w:val="00C41B2E"/>
    <w:rsid w:val="00C41E8A"/>
    <w:rsid w:val="00C45403"/>
    <w:rsid w:val="00C463F3"/>
    <w:rsid w:val="00C467B5"/>
    <w:rsid w:val="00C50DBF"/>
    <w:rsid w:val="00C50E1D"/>
    <w:rsid w:val="00C51215"/>
    <w:rsid w:val="00C51877"/>
    <w:rsid w:val="00C51B58"/>
    <w:rsid w:val="00C5248D"/>
    <w:rsid w:val="00C53957"/>
    <w:rsid w:val="00C543A5"/>
    <w:rsid w:val="00C54739"/>
    <w:rsid w:val="00C54DB8"/>
    <w:rsid w:val="00C553AA"/>
    <w:rsid w:val="00C56887"/>
    <w:rsid w:val="00C56D84"/>
    <w:rsid w:val="00C60BCC"/>
    <w:rsid w:val="00C60D4C"/>
    <w:rsid w:val="00C60E18"/>
    <w:rsid w:val="00C63426"/>
    <w:rsid w:val="00C63BA0"/>
    <w:rsid w:val="00C640AA"/>
    <w:rsid w:val="00C643CD"/>
    <w:rsid w:val="00C6652C"/>
    <w:rsid w:val="00C66A77"/>
    <w:rsid w:val="00C66AF5"/>
    <w:rsid w:val="00C66D7B"/>
    <w:rsid w:val="00C67D4D"/>
    <w:rsid w:val="00C707CE"/>
    <w:rsid w:val="00C707D5"/>
    <w:rsid w:val="00C71191"/>
    <w:rsid w:val="00C721EE"/>
    <w:rsid w:val="00C732CC"/>
    <w:rsid w:val="00C7355D"/>
    <w:rsid w:val="00C735F9"/>
    <w:rsid w:val="00C74065"/>
    <w:rsid w:val="00C747DA"/>
    <w:rsid w:val="00C759F6"/>
    <w:rsid w:val="00C763A1"/>
    <w:rsid w:val="00C76C43"/>
    <w:rsid w:val="00C76F89"/>
    <w:rsid w:val="00C7775B"/>
    <w:rsid w:val="00C8097C"/>
    <w:rsid w:val="00C80A5B"/>
    <w:rsid w:val="00C81047"/>
    <w:rsid w:val="00C810B2"/>
    <w:rsid w:val="00C815F7"/>
    <w:rsid w:val="00C821D3"/>
    <w:rsid w:val="00C82776"/>
    <w:rsid w:val="00C838BA"/>
    <w:rsid w:val="00C84230"/>
    <w:rsid w:val="00C8645D"/>
    <w:rsid w:val="00C86565"/>
    <w:rsid w:val="00C86CA1"/>
    <w:rsid w:val="00C86EE4"/>
    <w:rsid w:val="00C876CB"/>
    <w:rsid w:val="00C8789A"/>
    <w:rsid w:val="00C902D0"/>
    <w:rsid w:val="00C9062B"/>
    <w:rsid w:val="00C9067D"/>
    <w:rsid w:val="00C91980"/>
    <w:rsid w:val="00C93731"/>
    <w:rsid w:val="00C9385C"/>
    <w:rsid w:val="00C9457B"/>
    <w:rsid w:val="00C94A3B"/>
    <w:rsid w:val="00C965BA"/>
    <w:rsid w:val="00C97A33"/>
    <w:rsid w:val="00C97C97"/>
    <w:rsid w:val="00CA046D"/>
    <w:rsid w:val="00CA1DE8"/>
    <w:rsid w:val="00CA2F39"/>
    <w:rsid w:val="00CA33B5"/>
    <w:rsid w:val="00CA3764"/>
    <w:rsid w:val="00CA5A5B"/>
    <w:rsid w:val="00CA5DE2"/>
    <w:rsid w:val="00CA6D41"/>
    <w:rsid w:val="00CA79B2"/>
    <w:rsid w:val="00CA7E6D"/>
    <w:rsid w:val="00CB004E"/>
    <w:rsid w:val="00CB02A8"/>
    <w:rsid w:val="00CB05BB"/>
    <w:rsid w:val="00CB1763"/>
    <w:rsid w:val="00CB17BB"/>
    <w:rsid w:val="00CB1ADB"/>
    <w:rsid w:val="00CB275B"/>
    <w:rsid w:val="00CB280B"/>
    <w:rsid w:val="00CB331C"/>
    <w:rsid w:val="00CB3D00"/>
    <w:rsid w:val="00CB4012"/>
    <w:rsid w:val="00CB5ED5"/>
    <w:rsid w:val="00CB78B3"/>
    <w:rsid w:val="00CC0C72"/>
    <w:rsid w:val="00CC116B"/>
    <w:rsid w:val="00CC1CB1"/>
    <w:rsid w:val="00CC2E40"/>
    <w:rsid w:val="00CC2EC0"/>
    <w:rsid w:val="00CC3613"/>
    <w:rsid w:val="00CC3CDB"/>
    <w:rsid w:val="00CC3FF3"/>
    <w:rsid w:val="00CC4D80"/>
    <w:rsid w:val="00CC6D64"/>
    <w:rsid w:val="00CC713B"/>
    <w:rsid w:val="00CC7FA5"/>
    <w:rsid w:val="00CD098F"/>
    <w:rsid w:val="00CD2BA8"/>
    <w:rsid w:val="00CD36D7"/>
    <w:rsid w:val="00CD4243"/>
    <w:rsid w:val="00CD4A25"/>
    <w:rsid w:val="00CD4C54"/>
    <w:rsid w:val="00CD4FC7"/>
    <w:rsid w:val="00CD5654"/>
    <w:rsid w:val="00CD7A98"/>
    <w:rsid w:val="00CE0841"/>
    <w:rsid w:val="00CE145D"/>
    <w:rsid w:val="00CE1CFF"/>
    <w:rsid w:val="00CE3148"/>
    <w:rsid w:val="00CE4ABA"/>
    <w:rsid w:val="00CE60A6"/>
    <w:rsid w:val="00CF480F"/>
    <w:rsid w:val="00CF5EC8"/>
    <w:rsid w:val="00CF685B"/>
    <w:rsid w:val="00CF6C98"/>
    <w:rsid w:val="00CF7787"/>
    <w:rsid w:val="00D00EF2"/>
    <w:rsid w:val="00D026C7"/>
    <w:rsid w:val="00D02AE1"/>
    <w:rsid w:val="00D03716"/>
    <w:rsid w:val="00D049CE"/>
    <w:rsid w:val="00D05730"/>
    <w:rsid w:val="00D06F26"/>
    <w:rsid w:val="00D071FD"/>
    <w:rsid w:val="00D1060F"/>
    <w:rsid w:val="00D1091D"/>
    <w:rsid w:val="00D11AB6"/>
    <w:rsid w:val="00D12C23"/>
    <w:rsid w:val="00D13CA7"/>
    <w:rsid w:val="00D14A1D"/>
    <w:rsid w:val="00D16E3D"/>
    <w:rsid w:val="00D17327"/>
    <w:rsid w:val="00D20405"/>
    <w:rsid w:val="00D206C9"/>
    <w:rsid w:val="00D21263"/>
    <w:rsid w:val="00D220C3"/>
    <w:rsid w:val="00D230CD"/>
    <w:rsid w:val="00D23925"/>
    <w:rsid w:val="00D23DBB"/>
    <w:rsid w:val="00D24454"/>
    <w:rsid w:val="00D25D6E"/>
    <w:rsid w:val="00D260C2"/>
    <w:rsid w:val="00D26705"/>
    <w:rsid w:val="00D26DDE"/>
    <w:rsid w:val="00D2715B"/>
    <w:rsid w:val="00D27344"/>
    <w:rsid w:val="00D27506"/>
    <w:rsid w:val="00D27C51"/>
    <w:rsid w:val="00D30277"/>
    <w:rsid w:val="00D31101"/>
    <w:rsid w:val="00D31801"/>
    <w:rsid w:val="00D31DED"/>
    <w:rsid w:val="00D323D0"/>
    <w:rsid w:val="00D33668"/>
    <w:rsid w:val="00D33BD0"/>
    <w:rsid w:val="00D33DC8"/>
    <w:rsid w:val="00D35852"/>
    <w:rsid w:val="00D36303"/>
    <w:rsid w:val="00D36667"/>
    <w:rsid w:val="00D36F64"/>
    <w:rsid w:val="00D37340"/>
    <w:rsid w:val="00D40187"/>
    <w:rsid w:val="00D403EA"/>
    <w:rsid w:val="00D41B67"/>
    <w:rsid w:val="00D42AE2"/>
    <w:rsid w:val="00D42DAE"/>
    <w:rsid w:val="00D42DD4"/>
    <w:rsid w:val="00D42FCB"/>
    <w:rsid w:val="00D44203"/>
    <w:rsid w:val="00D44A9F"/>
    <w:rsid w:val="00D45499"/>
    <w:rsid w:val="00D45ECA"/>
    <w:rsid w:val="00D46302"/>
    <w:rsid w:val="00D50796"/>
    <w:rsid w:val="00D52892"/>
    <w:rsid w:val="00D53D71"/>
    <w:rsid w:val="00D54330"/>
    <w:rsid w:val="00D5551F"/>
    <w:rsid w:val="00D55C0B"/>
    <w:rsid w:val="00D60510"/>
    <w:rsid w:val="00D6276A"/>
    <w:rsid w:val="00D62873"/>
    <w:rsid w:val="00D633DB"/>
    <w:rsid w:val="00D63425"/>
    <w:rsid w:val="00D64412"/>
    <w:rsid w:val="00D645EF"/>
    <w:rsid w:val="00D646AC"/>
    <w:rsid w:val="00D65CF8"/>
    <w:rsid w:val="00D660EE"/>
    <w:rsid w:val="00D6673A"/>
    <w:rsid w:val="00D669A7"/>
    <w:rsid w:val="00D67051"/>
    <w:rsid w:val="00D671C4"/>
    <w:rsid w:val="00D706B5"/>
    <w:rsid w:val="00D706D6"/>
    <w:rsid w:val="00D71F4D"/>
    <w:rsid w:val="00D71FAB"/>
    <w:rsid w:val="00D72354"/>
    <w:rsid w:val="00D734A0"/>
    <w:rsid w:val="00D75D25"/>
    <w:rsid w:val="00D76DE4"/>
    <w:rsid w:val="00D8076E"/>
    <w:rsid w:val="00D80F2E"/>
    <w:rsid w:val="00D815B4"/>
    <w:rsid w:val="00D832FF"/>
    <w:rsid w:val="00D836B7"/>
    <w:rsid w:val="00D84782"/>
    <w:rsid w:val="00D85EB4"/>
    <w:rsid w:val="00D862C2"/>
    <w:rsid w:val="00D8662A"/>
    <w:rsid w:val="00D875D0"/>
    <w:rsid w:val="00D87EBF"/>
    <w:rsid w:val="00D9043F"/>
    <w:rsid w:val="00D91DE9"/>
    <w:rsid w:val="00D92971"/>
    <w:rsid w:val="00D93230"/>
    <w:rsid w:val="00D93AF1"/>
    <w:rsid w:val="00D95537"/>
    <w:rsid w:val="00D95DD2"/>
    <w:rsid w:val="00D96506"/>
    <w:rsid w:val="00D9673E"/>
    <w:rsid w:val="00D9685E"/>
    <w:rsid w:val="00DA0BD1"/>
    <w:rsid w:val="00DA1109"/>
    <w:rsid w:val="00DA22D8"/>
    <w:rsid w:val="00DA2FFF"/>
    <w:rsid w:val="00DA4EFE"/>
    <w:rsid w:val="00DA4FF6"/>
    <w:rsid w:val="00DA5AA3"/>
    <w:rsid w:val="00DA610C"/>
    <w:rsid w:val="00DA7B5F"/>
    <w:rsid w:val="00DB0630"/>
    <w:rsid w:val="00DB13C4"/>
    <w:rsid w:val="00DB4155"/>
    <w:rsid w:val="00DB4C72"/>
    <w:rsid w:val="00DB674B"/>
    <w:rsid w:val="00DB7686"/>
    <w:rsid w:val="00DB78AA"/>
    <w:rsid w:val="00DC0F8E"/>
    <w:rsid w:val="00DC1106"/>
    <w:rsid w:val="00DC12BC"/>
    <w:rsid w:val="00DC1BD6"/>
    <w:rsid w:val="00DC1BFF"/>
    <w:rsid w:val="00DC220B"/>
    <w:rsid w:val="00DC5065"/>
    <w:rsid w:val="00DC509B"/>
    <w:rsid w:val="00DC7FD6"/>
    <w:rsid w:val="00DD040D"/>
    <w:rsid w:val="00DD0E81"/>
    <w:rsid w:val="00DD141C"/>
    <w:rsid w:val="00DD239C"/>
    <w:rsid w:val="00DD24DC"/>
    <w:rsid w:val="00DD26CC"/>
    <w:rsid w:val="00DD5C89"/>
    <w:rsid w:val="00DD5F3F"/>
    <w:rsid w:val="00DD606B"/>
    <w:rsid w:val="00DD63A9"/>
    <w:rsid w:val="00DD7DDA"/>
    <w:rsid w:val="00DD7FA3"/>
    <w:rsid w:val="00DE0044"/>
    <w:rsid w:val="00DE0319"/>
    <w:rsid w:val="00DE2757"/>
    <w:rsid w:val="00DE2D09"/>
    <w:rsid w:val="00DE2F38"/>
    <w:rsid w:val="00DE39F3"/>
    <w:rsid w:val="00DE4415"/>
    <w:rsid w:val="00DE4B1D"/>
    <w:rsid w:val="00DE5EB3"/>
    <w:rsid w:val="00DE6C76"/>
    <w:rsid w:val="00DF00AC"/>
    <w:rsid w:val="00DF010E"/>
    <w:rsid w:val="00DF03E1"/>
    <w:rsid w:val="00DF0855"/>
    <w:rsid w:val="00DF085A"/>
    <w:rsid w:val="00DF141B"/>
    <w:rsid w:val="00DF19B6"/>
    <w:rsid w:val="00DF343F"/>
    <w:rsid w:val="00DF37CC"/>
    <w:rsid w:val="00DF3CCF"/>
    <w:rsid w:val="00DF519E"/>
    <w:rsid w:val="00DF6397"/>
    <w:rsid w:val="00DF68D8"/>
    <w:rsid w:val="00DF6D89"/>
    <w:rsid w:val="00DF7F1E"/>
    <w:rsid w:val="00E01938"/>
    <w:rsid w:val="00E01CB5"/>
    <w:rsid w:val="00E01CCB"/>
    <w:rsid w:val="00E03107"/>
    <w:rsid w:val="00E0341B"/>
    <w:rsid w:val="00E0417E"/>
    <w:rsid w:val="00E04E14"/>
    <w:rsid w:val="00E05ED1"/>
    <w:rsid w:val="00E061DB"/>
    <w:rsid w:val="00E06289"/>
    <w:rsid w:val="00E06FBF"/>
    <w:rsid w:val="00E07131"/>
    <w:rsid w:val="00E101B2"/>
    <w:rsid w:val="00E13439"/>
    <w:rsid w:val="00E1376E"/>
    <w:rsid w:val="00E13985"/>
    <w:rsid w:val="00E14DC3"/>
    <w:rsid w:val="00E16B56"/>
    <w:rsid w:val="00E17798"/>
    <w:rsid w:val="00E2150F"/>
    <w:rsid w:val="00E228B2"/>
    <w:rsid w:val="00E239AB"/>
    <w:rsid w:val="00E23ABA"/>
    <w:rsid w:val="00E23FC7"/>
    <w:rsid w:val="00E244F6"/>
    <w:rsid w:val="00E24818"/>
    <w:rsid w:val="00E24AA9"/>
    <w:rsid w:val="00E24B21"/>
    <w:rsid w:val="00E25128"/>
    <w:rsid w:val="00E252D2"/>
    <w:rsid w:val="00E25FFB"/>
    <w:rsid w:val="00E26618"/>
    <w:rsid w:val="00E27351"/>
    <w:rsid w:val="00E27661"/>
    <w:rsid w:val="00E278FA"/>
    <w:rsid w:val="00E319FD"/>
    <w:rsid w:val="00E33D9C"/>
    <w:rsid w:val="00E33EAD"/>
    <w:rsid w:val="00E35138"/>
    <w:rsid w:val="00E35175"/>
    <w:rsid w:val="00E351DE"/>
    <w:rsid w:val="00E352BD"/>
    <w:rsid w:val="00E3586F"/>
    <w:rsid w:val="00E41216"/>
    <w:rsid w:val="00E41770"/>
    <w:rsid w:val="00E437E6"/>
    <w:rsid w:val="00E44120"/>
    <w:rsid w:val="00E447E4"/>
    <w:rsid w:val="00E44B16"/>
    <w:rsid w:val="00E45DB1"/>
    <w:rsid w:val="00E46574"/>
    <w:rsid w:val="00E47805"/>
    <w:rsid w:val="00E50186"/>
    <w:rsid w:val="00E50266"/>
    <w:rsid w:val="00E50478"/>
    <w:rsid w:val="00E507B8"/>
    <w:rsid w:val="00E51C94"/>
    <w:rsid w:val="00E52AFA"/>
    <w:rsid w:val="00E52BA6"/>
    <w:rsid w:val="00E52D20"/>
    <w:rsid w:val="00E52FA1"/>
    <w:rsid w:val="00E53528"/>
    <w:rsid w:val="00E53C09"/>
    <w:rsid w:val="00E53C74"/>
    <w:rsid w:val="00E569FF"/>
    <w:rsid w:val="00E57086"/>
    <w:rsid w:val="00E57E35"/>
    <w:rsid w:val="00E60EF7"/>
    <w:rsid w:val="00E6107F"/>
    <w:rsid w:val="00E62B51"/>
    <w:rsid w:val="00E62BD6"/>
    <w:rsid w:val="00E62E37"/>
    <w:rsid w:val="00E62E62"/>
    <w:rsid w:val="00E640C8"/>
    <w:rsid w:val="00E64B0E"/>
    <w:rsid w:val="00E64D6D"/>
    <w:rsid w:val="00E6507A"/>
    <w:rsid w:val="00E650CA"/>
    <w:rsid w:val="00E6539D"/>
    <w:rsid w:val="00E65A9E"/>
    <w:rsid w:val="00E666BA"/>
    <w:rsid w:val="00E676DA"/>
    <w:rsid w:val="00E71686"/>
    <w:rsid w:val="00E717D2"/>
    <w:rsid w:val="00E72E70"/>
    <w:rsid w:val="00E737FF"/>
    <w:rsid w:val="00E73F79"/>
    <w:rsid w:val="00E75EC4"/>
    <w:rsid w:val="00E76697"/>
    <w:rsid w:val="00E76AE1"/>
    <w:rsid w:val="00E8003B"/>
    <w:rsid w:val="00E80FAA"/>
    <w:rsid w:val="00E810A4"/>
    <w:rsid w:val="00E83596"/>
    <w:rsid w:val="00E8406B"/>
    <w:rsid w:val="00E84159"/>
    <w:rsid w:val="00E84F57"/>
    <w:rsid w:val="00E850CD"/>
    <w:rsid w:val="00E864FA"/>
    <w:rsid w:val="00E86DC2"/>
    <w:rsid w:val="00E87CC0"/>
    <w:rsid w:val="00E91711"/>
    <w:rsid w:val="00E920A4"/>
    <w:rsid w:val="00E927DB"/>
    <w:rsid w:val="00E93539"/>
    <w:rsid w:val="00E9399D"/>
    <w:rsid w:val="00E94FE7"/>
    <w:rsid w:val="00E952E3"/>
    <w:rsid w:val="00E958BD"/>
    <w:rsid w:val="00E96012"/>
    <w:rsid w:val="00E966DC"/>
    <w:rsid w:val="00E96C72"/>
    <w:rsid w:val="00E97283"/>
    <w:rsid w:val="00E9753F"/>
    <w:rsid w:val="00EA2959"/>
    <w:rsid w:val="00EA373F"/>
    <w:rsid w:val="00EA3D21"/>
    <w:rsid w:val="00EA3E72"/>
    <w:rsid w:val="00EA4A15"/>
    <w:rsid w:val="00EA4FA9"/>
    <w:rsid w:val="00EA50BA"/>
    <w:rsid w:val="00EA6027"/>
    <w:rsid w:val="00EA65E1"/>
    <w:rsid w:val="00EA7A71"/>
    <w:rsid w:val="00EA7D85"/>
    <w:rsid w:val="00EB2445"/>
    <w:rsid w:val="00EB2CBA"/>
    <w:rsid w:val="00EB39E9"/>
    <w:rsid w:val="00EB411F"/>
    <w:rsid w:val="00EB4DA9"/>
    <w:rsid w:val="00EB5996"/>
    <w:rsid w:val="00EB59B6"/>
    <w:rsid w:val="00EB75E5"/>
    <w:rsid w:val="00EC1120"/>
    <w:rsid w:val="00EC1896"/>
    <w:rsid w:val="00EC2625"/>
    <w:rsid w:val="00EC3DE2"/>
    <w:rsid w:val="00EC4EDA"/>
    <w:rsid w:val="00EC56D4"/>
    <w:rsid w:val="00EC58ED"/>
    <w:rsid w:val="00EC616C"/>
    <w:rsid w:val="00EC622C"/>
    <w:rsid w:val="00EC63DB"/>
    <w:rsid w:val="00EC7206"/>
    <w:rsid w:val="00EC7DE9"/>
    <w:rsid w:val="00ED0357"/>
    <w:rsid w:val="00ED13EF"/>
    <w:rsid w:val="00ED2F49"/>
    <w:rsid w:val="00ED46BC"/>
    <w:rsid w:val="00ED62AE"/>
    <w:rsid w:val="00ED6C34"/>
    <w:rsid w:val="00ED7624"/>
    <w:rsid w:val="00EE0835"/>
    <w:rsid w:val="00EE1C97"/>
    <w:rsid w:val="00EE25B6"/>
    <w:rsid w:val="00EE36CB"/>
    <w:rsid w:val="00EE386C"/>
    <w:rsid w:val="00EE3D6A"/>
    <w:rsid w:val="00EE44E2"/>
    <w:rsid w:val="00EE4B39"/>
    <w:rsid w:val="00EE5652"/>
    <w:rsid w:val="00EF12A9"/>
    <w:rsid w:val="00EF1CA1"/>
    <w:rsid w:val="00EF1DA8"/>
    <w:rsid w:val="00EF3A25"/>
    <w:rsid w:val="00EF3B32"/>
    <w:rsid w:val="00EF4257"/>
    <w:rsid w:val="00EF4527"/>
    <w:rsid w:val="00EF61C0"/>
    <w:rsid w:val="00EF6F20"/>
    <w:rsid w:val="00EF727D"/>
    <w:rsid w:val="00EF76BE"/>
    <w:rsid w:val="00F007F7"/>
    <w:rsid w:val="00F010AB"/>
    <w:rsid w:val="00F011A3"/>
    <w:rsid w:val="00F0354F"/>
    <w:rsid w:val="00F045DE"/>
    <w:rsid w:val="00F05035"/>
    <w:rsid w:val="00F056D6"/>
    <w:rsid w:val="00F05AFA"/>
    <w:rsid w:val="00F05BB1"/>
    <w:rsid w:val="00F06804"/>
    <w:rsid w:val="00F075BF"/>
    <w:rsid w:val="00F07D72"/>
    <w:rsid w:val="00F07E99"/>
    <w:rsid w:val="00F10F1A"/>
    <w:rsid w:val="00F11128"/>
    <w:rsid w:val="00F12083"/>
    <w:rsid w:val="00F1263B"/>
    <w:rsid w:val="00F13A37"/>
    <w:rsid w:val="00F1424A"/>
    <w:rsid w:val="00F154CD"/>
    <w:rsid w:val="00F15671"/>
    <w:rsid w:val="00F15C26"/>
    <w:rsid w:val="00F16CF8"/>
    <w:rsid w:val="00F1730A"/>
    <w:rsid w:val="00F17B42"/>
    <w:rsid w:val="00F17CD2"/>
    <w:rsid w:val="00F20385"/>
    <w:rsid w:val="00F20B3C"/>
    <w:rsid w:val="00F212EC"/>
    <w:rsid w:val="00F2145F"/>
    <w:rsid w:val="00F227A8"/>
    <w:rsid w:val="00F22FBF"/>
    <w:rsid w:val="00F23C84"/>
    <w:rsid w:val="00F24953"/>
    <w:rsid w:val="00F251BB"/>
    <w:rsid w:val="00F2591E"/>
    <w:rsid w:val="00F2630D"/>
    <w:rsid w:val="00F2665D"/>
    <w:rsid w:val="00F26C7A"/>
    <w:rsid w:val="00F26D81"/>
    <w:rsid w:val="00F271E9"/>
    <w:rsid w:val="00F2759B"/>
    <w:rsid w:val="00F27D29"/>
    <w:rsid w:val="00F30590"/>
    <w:rsid w:val="00F30CDC"/>
    <w:rsid w:val="00F312DB"/>
    <w:rsid w:val="00F31A96"/>
    <w:rsid w:val="00F31B01"/>
    <w:rsid w:val="00F31C9C"/>
    <w:rsid w:val="00F321F6"/>
    <w:rsid w:val="00F3225B"/>
    <w:rsid w:val="00F326A2"/>
    <w:rsid w:val="00F343D7"/>
    <w:rsid w:val="00F35477"/>
    <w:rsid w:val="00F355F7"/>
    <w:rsid w:val="00F35C86"/>
    <w:rsid w:val="00F3705E"/>
    <w:rsid w:val="00F37971"/>
    <w:rsid w:val="00F3799D"/>
    <w:rsid w:val="00F37FA8"/>
    <w:rsid w:val="00F40325"/>
    <w:rsid w:val="00F429D3"/>
    <w:rsid w:val="00F42B13"/>
    <w:rsid w:val="00F43816"/>
    <w:rsid w:val="00F43ED0"/>
    <w:rsid w:val="00F44E95"/>
    <w:rsid w:val="00F458AB"/>
    <w:rsid w:val="00F46335"/>
    <w:rsid w:val="00F47D13"/>
    <w:rsid w:val="00F502E9"/>
    <w:rsid w:val="00F51AA8"/>
    <w:rsid w:val="00F52699"/>
    <w:rsid w:val="00F531B1"/>
    <w:rsid w:val="00F54274"/>
    <w:rsid w:val="00F5456C"/>
    <w:rsid w:val="00F559A6"/>
    <w:rsid w:val="00F55BD0"/>
    <w:rsid w:val="00F55BDA"/>
    <w:rsid w:val="00F5726E"/>
    <w:rsid w:val="00F5732F"/>
    <w:rsid w:val="00F574CF"/>
    <w:rsid w:val="00F6147D"/>
    <w:rsid w:val="00F6160B"/>
    <w:rsid w:val="00F616CB"/>
    <w:rsid w:val="00F6184F"/>
    <w:rsid w:val="00F62086"/>
    <w:rsid w:val="00F62522"/>
    <w:rsid w:val="00F6431A"/>
    <w:rsid w:val="00F64FB9"/>
    <w:rsid w:val="00F6753C"/>
    <w:rsid w:val="00F704A0"/>
    <w:rsid w:val="00F70707"/>
    <w:rsid w:val="00F70A8D"/>
    <w:rsid w:val="00F7278F"/>
    <w:rsid w:val="00F73657"/>
    <w:rsid w:val="00F73E35"/>
    <w:rsid w:val="00F746FD"/>
    <w:rsid w:val="00F750B6"/>
    <w:rsid w:val="00F75C5E"/>
    <w:rsid w:val="00F76BDD"/>
    <w:rsid w:val="00F7734F"/>
    <w:rsid w:val="00F80450"/>
    <w:rsid w:val="00F80C58"/>
    <w:rsid w:val="00F81A66"/>
    <w:rsid w:val="00F82A40"/>
    <w:rsid w:val="00F83449"/>
    <w:rsid w:val="00F836E9"/>
    <w:rsid w:val="00F85172"/>
    <w:rsid w:val="00F854A1"/>
    <w:rsid w:val="00F85A0E"/>
    <w:rsid w:val="00F865A2"/>
    <w:rsid w:val="00F86CB5"/>
    <w:rsid w:val="00F87C1F"/>
    <w:rsid w:val="00F87E9B"/>
    <w:rsid w:val="00F90429"/>
    <w:rsid w:val="00F92023"/>
    <w:rsid w:val="00F92413"/>
    <w:rsid w:val="00F92908"/>
    <w:rsid w:val="00F92C59"/>
    <w:rsid w:val="00F92C80"/>
    <w:rsid w:val="00F93183"/>
    <w:rsid w:val="00F94541"/>
    <w:rsid w:val="00F95260"/>
    <w:rsid w:val="00F95C0F"/>
    <w:rsid w:val="00F97298"/>
    <w:rsid w:val="00F97F10"/>
    <w:rsid w:val="00FA066C"/>
    <w:rsid w:val="00FA0AAD"/>
    <w:rsid w:val="00FA0C7E"/>
    <w:rsid w:val="00FA0E54"/>
    <w:rsid w:val="00FA2929"/>
    <w:rsid w:val="00FA37A0"/>
    <w:rsid w:val="00FA5E03"/>
    <w:rsid w:val="00FA66BB"/>
    <w:rsid w:val="00FB070D"/>
    <w:rsid w:val="00FB0DA2"/>
    <w:rsid w:val="00FB1008"/>
    <w:rsid w:val="00FB1DC9"/>
    <w:rsid w:val="00FB1DF2"/>
    <w:rsid w:val="00FB26D9"/>
    <w:rsid w:val="00FB30E5"/>
    <w:rsid w:val="00FB3389"/>
    <w:rsid w:val="00FB44C6"/>
    <w:rsid w:val="00FB48A8"/>
    <w:rsid w:val="00FB4A07"/>
    <w:rsid w:val="00FB5031"/>
    <w:rsid w:val="00FB6A1E"/>
    <w:rsid w:val="00FB6B1E"/>
    <w:rsid w:val="00FB6B55"/>
    <w:rsid w:val="00FB7F74"/>
    <w:rsid w:val="00FB7F7C"/>
    <w:rsid w:val="00FC0042"/>
    <w:rsid w:val="00FC0CFD"/>
    <w:rsid w:val="00FC137A"/>
    <w:rsid w:val="00FC1CBB"/>
    <w:rsid w:val="00FC223B"/>
    <w:rsid w:val="00FC2251"/>
    <w:rsid w:val="00FC255E"/>
    <w:rsid w:val="00FC3ED5"/>
    <w:rsid w:val="00FC4A34"/>
    <w:rsid w:val="00FC5478"/>
    <w:rsid w:val="00FC5A39"/>
    <w:rsid w:val="00FC642D"/>
    <w:rsid w:val="00FC6CAB"/>
    <w:rsid w:val="00FC7ED0"/>
    <w:rsid w:val="00FD0DF5"/>
    <w:rsid w:val="00FD26F7"/>
    <w:rsid w:val="00FD38B4"/>
    <w:rsid w:val="00FD4344"/>
    <w:rsid w:val="00FD5C12"/>
    <w:rsid w:val="00FD6944"/>
    <w:rsid w:val="00FD6BD1"/>
    <w:rsid w:val="00FD7B3F"/>
    <w:rsid w:val="00FE08F2"/>
    <w:rsid w:val="00FE09A3"/>
    <w:rsid w:val="00FE1F69"/>
    <w:rsid w:val="00FE1FD7"/>
    <w:rsid w:val="00FE217E"/>
    <w:rsid w:val="00FE2EBD"/>
    <w:rsid w:val="00FE38C1"/>
    <w:rsid w:val="00FE58B9"/>
    <w:rsid w:val="00FE7753"/>
    <w:rsid w:val="00FF1112"/>
    <w:rsid w:val="00FF42D5"/>
    <w:rsid w:val="00FF4950"/>
    <w:rsid w:val="00FF4B2A"/>
    <w:rsid w:val="00FF4B94"/>
    <w:rsid w:val="00FF5E86"/>
    <w:rsid w:val="00FF7572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B09C52A"/>
  <w15:chartTrackingRefBased/>
  <w15:docId w15:val="{5FB174BA-DCCB-485D-9A4A-D061FE9DE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uiPriority w:val="99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Index1">
    <w:name w:val="index 1"/>
    <w:basedOn w:val="Normal"/>
    <w:next w:val="Normal"/>
    <w:semiHidden/>
    <w:rsid w:val="002D1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cctfourfiguresyears">
    <w:name w:val="acct four figures years"/>
    <w:aliases w:val="a4y"/>
    <w:basedOn w:val="Normal"/>
    <w:rsid w:val="00D815B4"/>
    <w:pPr>
      <w:numPr>
        <w:numId w:val="19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667FC3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F3F1A"/>
    <w:rPr>
      <w:rFonts w:cs="Angsana New"/>
      <w:sz w:val="22"/>
      <w:szCs w:val="22"/>
      <w:lang w:val="en-GB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21E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1Char">
    <w:name w:val="Heading 1 Char"/>
    <w:link w:val="Heading1"/>
    <w:uiPriority w:val="99"/>
    <w:locked/>
    <w:rsid w:val="00EC262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012D23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472A8E"/>
    <w:rPr>
      <w:rFonts w:ascii="Times New Roman" w:hAnsi="Times New Roman"/>
      <w:sz w:val="22"/>
      <w:szCs w:val="22"/>
      <w:lang w:val="en-GB"/>
    </w:rPr>
  </w:style>
  <w:style w:type="paragraph" w:customStyle="1" w:styleId="accttwolines">
    <w:name w:val="acct two lines"/>
    <w:aliases w:val="a2l"/>
    <w:basedOn w:val="Normal"/>
    <w:rsid w:val="003E7211"/>
    <w:pPr>
      <w:spacing w:after="240"/>
      <w:ind w:left="142" w:hanging="142"/>
    </w:pPr>
    <w:rPr>
      <w:rFonts w:cs="Times New Roman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400B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00BF1"/>
    <w:rPr>
      <w:rFonts w:ascii="Times New Roman" w:hAnsi="Times New Roman" w:cs="Times New Roman"/>
      <w:sz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DB0630"/>
    <w:pPr>
      <w:numPr>
        <w:numId w:val="44"/>
      </w:numPr>
      <w:spacing w:after="120"/>
      <w:jc w:val="both"/>
    </w:pPr>
    <w:rPr>
      <w:rFonts w:cs="Times New Roman"/>
      <w:bCs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91284-7C9A-47E5-A74B-1834DDC44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15</TotalTime>
  <Pages>3</Pages>
  <Words>357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Somjai, Nigonyanont</cp:lastModifiedBy>
  <cp:revision>3</cp:revision>
  <cp:lastPrinted>2021-08-02T11:29:00Z</cp:lastPrinted>
  <dcterms:created xsi:type="dcterms:W3CDTF">2021-08-02T11:24:00Z</dcterms:created>
  <dcterms:modified xsi:type="dcterms:W3CDTF">2021-08-02T11:29:00Z</dcterms:modified>
</cp:coreProperties>
</file>