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130540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130540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130540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13054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130540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130540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254B2B4E" w:rsidR="008443D7" w:rsidRPr="00130540" w:rsidRDefault="00222F43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130540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130540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147EFE" w:rsidRPr="00130540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6E01F148" w:rsidR="00147EFE" w:rsidRPr="00130540" w:rsidRDefault="00222F43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147EFE" w:rsidRPr="00130540" w:rsidRDefault="00147EFE" w:rsidP="004038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147EFE" w:rsidRPr="00130540" w:rsidRDefault="00147EFE" w:rsidP="000976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4366A0" w:rsidRPr="00130540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53FB89CA" w:rsidR="004366A0" w:rsidRPr="0013054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4366A0" w:rsidRPr="00F33C07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4366A0" w:rsidRPr="00F33C07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D80CAC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4366A0" w:rsidRPr="00130540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3AC6BE59" w:rsidR="004366A0" w:rsidRPr="0013054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544935A4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222F43" w:rsidRPr="00130540" w14:paraId="093CADDA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28ABF28" w14:textId="75812695" w:rsidR="00222F43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1FD425DE" w14:textId="77777777" w:rsidR="00222F43" w:rsidRPr="0013054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28BD824E" w14:textId="2F5D5D04" w:rsidR="00222F43" w:rsidRPr="0013054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4366A0" w:rsidRPr="00130540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0D6CA78D" w:rsidR="004366A0" w:rsidRPr="00130540" w:rsidRDefault="0093536F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CA20E03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1110E1C2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22F43" w:rsidRPr="00130540" w14:paraId="19F21BB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0FDF386" w14:textId="781D3F8C" w:rsidR="00222F43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974197F" w14:textId="77777777" w:rsidR="00222F43" w:rsidRPr="0013054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602F15B" w14:textId="65E19DF3" w:rsidR="00222F43" w:rsidRPr="0013054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4366A0" w:rsidRPr="00130540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66A4BA44" w:rsidR="004366A0" w:rsidRPr="0013054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C8D5ED0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5254B827" w:rsidR="004366A0" w:rsidRPr="00130540" w:rsidRDefault="004366A0" w:rsidP="004366A0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4366A0" w:rsidRPr="00130540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5E7DEECA" w:rsidR="004366A0" w:rsidRPr="00130540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BAB8E46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29132632" w:rsidR="004366A0" w:rsidRPr="008B519F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B519F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231C61" w:rsidRPr="00130540" w14:paraId="46C02054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0D6CAB" w14:textId="0AB0586E" w:rsidR="00231C61" w:rsidRDefault="00222F43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F0EAB79" w14:textId="77777777" w:rsidR="00231C61" w:rsidRPr="00130540" w:rsidRDefault="00231C61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0D50225" w14:textId="3EB49383" w:rsidR="00231C61" w:rsidRPr="008B519F" w:rsidRDefault="00231C61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366A0" w:rsidRPr="00130540" w14:paraId="7A25B28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5C10CD4" w14:textId="05FF524C" w:rsidR="004366A0" w:rsidRPr="00130540" w:rsidRDefault="00231C61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22F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A1604BF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9C0F28B" w14:textId="16B3EA4A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366A0" w:rsidRPr="00130540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67AF2C82" w:rsidR="004366A0" w:rsidRPr="00130540" w:rsidRDefault="00B4483B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22F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153EF5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70128BB3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366A0" w:rsidRPr="00130540" w14:paraId="7C6549B1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703223" w14:textId="571D950C" w:rsidR="004366A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22F4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140263C" w14:textId="77777777" w:rsidR="004366A0" w:rsidRPr="0013054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35078425" w14:textId="007F0A98" w:rsidR="004366A0" w:rsidRDefault="004366A0" w:rsidP="004366A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439C572" w14:textId="77777777" w:rsidR="00D5699E" w:rsidRPr="00253EBD" w:rsidRDefault="00B445AA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253EBD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AE0C46" w:rsidRDefault="005D3DDE" w:rsidP="00264B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4CF1A4AF" w14:textId="41C780B3" w:rsidR="00D5699E" w:rsidRPr="00253EBD" w:rsidRDefault="00D5699E" w:rsidP="00D569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53EBD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253EBD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253EBD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BE7058" w:rsidRPr="00253EBD">
        <w:rPr>
          <w:rFonts w:asciiTheme="majorBidi" w:hAnsiTheme="majorBidi" w:cstheme="majorBidi"/>
          <w:sz w:val="30"/>
          <w:szCs w:val="30"/>
        </w:rPr>
        <w:t xml:space="preserve"> </w:t>
      </w:r>
      <w:r w:rsidR="002C433F">
        <w:rPr>
          <w:rFonts w:asciiTheme="majorBidi" w:hAnsiTheme="majorBidi" w:cstheme="majorBidi"/>
          <w:sz w:val="30"/>
          <w:szCs w:val="30"/>
        </w:rPr>
        <w:t xml:space="preserve">13 </w:t>
      </w:r>
      <w:r w:rsidR="002C433F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DA2C55" w:rsidRPr="00253EB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A2C55" w:rsidRPr="00253EBD">
        <w:rPr>
          <w:rFonts w:asciiTheme="majorBidi" w:hAnsiTheme="majorBidi" w:cstheme="majorBidi"/>
          <w:sz w:val="30"/>
          <w:szCs w:val="30"/>
        </w:rPr>
        <w:t>2564</w:t>
      </w:r>
    </w:p>
    <w:p w14:paraId="6D479CB2" w14:textId="77777777" w:rsidR="002E2563" w:rsidRPr="00AE0C46" w:rsidRDefault="002E2563" w:rsidP="002815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7DC3013D" w14:textId="0C632740" w:rsidR="00480A02" w:rsidRPr="00C43C93" w:rsidRDefault="00F75022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F03C18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F03C18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3D138DF3" w14:textId="77777777" w:rsidR="00480A02" w:rsidRPr="00AE0C46" w:rsidRDefault="00480A02" w:rsidP="00702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B4BA91A" w14:textId="4EA20A9E" w:rsidR="006058CB" w:rsidRPr="004559CD" w:rsidRDefault="00702C41" w:rsidP="00C43C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4559CD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</w:t>
      </w:r>
      <w:r w:rsidR="005A23D9" w:rsidRPr="004559CD">
        <w:rPr>
          <w:rFonts w:asciiTheme="majorBidi" w:hAnsiTheme="majorBidi" w:cstheme="majorBidi"/>
          <w:spacing w:val="2"/>
          <w:sz w:val="30"/>
          <w:szCs w:val="30"/>
          <w:cs/>
        </w:rPr>
        <w:t>แบบย่อ</w:t>
      </w:r>
      <w:r w:rsidRPr="004559CD">
        <w:rPr>
          <w:rFonts w:asciiTheme="majorBidi" w:hAnsiTheme="majorBidi" w:cstheme="majorBidi"/>
          <w:spacing w:val="2"/>
          <w:sz w:val="30"/>
          <w:szCs w:val="30"/>
          <w:cs/>
        </w:rPr>
        <w:t>นี้</w:t>
      </w:r>
      <w:r w:rsidR="00F04425" w:rsidRPr="004559CD">
        <w:rPr>
          <w:rFonts w:asciiTheme="majorBidi" w:hAnsiTheme="majorBidi" w:cstheme="majorBidi"/>
          <w:spacing w:val="2"/>
          <w:sz w:val="30"/>
          <w:szCs w:val="30"/>
          <w:cs/>
        </w:rPr>
        <w:t>นำเสนอรายการในงบการเงินในร</w:t>
      </w:r>
      <w:r w:rsidR="0070399E" w:rsidRPr="004559CD">
        <w:rPr>
          <w:rFonts w:asciiTheme="majorBidi" w:hAnsiTheme="majorBidi" w:cstheme="majorBidi" w:hint="cs"/>
          <w:spacing w:val="2"/>
          <w:sz w:val="30"/>
          <w:szCs w:val="30"/>
          <w:cs/>
        </w:rPr>
        <w:t>ู</w:t>
      </w:r>
      <w:r w:rsidR="00F04425" w:rsidRPr="004559CD">
        <w:rPr>
          <w:rFonts w:asciiTheme="majorBidi" w:hAnsiTheme="majorBidi" w:cstheme="majorBidi"/>
          <w:spacing w:val="2"/>
          <w:sz w:val="30"/>
          <w:szCs w:val="30"/>
          <w:cs/>
        </w:rPr>
        <w:t>ปแบบเดียวกับงบการเงินประจำปีและจัดทำหมายเหตุประกอบงบการเงินระหว่างกาลในรูปแบบย่อ</w:t>
      </w:r>
      <w:r w:rsidR="005A23D9" w:rsidRPr="004559C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5A23D9" w:rsidRPr="004559CD">
        <w:rPr>
          <w:rFonts w:asciiTheme="majorBidi" w:hAnsiTheme="majorBidi" w:cstheme="majorBidi"/>
          <w:spacing w:val="-3"/>
          <w:sz w:val="30"/>
          <w:szCs w:val="30"/>
        </w:rPr>
        <w:t>(“</w:t>
      </w:r>
      <w:r w:rsidR="005A23D9" w:rsidRPr="004559CD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</w:t>
      </w:r>
      <w:r w:rsidR="00C551DC" w:rsidRPr="004559CD">
        <w:rPr>
          <w:rFonts w:asciiTheme="majorBidi" w:hAnsiTheme="majorBidi" w:cstheme="majorBidi"/>
          <w:spacing w:val="-3"/>
          <w:sz w:val="30"/>
          <w:szCs w:val="30"/>
          <w:cs/>
        </w:rPr>
        <w:t>ล</w:t>
      </w:r>
      <w:r w:rsidR="005A23D9" w:rsidRPr="004559CD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4559CD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="00306B33" w:rsidRPr="004559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559CD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2E4EE2" w:rsidRPr="004559CD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4559C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4559CD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="003F5486" w:rsidRPr="004559C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AF3D6D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</w:t>
      </w:r>
      <w:r w:rsidR="00ED390A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</w:t>
      </w:r>
      <w:r w:rsidR="00F04425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ร</w:t>
      </w:r>
      <w:r w:rsidR="00ED390A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เง</w:t>
      </w:r>
      <w:r w:rsidR="00F04425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ิ</w:t>
      </w:r>
      <w:r w:rsidR="00ED390A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น</w:t>
      </w:r>
      <w:r w:rsidR="00F85178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ร</w:t>
      </w:r>
      <w:r w:rsidR="00ED390A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ะหว่างกา</w:t>
      </w:r>
      <w:r w:rsidR="00F04425" w:rsidRPr="004559CD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ล</w:t>
      </w:r>
      <w:r w:rsidR="00407485" w:rsidRPr="004559CD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="00ED390A" w:rsidRPr="004559CD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4559CD">
        <w:rPr>
          <w:rFonts w:asciiTheme="majorBidi" w:hAnsiTheme="majorBidi" w:cstheme="majorBidi"/>
          <w:spacing w:val="-3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4559C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C43C93" w:rsidRPr="004559CD">
        <w:rPr>
          <w:rFonts w:asciiTheme="majorBidi" w:hAnsiTheme="majorBidi" w:cstheme="majorBidi" w:hint="cs"/>
          <w:spacing w:val="-3"/>
          <w:sz w:val="30"/>
          <w:szCs w:val="30"/>
          <w:cs/>
        </w:rPr>
        <w:t>โดยงบการเงินระหว่างกาลนี้</w:t>
      </w:r>
      <w:r w:rsidRPr="004559CD">
        <w:rPr>
          <w:rFonts w:asciiTheme="majorBidi" w:hAnsiTheme="majorBidi" w:cstheme="majorBidi"/>
          <w:spacing w:val="-3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</w:t>
      </w:r>
      <w:r w:rsidR="00ED390A" w:rsidRPr="004559C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4559CD">
        <w:rPr>
          <w:rFonts w:asciiTheme="majorBidi" w:hAnsiTheme="majorBidi" w:cstheme="majorBidi"/>
          <w:spacing w:val="-3"/>
          <w:sz w:val="30"/>
          <w:szCs w:val="30"/>
          <w:cs/>
        </w:rPr>
        <w:t xml:space="preserve">ๆ </w:t>
      </w:r>
      <w:r w:rsidR="00554749" w:rsidRPr="004559CD">
        <w:rPr>
          <w:rFonts w:asciiTheme="majorBidi" w:hAnsiTheme="majorBidi" w:cstheme="majorBidi"/>
          <w:spacing w:val="-3"/>
          <w:sz w:val="30"/>
          <w:szCs w:val="30"/>
          <w:cs/>
        </w:rPr>
        <w:t>เพื่อไม่ให้ซ้ำซ้อนกับข้อมูลที่ได้นำเสนอไปแล้ว</w:t>
      </w:r>
      <w:r w:rsidR="00C43C93" w:rsidRPr="004559CD">
        <w:rPr>
          <w:rFonts w:asciiTheme="majorBidi" w:hAnsiTheme="majorBidi" w:cstheme="majorBidi" w:hint="cs"/>
          <w:spacing w:val="-3"/>
          <w:sz w:val="30"/>
          <w:szCs w:val="30"/>
          <w:cs/>
        </w:rPr>
        <w:t>ในงบการเงินประจำปี</w:t>
      </w:r>
      <w:r w:rsidR="00554749" w:rsidRPr="004559CD">
        <w:rPr>
          <w:rFonts w:asciiTheme="majorBidi" w:hAnsiTheme="majorBidi" w:cstheme="majorBidi"/>
          <w:spacing w:val="-3"/>
          <w:sz w:val="30"/>
          <w:szCs w:val="30"/>
          <w:cs/>
        </w:rPr>
        <w:t xml:space="preserve"> ดังนั้นการอ่านงบการเงินระหว่างกาลนี้</w:t>
      </w:r>
      <w:r w:rsidR="00C43C93" w:rsidRPr="004559CD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="00554749" w:rsidRPr="004559CD">
        <w:rPr>
          <w:rFonts w:asciiTheme="majorBidi" w:hAnsiTheme="majorBidi" w:cstheme="majorBidi"/>
          <w:spacing w:val="-3"/>
          <w:sz w:val="30"/>
          <w:szCs w:val="30"/>
          <w:cs/>
        </w:rPr>
        <w:t>จึงควรอ่านควบคู่กับงบการเงินของบริษัท</w:t>
      </w:r>
      <w:r w:rsidR="00C43C93" w:rsidRPr="004559CD">
        <w:rPr>
          <w:rFonts w:asciiTheme="majorBidi" w:hAnsiTheme="majorBidi" w:cstheme="majorBidi" w:hint="cs"/>
          <w:spacing w:val="-3"/>
          <w:sz w:val="30"/>
          <w:szCs w:val="30"/>
          <w:cs/>
        </w:rPr>
        <w:t xml:space="preserve"> </w:t>
      </w:r>
      <w:r w:rsidR="00554749" w:rsidRPr="004559CD">
        <w:rPr>
          <w:rFonts w:asciiTheme="majorBidi" w:hAnsiTheme="majorBidi" w:cstheme="majorBidi"/>
          <w:spacing w:val="-3"/>
          <w:sz w:val="30"/>
          <w:szCs w:val="30"/>
          <w:cs/>
        </w:rPr>
        <w:t>สำหรับปีสิ้นสุดวันที่</w:t>
      </w:r>
      <w:r w:rsidRPr="004559CD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="0024664F" w:rsidRPr="004559CD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4559CD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="00161E96" w:rsidRPr="004559C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="002E4EE2" w:rsidRPr="004559CD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701563" w:rsidRPr="004559CD">
        <w:rPr>
          <w:rFonts w:asciiTheme="majorBidi" w:hAnsiTheme="majorBidi" w:cstheme="majorBidi"/>
          <w:spacing w:val="-3"/>
          <w:sz w:val="30"/>
          <w:szCs w:val="30"/>
        </w:rPr>
        <w:t>3</w:t>
      </w:r>
    </w:p>
    <w:p w14:paraId="40A30484" w14:textId="77777777" w:rsidR="006058CB" w:rsidRPr="00AE0C46" w:rsidRDefault="006058CB" w:rsidP="0060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8F10D06" w14:textId="2899CDEA" w:rsidR="006058CB" w:rsidRPr="006058CB" w:rsidRDefault="006058CB" w:rsidP="006058CB">
      <w:pPr>
        <w:pStyle w:val="block"/>
        <w:spacing w:after="0" w:line="240" w:lineRule="atLeas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EC3110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="00797941" w:rsidRPr="00EC3110">
        <w:rPr>
          <w:rFonts w:asciiTheme="majorBidi" w:eastAsia="Calibri" w:hAnsiTheme="majorBidi" w:cstheme="majorBidi" w:hint="cs"/>
          <w:spacing w:val="-4"/>
          <w:sz w:val="30"/>
          <w:szCs w:val="30"/>
          <w:cs/>
          <w:lang w:bidi="th-TH"/>
        </w:rPr>
        <w:t>ฏิ</w:t>
      </w:r>
      <w:r w:rsidRPr="00EC3110">
        <w:rPr>
          <w:rFonts w:asciiTheme="majorBidi" w:eastAsia="Calibri" w:hAnsiTheme="majorBidi" w:cstheme="majorBidi"/>
          <w:spacing w:val="-4"/>
          <w:sz w:val="30"/>
          <w:szCs w:val="30"/>
          <w:cs/>
        </w:rPr>
        <w:t xml:space="preserve">บัติตามนโยบายการบัญชีของบริษัท 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</w:t>
      </w:r>
      <w:r w:rsidR="00C43C93" w:rsidRPr="0024790A">
        <w:rPr>
          <w:rFonts w:asciiTheme="majorBidi" w:eastAsia="Calibri" w:hAnsiTheme="majorBidi" w:cstheme="majorBidi" w:hint="cs"/>
          <w:spacing w:val="-4"/>
          <w:sz w:val="30"/>
          <w:szCs w:val="30"/>
          <w:cs/>
          <w:lang w:bidi="th-TH"/>
        </w:rPr>
        <w:t xml:space="preserve"> 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และแหล่งข้อมูลสำคัญที่ใช้ในการประมาณกา</w:t>
      </w:r>
      <w:r w:rsidR="0024790A" w:rsidRPr="0024790A">
        <w:rPr>
          <w:rFonts w:asciiTheme="majorBidi" w:eastAsia="Calibri" w:hAnsiTheme="majorBidi" w:cstheme="majorBidi" w:hint="cs"/>
          <w:spacing w:val="-4"/>
          <w:sz w:val="30"/>
          <w:szCs w:val="30"/>
          <w:cs/>
          <w:lang w:bidi="th-TH"/>
        </w:rPr>
        <w:t>ร</w:t>
      </w:r>
      <w:r w:rsidR="00C43C93" w:rsidRPr="0024790A">
        <w:rPr>
          <w:rFonts w:asciiTheme="majorBidi" w:eastAsia="Calibri" w:hAnsiTheme="majorBidi" w:cstheme="majorBidi" w:hint="cs"/>
          <w:spacing w:val="-4"/>
          <w:sz w:val="30"/>
          <w:szCs w:val="30"/>
          <w:cs/>
          <w:lang w:bidi="th-TH"/>
        </w:rPr>
        <w:t>ที่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24790A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48476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48476B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48476B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48476B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Pr="0048476B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3</w:t>
      </w:r>
    </w:p>
    <w:p w14:paraId="3D8D3781" w14:textId="4BBE0649" w:rsidR="00F953DB" w:rsidRPr="00AE0C46" w:rsidRDefault="00F953DB" w:rsidP="00605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D972B6C" w14:textId="77777777" w:rsidR="008E67E2" w:rsidRPr="00171165" w:rsidRDefault="002F3CA4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71165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AE0C46" w:rsidRDefault="00B87902" w:rsidP="001A4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62765F80" w14:textId="249FC823" w:rsidR="007934E7" w:rsidRDefault="007934E7" w:rsidP="005B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71165">
        <w:rPr>
          <w:rFonts w:asciiTheme="majorBidi" w:hAnsiTheme="majorBidi" w:cstheme="majorBidi"/>
          <w:spacing w:val="-6"/>
          <w:sz w:val="30"/>
          <w:szCs w:val="30"/>
          <w:cs/>
        </w:rPr>
        <w:t>ความสัมพันธ์ที่มีกับบุคคลหรือกิจการที่เกี่ยวข้องกันและนโยบายการกำหนดราคาไม่มีการเปลี่ยนแปลงอย่าง</w:t>
      </w:r>
      <w:r w:rsidRPr="00171165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372F9F">
        <w:rPr>
          <w:rFonts w:asciiTheme="majorBidi" w:hAnsiTheme="majorBidi" w:cstheme="majorBidi"/>
          <w:spacing w:val="4"/>
          <w:sz w:val="30"/>
          <w:szCs w:val="30"/>
          <w:cs/>
        </w:rPr>
        <w:t>มีสาระสำคัญในระหว่างงวด</w:t>
      </w:r>
      <w:r w:rsidRPr="00372F9F">
        <w:rPr>
          <w:rFonts w:asciiTheme="majorBidi" w:hAnsiTheme="majorBidi" w:cstheme="majorBidi" w:hint="cs"/>
          <w:spacing w:val="4"/>
          <w:sz w:val="30"/>
          <w:szCs w:val="30"/>
          <w:cs/>
        </w:rPr>
        <w:t>หก</w:t>
      </w:r>
      <w:r w:rsidRPr="00372F9F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Pr="00372F9F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Pr="00372F9F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มิถุนายน </w:t>
      </w:r>
      <w:r w:rsidRPr="00372F9F">
        <w:rPr>
          <w:rFonts w:asciiTheme="majorBidi" w:hAnsiTheme="majorBidi" w:cstheme="majorBidi"/>
          <w:spacing w:val="4"/>
          <w:sz w:val="30"/>
          <w:szCs w:val="30"/>
        </w:rPr>
        <w:t>256</w:t>
      </w:r>
      <w:r>
        <w:rPr>
          <w:rFonts w:asciiTheme="majorBidi" w:hAnsiTheme="majorBidi" w:cstheme="majorBidi"/>
          <w:spacing w:val="4"/>
          <w:sz w:val="30"/>
          <w:szCs w:val="30"/>
        </w:rPr>
        <w:t>4</w:t>
      </w:r>
      <w:r w:rsidRPr="0017116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</w:p>
    <w:p w14:paraId="20CDB431" w14:textId="77777777" w:rsidR="005B2814" w:rsidRPr="00AE0C46" w:rsidRDefault="005B2814" w:rsidP="005B28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pacing w:val="-6"/>
          <w:sz w:val="22"/>
          <w:szCs w:val="22"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469"/>
        <w:gridCol w:w="1350"/>
        <w:gridCol w:w="180"/>
        <w:gridCol w:w="1350"/>
      </w:tblGrid>
      <w:tr w:rsidR="003B433E" w:rsidRPr="00717444" w14:paraId="7FDF186B" w14:textId="77777777" w:rsidTr="00352B5C">
        <w:trPr>
          <w:cantSplit/>
        </w:trPr>
        <w:tc>
          <w:tcPr>
            <w:tcW w:w="6469" w:type="dxa"/>
            <w:shd w:val="clear" w:color="auto" w:fill="auto"/>
          </w:tcPr>
          <w:p w14:paraId="3019C83E" w14:textId="20833599" w:rsidR="003B433E" w:rsidRDefault="003B433E" w:rsidP="003B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823B163" w14:textId="77777777" w:rsidR="003B433E" w:rsidRPr="00677771" w:rsidRDefault="003B433E" w:rsidP="003B43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590C04" w14:textId="77777777" w:rsidR="003B433E" w:rsidRPr="00717444" w:rsidRDefault="003B433E" w:rsidP="003B433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2EC241" w14:textId="77777777" w:rsidR="003B433E" w:rsidRPr="00717444" w:rsidRDefault="003B433E" w:rsidP="003B43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3E" w:rsidRPr="00717444" w14:paraId="0B318EE0" w14:textId="77777777" w:rsidTr="00352B5C">
        <w:trPr>
          <w:cantSplit/>
        </w:trPr>
        <w:tc>
          <w:tcPr>
            <w:tcW w:w="6469" w:type="dxa"/>
            <w:shd w:val="clear" w:color="auto" w:fill="auto"/>
          </w:tcPr>
          <w:p w14:paraId="4170399C" w14:textId="77777777" w:rsidR="003B433E" w:rsidRDefault="003B433E" w:rsidP="003B43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br w:type="page"/>
            </w:r>
            <w:r w:rsidRPr="00E6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5EDCEF" w14:textId="07500B5A" w:rsidR="003B433E" w:rsidRPr="00677771" w:rsidRDefault="003B433E" w:rsidP="003B43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E6656" w14:textId="77777777" w:rsidR="003B433E" w:rsidRPr="00717444" w:rsidRDefault="003B433E" w:rsidP="003B433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5B8BCD9" w14:textId="24D02EF3" w:rsidR="003B433E" w:rsidRPr="00717444" w:rsidRDefault="003B433E" w:rsidP="003B433E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2563</w:t>
            </w:r>
          </w:p>
        </w:tc>
      </w:tr>
      <w:tr w:rsidR="003B433E" w:rsidRPr="00717444" w14:paraId="74624FF2" w14:textId="77777777" w:rsidTr="00625457">
        <w:trPr>
          <w:cantSplit/>
        </w:trPr>
        <w:tc>
          <w:tcPr>
            <w:tcW w:w="6469" w:type="dxa"/>
          </w:tcPr>
          <w:p w14:paraId="0742EA24" w14:textId="77777777" w:rsidR="003B433E" w:rsidRPr="00717444" w:rsidRDefault="003B433E" w:rsidP="003B43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6FF3BB38" w14:textId="03FF700A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17444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1744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433E" w:rsidRPr="00717444" w14:paraId="0BED2392" w14:textId="77777777" w:rsidTr="00352B5C">
        <w:trPr>
          <w:cantSplit/>
        </w:trPr>
        <w:tc>
          <w:tcPr>
            <w:tcW w:w="6469" w:type="dxa"/>
          </w:tcPr>
          <w:p w14:paraId="7AA1F9CF" w14:textId="77777777" w:rsidR="003B433E" w:rsidRPr="00717444" w:rsidRDefault="003B433E" w:rsidP="003B433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32F986FE" w14:textId="77777777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BC7D71" w14:textId="77777777" w:rsidR="003B433E" w:rsidRPr="00717444" w:rsidRDefault="003B433E" w:rsidP="003B43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25103F" w14:textId="77777777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3E" w:rsidRPr="00717444" w14:paraId="4B0D2229" w14:textId="77777777" w:rsidTr="00352B5C">
        <w:trPr>
          <w:cantSplit/>
        </w:trPr>
        <w:tc>
          <w:tcPr>
            <w:tcW w:w="6469" w:type="dxa"/>
          </w:tcPr>
          <w:p w14:paraId="237A53FC" w14:textId="77777777" w:rsidR="003B433E" w:rsidRPr="00717444" w:rsidRDefault="003B433E" w:rsidP="003B433E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26F4AA03" w14:textId="43E900CB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B092A" w14:textId="77777777" w:rsidR="003B433E" w:rsidRPr="00717444" w:rsidRDefault="003B433E" w:rsidP="003B43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0B3C17" w14:textId="62EB3CB7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3,112</w:t>
            </w:r>
          </w:p>
        </w:tc>
      </w:tr>
      <w:tr w:rsidR="003B433E" w:rsidRPr="00717444" w14:paraId="375CD5DA" w14:textId="77777777" w:rsidTr="00352B5C">
        <w:trPr>
          <w:cantSplit/>
        </w:trPr>
        <w:tc>
          <w:tcPr>
            <w:tcW w:w="6469" w:type="dxa"/>
          </w:tcPr>
          <w:p w14:paraId="51E456A3" w14:textId="464CFBC3" w:rsidR="003B433E" w:rsidRPr="00717444" w:rsidRDefault="003B433E" w:rsidP="003B433E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7174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3FDC7997" w14:textId="10882765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316F8C" w14:textId="77777777" w:rsidR="003B433E" w:rsidRPr="00717444" w:rsidRDefault="003B433E" w:rsidP="003B43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B911198" w14:textId="0EA393E0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1,063</w:t>
            </w:r>
          </w:p>
        </w:tc>
      </w:tr>
      <w:tr w:rsidR="003B433E" w:rsidRPr="00717444" w14:paraId="6F84964F" w14:textId="77777777" w:rsidTr="00352B5C">
        <w:trPr>
          <w:cantSplit/>
        </w:trPr>
        <w:tc>
          <w:tcPr>
            <w:tcW w:w="6469" w:type="dxa"/>
          </w:tcPr>
          <w:p w14:paraId="7F84D9BE" w14:textId="77777777" w:rsidR="003B433E" w:rsidRPr="00717444" w:rsidRDefault="003B433E" w:rsidP="003B433E">
            <w:pPr>
              <w:pStyle w:val="block"/>
              <w:spacing w:after="0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26A24E27" w14:textId="77777777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9CF906" w14:textId="77777777" w:rsidR="003B433E" w:rsidRPr="00717444" w:rsidRDefault="003B433E" w:rsidP="003B43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0A2044" w14:textId="77777777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33E" w:rsidRPr="00717444" w14:paraId="62111AB0" w14:textId="77777777" w:rsidTr="00352B5C">
        <w:trPr>
          <w:cantSplit/>
        </w:trPr>
        <w:tc>
          <w:tcPr>
            <w:tcW w:w="6469" w:type="dxa"/>
          </w:tcPr>
          <w:p w14:paraId="4C874B16" w14:textId="77777777" w:rsidR="003B433E" w:rsidRPr="00717444" w:rsidRDefault="003B433E" w:rsidP="003B433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7D586487" w14:textId="77777777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159191" w14:textId="77777777" w:rsidR="003B433E" w:rsidRPr="00717444" w:rsidRDefault="003B433E" w:rsidP="003B433E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7E51B3" w14:textId="77777777" w:rsidR="003B433E" w:rsidRPr="00717444" w:rsidRDefault="003B433E" w:rsidP="003B43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32B" w:rsidRPr="00717444" w14:paraId="4578CFA6" w14:textId="77777777" w:rsidTr="00352B5C">
        <w:trPr>
          <w:cantSplit/>
        </w:trPr>
        <w:tc>
          <w:tcPr>
            <w:tcW w:w="6469" w:type="dxa"/>
          </w:tcPr>
          <w:p w14:paraId="4539C9E6" w14:textId="2E73B803" w:rsidR="004A332B" w:rsidRPr="00717444" w:rsidRDefault="004A332B" w:rsidP="004A332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17444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  <w:r w:rsidRPr="007174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5034EFA" w14:textId="28670F47" w:rsidR="004A332B" w:rsidRPr="00717444" w:rsidRDefault="004A332B" w:rsidP="004A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99F2A" w14:textId="77777777" w:rsidR="004A332B" w:rsidRPr="00717444" w:rsidRDefault="004A332B" w:rsidP="004A332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55BFFFF" w14:textId="14C1D583" w:rsidR="004A332B" w:rsidRPr="00717444" w:rsidRDefault="004A332B" w:rsidP="004A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32B" w:rsidRPr="00717444" w14:paraId="5D14AB78" w14:textId="77777777" w:rsidTr="00352B5C">
        <w:trPr>
          <w:cantSplit/>
        </w:trPr>
        <w:tc>
          <w:tcPr>
            <w:tcW w:w="6469" w:type="dxa"/>
          </w:tcPr>
          <w:p w14:paraId="0C27E1F1" w14:textId="6B28B756" w:rsidR="004A332B" w:rsidRPr="00717444" w:rsidRDefault="004A332B" w:rsidP="00FC70C1">
            <w:pPr>
              <w:spacing w:line="240" w:lineRule="auto"/>
              <w:ind w:left="1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–</w:t>
            </w:r>
            <w:r w:rsidRPr="007174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1744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ของพนักงาน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CC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54CC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754CC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1139A89" w14:textId="502A25EB" w:rsidR="004A332B" w:rsidRDefault="00CA0F02" w:rsidP="004A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="004A332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1C7E9F" w14:textId="77777777" w:rsidR="004A332B" w:rsidRPr="00717444" w:rsidRDefault="004A332B" w:rsidP="004A332B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8324F30" w14:textId="21BB55BC" w:rsidR="004A332B" w:rsidRDefault="00CA0F02" w:rsidP="004A33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A332B">
              <w:rPr>
                <w:rFonts w:ascii="Angsana New" w:hAnsi="Angsana New"/>
                <w:sz w:val="30"/>
                <w:szCs w:val="30"/>
              </w:rPr>
              <w:t>,9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A332B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68495138" w14:textId="4364746C" w:rsidR="002E036C" w:rsidRPr="00130540" w:rsidRDefault="002E036C" w:rsidP="00E8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02364">
        <w:rPr>
          <w:rFonts w:asciiTheme="majorBidi" w:hAnsiTheme="majorBidi" w:cstheme="majorBidi" w:hint="cs"/>
          <w:sz w:val="30"/>
          <w:szCs w:val="30"/>
          <w:cs/>
        </w:rPr>
        <w:t>30 มิถุนายน</w:t>
      </w:r>
      <w:r w:rsidR="00A2296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256</w:t>
      </w:r>
      <w:r w:rsidR="006B7B96">
        <w:rPr>
          <w:rFonts w:asciiTheme="majorBidi" w:hAnsiTheme="majorBidi" w:cstheme="majorBidi"/>
          <w:sz w:val="30"/>
          <w:szCs w:val="30"/>
        </w:rPr>
        <w:t>4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และ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="002E4EE2" w:rsidRPr="00130540">
        <w:rPr>
          <w:rFonts w:asciiTheme="majorBidi" w:hAnsiTheme="majorBidi" w:cstheme="majorBidi"/>
          <w:sz w:val="30"/>
          <w:szCs w:val="30"/>
        </w:rPr>
        <w:t>31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2E4EE2" w:rsidRPr="00130540">
        <w:rPr>
          <w:rFonts w:asciiTheme="majorBidi" w:hAnsiTheme="majorBidi" w:cstheme="majorBidi"/>
          <w:sz w:val="30"/>
          <w:szCs w:val="30"/>
        </w:rPr>
        <w:t>256</w:t>
      </w:r>
      <w:r w:rsidR="006B7B96">
        <w:rPr>
          <w:rFonts w:asciiTheme="majorBidi" w:hAnsiTheme="majorBidi" w:cstheme="majorBidi"/>
          <w:sz w:val="30"/>
          <w:szCs w:val="30"/>
        </w:rPr>
        <w:t>3</w:t>
      </w:r>
      <w:r w:rsidRPr="00130540">
        <w:rPr>
          <w:rFonts w:asciiTheme="majorBidi" w:hAnsiTheme="majorBidi" w:cstheme="majorBidi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FBDD13F" w14:textId="77777777" w:rsidR="00CF0E3C" w:rsidRPr="00D302C8" w:rsidRDefault="00CF0E3C" w:rsidP="002E0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130540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6A7961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4FF97417" w:rsidR="000C6B66" w:rsidRPr="00130540" w:rsidRDefault="00202364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130540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130540" w:rsidRDefault="002E4EE2" w:rsidP="000C6B6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130540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773EDB62" w:rsidR="00C21E3B" w:rsidRPr="006B7B96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B7B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130540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7D582960" w:rsidR="00C21E3B" w:rsidRPr="00130540" w:rsidRDefault="002E4EE2" w:rsidP="00C21E3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6B7B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C21E3B" w:rsidRPr="00130540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130540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C21E3B" w:rsidRPr="00130540" w14:paraId="45141263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6F1DD863" w14:textId="77777777" w:rsidR="00C21E3B" w:rsidRPr="00130540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C21E3B" w:rsidRPr="0013054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C21E3B" w:rsidRPr="0013054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C21E3B" w:rsidRPr="00130540" w:rsidRDefault="00C21E3B" w:rsidP="00C21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E3B" w:rsidRPr="00130540" w14:paraId="14991899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C21E3B" w:rsidRPr="00130540" w:rsidRDefault="00E60967" w:rsidP="00C21E3B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0BD8EA2B" w14:textId="6F7A4CA3" w:rsidR="00C21E3B" w:rsidRPr="00130540" w:rsidRDefault="006E1D9F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3,170</w:t>
            </w:r>
            <w:r w:rsidR="002023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C21E3B" w:rsidRPr="00130540" w:rsidRDefault="00C21E3B" w:rsidP="00C21E3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FC00553" w14:textId="1EAADE73" w:rsidR="00C21E3B" w:rsidRPr="00130540" w:rsidRDefault="006B7B96" w:rsidP="00D80C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1"/>
                <w:sz w:val="30"/>
                <w:szCs w:val="30"/>
              </w:rPr>
              <w:t>791</w:t>
            </w:r>
          </w:p>
        </w:tc>
      </w:tr>
    </w:tbl>
    <w:p w14:paraId="60594899" w14:textId="77777777" w:rsidR="00DC6955" w:rsidRPr="007934E7" w:rsidRDefault="00DC6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BAD07CD" w14:textId="5A0C1F5C" w:rsidR="00BB00F4" w:rsidRPr="007934E7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7934E7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7934E7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D49E41" w14:textId="77777777" w:rsidR="00BB00F4" w:rsidRPr="007934E7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7934E7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7934E7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7934E7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7934E7" w:rsidRDefault="00BB00F4" w:rsidP="00BB00F4">
      <w:pPr>
        <w:rPr>
          <w:rFonts w:asciiTheme="majorBidi" w:hAnsiTheme="majorBidi" w:cstheme="majorBidi"/>
          <w:sz w:val="30"/>
          <w:szCs w:val="30"/>
        </w:rPr>
      </w:pPr>
    </w:p>
    <w:p w14:paraId="2013061C" w14:textId="64A895BC" w:rsidR="00BB00F4" w:rsidRPr="007934E7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934E7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7934E7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7934E7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7934E7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7934E7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7934E7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7934E7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7934E7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7934E7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Pr="007934E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2E4EE2" w:rsidRPr="007934E7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7934E7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7934E7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34945792" w14:textId="77777777" w:rsidR="00F53ABB" w:rsidRPr="007934E7" w:rsidRDefault="00F53ABB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481EB3F" w14:textId="0BF08939" w:rsidR="00186DAC" w:rsidRPr="007934E7" w:rsidRDefault="00186DAC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934E7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730A7C44" w14:textId="77777777" w:rsidR="00186DAC" w:rsidRPr="007934E7" w:rsidRDefault="00186DAC" w:rsidP="00D03D85">
      <w:pPr>
        <w:spacing w:line="240" w:lineRule="auto"/>
        <w:ind w:firstLine="1152"/>
        <w:rPr>
          <w:rFonts w:asciiTheme="majorBidi" w:hAnsiTheme="majorBidi" w:cstheme="majorBidi"/>
          <w:sz w:val="30"/>
          <w:szCs w:val="30"/>
          <w:lang w:val="th-TH" w:eastAsia="x-none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90"/>
        <w:gridCol w:w="1620"/>
        <w:gridCol w:w="270"/>
        <w:gridCol w:w="1710"/>
      </w:tblGrid>
      <w:tr w:rsidR="007934E7" w:rsidRPr="007934E7" w14:paraId="3DCD89A8" w14:textId="77777777" w:rsidTr="007934E7">
        <w:trPr>
          <w:cantSplit/>
          <w:tblHeader/>
        </w:trPr>
        <w:tc>
          <w:tcPr>
            <w:tcW w:w="5490" w:type="dxa"/>
            <w:vAlign w:val="bottom"/>
          </w:tcPr>
          <w:p w14:paraId="7FFEC4A7" w14:textId="77777777" w:rsidR="007934E7" w:rsidRPr="007934E7" w:rsidRDefault="007934E7" w:rsidP="00F521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BCB315A" w14:textId="3D1E4216" w:rsidR="007934E7" w:rsidRPr="007934E7" w:rsidRDefault="008739B6" w:rsidP="00F5214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30</w:t>
            </w:r>
            <w:r w:rsidR="007934E7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 xml:space="preserve"> มิถุนายน</w:t>
            </w:r>
            <w:r w:rsidR="007934E7" w:rsidRPr="007934E7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7934E7" w:rsidRPr="007934E7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2564</w:t>
            </w:r>
          </w:p>
        </w:tc>
        <w:tc>
          <w:tcPr>
            <w:tcW w:w="270" w:type="dxa"/>
            <w:vAlign w:val="bottom"/>
          </w:tcPr>
          <w:p w14:paraId="6D313F1B" w14:textId="77777777" w:rsidR="007934E7" w:rsidRPr="007934E7" w:rsidRDefault="007934E7" w:rsidP="00F5214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154EE0ED" w14:textId="77777777" w:rsidR="007934E7" w:rsidRPr="007934E7" w:rsidRDefault="007934E7" w:rsidP="00F5214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7934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7934E7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7934E7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2563</w:t>
            </w:r>
          </w:p>
        </w:tc>
      </w:tr>
      <w:tr w:rsidR="007934E7" w:rsidRPr="007934E7" w14:paraId="5872F568" w14:textId="77777777" w:rsidTr="007934E7">
        <w:trPr>
          <w:cantSplit/>
          <w:tblHeader/>
        </w:trPr>
        <w:tc>
          <w:tcPr>
            <w:tcW w:w="5490" w:type="dxa"/>
            <w:vAlign w:val="bottom"/>
          </w:tcPr>
          <w:p w14:paraId="1126C26F" w14:textId="77777777" w:rsidR="007934E7" w:rsidRPr="007934E7" w:rsidRDefault="007934E7" w:rsidP="00F5214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vertAlign w:val="superscript"/>
                <w:cs/>
                <w:lang w:bidi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6FDCBFB" w14:textId="23389BD0" w:rsidR="007934E7" w:rsidRPr="007934E7" w:rsidRDefault="007934E7" w:rsidP="00F5214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  <w:r w:rsidRPr="007934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934E7" w:rsidRPr="007934E7" w14:paraId="42C0CB7F" w14:textId="77777777" w:rsidTr="007934E7">
        <w:trPr>
          <w:cantSplit/>
        </w:trPr>
        <w:tc>
          <w:tcPr>
            <w:tcW w:w="5490" w:type="dxa"/>
            <w:hideMark/>
          </w:tcPr>
          <w:p w14:paraId="68E68D8F" w14:textId="77777777" w:rsidR="007934E7" w:rsidRPr="007934E7" w:rsidRDefault="007934E7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6FD19B63" w14:textId="4AEA7D6D" w:rsidR="007934E7" w:rsidRPr="007934E7" w:rsidRDefault="00E71BD0" w:rsidP="00C2051E">
            <w:pPr>
              <w:pStyle w:val="acctfourfigures"/>
              <w:tabs>
                <w:tab w:val="decimal" w:pos="465"/>
                <w:tab w:val="left" w:pos="1272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131,657</w:t>
            </w:r>
          </w:p>
        </w:tc>
        <w:tc>
          <w:tcPr>
            <w:tcW w:w="270" w:type="dxa"/>
          </w:tcPr>
          <w:p w14:paraId="57430925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1C2A4BC" w14:textId="77777777" w:rsidR="007934E7" w:rsidRPr="007934E7" w:rsidRDefault="007934E7" w:rsidP="00F52147">
            <w:pPr>
              <w:pStyle w:val="acctfourfigures"/>
              <w:tabs>
                <w:tab w:val="decimal" w:pos="731"/>
                <w:tab w:val="left" w:pos="1176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56,018</w:t>
            </w:r>
          </w:p>
        </w:tc>
      </w:tr>
      <w:tr w:rsidR="007934E7" w:rsidRPr="007934E7" w14:paraId="6C9E7EDE" w14:textId="77777777" w:rsidTr="007934E7">
        <w:trPr>
          <w:cantSplit/>
        </w:trPr>
        <w:tc>
          <w:tcPr>
            <w:tcW w:w="5490" w:type="dxa"/>
            <w:hideMark/>
          </w:tcPr>
          <w:p w14:paraId="794BA000" w14:textId="77777777" w:rsidR="007934E7" w:rsidRPr="007934E7" w:rsidRDefault="007934E7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620" w:type="dxa"/>
          </w:tcPr>
          <w:p w14:paraId="65460A2C" w14:textId="77777777" w:rsidR="007934E7" w:rsidRPr="007934E7" w:rsidRDefault="007934E7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122A9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59B7DB9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934E7" w:rsidRPr="007934E7" w14:paraId="675C5F32" w14:textId="77777777" w:rsidTr="007934E7">
        <w:trPr>
          <w:cantSplit/>
        </w:trPr>
        <w:tc>
          <w:tcPr>
            <w:tcW w:w="5490" w:type="dxa"/>
            <w:hideMark/>
          </w:tcPr>
          <w:p w14:paraId="1775F606" w14:textId="77777777" w:rsidR="007934E7" w:rsidRPr="007934E7" w:rsidRDefault="007934E7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934E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236C02E6" w14:textId="2E5A3DDB" w:rsidR="007934E7" w:rsidRPr="007934E7" w:rsidRDefault="00E71BD0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75,747</w:t>
            </w:r>
          </w:p>
        </w:tc>
        <w:tc>
          <w:tcPr>
            <w:tcW w:w="270" w:type="dxa"/>
          </w:tcPr>
          <w:p w14:paraId="01B7E64F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0B1362" w14:textId="09DFA151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</w:rPr>
              <w:t>33,290</w:t>
            </w:r>
          </w:p>
        </w:tc>
      </w:tr>
      <w:tr w:rsidR="007934E7" w:rsidRPr="007934E7" w14:paraId="4B2FFBF9" w14:textId="77777777" w:rsidTr="007934E7">
        <w:trPr>
          <w:cantSplit/>
        </w:trPr>
        <w:tc>
          <w:tcPr>
            <w:tcW w:w="5490" w:type="dxa"/>
            <w:hideMark/>
          </w:tcPr>
          <w:p w14:paraId="5DBCEBC9" w14:textId="77777777" w:rsidR="007934E7" w:rsidRPr="007934E7" w:rsidRDefault="007934E7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7934E7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620" w:type="dxa"/>
          </w:tcPr>
          <w:p w14:paraId="33AE6A11" w14:textId="3CD16E96" w:rsidR="007934E7" w:rsidRPr="007934E7" w:rsidRDefault="00E71BD0" w:rsidP="00E71BD0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18,058</w:t>
            </w:r>
          </w:p>
        </w:tc>
        <w:tc>
          <w:tcPr>
            <w:tcW w:w="270" w:type="dxa"/>
          </w:tcPr>
          <w:p w14:paraId="4527E52B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68F780B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</w:rPr>
              <w:t>874</w:t>
            </w:r>
          </w:p>
        </w:tc>
      </w:tr>
      <w:tr w:rsidR="007934E7" w:rsidRPr="007934E7" w14:paraId="15BED102" w14:textId="77777777" w:rsidTr="007934E7">
        <w:trPr>
          <w:cantSplit/>
        </w:trPr>
        <w:tc>
          <w:tcPr>
            <w:tcW w:w="5490" w:type="dxa"/>
            <w:hideMark/>
          </w:tcPr>
          <w:p w14:paraId="67FE0A3E" w14:textId="77777777" w:rsidR="007934E7" w:rsidRPr="007934E7" w:rsidRDefault="007934E7" w:rsidP="00F52147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7934E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7934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BD5E0" w14:textId="0013AC1B" w:rsidR="007934E7" w:rsidRPr="007934E7" w:rsidRDefault="00E71BD0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3,06</w:t>
            </w:r>
            <w:r w:rsidR="000F043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7A8B4AF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89443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sz w:val="30"/>
                <w:szCs w:val="30"/>
              </w:rPr>
              <w:t>3,062</w:t>
            </w:r>
          </w:p>
        </w:tc>
      </w:tr>
      <w:tr w:rsidR="007934E7" w:rsidRPr="007934E7" w14:paraId="37CEE641" w14:textId="77777777" w:rsidTr="007934E7">
        <w:trPr>
          <w:cantSplit/>
        </w:trPr>
        <w:tc>
          <w:tcPr>
            <w:tcW w:w="5490" w:type="dxa"/>
            <w:hideMark/>
          </w:tcPr>
          <w:p w14:paraId="5464FEBC" w14:textId="77777777" w:rsidR="007934E7" w:rsidRPr="007934E7" w:rsidRDefault="007934E7" w:rsidP="00F521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D574D" w14:textId="39314FAF" w:rsidR="007934E7" w:rsidRPr="007934E7" w:rsidRDefault="00E71BD0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228,52</w:t>
            </w:r>
            <w:r w:rsidR="000F04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5AF91D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3CD10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93,244</w:t>
            </w:r>
          </w:p>
        </w:tc>
      </w:tr>
      <w:tr w:rsidR="007934E7" w:rsidRPr="007934E7" w14:paraId="57CDF5FF" w14:textId="77777777" w:rsidTr="007934E7">
        <w:trPr>
          <w:cantSplit/>
          <w:trHeight w:val="71"/>
        </w:trPr>
        <w:tc>
          <w:tcPr>
            <w:tcW w:w="5490" w:type="dxa"/>
            <w:vAlign w:val="bottom"/>
            <w:hideMark/>
          </w:tcPr>
          <w:p w14:paraId="17641678" w14:textId="77777777" w:rsidR="007934E7" w:rsidRPr="007934E7" w:rsidRDefault="007934E7" w:rsidP="00F5214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34E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EBEAD" w14:textId="358FC536" w:rsidR="007934E7" w:rsidRPr="007934E7" w:rsidRDefault="00C2051E" w:rsidP="00C2051E">
            <w:pPr>
              <w:pStyle w:val="acctfourfigures"/>
              <w:tabs>
                <w:tab w:val="clear" w:pos="765"/>
                <w:tab w:val="decimal" w:pos="465"/>
                <w:tab w:val="left" w:pos="912"/>
                <w:tab w:val="left" w:pos="1269"/>
              </w:tabs>
              <w:spacing w:line="240" w:lineRule="auto"/>
              <w:ind w:left="-83" w:right="10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    </w:t>
            </w:r>
            <w:r w:rsidR="00E71BD0" w:rsidRPr="007934E7">
              <w:rPr>
                <w:rFonts w:asciiTheme="majorBidi" w:hAnsiTheme="majorBidi" w:cstheme="majorBidi"/>
                <w:sz w:val="30"/>
                <w:szCs w:val="30"/>
              </w:rPr>
              <w:t>(2,887)</w:t>
            </w:r>
          </w:p>
        </w:tc>
        <w:tc>
          <w:tcPr>
            <w:tcW w:w="270" w:type="dxa"/>
            <w:vAlign w:val="bottom"/>
          </w:tcPr>
          <w:p w14:paraId="31A5DED2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61EE63" w14:textId="30E87F7C" w:rsidR="007934E7" w:rsidRPr="007934E7" w:rsidRDefault="00C2051E" w:rsidP="00C2051E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                   </w:t>
            </w:r>
            <w:r w:rsidR="007934E7" w:rsidRPr="007934E7">
              <w:rPr>
                <w:rFonts w:asciiTheme="majorBidi" w:hAnsiTheme="majorBidi" w:cstheme="majorBidi"/>
                <w:sz w:val="30"/>
                <w:szCs w:val="30"/>
              </w:rPr>
              <w:t>(2,887)</w:t>
            </w:r>
          </w:p>
        </w:tc>
      </w:tr>
      <w:tr w:rsidR="007934E7" w:rsidRPr="007934E7" w14:paraId="5B52D754" w14:textId="77777777" w:rsidTr="007934E7">
        <w:trPr>
          <w:cantSplit/>
        </w:trPr>
        <w:tc>
          <w:tcPr>
            <w:tcW w:w="5490" w:type="dxa"/>
            <w:hideMark/>
          </w:tcPr>
          <w:p w14:paraId="136321E3" w14:textId="77777777" w:rsidR="007934E7" w:rsidRPr="007934E7" w:rsidRDefault="007934E7" w:rsidP="00F5214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17CAAB" w14:textId="02872093" w:rsidR="007934E7" w:rsidRPr="007934E7" w:rsidRDefault="00E71BD0" w:rsidP="00F52147">
            <w:pPr>
              <w:pStyle w:val="acctfourfigures"/>
              <w:tabs>
                <w:tab w:val="decimal" w:pos="465"/>
              </w:tabs>
              <w:spacing w:line="240" w:lineRule="auto"/>
              <w:ind w:left="-83" w:right="19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225,63</w:t>
            </w:r>
            <w:r w:rsidR="000F04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74C6EDB7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A7F64" w14:textId="77777777" w:rsidR="007934E7" w:rsidRPr="007934E7" w:rsidRDefault="007934E7" w:rsidP="00F52147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34E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90,357</w:t>
            </w:r>
          </w:p>
        </w:tc>
      </w:tr>
    </w:tbl>
    <w:p w14:paraId="19F62BB0" w14:textId="15B3ECC4" w:rsidR="00081231" w:rsidRDefault="00081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</w:p>
    <w:p w14:paraId="328ED7AC" w14:textId="77777777" w:rsidR="00081231" w:rsidRDefault="00081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29CC54A3" w14:textId="7E0F342E" w:rsidR="00AF6A35" w:rsidRPr="007934E7" w:rsidRDefault="00DB3383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7934E7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ที่ดิน อาคารและอุปกรณ์  </w:t>
      </w:r>
    </w:p>
    <w:p w14:paraId="1ED7C37D" w14:textId="77777777" w:rsidR="00104C90" w:rsidRPr="007934E7" w:rsidRDefault="00104C90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7356D2" w14:textId="7CF2B8DD" w:rsidR="00E639E2" w:rsidRPr="007934E7" w:rsidRDefault="00E639E2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34E7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7934E7">
        <w:rPr>
          <w:rFonts w:asciiTheme="majorBidi" w:hAnsiTheme="majorBidi" w:cstheme="majorBidi"/>
          <w:sz w:val="30"/>
          <w:szCs w:val="30"/>
          <w:cs/>
        </w:rPr>
        <w:t>ารซื้อ จำหน่าย และโอนที่ดิน อาคารและอุปกรณ์</w:t>
      </w:r>
      <w:r w:rsidR="00BE56C6">
        <w:rPr>
          <w:rFonts w:asciiTheme="majorBidi" w:hAnsiTheme="majorBidi" w:cstheme="majorBidi" w:hint="cs"/>
          <w:sz w:val="30"/>
          <w:szCs w:val="30"/>
          <w:cs/>
        </w:rPr>
        <w:t xml:space="preserve"> (ไม่รวมสินทรัพย์สิทธิการใช้) </w:t>
      </w:r>
      <w:r w:rsidRPr="007934E7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7934E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7934E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7934E7">
        <w:rPr>
          <w:rFonts w:asciiTheme="majorBidi" w:hAnsiTheme="majorBidi" w:cstheme="majorBidi"/>
          <w:sz w:val="30"/>
          <w:szCs w:val="30"/>
        </w:rPr>
        <w:t xml:space="preserve">30 </w:t>
      </w:r>
      <w:r w:rsidR="007934E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A7961" w:rsidRPr="007934E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6E3B" w:rsidRPr="007934E7">
        <w:rPr>
          <w:rFonts w:asciiTheme="majorBidi" w:hAnsiTheme="majorBidi" w:cstheme="majorBidi"/>
          <w:sz w:val="30"/>
          <w:szCs w:val="30"/>
        </w:rPr>
        <w:t>256</w:t>
      </w:r>
      <w:r w:rsidR="00EE670C" w:rsidRPr="007934E7">
        <w:rPr>
          <w:rFonts w:asciiTheme="majorBidi" w:hAnsiTheme="majorBidi" w:cstheme="majorBidi"/>
          <w:sz w:val="30"/>
          <w:szCs w:val="30"/>
        </w:rPr>
        <w:t xml:space="preserve">4 </w:t>
      </w:r>
      <w:r w:rsidR="006C6E3B" w:rsidRPr="007934E7">
        <w:rPr>
          <w:rFonts w:asciiTheme="majorBidi" w:hAnsiTheme="majorBidi" w:cstheme="majorBidi"/>
          <w:sz w:val="30"/>
          <w:szCs w:val="30"/>
        </w:rPr>
        <w:t xml:space="preserve"> </w:t>
      </w:r>
      <w:r w:rsidRPr="007934E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21D689E9" w14:textId="7D158BFB" w:rsidR="00352085" w:rsidRPr="007934E7" w:rsidRDefault="00352085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5582"/>
        <w:gridCol w:w="1619"/>
        <w:gridCol w:w="297"/>
        <w:gridCol w:w="1682"/>
      </w:tblGrid>
      <w:tr w:rsidR="0081474F" w:rsidRPr="00171165" w14:paraId="66544CF4" w14:textId="77777777" w:rsidTr="002C433F">
        <w:trPr>
          <w:trHeight w:val="1098"/>
          <w:tblHeader/>
        </w:trPr>
        <w:tc>
          <w:tcPr>
            <w:tcW w:w="3040" w:type="pct"/>
          </w:tcPr>
          <w:p w14:paraId="5186DD06" w14:textId="77777777" w:rsidR="0081474F" w:rsidRPr="00171165" w:rsidRDefault="0081474F" w:rsidP="00D0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DA0559" w14:textId="77777777" w:rsidR="0081474F" w:rsidRPr="00171165" w:rsidRDefault="0081474F" w:rsidP="00D0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0BFCD3" w14:textId="77777777" w:rsidR="0081474F" w:rsidRPr="00171165" w:rsidRDefault="0081474F" w:rsidP="00D0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6BFEF6C3" w14:textId="3140F715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2F4D75B3" w14:textId="5B0B1833" w:rsidR="0081474F" w:rsidRPr="00171165" w:rsidRDefault="00404AEB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81474F" w:rsidRPr="00171165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="0081474F" w:rsidRPr="00171165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="0081474F" w:rsidRPr="00171165">
              <w:rPr>
                <w:rFonts w:ascii="Angsana New" w:hAnsi="Angsana New"/>
                <w:sz w:val="30"/>
                <w:szCs w:val="30"/>
              </w:rPr>
              <w:t>-</w:t>
            </w:r>
            <w:r w:rsidR="0081474F" w:rsidRPr="00171165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" w:type="pct"/>
          </w:tcPr>
          <w:p w14:paraId="49A92C5E" w14:textId="77777777" w:rsidR="0081474F" w:rsidRPr="00404AEB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pct"/>
          </w:tcPr>
          <w:p w14:paraId="7A17F1E7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3A8305F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171165">
              <w:rPr>
                <w:rFonts w:ascii="Angsana New" w:hAnsi="Angsana New"/>
                <w:sz w:val="30"/>
                <w:szCs w:val="30"/>
              </w:rPr>
              <w:t>-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81474F" w:rsidRPr="00171165" w14:paraId="74A03009" w14:textId="77777777" w:rsidTr="002C433F">
        <w:trPr>
          <w:trHeight w:val="400"/>
          <w:tblHeader/>
        </w:trPr>
        <w:tc>
          <w:tcPr>
            <w:tcW w:w="3040" w:type="pct"/>
          </w:tcPr>
          <w:p w14:paraId="4B191F6E" w14:textId="77777777" w:rsidR="0081474F" w:rsidRPr="00171165" w:rsidRDefault="0081474F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  <w:shd w:val="clear" w:color="auto" w:fill="auto"/>
          </w:tcPr>
          <w:p w14:paraId="1DD7A34B" w14:textId="52D820D5" w:rsidR="0081474F" w:rsidRPr="00014641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1464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1464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1464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1474F" w:rsidRPr="00171165" w14:paraId="532DEA17" w14:textId="77777777" w:rsidTr="002C433F">
        <w:trPr>
          <w:trHeight w:val="400"/>
          <w:tblHeader/>
        </w:trPr>
        <w:tc>
          <w:tcPr>
            <w:tcW w:w="3040" w:type="pct"/>
          </w:tcPr>
          <w:p w14:paraId="405FC786" w14:textId="630DB23D" w:rsidR="0081474F" w:rsidRPr="00171165" w:rsidRDefault="0081474F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  <w:r w:rsidR="002C433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882" w:type="pct"/>
            <w:shd w:val="clear" w:color="auto" w:fill="auto"/>
          </w:tcPr>
          <w:p w14:paraId="35763C11" w14:textId="7EDC0073" w:rsidR="0081474F" w:rsidRPr="00171165" w:rsidRDefault="00081231" w:rsidP="00C2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  <w:tab w:val="left" w:pos="1242"/>
              </w:tabs>
              <w:spacing w:after="0" w:line="240" w:lineRule="auto"/>
              <w:ind w:left="-648" w:right="-131" w:firstLine="12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1,393</w:t>
            </w:r>
          </w:p>
        </w:tc>
        <w:tc>
          <w:tcPr>
            <w:tcW w:w="162" w:type="pct"/>
            <w:shd w:val="clear" w:color="auto" w:fill="auto"/>
          </w:tcPr>
          <w:p w14:paraId="13EB3098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pct"/>
            <w:shd w:val="clear" w:color="auto" w:fill="auto"/>
          </w:tcPr>
          <w:p w14:paraId="40B3F795" w14:textId="4311F499" w:rsidR="000014A4" w:rsidRPr="00171165" w:rsidRDefault="002C433F" w:rsidP="00BE56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(499)</w:t>
            </w:r>
          </w:p>
        </w:tc>
      </w:tr>
      <w:tr w:rsidR="0081474F" w:rsidRPr="00171165" w14:paraId="2480AE32" w14:textId="77777777" w:rsidTr="002C433F">
        <w:trPr>
          <w:trHeight w:val="400"/>
          <w:tblHeader/>
        </w:trPr>
        <w:tc>
          <w:tcPr>
            <w:tcW w:w="3040" w:type="pct"/>
          </w:tcPr>
          <w:p w14:paraId="237A61D4" w14:textId="77777777" w:rsidR="0081474F" w:rsidRPr="00171165" w:rsidRDefault="0081474F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882" w:type="pct"/>
            <w:shd w:val="clear" w:color="auto" w:fill="auto"/>
          </w:tcPr>
          <w:p w14:paraId="2907C3F4" w14:textId="73C137D6" w:rsidR="0081474F" w:rsidRPr="00171165" w:rsidRDefault="002C433F" w:rsidP="00C2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42"/>
                <w:tab w:val="left" w:pos="1410"/>
              </w:tabs>
              <w:spacing w:after="0" w:line="240" w:lineRule="auto"/>
              <w:ind w:left="-648" w:right="-131" w:firstLine="12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2051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10,055</w:t>
            </w:r>
          </w:p>
        </w:tc>
        <w:tc>
          <w:tcPr>
            <w:tcW w:w="162" w:type="pct"/>
            <w:shd w:val="clear" w:color="auto" w:fill="auto"/>
          </w:tcPr>
          <w:p w14:paraId="29F53B7D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pct"/>
            <w:shd w:val="clear" w:color="auto" w:fill="auto"/>
          </w:tcPr>
          <w:p w14:paraId="3FF7E7B4" w14:textId="4D2B498F" w:rsidR="0081474F" w:rsidRPr="00171165" w:rsidRDefault="002C433F" w:rsidP="00081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4A4" w:rsidRPr="00171165" w14:paraId="6426C17B" w14:textId="77777777" w:rsidTr="002C433F">
        <w:trPr>
          <w:trHeight w:val="400"/>
          <w:tblHeader/>
        </w:trPr>
        <w:tc>
          <w:tcPr>
            <w:tcW w:w="3040" w:type="pct"/>
          </w:tcPr>
          <w:p w14:paraId="77A78AC7" w14:textId="77777777" w:rsidR="000014A4" w:rsidRPr="00171165" w:rsidRDefault="000014A4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1711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71165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882" w:type="pct"/>
            <w:shd w:val="clear" w:color="auto" w:fill="auto"/>
          </w:tcPr>
          <w:p w14:paraId="7183F398" w14:textId="029682A4" w:rsidR="000014A4" w:rsidRPr="00171165" w:rsidRDefault="002C433F" w:rsidP="0091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2"/>
              </w:tabs>
              <w:spacing w:after="0" w:line="240" w:lineRule="auto"/>
              <w:ind w:left="612" w:right="-131" w:hanging="72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  </w:t>
            </w:r>
            <w:r w:rsidR="00C67ED7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1,096</w:t>
            </w:r>
          </w:p>
        </w:tc>
        <w:tc>
          <w:tcPr>
            <w:tcW w:w="162" w:type="pct"/>
            <w:shd w:val="clear" w:color="auto" w:fill="auto"/>
          </w:tcPr>
          <w:p w14:paraId="6E24FF6F" w14:textId="77777777" w:rsidR="000014A4" w:rsidRPr="00171165" w:rsidRDefault="000014A4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pct"/>
            <w:shd w:val="clear" w:color="auto" w:fill="auto"/>
          </w:tcPr>
          <w:p w14:paraId="1C6830D9" w14:textId="5A9486B0" w:rsidR="000014A4" w:rsidRPr="00171165" w:rsidRDefault="002C433F" w:rsidP="008A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4A4" w:rsidRPr="00171165" w14:paraId="73A99AB4" w14:textId="77777777" w:rsidTr="002C433F">
        <w:trPr>
          <w:trHeight w:val="400"/>
          <w:tblHeader/>
        </w:trPr>
        <w:tc>
          <w:tcPr>
            <w:tcW w:w="3040" w:type="pct"/>
          </w:tcPr>
          <w:p w14:paraId="3DD984EB" w14:textId="77777777" w:rsidR="000014A4" w:rsidRPr="00171165" w:rsidRDefault="000014A4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82" w:type="pct"/>
            <w:shd w:val="clear" w:color="auto" w:fill="auto"/>
          </w:tcPr>
          <w:p w14:paraId="5CCD012A" w14:textId="2F8A9D4C" w:rsidR="000014A4" w:rsidRPr="00171165" w:rsidRDefault="002C433F" w:rsidP="00C2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3"/>
                <w:tab w:val="left" w:pos="1218"/>
                <w:tab w:val="left" w:pos="1333"/>
              </w:tabs>
              <w:spacing w:after="0" w:line="240" w:lineRule="auto"/>
              <w:ind w:left="163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="00914192">
              <w:rPr>
                <w:rFonts w:ascii="Angsana New" w:hAnsi="Angsana New"/>
                <w:sz w:val="30"/>
                <w:szCs w:val="30"/>
              </w:rPr>
              <w:t>615</w:t>
            </w:r>
          </w:p>
        </w:tc>
        <w:tc>
          <w:tcPr>
            <w:tcW w:w="162" w:type="pct"/>
            <w:shd w:val="clear" w:color="auto" w:fill="auto"/>
          </w:tcPr>
          <w:p w14:paraId="3FB28146" w14:textId="77777777" w:rsidR="000014A4" w:rsidRPr="00171165" w:rsidRDefault="000014A4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pct"/>
            <w:shd w:val="clear" w:color="auto" w:fill="auto"/>
          </w:tcPr>
          <w:p w14:paraId="3E162C2D" w14:textId="74293A98" w:rsidR="000014A4" w:rsidRPr="00171165" w:rsidRDefault="002C433F" w:rsidP="008A1E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014A4" w:rsidRPr="00171165" w14:paraId="00DA7282" w14:textId="77777777" w:rsidTr="002C433F">
        <w:trPr>
          <w:trHeight w:val="410"/>
          <w:tblHeader/>
        </w:trPr>
        <w:tc>
          <w:tcPr>
            <w:tcW w:w="3040" w:type="pct"/>
          </w:tcPr>
          <w:p w14:paraId="4CA0DBDC" w14:textId="77777777" w:rsidR="000014A4" w:rsidRPr="00171165" w:rsidRDefault="000014A4" w:rsidP="00D03D8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7116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14:paraId="521F5320" w14:textId="7229888A" w:rsidR="000014A4" w:rsidRPr="00171165" w:rsidRDefault="002C433F" w:rsidP="00C205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18"/>
                <w:tab w:val="left" w:pos="1422"/>
              </w:tabs>
              <w:spacing w:after="0" w:line="240" w:lineRule="auto"/>
              <w:ind w:left="702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</w:t>
            </w:r>
            <w:r w:rsidR="00C41828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2" w:type="pct"/>
            <w:shd w:val="clear" w:color="auto" w:fill="auto"/>
          </w:tcPr>
          <w:p w14:paraId="16C4C20D" w14:textId="77777777" w:rsidR="000014A4" w:rsidRPr="00171165" w:rsidRDefault="000014A4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7" w:type="pct"/>
            <w:tcBorders>
              <w:bottom w:val="single" w:sz="4" w:space="0" w:color="auto"/>
            </w:tcBorders>
            <w:shd w:val="clear" w:color="auto" w:fill="auto"/>
          </w:tcPr>
          <w:p w14:paraId="155534E2" w14:textId="5D7AFCFE" w:rsidR="000014A4" w:rsidRPr="00171165" w:rsidRDefault="002C433F" w:rsidP="00081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(4,</w:t>
            </w:r>
            <w:r w:rsidR="00C41828">
              <w:rPr>
                <w:rFonts w:ascii="Angsana New" w:hAnsi="Angsana New"/>
                <w:sz w:val="30"/>
                <w:szCs w:val="30"/>
              </w:rPr>
              <w:t>2</w:t>
            </w:r>
            <w:r w:rsidR="00E67B3C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7)</w:t>
            </w:r>
          </w:p>
        </w:tc>
      </w:tr>
      <w:tr w:rsidR="0081474F" w:rsidRPr="00171165" w14:paraId="64401120" w14:textId="77777777" w:rsidTr="002C433F">
        <w:trPr>
          <w:trHeight w:val="400"/>
          <w:tblHeader/>
        </w:trPr>
        <w:tc>
          <w:tcPr>
            <w:tcW w:w="3040" w:type="pct"/>
          </w:tcPr>
          <w:p w14:paraId="5767A5BD" w14:textId="77777777" w:rsidR="0081474F" w:rsidRPr="00171165" w:rsidRDefault="0081474F" w:rsidP="00D03D8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E2C90" w14:textId="106B5CA9" w:rsidR="0081474F" w:rsidRPr="00171165" w:rsidRDefault="002C433F" w:rsidP="00C67E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345" w:right="-131" w:hanging="34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</w:t>
            </w:r>
            <w:r w:rsidR="00E67B3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67B3C">
              <w:rPr>
                <w:rFonts w:ascii="Angsana New" w:hAnsi="Angsana New"/>
                <w:b/>
                <w:bCs/>
                <w:sz w:val="30"/>
                <w:szCs w:val="30"/>
              </w:rPr>
              <w:t>546</w:t>
            </w:r>
          </w:p>
        </w:tc>
        <w:tc>
          <w:tcPr>
            <w:tcW w:w="162" w:type="pct"/>
            <w:shd w:val="clear" w:color="auto" w:fill="auto"/>
          </w:tcPr>
          <w:p w14:paraId="58105AA4" w14:textId="77777777" w:rsidR="0081474F" w:rsidRPr="00171165" w:rsidRDefault="0081474F" w:rsidP="00D03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2269D" w14:textId="67E02945" w:rsidR="0081474F" w:rsidRPr="000C60D6" w:rsidRDefault="002C433F" w:rsidP="00081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14D2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414D2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E67B3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6)</w:t>
            </w:r>
          </w:p>
        </w:tc>
      </w:tr>
    </w:tbl>
    <w:p w14:paraId="3EA816FE" w14:textId="77777777" w:rsidR="0081474F" w:rsidRPr="007934E7" w:rsidRDefault="0081474F" w:rsidP="00D03D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0DC0C66" w14:textId="02D28CED" w:rsidR="004706D1" w:rsidRDefault="00100F63" w:rsidP="00D03D8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934E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 w:rsidR="007934E7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30 </w:t>
      </w:r>
      <w:r w:rsidR="007934E7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>มิถุนายน</w:t>
      </w:r>
      <w:r w:rsidR="006A7961" w:rsidRPr="007934E7"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 </w:t>
      </w:r>
      <w:r w:rsidR="002E4EE2" w:rsidRPr="007934E7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256</w:t>
      </w:r>
      <w:r w:rsidR="00EE670C" w:rsidRPr="007934E7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4</w:t>
      </w:r>
      <w:r w:rsidRPr="007934E7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D207C3" w:rsidRPr="007934E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</w:t>
      </w:r>
      <w:r w:rsidRPr="007934E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</w:t>
      </w:r>
      <w:r w:rsidR="00CF6C23" w:rsidRPr="007934E7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และอาคารสิ่งปลูกสร้างของบริษัท</w:t>
      </w:r>
      <w:r w:rsidRPr="007934E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 ซึ่งมีมูลค่าตามบัญ</w:t>
      </w:r>
      <w:r w:rsidR="00F50B3A" w:rsidRPr="007934E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ชีจำนว</w:t>
      </w:r>
      <w:r w:rsidR="004A3C36" w:rsidRPr="007934E7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น</w:t>
      </w:r>
      <w:r w:rsidR="00145DE7" w:rsidRPr="007934E7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="00383EAF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194.68</w:t>
      </w:r>
      <w:r w:rsidR="004706D1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 </w:t>
      </w:r>
      <w:r w:rsidRPr="007934E7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7934E7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77BE8BCF" w14:textId="0DDFE189" w:rsidR="00FC5F7C" w:rsidRPr="007934E7" w:rsidRDefault="00D3708E" w:rsidP="00EA0B8F">
      <w:pPr>
        <w:pStyle w:val="block"/>
        <w:spacing w:after="0" w:line="240" w:lineRule="auto"/>
        <w:ind w:left="540" w:right="-45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EA0B8F">
        <w:rPr>
          <w:rFonts w:asciiTheme="majorBidi" w:hAnsiTheme="majorBidi" w:cstheme="majorBidi"/>
          <w:i/>
          <w:iCs/>
          <w:spacing w:val="-8"/>
          <w:sz w:val="30"/>
          <w:szCs w:val="30"/>
        </w:rPr>
        <w:t>(</w:t>
      </w:r>
      <w:r w:rsidRPr="00EA0B8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31 </w:t>
      </w:r>
      <w:r w:rsidRPr="00EA0B8F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Pr="00EA0B8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2563: </w:t>
      </w:r>
      <w:r w:rsidR="009C512C" w:rsidRPr="00EA0B8F">
        <w:rPr>
          <w:rFonts w:asciiTheme="majorBidi" w:hAnsiTheme="majorBidi" w:cstheme="majorBidi"/>
          <w:i/>
          <w:iCs/>
          <w:sz w:val="30"/>
          <w:szCs w:val="30"/>
          <w:lang w:bidi="th-TH"/>
        </w:rPr>
        <w:t>199.25</w:t>
      </w:r>
      <w:r w:rsidRPr="00EA0B8F"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</w:t>
      </w:r>
      <w:r w:rsidRPr="00EA0B8F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EA0B8F">
        <w:rPr>
          <w:rFonts w:asciiTheme="majorBidi" w:hAnsiTheme="majorBidi" w:cstheme="majorBidi"/>
          <w:i/>
          <w:iCs/>
          <w:spacing w:val="-8"/>
          <w:sz w:val="30"/>
          <w:szCs w:val="30"/>
        </w:rPr>
        <w:t>)</w:t>
      </w:r>
      <w:r w:rsidRPr="007934E7">
        <w:rPr>
          <w:rFonts w:asciiTheme="majorBidi" w:hAnsiTheme="majorBidi" w:cstheme="majorBidi"/>
          <w:i/>
          <w:iCs/>
          <w:spacing w:val="-8"/>
          <w:sz w:val="30"/>
          <w:szCs w:val="30"/>
        </w:rPr>
        <w:t xml:space="preserve"> </w:t>
      </w:r>
      <w:r w:rsidR="00100F63" w:rsidRPr="007934E7">
        <w:rPr>
          <w:rFonts w:asciiTheme="majorBidi" w:hAnsiTheme="majorBidi" w:cstheme="majorBidi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ได้ถูกจดจำนองเพื่อเป็นหลักทรัพย์ค้ำประกันวงเงินสินเชื่อของบริษัท</w:t>
      </w:r>
    </w:p>
    <w:p w14:paraId="51545241" w14:textId="77777777" w:rsidR="00997E7B" w:rsidRPr="007934E7" w:rsidRDefault="00997E7B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73A3D3" w14:textId="2A53D894" w:rsidR="000C354D" w:rsidRDefault="000C354D" w:rsidP="00FF6F23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สินทรัพย์สิทธิการใช้</w:t>
      </w:r>
    </w:p>
    <w:p w14:paraId="6DA85FB7" w14:textId="6F6CE800" w:rsidR="000C354D" w:rsidRPr="00667AFF" w:rsidRDefault="000C354D" w:rsidP="000C354D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0C457CEC" w14:textId="3BDDFD00" w:rsidR="003202EE" w:rsidRPr="00414D27" w:rsidRDefault="003202EE" w:rsidP="003202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14D27">
        <w:rPr>
          <w:rFonts w:asciiTheme="majorBidi" w:hAnsiTheme="majorBidi" w:cstheme="majorBidi"/>
          <w:b/>
          <w:sz w:val="30"/>
          <w:szCs w:val="30"/>
          <w:cs/>
        </w:rPr>
        <w:t>ก</w:t>
      </w:r>
      <w:r w:rsidRPr="00414D27">
        <w:rPr>
          <w:rFonts w:asciiTheme="majorBidi" w:hAnsiTheme="majorBidi" w:cstheme="majorBidi"/>
          <w:sz w:val="30"/>
          <w:szCs w:val="30"/>
          <w:cs/>
        </w:rPr>
        <w:t>าร</w:t>
      </w:r>
      <w:r w:rsidR="00B602F5">
        <w:rPr>
          <w:rFonts w:asciiTheme="majorBidi" w:hAnsiTheme="majorBidi" w:cstheme="majorBidi" w:hint="cs"/>
          <w:sz w:val="30"/>
          <w:szCs w:val="30"/>
          <w:cs/>
        </w:rPr>
        <w:t>เพิ่มขึ้น</w:t>
      </w:r>
      <w:r w:rsidRPr="00414D27">
        <w:rPr>
          <w:rFonts w:asciiTheme="majorBidi" w:hAnsiTheme="majorBidi" w:cstheme="majorBidi"/>
          <w:sz w:val="30"/>
          <w:szCs w:val="30"/>
          <w:cs/>
        </w:rPr>
        <w:t xml:space="preserve"> จำหน่าย และโอน</w:t>
      </w:r>
      <w:r w:rsidR="00414D27" w:rsidRPr="00414D27">
        <w:rPr>
          <w:rFonts w:asciiTheme="majorBidi" w:hAnsiTheme="majorBidi" w:cstheme="majorBidi" w:hint="cs"/>
          <w:sz w:val="30"/>
          <w:szCs w:val="30"/>
          <w:cs/>
        </w:rPr>
        <w:t>สินทรัพย์สิทธิการใช้</w:t>
      </w:r>
      <w:r w:rsidRPr="00414D27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Pr="00414D27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414D2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14D27">
        <w:rPr>
          <w:rFonts w:asciiTheme="majorBidi" w:hAnsiTheme="majorBidi" w:cstheme="majorBidi"/>
          <w:sz w:val="30"/>
          <w:szCs w:val="30"/>
        </w:rPr>
        <w:t xml:space="preserve">30 </w:t>
      </w:r>
      <w:r w:rsidRPr="00414D2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414D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14D27">
        <w:rPr>
          <w:rFonts w:asciiTheme="majorBidi" w:hAnsiTheme="majorBidi" w:cstheme="majorBidi"/>
          <w:sz w:val="30"/>
          <w:szCs w:val="30"/>
        </w:rPr>
        <w:t xml:space="preserve">2564  </w:t>
      </w:r>
      <w:r w:rsidRPr="00414D2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0D62B72" w14:textId="77777777" w:rsidR="003202EE" w:rsidRPr="00414D27" w:rsidRDefault="003202EE" w:rsidP="003202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pPr w:leftFromText="180" w:rightFromText="180" w:vertAnchor="text" w:tblpX="450" w:tblpY="1"/>
        <w:tblOverlap w:val="never"/>
        <w:tblW w:w="9180" w:type="dxa"/>
        <w:tblLayout w:type="fixed"/>
        <w:tblLook w:val="0000" w:firstRow="0" w:lastRow="0" w:firstColumn="0" w:lastColumn="0" w:noHBand="0" w:noVBand="0"/>
      </w:tblPr>
      <w:tblGrid>
        <w:gridCol w:w="5582"/>
        <w:gridCol w:w="1619"/>
        <w:gridCol w:w="297"/>
        <w:gridCol w:w="1682"/>
      </w:tblGrid>
      <w:tr w:rsidR="003202EE" w:rsidRPr="00414D27" w14:paraId="64F66A5E" w14:textId="77777777" w:rsidTr="00E54256">
        <w:trPr>
          <w:trHeight w:val="1098"/>
          <w:tblHeader/>
        </w:trPr>
        <w:tc>
          <w:tcPr>
            <w:tcW w:w="3040" w:type="pct"/>
          </w:tcPr>
          <w:p w14:paraId="134D99B8" w14:textId="77777777" w:rsidR="003202EE" w:rsidRPr="00414D27" w:rsidRDefault="003202EE" w:rsidP="0038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0EF180" w14:textId="77777777" w:rsidR="003202EE" w:rsidRPr="00414D27" w:rsidRDefault="003202EE" w:rsidP="0038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F53842F" w14:textId="77777777" w:rsidR="003202EE" w:rsidRPr="00414D27" w:rsidRDefault="003202EE" w:rsidP="003839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1202B9E5" w14:textId="521B41D4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D2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="00D2328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414D27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</w:p>
          <w:p w14:paraId="0DA25039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414D27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Pr="00414D27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414D27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414D27">
              <w:rPr>
                <w:rFonts w:ascii="Angsana New" w:hAnsi="Angsana New" w:hint="cs"/>
                <w:sz w:val="30"/>
                <w:szCs w:val="30"/>
                <w:cs/>
              </w:rPr>
              <w:t xml:space="preserve">     </w:t>
            </w:r>
            <w:r w:rsidRPr="00414D27">
              <w:rPr>
                <w:rFonts w:ascii="Angsana New" w:hAnsi="Angsana New"/>
                <w:sz w:val="30"/>
                <w:szCs w:val="30"/>
              </w:rPr>
              <w:t>-</w:t>
            </w:r>
            <w:r w:rsidRPr="00414D2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62" w:type="pct"/>
          </w:tcPr>
          <w:p w14:paraId="26EC5FDE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</w:tcPr>
          <w:p w14:paraId="55269439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D27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441140F9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4D27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 w:rsidRPr="00414D27">
              <w:rPr>
                <w:rFonts w:ascii="Angsana New" w:hAnsi="Angsana New"/>
                <w:sz w:val="30"/>
                <w:szCs w:val="30"/>
              </w:rPr>
              <w:t>-</w:t>
            </w:r>
            <w:r w:rsidRPr="00414D27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3202EE" w:rsidRPr="00414D27" w14:paraId="01F8FF4B" w14:textId="77777777" w:rsidTr="003839A8">
        <w:trPr>
          <w:trHeight w:val="400"/>
          <w:tblHeader/>
        </w:trPr>
        <w:tc>
          <w:tcPr>
            <w:tcW w:w="3040" w:type="pct"/>
          </w:tcPr>
          <w:p w14:paraId="5C5B9727" w14:textId="77777777" w:rsidR="003202EE" w:rsidRPr="00414D27" w:rsidRDefault="003202EE" w:rsidP="003839A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60" w:type="pct"/>
            <w:gridSpan w:val="3"/>
            <w:shd w:val="clear" w:color="auto" w:fill="auto"/>
          </w:tcPr>
          <w:p w14:paraId="40C28870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14D27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4D2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4D27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202EE" w:rsidRPr="00414D27" w14:paraId="50873FF6" w14:textId="77777777" w:rsidTr="00E54256">
        <w:trPr>
          <w:trHeight w:val="400"/>
          <w:tblHeader/>
        </w:trPr>
        <w:tc>
          <w:tcPr>
            <w:tcW w:w="3040" w:type="pct"/>
          </w:tcPr>
          <w:p w14:paraId="18316D84" w14:textId="5B707939" w:rsidR="003202EE" w:rsidRPr="00414D27" w:rsidRDefault="00414D27" w:rsidP="003839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4D27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82" w:type="pct"/>
            <w:shd w:val="clear" w:color="auto" w:fill="auto"/>
          </w:tcPr>
          <w:p w14:paraId="3B431F98" w14:textId="51730553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0"/>
              </w:tabs>
              <w:spacing w:after="0" w:line="240" w:lineRule="auto"/>
              <w:ind w:left="-558" w:right="-131" w:firstLine="117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" w:type="pct"/>
            <w:shd w:val="clear" w:color="auto" w:fill="auto"/>
          </w:tcPr>
          <w:p w14:paraId="191FDE5E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  <w:shd w:val="clear" w:color="auto" w:fill="auto"/>
          </w:tcPr>
          <w:p w14:paraId="76A26EF2" w14:textId="00BF9991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02EE" w:rsidRPr="00414D27" w14:paraId="55384531" w14:textId="77777777" w:rsidTr="00E54256">
        <w:trPr>
          <w:trHeight w:val="400"/>
          <w:tblHeader/>
        </w:trPr>
        <w:tc>
          <w:tcPr>
            <w:tcW w:w="3040" w:type="pct"/>
          </w:tcPr>
          <w:p w14:paraId="38D54E2C" w14:textId="66343CA1" w:rsidR="003202EE" w:rsidRPr="00414D27" w:rsidRDefault="00414D27" w:rsidP="003839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4D27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82" w:type="pct"/>
            <w:shd w:val="clear" w:color="auto" w:fill="auto"/>
          </w:tcPr>
          <w:p w14:paraId="6A24B40A" w14:textId="1A227FB8" w:rsidR="003202EE" w:rsidRPr="00414D27" w:rsidRDefault="00A733BB" w:rsidP="00A73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9" w:right="-28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5,968</w:t>
            </w:r>
          </w:p>
        </w:tc>
        <w:tc>
          <w:tcPr>
            <w:tcW w:w="162" w:type="pct"/>
            <w:shd w:val="clear" w:color="auto" w:fill="auto"/>
          </w:tcPr>
          <w:p w14:paraId="1D1BDD78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6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  <w:shd w:val="clear" w:color="auto" w:fill="auto"/>
          </w:tcPr>
          <w:p w14:paraId="510C0568" w14:textId="5DF27168" w:rsidR="003202EE" w:rsidRPr="00414D27" w:rsidRDefault="00A733BB" w:rsidP="00C01B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after="0" w:line="240" w:lineRule="auto"/>
              <w:ind w:left="191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202EE" w:rsidRPr="00414D27" w14:paraId="1D547D80" w14:textId="77777777" w:rsidTr="00E54256">
        <w:trPr>
          <w:trHeight w:val="410"/>
          <w:tblHeader/>
        </w:trPr>
        <w:tc>
          <w:tcPr>
            <w:tcW w:w="3040" w:type="pct"/>
          </w:tcPr>
          <w:p w14:paraId="6AC33D8B" w14:textId="6A85F78C" w:rsidR="003202EE" w:rsidRPr="00414D27" w:rsidRDefault="00414D27" w:rsidP="003839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14D27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82" w:type="pct"/>
            <w:tcBorders>
              <w:bottom w:val="single" w:sz="4" w:space="0" w:color="auto"/>
            </w:tcBorders>
            <w:shd w:val="clear" w:color="auto" w:fill="auto"/>
          </w:tcPr>
          <w:p w14:paraId="5F1CE80B" w14:textId="505192AB" w:rsidR="003202EE" w:rsidRPr="00414D27" w:rsidRDefault="00A733BB" w:rsidP="00A73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99" w:right="-645" w:firstLine="9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1,342</w:t>
            </w:r>
          </w:p>
        </w:tc>
        <w:tc>
          <w:tcPr>
            <w:tcW w:w="162" w:type="pct"/>
            <w:shd w:val="clear" w:color="auto" w:fill="auto"/>
          </w:tcPr>
          <w:p w14:paraId="72FED312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  <w:shd w:val="clear" w:color="auto" w:fill="auto"/>
          </w:tcPr>
          <w:p w14:paraId="34F45B04" w14:textId="5078BA96" w:rsidR="003202EE" w:rsidRPr="00414D27" w:rsidRDefault="00A733BB" w:rsidP="000812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3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(2,582)</w:t>
            </w:r>
          </w:p>
        </w:tc>
      </w:tr>
      <w:tr w:rsidR="003202EE" w:rsidRPr="00171165" w14:paraId="14B0EE6E" w14:textId="77777777" w:rsidTr="00E54256">
        <w:trPr>
          <w:trHeight w:val="400"/>
          <w:tblHeader/>
        </w:trPr>
        <w:tc>
          <w:tcPr>
            <w:tcW w:w="3040" w:type="pct"/>
          </w:tcPr>
          <w:p w14:paraId="4D5F5132" w14:textId="77777777" w:rsidR="003202EE" w:rsidRPr="00414D27" w:rsidRDefault="003202EE" w:rsidP="003839A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4D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ABFC2" w14:textId="6FF8AA06" w:rsidR="003202EE" w:rsidRPr="00414D27" w:rsidRDefault="00A733BB" w:rsidP="00A73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9" w:right="-465" w:firstLine="63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7,310</w:t>
            </w:r>
          </w:p>
        </w:tc>
        <w:tc>
          <w:tcPr>
            <w:tcW w:w="162" w:type="pct"/>
            <w:shd w:val="clear" w:color="auto" w:fill="auto"/>
          </w:tcPr>
          <w:p w14:paraId="035B5218" w14:textId="77777777" w:rsidR="003202EE" w:rsidRPr="00414D27" w:rsidRDefault="003202EE" w:rsidP="003839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90350" w14:textId="2F2B78C2" w:rsidR="003202EE" w:rsidRPr="000C60D6" w:rsidRDefault="00A733BB" w:rsidP="00A733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(2,582)</w:t>
            </w:r>
          </w:p>
        </w:tc>
      </w:tr>
    </w:tbl>
    <w:p w14:paraId="6D78276F" w14:textId="0A528961" w:rsidR="00081231" w:rsidRDefault="00081231" w:rsidP="000C354D">
      <w:pPr>
        <w:rPr>
          <w:rFonts w:asciiTheme="majorBidi" w:hAnsiTheme="majorBidi" w:cstheme="majorBidi"/>
          <w:sz w:val="22"/>
          <w:szCs w:val="22"/>
          <w:lang w:eastAsia="x-none"/>
        </w:rPr>
      </w:pPr>
    </w:p>
    <w:p w14:paraId="77476DF7" w14:textId="421B01CE" w:rsidR="000C354D" w:rsidRPr="00667AFF" w:rsidRDefault="00081231" w:rsidP="000812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lang w:eastAsia="x-none"/>
        </w:rPr>
      </w:pPr>
      <w:r>
        <w:rPr>
          <w:rFonts w:asciiTheme="majorBidi" w:hAnsiTheme="majorBidi" w:cstheme="majorBidi"/>
          <w:sz w:val="22"/>
          <w:szCs w:val="22"/>
          <w:lang w:eastAsia="x-none"/>
        </w:rPr>
        <w:br w:type="page"/>
      </w:r>
    </w:p>
    <w:p w14:paraId="3056C07B" w14:textId="0D9FE728" w:rsidR="00104C90" w:rsidRPr="007934E7" w:rsidRDefault="00D75BB6" w:rsidP="00FF6F23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7934E7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52777A45" w14:textId="77777777" w:rsidR="00D03D85" w:rsidRPr="00667AFF" w:rsidRDefault="00D03D85" w:rsidP="00D03D85">
      <w:pPr>
        <w:spacing w:line="240" w:lineRule="auto"/>
        <w:rPr>
          <w:sz w:val="22"/>
          <w:szCs w:val="22"/>
          <w:cs/>
          <w:lang w:eastAsia="x-none"/>
        </w:rPr>
      </w:pPr>
    </w:p>
    <w:p w14:paraId="3EACEB5C" w14:textId="19B84BB6" w:rsidR="006A50BC" w:rsidRPr="00EA0B8F" w:rsidRDefault="00F5517F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  <w:lang w:val="en-GB"/>
        </w:rPr>
      </w:pPr>
      <w:r w:rsidRPr="00EA0B8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ณ วันที่</w:t>
      </w:r>
      <w:r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7934E7"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30 </w:t>
      </w:r>
      <w:r w:rsidR="007934E7" w:rsidRPr="00EA0B8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 xml:space="preserve">มิถุนายน </w:t>
      </w:r>
      <w:r w:rsidR="002E4EE2"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>256</w:t>
      </w:r>
      <w:r w:rsidR="00997E7B"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>4</w:t>
      </w:r>
      <w:r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EA0B8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บริษัทมีวงเงินสินเชื่อซึ่งยังมิได้เบิกใช้</w:t>
      </w:r>
      <w:r w:rsidR="00420CF0" w:rsidRPr="00EA0B8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กับ</w:t>
      </w:r>
      <w:r w:rsidR="00974919" w:rsidRPr="00EA0B8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สถาบันการเงิน</w:t>
      </w:r>
      <w:r w:rsidR="00420CF0" w:rsidRPr="00EA0B8F">
        <w:rPr>
          <w:rFonts w:asciiTheme="majorBidi" w:hAnsiTheme="majorBidi" w:cstheme="majorBidi" w:hint="cs"/>
          <w:spacing w:val="4"/>
          <w:sz w:val="30"/>
          <w:szCs w:val="30"/>
          <w:cs/>
          <w:lang w:val="en-GB"/>
        </w:rPr>
        <w:t>ในประเทศแห่งหนึ่ง</w:t>
      </w:r>
      <w:r w:rsidRPr="00EA0B8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เป็นจำนวนเงินรวม</w:t>
      </w:r>
      <w:r w:rsidR="00173563"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D05701"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>96.</w:t>
      </w:r>
      <w:r w:rsidR="002C6FA0">
        <w:rPr>
          <w:rFonts w:asciiTheme="majorBidi" w:hAnsiTheme="majorBidi" w:cstheme="majorBidi"/>
          <w:spacing w:val="4"/>
          <w:sz w:val="30"/>
          <w:szCs w:val="30"/>
          <w:lang w:val="en-GB"/>
        </w:rPr>
        <w:t>72</w:t>
      </w:r>
      <w:r w:rsidR="0060495D"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EA0B8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ล้านบาท</w:t>
      </w:r>
      <w:r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(</w:t>
      </w:r>
      <w:r w:rsidR="002E4EE2"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31</w:t>
      </w:r>
      <w:r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 </w:t>
      </w:r>
      <w:r w:rsidRPr="00EA0B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 xml:space="preserve">ธันวาคม </w:t>
      </w:r>
      <w:r w:rsidR="002E4EE2"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256</w:t>
      </w:r>
      <w:r w:rsidR="00997E7B"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3</w:t>
      </w:r>
      <w:r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:  </w:t>
      </w:r>
      <w:r w:rsidR="001F6F38"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96.9</w:t>
      </w:r>
      <w:r w:rsidR="00351896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0</w:t>
      </w:r>
      <w:r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 xml:space="preserve"> </w:t>
      </w:r>
      <w:r w:rsidRPr="00EA0B8F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GB"/>
        </w:rPr>
        <w:t>ล้านบาท</w:t>
      </w:r>
      <w:r w:rsidRPr="00EA0B8F">
        <w:rPr>
          <w:rFonts w:asciiTheme="majorBidi" w:hAnsiTheme="majorBidi" w:cstheme="majorBidi"/>
          <w:i/>
          <w:iCs/>
          <w:spacing w:val="4"/>
          <w:sz w:val="30"/>
          <w:szCs w:val="30"/>
          <w:lang w:val="en-GB"/>
        </w:rPr>
        <w:t>)</w:t>
      </w:r>
      <w:r w:rsidR="008516DF" w:rsidRPr="00EA0B8F">
        <w:rPr>
          <w:rFonts w:asciiTheme="majorBidi" w:hAnsiTheme="majorBidi" w:cstheme="majorBidi"/>
          <w:spacing w:val="4"/>
          <w:sz w:val="30"/>
          <w:szCs w:val="30"/>
          <w:lang w:val="en-GB"/>
        </w:rPr>
        <w:t xml:space="preserve"> </w:t>
      </w:r>
      <w:r w:rsidR="008516DF" w:rsidRPr="00EA0B8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วงเงินสินเชื่อดังกล่าวค้ำประกันโดย</w:t>
      </w:r>
      <w:r w:rsidR="00EA0B8F">
        <w:rPr>
          <w:rFonts w:asciiTheme="majorBidi" w:hAnsiTheme="majorBidi" w:cstheme="majorBidi"/>
          <w:spacing w:val="4"/>
          <w:sz w:val="30"/>
          <w:szCs w:val="30"/>
          <w:lang w:val="en-GB"/>
        </w:rPr>
        <w:br/>
      </w:r>
      <w:r w:rsidR="0045785C" w:rsidRPr="00EA0B8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ที่ดิน และ</w:t>
      </w:r>
      <w:r w:rsidR="008516DF" w:rsidRPr="00EA0B8F">
        <w:rPr>
          <w:rFonts w:asciiTheme="majorBidi" w:hAnsiTheme="majorBidi" w:cstheme="majorBidi"/>
          <w:spacing w:val="4"/>
          <w:sz w:val="30"/>
          <w:szCs w:val="30"/>
          <w:cs/>
          <w:lang w:val="en-GB"/>
        </w:rPr>
        <w:t>อาคารสิ่งปลูกสร้างของบริษัท</w:t>
      </w:r>
    </w:p>
    <w:p w14:paraId="18C9FD97" w14:textId="77777777" w:rsidR="00C53D4E" w:rsidRPr="00667AFF" w:rsidRDefault="00C53D4E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CB9612" w14:textId="492CAAFB" w:rsidR="00566330" w:rsidRPr="00566330" w:rsidRDefault="00C53D4E" w:rsidP="00FF6F23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ทุนเรือนหุ้น</w:t>
      </w:r>
    </w:p>
    <w:p w14:paraId="58A84767" w14:textId="77777777" w:rsidR="00566330" w:rsidRPr="00ED1354" w:rsidRDefault="00566330" w:rsidP="00566330">
      <w:pPr>
        <w:rPr>
          <w:rFonts w:asciiTheme="majorBidi" w:hAnsiTheme="majorBidi" w:cstheme="majorBidi"/>
          <w:lang w:eastAsia="x-none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880"/>
        <w:gridCol w:w="180"/>
        <w:gridCol w:w="900"/>
        <w:gridCol w:w="180"/>
        <w:gridCol w:w="1170"/>
        <w:gridCol w:w="180"/>
        <w:gridCol w:w="1080"/>
        <w:gridCol w:w="180"/>
        <w:gridCol w:w="1167"/>
        <w:gridCol w:w="183"/>
        <w:gridCol w:w="1260"/>
      </w:tblGrid>
      <w:tr w:rsidR="003839A8" w:rsidRPr="006C21A0" w14:paraId="734B6AF4" w14:textId="77777777" w:rsidTr="00781BB3">
        <w:trPr>
          <w:cantSplit/>
        </w:trPr>
        <w:tc>
          <w:tcPr>
            <w:tcW w:w="2880" w:type="dxa"/>
          </w:tcPr>
          <w:p w14:paraId="1C2BF945" w14:textId="6CF0F851" w:rsidR="003839A8" w:rsidRPr="00130540" w:rsidRDefault="003839A8" w:rsidP="003839A8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80" w:type="dxa"/>
          </w:tcPr>
          <w:p w14:paraId="5E067D71" w14:textId="77777777" w:rsidR="003839A8" w:rsidRPr="006C21A0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A074CCA" w14:textId="5E860098" w:rsidR="003839A8" w:rsidRPr="003839A8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39A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มูลค่าหุ้น</w:t>
            </w:r>
          </w:p>
        </w:tc>
        <w:tc>
          <w:tcPr>
            <w:tcW w:w="180" w:type="dxa"/>
          </w:tcPr>
          <w:p w14:paraId="4519BB12" w14:textId="77777777" w:rsidR="003839A8" w:rsidRPr="006C21A0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F54CB4F" w14:textId="501AF200" w:rsidR="003839A8" w:rsidRPr="00667AFF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FF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308687F" w14:textId="77777777" w:rsidR="003839A8" w:rsidRPr="00667AFF" w:rsidRDefault="003839A8" w:rsidP="003839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D33C63D" w14:textId="2213680E" w:rsidR="003839A8" w:rsidRPr="00667AFF" w:rsidRDefault="003839A8" w:rsidP="003839A8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7AFF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667AFF" w:rsidRPr="006C21A0" w14:paraId="4ADBB7D8" w14:textId="77777777" w:rsidTr="00667AFF">
        <w:trPr>
          <w:cantSplit/>
        </w:trPr>
        <w:tc>
          <w:tcPr>
            <w:tcW w:w="2880" w:type="dxa"/>
          </w:tcPr>
          <w:p w14:paraId="391A1955" w14:textId="77777777" w:rsidR="00667AFF" w:rsidRDefault="00667AFF" w:rsidP="00667AFF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94AA965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0516787" w14:textId="5A59900E" w:rsidR="00667AFF" w:rsidRPr="003839A8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839A8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ต่อหุ้น</w:t>
            </w:r>
          </w:p>
        </w:tc>
        <w:tc>
          <w:tcPr>
            <w:tcW w:w="180" w:type="dxa"/>
          </w:tcPr>
          <w:p w14:paraId="4DFD65BB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349FEA" w14:textId="098C1D8E" w:rsidR="00667AFF" w:rsidRPr="00667AFF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7A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6E781DD" w14:textId="77777777" w:rsidR="00667AFF" w:rsidRPr="00667AFF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6DDB6A" w14:textId="5A3B6ECE" w:rsidR="00667AFF" w:rsidRPr="00667AFF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67A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จำนวนเงิน</w:t>
            </w:r>
          </w:p>
        </w:tc>
        <w:tc>
          <w:tcPr>
            <w:tcW w:w="180" w:type="dxa"/>
          </w:tcPr>
          <w:p w14:paraId="13877370" w14:textId="77777777" w:rsidR="00667AFF" w:rsidRPr="00667AFF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E6441D0" w14:textId="0EB5715A" w:rsidR="00667AFF" w:rsidRPr="00667AFF" w:rsidRDefault="00667AFF" w:rsidP="00667A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67A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จำนวนหุ้น</w:t>
            </w:r>
          </w:p>
        </w:tc>
        <w:tc>
          <w:tcPr>
            <w:tcW w:w="183" w:type="dxa"/>
          </w:tcPr>
          <w:p w14:paraId="773DB641" w14:textId="77777777" w:rsidR="00667AFF" w:rsidRPr="00667AFF" w:rsidRDefault="00667AFF" w:rsidP="00667A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5D8D2" w14:textId="61CA311B" w:rsidR="00667AFF" w:rsidRPr="00667AFF" w:rsidRDefault="00667AFF" w:rsidP="00667AF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667AF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667AFF" w:rsidRPr="006C21A0" w14:paraId="56996762" w14:textId="77777777" w:rsidTr="003839A8">
        <w:trPr>
          <w:cantSplit/>
        </w:trPr>
        <w:tc>
          <w:tcPr>
            <w:tcW w:w="2880" w:type="dxa"/>
          </w:tcPr>
          <w:p w14:paraId="4521C504" w14:textId="77777777" w:rsidR="00667AFF" w:rsidRDefault="00667AFF" w:rsidP="00667AFF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B8FF575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CC85C87" w14:textId="479C9874" w:rsidR="00667AFF" w:rsidRPr="003839A8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D926469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2475CF2B" w14:textId="370769D0" w:rsidR="00667AFF" w:rsidRPr="003839A8" w:rsidRDefault="00667AFF" w:rsidP="00667A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/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67AFF" w:rsidRPr="006C21A0" w14:paraId="08923D1F" w14:textId="77777777" w:rsidTr="003839A8">
        <w:trPr>
          <w:cantSplit/>
        </w:trPr>
        <w:tc>
          <w:tcPr>
            <w:tcW w:w="2880" w:type="dxa"/>
          </w:tcPr>
          <w:p w14:paraId="6C6D96FC" w14:textId="2E148B88" w:rsidR="00667AFF" w:rsidRDefault="00667AFF" w:rsidP="00667AFF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80" w:type="dxa"/>
          </w:tcPr>
          <w:p w14:paraId="434634B6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7610AFF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EFD384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926AF5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B1E2A71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F318D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2CDBD8" w14:textId="77777777" w:rsidR="00667AFF" w:rsidRPr="006C21A0" w:rsidRDefault="00667AFF" w:rsidP="00667A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FABD6A" w14:textId="77777777" w:rsidR="00667AFF" w:rsidRPr="006C21A0" w:rsidRDefault="00667AFF" w:rsidP="00667AF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</w:tcPr>
          <w:p w14:paraId="51418471" w14:textId="77777777" w:rsidR="00667AFF" w:rsidRPr="006C21A0" w:rsidRDefault="00667AFF" w:rsidP="00667AF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82C37B" w14:textId="77777777" w:rsidR="00667AFF" w:rsidRPr="006C21A0" w:rsidRDefault="00667AFF" w:rsidP="00667AFF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7279C7" w:rsidRPr="006C21A0" w14:paraId="39333462" w14:textId="77777777" w:rsidTr="00A4344D">
        <w:trPr>
          <w:cantSplit/>
        </w:trPr>
        <w:tc>
          <w:tcPr>
            <w:tcW w:w="2880" w:type="dxa"/>
          </w:tcPr>
          <w:p w14:paraId="70BD5399" w14:textId="04725D5A" w:rsidR="007279C7" w:rsidRPr="00ED1354" w:rsidRDefault="007279C7" w:rsidP="007279C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3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Pr="00ED135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D135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80" w:type="dxa"/>
          </w:tcPr>
          <w:p w14:paraId="2A3CF7DD" w14:textId="77777777" w:rsidR="007279C7" w:rsidRPr="006C21A0" w:rsidRDefault="007279C7" w:rsidP="007279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FFDA6AF" w14:textId="539045FC" w:rsidR="007279C7" w:rsidRPr="00ED1354" w:rsidRDefault="007279C7" w:rsidP="007279C7">
            <w:pPr>
              <w:pStyle w:val="acctfourfigures"/>
              <w:tabs>
                <w:tab w:val="decimal" w:pos="726"/>
              </w:tabs>
              <w:spacing w:line="240" w:lineRule="atLeast"/>
              <w:ind w:right="11" w:firstLine="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80" w:type="dxa"/>
          </w:tcPr>
          <w:p w14:paraId="40F079C4" w14:textId="77777777" w:rsidR="007279C7" w:rsidRPr="00ED1354" w:rsidRDefault="007279C7" w:rsidP="007279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7C2726" w14:textId="60D9C4CA" w:rsidR="007279C7" w:rsidRPr="00ED1354" w:rsidRDefault="007279C7" w:rsidP="00A4344D">
            <w:pPr>
              <w:pStyle w:val="acctfourfigures"/>
              <w:tabs>
                <w:tab w:val="decimal" w:pos="1001"/>
              </w:tabs>
              <w:spacing w:line="240" w:lineRule="atLeast"/>
              <w:ind w:left="184"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425,080</w:t>
            </w:r>
          </w:p>
        </w:tc>
        <w:tc>
          <w:tcPr>
            <w:tcW w:w="180" w:type="dxa"/>
          </w:tcPr>
          <w:p w14:paraId="09F6B992" w14:textId="77777777" w:rsidR="007279C7" w:rsidRPr="00ED1354" w:rsidRDefault="007279C7" w:rsidP="007279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939C491" w14:textId="1D5F56F8" w:rsidR="007279C7" w:rsidRPr="00ED1354" w:rsidRDefault="007279C7" w:rsidP="00222D31">
            <w:pPr>
              <w:pStyle w:val="acctfourfigures"/>
              <w:tabs>
                <w:tab w:val="decimal" w:pos="731"/>
              </w:tabs>
              <w:spacing w:line="240" w:lineRule="atLeast"/>
              <w:ind w:left="189" w:right="-172" w:firstLine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212,540</w:t>
            </w:r>
          </w:p>
        </w:tc>
        <w:tc>
          <w:tcPr>
            <w:tcW w:w="180" w:type="dxa"/>
          </w:tcPr>
          <w:p w14:paraId="1836E72A" w14:textId="77777777" w:rsidR="007279C7" w:rsidRPr="00ED1354" w:rsidRDefault="007279C7" w:rsidP="007279C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D4EECBC" w14:textId="6D983CE9" w:rsidR="007279C7" w:rsidRPr="00ED1354" w:rsidRDefault="007279C7" w:rsidP="00222D31">
            <w:pPr>
              <w:pStyle w:val="acctfourfigures"/>
              <w:spacing w:line="240" w:lineRule="atLeast"/>
              <w:ind w:left="364" w:right="-169" w:hanging="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425,080</w:t>
            </w:r>
          </w:p>
        </w:tc>
        <w:tc>
          <w:tcPr>
            <w:tcW w:w="183" w:type="dxa"/>
          </w:tcPr>
          <w:p w14:paraId="27DC9DCC" w14:textId="77777777" w:rsidR="007279C7" w:rsidRPr="00ED1354" w:rsidRDefault="007279C7" w:rsidP="007279C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9E691C" w14:textId="0465A82A" w:rsidR="007279C7" w:rsidRPr="00ED1354" w:rsidRDefault="007279C7" w:rsidP="00222D31">
            <w:pPr>
              <w:pStyle w:val="acctfourfigures"/>
              <w:tabs>
                <w:tab w:val="left" w:pos="873"/>
              </w:tabs>
              <w:spacing w:line="240" w:lineRule="atLeast"/>
              <w:ind w:left="28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212,540</w:t>
            </w:r>
          </w:p>
        </w:tc>
      </w:tr>
      <w:tr w:rsidR="00A4344D" w:rsidRPr="006C21A0" w14:paraId="5573653E" w14:textId="77777777" w:rsidTr="00A4344D">
        <w:trPr>
          <w:cantSplit/>
        </w:trPr>
        <w:tc>
          <w:tcPr>
            <w:tcW w:w="2880" w:type="dxa"/>
          </w:tcPr>
          <w:p w14:paraId="7835073C" w14:textId="63002F7E" w:rsidR="00A4344D" w:rsidRPr="00ED1354" w:rsidRDefault="00A4344D" w:rsidP="00A4344D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ลดทุนจดทะเบียน</w:t>
            </w:r>
          </w:p>
        </w:tc>
        <w:tc>
          <w:tcPr>
            <w:tcW w:w="180" w:type="dxa"/>
          </w:tcPr>
          <w:p w14:paraId="25637931" w14:textId="77777777" w:rsidR="00A4344D" w:rsidRPr="006C21A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742D11F5" w14:textId="1CFCCF6A" w:rsidR="00A4344D" w:rsidRPr="00ED1354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80" w:type="dxa"/>
          </w:tcPr>
          <w:p w14:paraId="0016D6F3" w14:textId="77777777" w:rsidR="00A4344D" w:rsidRPr="00ED1354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40CDF8" w14:textId="0AF8BDBD" w:rsidR="00A4344D" w:rsidRPr="00ED1354" w:rsidRDefault="00A4344D" w:rsidP="00A4344D">
            <w:pPr>
              <w:pStyle w:val="acctfourfigures"/>
              <w:tabs>
                <w:tab w:val="clear" w:pos="765"/>
                <w:tab w:val="decimal" w:pos="908"/>
                <w:tab w:val="decimal" w:pos="1092"/>
              </w:tabs>
              <w:spacing w:line="240" w:lineRule="atLeast"/>
              <w:ind w:left="458" w:right="-5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(316)</w:t>
            </w:r>
          </w:p>
        </w:tc>
        <w:tc>
          <w:tcPr>
            <w:tcW w:w="180" w:type="dxa"/>
          </w:tcPr>
          <w:p w14:paraId="5C2A6495" w14:textId="77777777" w:rsidR="00A4344D" w:rsidRPr="00ED1354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61862E" w14:textId="5619C7B6" w:rsidR="00A4344D" w:rsidRPr="00ED1354" w:rsidRDefault="00A4344D" w:rsidP="00A4344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180" w:type="dxa"/>
          </w:tcPr>
          <w:p w14:paraId="75658978" w14:textId="77777777" w:rsidR="00A4344D" w:rsidRPr="00ED1354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357BCF9" w14:textId="08870AAE" w:rsidR="00A4344D" w:rsidRPr="00ED1354" w:rsidRDefault="00A4344D" w:rsidP="00A4344D">
            <w:pPr>
              <w:pStyle w:val="acctfourfigures"/>
              <w:tabs>
                <w:tab w:val="clear" w:pos="765"/>
              </w:tabs>
              <w:spacing w:line="240" w:lineRule="atLeast"/>
              <w:ind w:left="551" w:right="-527" w:hanging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7F98A60" w14:textId="77777777" w:rsidR="00A4344D" w:rsidRPr="00ED1354" w:rsidRDefault="00A4344D" w:rsidP="00A434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3E709F" w14:textId="13F8BA63" w:rsidR="00A4344D" w:rsidRPr="00ED1354" w:rsidRDefault="00A4344D" w:rsidP="00A4344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44D" w:rsidRPr="006C21A0" w14:paraId="4E8F1354" w14:textId="77777777" w:rsidTr="00A4344D">
        <w:trPr>
          <w:cantSplit/>
        </w:trPr>
        <w:tc>
          <w:tcPr>
            <w:tcW w:w="2880" w:type="dxa"/>
          </w:tcPr>
          <w:p w14:paraId="51B4D58F" w14:textId="481333B8" w:rsidR="00A4344D" w:rsidRDefault="00A4344D" w:rsidP="00A4344D">
            <w:pPr>
              <w:tabs>
                <w:tab w:val="decimal" w:pos="51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เพิ่มทุนจดทะเบียน</w:t>
            </w:r>
          </w:p>
        </w:tc>
        <w:tc>
          <w:tcPr>
            <w:tcW w:w="180" w:type="dxa"/>
          </w:tcPr>
          <w:p w14:paraId="2171B84D" w14:textId="77777777" w:rsidR="00A4344D" w:rsidRPr="006C21A0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2B82449" w14:textId="23B3E5D3" w:rsidR="00A4344D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80" w:type="dxa"/>
          </w:tcPr>
          <w:p w14:paraId="0D54D4D9" w14:textId="77777777" w:rsidR="00A4344D" w:rsidRPr="00ED1354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A763186" w14:textId="47848A2C" w:rsidR="00A4344D" w:rsidRDefault="00A4344D" w:rsidP="00A4344D">
            <w:pPr>
              <w:pStyle w:val="acctfourfigures"/>
              <w:tabs>
                <w:tab w:val="decimal" w:pos="1092"/>
              </w:tabs>
              <w:spacing w:line="240" w:lineRule="atLeast"/>
              <w:ind w:left="372" w:right="-53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3,500</w:t>
            </w:r>
          </w:p>
        </w:tc>
        <w:tc>
          <w:tcPr>
            <w:tcW w:w="180" w:type="dxa"/>
          </w:tcPr>
          <w:p w14:paraId="735686FE" w14:textId="77777777" w:rsidR="00A4344D" w:rsidRPr="00ED1354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985A9A5" w14:textId="42B58E81" w:rsidR="00A4344D" w:rsidRDefault="00A4344D" w:rsidP="00A4344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11" w:firstLine="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  <w:tc>
          <w:tcPr>
            <w:tcW w:w="180" w:type="dxa"/>
          </w:tcPr>
          <w:p w14:paraId="77CA0404" w14:textId="77777777" w:rsidR="00A4344D" w:rsidRPr="00ED1354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1C090EEF" w14:textId="186E064F" w:rsidR="00A4344D" w:rsidRDefault="00A4344D" w:rsidP="00A4344D">
            <w:pPr>
              <w:pStyle w:val="acctfourfigures"/>
              <w:tabs>
                <w:tab w:val="clear" w:pos="765"/>
              </w:tabs>
              <w:spacing w:line="240" w:lineRule="atLeast"/>
              <w:ind w:left="551" w:right="-527" w:hanging="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</w:tcPr>
          <w:p w14:paraId="228E9582" w14:textId="77777777" w:rsidR="00A4344D" w:rsidRPr="00ED1354" w:rsidRDefault="00A4344D" w:rsidP="00A4344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0A55EC" w14:textId="7A5027C2" w:rsidR="00A4344D" w:rsidRDefault="00A4344D" w:rsidP="00A4344D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344D" w:rsidRPr="006C21A0" w14:paraId="0769B89F" w14:textId="77777777" w:rsidTr="00E54256">
        <w:trPr>
          <w:cantSplit/>
        </w:trPr>
        <w:tc>
          <w:tcPr>
            <w:tcW w:w="2880" w:type="dxa"/>
            <w:vAlign w:val="bottom"/>
            <w:hideMark/>
          </w:tcPr>
          <w:p w14:paraId="2F52F938" w14:textId="601E9A31" w:rsidR="00A4344D" w:rsidRPr="00ED1354" w:rsidRDefault="00A4344D" w:rsidP="00A4344D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13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D13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ED13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  <w:vAlign w:val="bottom"/>
          </w:tcPr>
          <w:p w14:paraId="1D2FA673" w14:textId="237879E8" w:rsidR="00A4344D" w:rsidRPr="006C21A0" w:rsidRDefault="00A4344D" w:rsidP="00A4344D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81139BB" w14:textId="37AD50DC" w:rsidR="00A4344D" w:rsidRPr="00EA0B8F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B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180" w:type="dxa"/>
            <w:vAlign w:val="bottom"/>
          </w:tcPr>
          <w:p w14:paraId="57E09E5D" w14:textId="10D055CE" w:rsidR="00A4344D" w:rsidRPr="00EA0B8F" w:rsidRDefault="00A4344D" w:rsidP="00A4344D">
            <w:pPr>
              <w:pStyle w:val="acctfourfigures"/>
              <w:tabs>
                <w:tab w:val="clear" w:pos="765"/>
                <w:tab w:val="decimal" w:pos="378"/>
                <w:tab w:val="decimal" w:pos="558"/>
              </w:tabs>
              <w:spacing w:line="240" w:lineRule="atLeast"/>
              <w:ind w:left="-75" w:right="176" w:firstLine="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F28310C" w14:textId="7BE170A8" w:rsidR="00A4344D" w:rsidRPr="00EA0B8F" w:rsidRDefault="00A4344D" w:rsidP="00A4344D">
            <w:pPr>
              <w:pStyle w:val="acctfourfigures"/>
              <w:tabs>
                <w:tab w:val="decimal" w:pos="462"/>
              </w:tabs>
              <w:spacing w:line="240" w:lineRule="atLeast"/>
              <w:ind w:right="188" w:hanging="25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80" w:type="dxa"/>
            <w:vAlign w:val="bottom"/>
          </w:tcPr>
          <w:p w14:paraId="23EE7C57" w14:textId="3A956855" w:rsidR="00A4344D" w:rsidRPr="00EA0B8F" w:rsidRDefault="00A4344D" w:rsidP="00A4344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F24ED6D" w14:textId="3339412D" w:rsidR="00A4344D" w:rsidRPr="00EA0B8F" w:rsidRDefault="00A4344D" w:rsidP="00A4344D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99" w:right="11" w:firstLine="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80" w:type="dxa"/>
            <w:vAlign w:val="bottom"/>
          </w:tcPr>
          <w:p w14:paraId="16B51D95" w14:textId="47CDBB40" w:rsidR="00A4344D" w:rsidRPr="00EA0B8F" w:rsidRDefault="00A4344D" w:rsidP="00A4344D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  <w:vAlign w:val="bottom"/>
          </w:tcPr>
          <w:p w14:paraId="3D3C8C56" w14:textId="31E7C88D" w:rsidR="00A4344D" w:rsidRPr="00EA0B8F" w:rsidRDefault="00A4344D" w:rsidP="00A4344D">
            <w:pPr>
              <w:pStyle w:val="acctfourfigures"/>
              <w:tabs>
                <w:tab w:val="clear" w:pos="765"/>
                <w:tab w:val="decimal" w:pos="908"/>
              </w:tabs>
              <w:spacing w:line="240" w:lineRule="atLeast"/>
              <w:ind w:left="90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B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425,080</w:t>
            </w:r>
          </w:p>
        </w:tc>
        <w:tc>
          <w:tcPr>
            <w:tcW w:w="183" w:type="dxa"/>
            <w:vAlign w:val="bottom"/>
          </w:tcPr>
          <w:p w14:paraId="56E0835A" w14:textId="6C7D81E0" w:rsidR="00A4344D" w:rsidRPr="00EA0B8F" w:rsidRDefault="00A4344D" w:rsidP="00A4344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E1BF1CD" w14:textId="49269D3A" w:rsidR="00A4344D" w:rsidRPr="00EA0B8F" w:rsidRDefault="00A4344D" w:rsidP="00A4344D">
            <w:pPr>
              <w:pStyle w:val="acctfourfigures"/>
              <w:spacing w:line="240" w:lineRule="atLeast"/>
              <w:ind w:left="2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0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EA0B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,540</w:t>
            </w:r>
          </w:p>
        </w:tc>
      </w:tr>
    </w:tbl>
    <w:p w14:paraId="3089901E" w14:textId="77777777" w:rsidR="00905192" w:rsidRDefault="00905192" w:rsidP="00605B5F">
      <w:pPr>
        <w:pStyle w:val="Nomal"/>
        <w:tabs>
          <w:tab w:val="left" w:pos="540"/>
        </w:tabs>
        <w:jc w:val="thaiDistribute"/>
        <w:rPr>
          <w:color w:val="000000"/>
          <w:sz w:val="30"/>
          <w:szCs w:val="30"/>
        </w:rPr>
      </w:pPr>
    </w:p>
    <w:p w14:paraId="233AFF37" w14:textId="07024272" w:rsidR="00103F80" w:rsidRPr="00C81F74" w:rsidRDefault="00F46FD3" w:rsidP="00605B5F">
      <w:pPr>
        <w:pStyle w:val="Nomal"/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A7705">
        <w:rPr>
          <w:color w:val="000000"/>
          <w:sz w:val="30"/>
          <w:szCs w:val="30"/>
          <w:cs/>
        </w:rPr>
        <w:t xml:space="preserve"> </w:t>
      </w:r>
      <w:r w:rsidR="00103F80" w:rsidRPr="00C81F74">
        <w:rPr>
          <w:rFonts w:asciiTheme="majorBidi" w:hAnsiTheme="majorBidi" w:cstheme="majorBidi"/>
          <w:sz w:val="30"/>
          <w:szCs w:val="30"/>
          <w:cs/>
        </w:rPr>
        <w:t>ในการประชุมสามัญผู้ถือหุ้นประจ</w:t>
      </w:r>
      <w:r w:rsidR="00103F80">
        <w:rPr>
          <w:rFonts w:asciiTheme="majorBidi" w:hAnsiTheme="majorBidi" w:cstheme="majorBidi" w:hint="cs"/>
          <w:sz w:val="30"/>
          <w:szCs w:val="30"/>
          <w:cs/>
        </w:rPr>
        <w:t>ำ</w:t>
      </w:r>
      <w:r w:rsidR="00103F80" w:rsidRPr="00C81F7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103F80">
        <w:rPr>
          <w:rFonts w:asciiTheme="majorBidi" w:hAnsiTheme="majorBidi" w:cstheme="majorBidi"/>
          <w:sz w:val="30"/>
          <w:szCs w:val="30"/>
        </w:rPr>
        <w:t>2564</w:t>
      </w:r>
      <w:r w:rsidR="00103F80" w:rsidRPr="00C81F74">
        <w:rPr>
          <w:rFonts w:asciiTheme="majorBidi" w:hAnsiTheme="majorBidi" w:cstheme="majorBidi"/>
          <w:sz w:val="30"/>
          <w:szCs w:val="30"/>
          <w:cs/>
        </w:rPr>
        <w:t xml:space="preserve"> ของบริษัทเมื่อวันที่ </w:t>
      </w:r>
      <w:r w:rsidR="00103F80">
        <w:rPr>
          <w:rFonts w:asciiTheme="majorBidi" w:hAnsiTheme="majorBidi" w:cstheme="majorBidi"/>
          <w:sz w:val="30"/>
          <w:szCs w:val="30"/>
        </w:rPr>
        <w:t>7</w:t>
      </w:r>
      <w:r w:rsidR="00103F80" w:rsidRPr="00C81F74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103F80">
        <w:rPr>
          <w:rFonts w:asciiTheme="majorBidi" w:hAnsiTheme="majorBidi" w:cstheme="majorBidi"/>
          <w:sz w:val="30"/>
          <w:szCs w:val="30"/>
        </w:rPr>
        <w:t>2564</w:t>
      </w:r>
      <w:r w:rsidR="00103F80" w:rsidRPr="00C81F74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ผู้ถือหุ้นของบริษัทมีมติอนุมัติเ</w:t>
      </w:r>
      <w:r w:rsidR="00103F80">
        <w:rPr>
          <w:rFonts w:asciiTheme="majorBidi" w:hAnsiTheme="majorBidi" w:cstheme="majorBidi" w:hint="cs"/>
          <w:sz w:val="30"/>
          <w:szCs w:val="30"/>
          <w:cs/>
        </w:rPr>
        <w:t>กี่ยวกับทุนจดทะเบียน</w:t>
      </w:r>
      <w:r w:rsidR="00103F80" w:rsidRPr="00C81F74">
        <w:rPr>
          <w:rFonts w:asciiTheme="majorBidi" w:hAnsiTheme="majorBidi" w:cstheme="majorBidi"/>
          <w:sz w:val="30"/>
          <w:szCs w:val="30"/>
          <w:cs/>
        </w:rPr>
        <w:t xml:space="preserve"> ดังนี้ </w:t>
      </w:r>
    </w:p>
    <w:p w14:paraId="07BE8B0A" w14:textId="0B1E9645" w:rsidR="00103F80" w:rsidRPr="001B05C4" w:rsidRDefault="00103F80" w:rsidP="00103F80">
      <w:pPr>
        <w:pStyle w:val="Default"/>
        <w:numPr>
          <w:ilvl w:val="0"/>
          <w:numId w:val="17"/>
        </w:numPr>
        <w:spacing w:after="46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05C4">
        <w:rPr>
          <w:rFonts w:asciiTheme="majorBidi" w:hAnsiTheme="majorBidi" w:cstheme="majorBidi"/>
          <w:sz w:val="30"/>
          <w:szCs w:val="30"/>
          <w:cs/>
        </w:rPr>
        <w:t xml:space="preserve">ลดทุนจดทะเบียนของบริษัทจากจำนวน </w:t>
      </w:r>
      <w:r w:rsidRPr="001B05C4">
        <w:rPr>
          <w:rFonts w:asciiTheme="majorBidi" w:hAnsiTheme="majorBidi" w:cstheme="majorBidi"/>
          <w:sz w:val="30"/>
          <w:szCs w:val="30"/>
        </w:rPr>
        <w:t xml:space="preserve">212.54 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ล้านบาท เป็นจำนวน </w:t>
      </w:r>
      <w:r w:rsidRPr="001B05C4">
        <w:rPr>
          <w:rFonts w:asciiTheme="majorBidi" w:hAnsiTheme="majorBidi" w:cstheme="majorBidi"/>
          <w:sz w:val="30"/>
          <w:szCs w:val="30"/>
        </w:rPr>
        <w:t xml:space="preserve">212.38 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ล้านบาท โดยการยกเลิกหุ้นสามัญที่ยังมิได้นำออกจำหน่ายจำนวน </w:t>
      </w:r>
      <w:r w:rsidRPr="001B05C4">
        <w:rPr>
          <w:rFonts w:asciiTheme="majorBidi" w:hAnsiTheme="majorBidi" w:cstheme="majorBidi"/>
          <w:sz w:val="30"/>
          <w:szCs w:val="30"/>
        </w:rPr>
        <w:t>0.32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ล้านหุ้น </w:t>
      </w:r>
      <w:r w:rsidR="00125127" w:rsidRPr="00351896">
        <w:rPr>
          <w:rFonts w:asciiTheme="majorBidi" w:hAnsiTheme="majorBidi" w:cstheme="majorBidi"/>
          <w:sz w:val="30"/>
          <w:szCs w:val="30"/>
          <w:cs/>
        </w:rPr>
        <w:t>มูลค่า</w:t>
      </w:r>
      <w:r w:rsidR="00125127" w:rsidRPr="00351896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ที่ตราไว้หุ้นละ </w:t>
      </w:r>
      <w:r w:rsidR="00125127" w:rsidRPr="00351896">
        <w:rPr>
          <w:rFonts w:asciiTheme="majorBidi" w:hAnsiTheme="majorBidi" w:cstheme="majorBidi"/>
          <w:spacing w:val="-4"/>
          <w:sz w:val="30"/>
          <w:szCs w:val="30"/>
        </w:rPr>
        <w:t>0.50</w:t>
      </w:r>
      <w:r w:rsidR="00125127" w:rsidRPr="0035189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</w:p>
    <w:p w14:paraId="33E8B58E" w14:textId="7696097A" w:rsidR="00103F80" w:rsidRPr="001B05C4" w:rsidRDefault="00103F80" w:rsidP="00103F80">
      <w:pPr>
        <w:pStyle w:val="Default"/>
        <w:numPr>
          <w:ilvl w:val="0"/>
          <w:numId w:val="17"/>
        </w:numPr>
        <w:spacing w:after="46"/>
        <w:ind w:left="90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1B05C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เพิ่มทุนจดทะเบียนของบริษัทจำนวน </w:t>
      </w:r>
      <w:r>
        <w:rPr>
          <w:rFonts w:asciiTheme="majorBidi" w:hAnsiTheme="majorBidi" w:cstheme="majorBidi"/>
          <w:sz w:val="30"/>
          <w:szCs w:val="30"/>
        </w:rPr>
        <w:t>1.75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จากจำนวน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 xml:space="preserve">212.38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ล้านบาท เป็นจำนวน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 xml:space="preserve">214.13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โดยการออกหุ้นสามัญเพิ่มทุนจ</w:t>
      </w:r>
      <w:r w:rsidR="0080080D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>
        <w:rPr>
          <w:rFonts w:asciiTheme="majorBidi" w:hAnsiTheme="majorBidi" w:cstheme="majorBidi"/>
          <w:sz w:val="30"/>
          <w:szCs w:val="30"/>
        </w:rPr>
        <w:t>3.50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 ล้านหุ้น มูลค่า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ที่ตราไว้หุ้นละ </w:t>
      </w:r>
      <w:r w:rsidRPr="001B05C4">
        <w:rPr>
          <w:rFonts w:asciiTheme="majorBidi" w:hAnsiTheme="majorBidi" w:cstheme="majorBidi"/>
          <w:spacing w:val="-4"/>
          <w:sz w:val="30"/>
          <w:szCs w:val="30"/>
        </w:rPr>
        <w:t>0.50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เพื่อรองรับการใช้สิทธิของใบสำคัญแสดงสิทธิที่จะซ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ื้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อหุ้นสามัญ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Pr="001B05C4">
        <w:rPr>
          <w:rFonts w:asciiTheme="majorBidi" w:hAnsiTheme="majorBidi" w:cstheme="majorBidi"/>
          <w:spacing w:val="-4"/>
          <w:sz w:val="30"/>
          <w:szCs w:val="30"/>
          <w:cs/>
        </w:rPr>
        <w:t>ให้แก่พนักงานของบริษัท</w:t>
      </w:r>
      <w:r w:rsidRPr="001B05C4">
        <w:rPr>
          <w:rFonts w:asciiTheme="majorBidi" w:hAnsiTheme="majorBidi" w:cstheme="majorBidi"/>
          <w:sz w:val="30"/>
          <w:szCs w:val="30"/>
          <w:cs/>
        </w:rPr>
        <w:t xml:space="preserve">สำหรับปี </w:t>
      </w:r>
      <w:r w:rsidRPr="001B05C4">
        <w:rPr>
          <w:rFonts w:asciiTheme="majorBidi" w:hAnsiTheme="majorBidi" w:cstheme="majorBidi"/>
          <w:sz w:val="30"/>
          <w:szCs w:val="30"/>
        </w:rPr>
        <w:t>2564</w:t>
      </w:r>
    </w:p>
    <w:p w14:paraId="70A204D3" w14:textId="77777777" w:rsidR="00725EBC" w:rsidRPr="00103F80" w:rsidRDefault="00725EBC" w:rsidP="00AE0C46">
      <w:pPr>
        <w:tabs>
          <w:tab w:val="left" w:pos="36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F45B7EA" w14:textId="7AB44402" w:rsidR="00725EBC" w:rsidRPr="00AE0C46" w:rsidRDefault="00725EBC" w:rsidP="00AE0C46">
      <w:pPr>
        <w:tabs>
          <w:tab w:val="left" w:pos="36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  <w:sectPr w:rsidR="00725EBC" w:rsidRPr="00AE0C46" w:rsidSect="00B50102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</w:p>
    <w:p w14:paraId="2F5CB68D" w14:textId="77777777" w:rsidR="00F5517F" w:rsidRPr="00E95E46" w:rsidRDefault="00841F0C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E95E46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E95E46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A81CE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AB3306F" w14:textId="77777777" w:rsidR="00F5517F" w:rsidRPr="006A7961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79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A81CE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0AA58E" w14:textId="410E50F2" w:rsidR="003C2825" w:rsidRPr="006A7961" w:rsidRDefault="003C2825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A7961">
        <w:rPr>
          <w:rFonts w:asciiTheme="majorBidi" w:hAnsiTheme="majorBidi" w:cstheme="majorBidi"/>
          <w:sz w:val="30"/>
          <w:szCs w:val="30"/>
          <w:cs/>
        </w:rPr>
        <w:t>ผู้บริหารพิจารณาว่าบริษัทดำเนินกิจการในส่วนงานธุรกิจเดียว คือ ธุรกิจการผลิตและจำหน่ายซอสปรุงรส น้ำจิ้มปรุงรส น้ำผลไม้ เครื่องกระป๋อง รวมถึงผลิตภัณฑ์จากพืชผักผลไม้ ดังนั้นจึงมีส่วนงานที่รายงานเพียงส่วนงานเดียว</w:t>
      </w:r>
    </w:p>
    <w:p w14:paraId="4CE85454" w14:textId="377FAA19" w:rsidR="00F5517F" w:rsidRPr="00A81CE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7F80092" w14:textId="77777777" w:rsidR="00F5517F" w:rsidRPr="006A7961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6A796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503AA3A6" w14:textId="77777777" w:rsidR="00F5517F" w:rsidRPr="00A81CE0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0BEA33" w14:textId="766FD575" w:rsidR="007934E7" w:rsidRDefault="00F5517F" w:rsidP="00F1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7934E7">
        <w:rPr>
          <w:rFonts w:asciiTheme="majorBidi" w:hAnsiTheme="majorBidi" w:cstheme="majorBidi" w:hint="cs"/>
          <w:spacing w:val="2"/>
          <w:sz w:val="30"/>
          <w:szCs w:val="30"/>
          <w:cs/>
        </w:rPr>
        <w:t>หก</w:t>
      </w:r>
      <w:r w:rsidR="005754CB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>เดือน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สิ้นสุดวันที่ </w:t>
      </w:r>
      <w:r w:rsidR="007934E7">
        <w:rPr>
          <w:rFonts w:asciiTheme="majorBidi" w:hAnsiTheme="majorBidi" w:cstheme="majorBidi"/>
          <w:spacing w:val="4"/>
          <w:sz w:val="30"/>
          <w:szCs w:val="30"/>
        </w:rPr>
        <w:t xml:space="preserve">30 </w:t>
      </w:r>
      <w:r w:rsidR="007934E7">
        <w:rPr>
          <w:rFonts w:asciiTheme="majorBidi" w:hAnsiTheme="majorBidi" w:cstheme="majorBidi" w:hint="cs"/>
          <w:spacing w:val="4"/>
          <w:sz w:val="30"/>
          <w:szCs w:val="30"/>
          <w:cs/>
        </w:rPr>
        <w:t>มิถุนายน</w:t>
      </w:r>
      <w:r w:rsidR="00991FC0" w:rsidRPr="00A20A93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1F6F38">
        <w:rPr>
          <w:rFonts w:asciiTheme="majorBidi" w:hAnsiTheme="majorBidi" w:cstheme="majorBidi"/>
          <w:spacing w:val="2"/>
          <w:sz w:val="30"/>
          <w:szCs w:val="30"/>
        </w:rPr>
        <w:t>4</w:t>
      </w:r>
      <w:r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A20A93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1F6F38">
        <w:rPr>
          <w:rFonts w:asciiTheme="majorBidi" w:hAnsiTheme="majorBidi" w:cstheme="majorBidi"/>
          <w:spacing w:val="2"/>
          <w:sz w:val="30"/>
          <w:szCs w:val="30"/>
        </w:rPr>
        <w:t>3</w:t>
      </w:r>
      <w:r w:rsidRPr="00A20A93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A20A93">
        <w:rPr>
          <w:rFonts w:asciiTheme="majorBidi" w:hAnsiTheme="majorBidi" w:cstheme="majorBidi"/>
          <w:spacing w:val="2"/>
          <w:sz w:val="30"/>
          <w:szCs w:val="30"/>
          <w:cs/>
        </w:rPr>
        <w:t>มีดังต่อไปนี้</w:t>
      </w:r>
    </w:p>
    <w:p w14:paraId="3B5CD3E7" w14:textId="77777777" w:rsidR="00A81CE0" w:rsidRPr="00A81CE0" w:rsidRDefault="00A81CE0" w:rsidP="00F1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28"/>
          <w:szCs w:val="28"/>
        </w:rPr>
      </w:pPr>
    </w:p>
    <w:tbl>
      <w:tblPr>
        <w:tblW w:w="143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83"/>
        <w:gridCol w:w="704"/>
        <w:gridCol w:w="262"/>
        <w:gridCol w:w="658"/>
        <w:gridCol w:w="275"/>
        <w:gridCol w:w="713"/>
        <w:gridCol w:w="236"/>
        <w:gridCol w:w="684"/>
        <w:gridCol w:w="270"/>
        <w:gridCol w:w="630"/>
        <w:gridCol w:w="286"/>
        <w:gridCol w:w="625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28"/>
        <w:gridCol w:w="236"/>
        <w:gridCol w:w="757"/>
      </w:tblGrid>
      <w:tr w:rsidR="00BC5A1F" w:rsidRPr="00207A77" w14:paraId="05FFB8D5" w14:textId="77777777" w:rsidTr="001F2E05">
        <w:trPr>
          <w:trHeight w:val="161"/>
        </w:trPr>
        <w:tc>
          <w:tcPr>
            <w:tcW w:w="3283" w:type="dxa"/>
            <w:shd w:val="clear" w:color="auto" w:fill="auto"/>
          </w:tcPr>
          <w:p w14:paraId="7FDF7F9C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08" w:type="dxa"/>
            <w:gridSpan w:val="23"/>
            <w:shd w:val="clear" w:color="auto" w:fill="auto"/>
          </w:tcPr>
          <w:p w14:paraId="3C2F84A0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BC5A1F" w:rsidRPr="00207A77" w14:paraId="63DC44FE" w14:textId="77777777" w:rsidTr="001F2E05">
        <w:trPr>
          <w:trHeight w:val="161"/>
        </w:trPr>
        <w:tc>
          <w:tcPr>
            <w:tcW w:w="3283" w:type="dxa"/>
            <w:shd w:val="clear" w:color="auto" w:fill="auto"/>
          </w:tcPr>
          <w:p w14:paraId="3E627A87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</w:tcPr>
          <w:p w14:paraId="63035AE4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12C2D278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shd w:val="clear" w:color="auto" w:fill="auto"/>
          </w:tcPr>
          <w:p w14:paraId="5710FFD0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</w:t>
            </w:r>
            <w:r w:rsidRPr="00207A7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อสเตรเลีย</w:t>
            </w:r>
          </w:p>
        </w:tc>
        <w:tc>
          <w:tcPr>
            <w:tcW w:w="270" w:type="dxa"/>
            <w:shd w:val="clear" w:color="auto" w:fill="auto"/>
          </w:tcPr>
          <w:p w14:paraId="4232AD92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shd w:val="clear" w:color="auto" w:fill="auto"/>
          </w:tcPr>
          <w:p w14:paraId="2D39A02B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เอเชีย</w:t>
            </w:r>
          </w:p>
        </w:tc>
        <w:tc>
          <w:tcPr>
            <w:tcW w:w="270" w:type="dxa"/>
            <w:shd w:val="clear" w:color="auto" w:fill="auto"/>
          </w:tcPr>
          <w:p w14:paraId="16C25B34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39319B9A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3F2B4840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7A7F88E7" w14:textId="42C8A364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 w:rsidR="00C0366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09B3F4F7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57C962B3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C5A1F" w:rsidRPr="00207A77" w14:paraId="10545178" w14:textId="77777777" w:rsidTr="001F2E05">
        <w:trPr>
          <w:trHeight w:val="161"/>
        </w:trPr>
        <w:tc>
          <w:tcPr>
            <w:tcW w:w="3283" w:type="dxa"/>
            <w:shd w:val="clear" w:color="auto" w:fill="auto"/>
          </w:tcPr>
          <w:p w14:paraId="144FA78E" w14:textId="7B1F13D0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04" w:type="dxa"/>
            <w:shd w:val="clear" w:color="auto" w:fill="auto"/>
          </w:tcPr>
          <w:p w14:paraId="4EDBBFE9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5F5E38DE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3CB873B7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5" w:type="dxa"/>
            <w:shd w:val="clear" w:color="auto" w:fill="auto"/>
          </w:tcPr>
          <w:p w14:paraId="0B3C0FDF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A399011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2D589C8A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B7A3519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A53C730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B0D64BD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6" w:type="dxa"/>
            <w:shd w:val="clear" w:color="auto" w:fill="auto"/>
          </w:tcPr>
          <w:p w14:paraId="2BDE7A82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110E8A85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5E4DA1E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790ADE0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   </w:t>
            </w: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346B69AE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250" w:firstLine="14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7C202FE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08F98865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7F22E0E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0DDC519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6DF2D24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AD3AED9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5E77C78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5C9EE5ED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56E7A93C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BC5A1F" w:rsidRPr="00207A77" w14:paraId="2A69DB28" w14:textId="77777777" w:rsidTr="001F2E05">
        <w:trPr>
          <w:trHeight w:val="161"/>
        </w:trPr>
        <w:tc>
          <w:tcPr>
            <w:tcW w:w="3283" w:type="dxa"/>
            <w:shd w:val="clear" w:color="auto" w:fill="auto"/>
          </w:tcPr>
          <w:p w14:paraId="0DC626F0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108" w:type="dxa"/>
            <w:gridSpan w:val="23"/>
            <w:shd w:val="clear" w:color="auto" w:fill="auto"/>
          </w:tcPr>
          <w:p w14:paraId="05D07D76" w14:textId="77777777" w:rsidR="00BC5A1F" w:rsidRPr="00207A77" w:rsidRDefault="00BC5A1F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C5A1F" w:rsidRPr="00207A77" w14:paraId="16EA20DD" w14:textId="77777777" w:rsidTr="001F2E05">
        <w:trPr>
          <w:trHeight w:val="155"/>
        </w:trPr>
        <w:tc>
          <w:tcPr>
            <w:tcW w:w="3283" w:type="dxa"/>
            <w:shd w:val="clear" w:color="auto" w:fill="auto"/>
          </w:tcPr>
          <w:p w14:paraId="3A09455B" w14:textId="7A33F1A4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04" w:type="dxa"/>
            <w:shd w:val="clear" w:color="auto" w:fill="auto"/>
          </w:tcPr>
          <w:p w14:paraId="10B673E7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2890F1A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F153C67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0CBAFABC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C31C46D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498A67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4C4F4E2F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97746D4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FE5001F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14:paraId="5F425537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0ECC026A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855168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C90E5C2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CB41A9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49A29F60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EC8FB71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F630885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4ADADE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3BB368F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2909D3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16AE9D9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D9A0FF6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A631A06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C5A1F" w:rsidRPr="00207A77" w14:paraId="695A0348" w14:textId="77777777" w:rsidTr="00CE34BA">
        <w:trPr>
          <w:trHeight w:val="155"/>
        </w:trPr>
        <w:tc>
          <w:tcPr>
            <w:tcW w:w="3283" w:type="dxa"/>
            <w:shd w:val="clear" w:color="auto" w:fill="auto"/>
          </w:tcPr>
          <w:p w14:paraId="6584920E" w14:textId="35CA07C1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29E3FE93" w14:textId="67A31000" w:rsidR="00BC5A1F" w:rsidRPr="00207A77" w:rsidRDefault="00247663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698,028</w:t>
            </w:r>
          </w:p>
        </w:tc>
        <w:tc>
          <w:tcPr>
            <w:tcW w:w="262" w:type="dxa"/>
            <w:shd w:val="clear" w:color="auto" w:fill="auto"/>
          </w:tcPr>
          <w:p w14:paraId="2AAA1EED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</w:tcPr>
          <w:p w14:paraId="5B71358D" w14:textId="1D97DFC2" w:rsidR="00BC5A1F" w:rsidRPr="00207A77" w:rsidRDefault="005B1D6E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507,418</w:t>
            </w:r>
          </w:p>
        </w:tc>
        <w:tc>
          <w:tcPr>
            <w:tcW w:w="275" w:type="dxa"/>
            <w:shd w:val="clear" w:color="auto" w:fill="auto"/>
          </w:tcPr>
          <w:p w14:paraId="212038B1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6C2BA94D" w14:textId="745A158D" w:rsidR="00BC5A1F" w:rsidRPr="00207A77" w:rsidRDefault="00247663" w:rsidP="00B3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37,683</w:t>
            </w:r>
          </w:p>
        </w:tc>
        <w:tc>
          <w:tcPr>
            <w:tcW w:w="236" w:type="dxa"/>
            <w:shd w:val="clear" w:color="auto" w:fill="auto"/>
          </w:tcPr>
          <w:p w14:paraId="620AE85B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5780CEC9" w14:textId="55AA310C" w:rsidR="00BC5A1F" w:rsidRPr="00207A77" w:rsidRDefault="00635A41" w:rsidP="0063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51,129</w:t>
            </w:r>
          </w:p>
        </w:tc>
        <w:tc>
          <w:tcPr>
            <w:tcW w:w="270" w:type="dxa"/>
            <w:shd w:val="clear" w:color="auto" w:fill="auto"/>
          </w:tcPr>
          <w:p w14:paraId="0389EC29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5D358D07" w14:textId="4742FB18" w:rsidR="00BC5A1F" w:rsidRPr="00207A77" w:rsidRDefault="00247663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50,157</w:t>
            </w:r>
          </w:p>
        </w:tc>
        <w:tc>
          <w:tcPr>
            <w:tcW w:w="286" w:type="dxa"/>
            <w:shd w:val="clear" w:color="auto" w:fill="auto"/>
          </w:tcPr>
          <w:p w14:paraId="6A701EDB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14:paraId="6A5CA52D" w14:textId="08716CC8" w:rsidR="00BC5A1F" w:rsidRPr="00207A77" w:rsidRDefault="00635A41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36,011</w:t>
            </w:r>
          </w:p>
        </w:tc>
        <w:tc>
          <w:tcPr>
            <w:tcW w:w="270" w:type="dxa"/>
            <w:shd w:val="clear" w:color="auto" w:fill="auto"/>
          </w:tcPr>
          <w:p w14:paraId="7F39A595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1923718" w14:textId="1D818570" w:rsidR="00BC5A1F" w:rsidRPr="00207A77" w:rsidRDefault="00247663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785,868</w:t>
            </w:r>
          </w:p>
        </w:tc>
        <w:tc>
          <w:tcPr>
            <w:tcW w:w="270" w:type="dxa"/>
            <w:shd w:val="clear" w:color="auto" w:fill="auto"/>
          </w:tcPr>
          <w:p w14:paraId="41587833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7A080641" w14:textId="036B0712" w:rsidR="00BC5A1F" w:rsidRPr="00207A77" w:rsidRDefault="00635A41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594,558</w:t>
            </w:r>
          </w:p>
        </w:tc>
        <w:tc>
          <w:tcPr>
            <w:tcW w:w="236" w:type="dxa"/>
            <w:shd w:val="clear" w:color="auto" w:fill="auto"/>
          </w:tcPr>
          <w:p w14:paraId="20E4E1A1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07B09444" w14:textId="6DE095FE" w:rsidR="00BC5A1F" w:rsidRPr="00207A77" w:rsidRDefault="00247663" w:rsidP="00EA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22,067</w:t>
            </w:r>
          </w:p>
        </w:tc>
        <w:tc>
          <w:tcPr>
            <w:tcW w:w="270" w:type="dxa"/>
            <w:shd w:val="clear" w:color="auto" w:fill="auto"/>
          </w:tcPr>
          <w:p w14:paraId="1C349FB7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29DFED00" w14:textId="525E79F7" w:rsidR="00BC5A1F" w:rsidRPr="00207A77" w:rsidRDefault="00635A41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17,246</w:t>
            </w:r>
          </w:p>
        </w:tc>
        <w:tc>
          <w:tcPr>
            <w:tcW w:w="270" w:type="dxa"/>
            <w:shd w:val="clear" w:color="auto" w:fill="auto"/>
          </w:tcPr>
          <w:p w14:paraId="0E93D159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57D30D96" w14:textId="14C33CFB" w:rsidR="00BC5A1F" w:rsidRPr="00207A77" w:rsidRDefault="00247663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807,935</w:t>
            </w:r>
          </w:p>
        </w:tc>
        <w:tc>
          <w:tcPr>
            <w:tcW w:w="236" w:type="dxa"/>
            <w:shd w:val="clear" w:color="auto" w:fill="auto"/>
          </w:tcPr>
          <w:p w14:paraId="56BD0D8E" w14:textId="77777777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2DBDE72A" w14:textId="39E29719" w:rsidR="00BC5A1F" w:rsidRPr="00207A77" w:rsidRDefault="00635A41" w:rsidP="00635A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611,804</w:t>
            </w:r>
          </w:p>
        </w:tc>
      </w:tr>
      <w:tr w:rsidR="00BC5A1F" w:rsidRPr="00207A77" w14:paraId="13A77E26" w14:textId="77777777" w:rsidTr="00CE34BA">
        <w:trPr>
          <w:trHeight w:val="155"/>
        </w:trPr>
        <w:tc>
          <w:tcPr>
            <w:tcW w:w="3283" w:type="dxa"/>
            <w:shd w:val="clear" w:color="auto" w:fill="auto"/>
          </w:tcPr>
          <w:p w14:paraId="2532817E" w14:textId="1C469986" w:rsidR="00BC5A1F" w:rsidRPr="00207A77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9E976B" w14:textId="0450D98A" w:rsidR="00BC5A1F" w:rsidRPr="00247663" w:rsidRDefault="00247663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698,028</w:t>
            </w:r>
          </w:p>
        </w:tc>
        <w:tc>
          <w:tcPr>
            <w:tcW w:w="262" w:type="dxa"/>
            <w:shd w:val="clear" w:color="auto" w:fill="auto"/>
          </w:tcPr>
          <w:p w14:paraId="682392C6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2AAE5" w14:textId="1E8E4CB2" w:rsidR="00BC5A1F" w:rsidRPr="00CE34BA" w:rsidRDefault="001F2E05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507,418</w:t>
            </w:r>
          </w:p>
        </w:tc>
        <w:tc>
          <w:tcPr>
            <w:tcW w:w="275" w:type="dxa"/>
            <w:shd w:val="clear" w:color="auto" w:fill="auto"/>
          </w:tcPr>
          <w:p w14:paraId="4222DB6C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89BF8" w14:textId="119E9F20" w:rsidR="00BC5A1F" w:rsidRPr="00CE34BA" w:rsidRDefault="00247663" w:rsidP="00B342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37,683</w:t>
            </w:r>
          </w:p>
        </w:tc>
        <w:tc>
          <w:tcPr>
            <w:tcW w:w="236" w:type="dxa"/>
            <w:shd w:val="clear" w:color="auto" w:fill="auto"/>
          </w:tcPr>
          <w:p w14:paraId="52945BD9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47D1C" w14:textId="1C25624F" w:rsidR="00BC5A1F" w:rsidRPr="00CE34BA" w:rsidRDefault="001F2E05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51,129</w:t>
            </w:r>
          </w:p>
        </w:tc>
        <w:tc>
          <w:tcPr>
            <w:tcW w:w="270" w:type="dxa"/>
            <w:shd w:val="clear" w:color="auto" w:fill="auto"/>
          </w:tcPr>
          <w:p w14:paraId="7B905683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53DA65" w14:textId="371C16FE" w:rsidR="00BC5A1F" w:rsidRPr="00247663" w:rsidRDefault="00247663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50,157</w:t>
            </w:r>
          </w:p>
        </w:tc>
        <w:tc>
          <w:tcPr>
            <w:tcW w:w="286" w:type="dxa"/>
            <w:shd w:val="clear" w:color="auto" w:fill="auto"/>
          </w:tcPr>
          <w:p w14:paraId="0AEE49CF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23A13" w14:textId="15BDC5CA" w:rsidR="00BC5A1F" w:rsidRPr="00CE34BA" w:rsidRDefault="001F2E05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36,011</w:t>
            </w:r>
          </w:p>
        </w:tc>
        <w:tc>
          <w:tcPr>
            <w:tcW w:w="270" w:type="dxa"/>
            <w:shd w:val="clear" w:color="auto" w:fill="auto"/>
          </w:tcPr>
          <w:p w14:paraId="6ECAEDBA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0ED81A" w14:textId="309DE76C" w:rsidR="00BC5A1F" w:rsidRPr="00247663" w:rsidRDefault="00247663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785,868</w:t>
            </w:r>
          </w:p>
        </w:tc>
        <w:tc>
          <w:tcPr>
            <w:tcW w:w="270" w:type="dxa"/>
            <w:shd w:val="clear" w:color="auto" w:fill="auto"/>
          </w:tcPr>
          <w:p w14:paraId="26854E10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095F3" w14:textId="457375EF" w:rsidR="00BC5A1F" w:rsidRPr="00CE34BA" w:rsidRDefault="001F2E05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594,558</w:t>
            </w:r>
          </w:p>
        </w:tc>
        <w:tc>
          <w:tcPr>
            <w:tcW w:w="236" w:type="dxa"/>
            <w:shd w:val="clear" w:color="auto" w:fill="auto"/>
          </w:tcPr>
          <w:p w14:paraId="0E5578D3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08FF90" w14:textId="398D7689" w:rsidR="00BC5A1F" w:rsidRPr="00247663" w:rsidRDefault="00247663" w:rsidP="00EA0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22,067</w:t>
            </w:r>
          </w:p>
        </w:tc>
        <w:tc>
          <w:tcPr>
            <w:tcW w:w="270" w:type="dxa"/>
            <w:shd w:val="clear" w:color="auto" w:fill="auto"/>
          </w:tcPr>
          <w:p w14:paraId="7440E0AC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80A83" w14:textId="32EA014E" w:rsidR="00BC5A1F" w:rsidRPr="00CE34BA" w:rsidRDefault="001F2E05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17,246</w:t>
            </w:r>
          </w:p>
        </w:tc>
        <w:tc>
          <w:tcPr>
            <w:tcW w:w="270" w:type="dxa"/>
            <w:shd w:val="clear" w:color="auto" w:fill="auto"/>
          </w:tcPr>
          <w:p w14:paraId="01B83DF4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D5E95" w14:textId="4747A3E5" w:rsidR="00BC5A1F" w:rsidRPr="00247663" w:rsidRDefault="00247663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807,935</w:t>
            </w:r>
          </w:p>
        </w:tc>
        <w:tc>
          <w:tcPr>
            <w:tcW w:w="236" w:type="dxa"/>
            <w:shd w:val="clear" w:color="auto" w:fill="auto"/>
          </w:tcPr>
          <w:p w14:paraId="2B9242AA" w14:textId="77777777" w:rsidR="00BC5A1F" w:rsidRPr="00CE34BA" w:rsidRDefault="00BC5A1F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437A5" w14:textId="5FAAE662" w:rsidR="00BC5A1F" w:rsidRPr="00CE34BA" w:rsidRDefault="001F2E05" w:rsidP="001F2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611,804</w:t>
            </w:r>
          </w:p>
        </w:tc>
      </w:tr>
      <w:tr w:rsidR="00A81CE0" w:rsidRPr="00207A77" w14:paraId="4D80E47F" w14:textId="77777777" w:rsidTr="001F2E05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320B6EE4" w14:textId="77777777" w:rsidR="00A81CE0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7BA9DC18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E6D788F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08B6D8E6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9ABA5F3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90A5688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CA697E5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3E1DE2AA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8D6F9F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BFFF4C4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14:paraId="455DBA0D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37B75D10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7A0E93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58DD620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D5C505C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79839EE1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9730630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CC1415E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CF59C7F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5819CCF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69A7F7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585D5E75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0FDA365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D721AF4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CE0" w:rsidRPr="00207A77" w14:paraId="69706172" w14:textId="77777777" w:rsidTr="001F2E05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75A7FE86" w14:textId="77777777" w:rsidR="00A81CE0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48DC5CFB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8E7DE3A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02453722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460C195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EEF4DBD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D864FFC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64B747FE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651C61F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A2A6DD9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14:paraId="78C50ED2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3AD68B32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A6CF36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168207C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2B31507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3B3AA188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353BF23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ED88EA9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E5C747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E1ADF7C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7FC7914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BBDD6B9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CE3449B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5CBE080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CE0" w:rsidRPr="00207A77" w14:paraId="7AA70FE4" w14:textId="77777777" w:rsidTr="001F2E05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3A556269" w14:textId="77777777" w:rsidR="00A81CE0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78AD1EE6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48745B5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7489F6CF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BCE5D08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6D3E33B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9C13ADA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34FBB708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7A96EB8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A096740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14:paraId="55CAFD5B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76676AE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E3DD41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0AC03F8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2211684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4A697C20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CBBDFB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244154E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8F24A58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21AF939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FD7BEB9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2BC8FD5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E6A2F0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4905B2BE" w14:textId="77777777" w:rsidR="00A81CE0" w:rsidRPr="00207A77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CE0" w:rsidRPr="00207A77" w14:paraId="5F1FADF8" w14:textId="77777777" w:rsidTr="003839A8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65A65FA2" w14:textId="77777777" w:rsidR="00A81CE0" w:rsidRDefault="00A81CE0" w:rsidP="00BC5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8" w:type="dxa"/>
            <w:gridSpan w:val="23"/>
            <w:shd w:val="clear" w:color="auto" w:fill="auto"/>
          </w:tcPr>
          <w:p w14:paraId="4D0BF76B" w14:textId="231DF13E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ธุรกิจซอสปรุงรส น้ำจิ้มปรุงรส น้ำผลไม้ เครื่องกระป๋อง รวมถึงผลิตภัณฑ์จากพืชผักผลไม้</w:t>
            </w:r>
          </w:p>
        </w:tc>
      </w:tr>
      <w:tr w:rsidR="00A81CE0" w:rsidRPr="00207A77" w14:paraId="26EABC20" w14:textId="77777777" w:rsidTr="003839A8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6E183E80" w14:textId="77777777" w:rsidR="00A81CE0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</w:tcPr>
          <w:p w14:paraId="79A5FC8A" w14:textId="60C04F29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6FD62FD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shd w:val="clear" w:color="auto" w:fill="auto"/>
          </w:tcPr>
          <w:p w14:paraId="205EFCA8" w14:textId="4CA9C6DD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</w:t>
            </w:r>
            <w:r w:rsidRPr="00207A7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อสเตรเลีย</w:t>
            </w:r>
          </w:p>
        </w:tc>
        <w:tc>
          <w:tcPr>
            <w:tcW w:w="270" w:type="dxa"/>
            <w:shd w:val="clear" w:color="auto" w:fill="auto"/>
          </w:tcPr>
          <w:p w14:paraId="770F7B5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shd w:val="clear" w:color="auto" w:fill="auto"/>
          </w:tcPr>
          <w:p w14:paraId="4A6BF249" w14:textId="283EE680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เอเชีย</w:t>
            </w:r>
          </w:p>
        </w:tc>
        <w:tc>
          <w:tcPr>
            <w:tcW w:w="270" w:type="dxa"/>
            <w:shd w:val="clear" w:color="auto" w:fill="auto"/>
          </w:tcPr>
          <w:p w14:paraId="2A3AC60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08689141" w14:textId="101D8AA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2E991CE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0ADCC6CF" w14:textId="26310AD9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 w:rsidR="00C0366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52C3AA92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764DEF85" w14:textId="000E4B3E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A81CE0" w:rsidRPr="00207A77" w14:paraId="4175A477" w14:textId="77777777" w:rsidTr="001F2E05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38202F21" w14:textId="794FFFAA" w:rsidR="00A81CE0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หก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30 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04" w:type="dxa"/>
            <w:shd w:val="clear" w:color="auto" w:fill="auto"/>
          </w:tcPr>
          <w:p w14:paraId="45BCDB28" w14:textId="45DCB78C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62" w:type="dxa"/>
            <w:shd w:val="clear" w:color="auto" w:fill="auto"/>
          </w:tcPr>
          <w:p w14:paraId="79306305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053C0AF" w14:textId="31E48808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5" w:type="dxa"/>
            <w:shd w:val="clear" w:color="auto" w:fill="auto"/>
          </w:tcPr>
          <w:p w14:paraId="3813DBCE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CE44CB1" w14:textId="53F9C48F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0D5F20DC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157C4375" w14:textId="2FF67F3C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B34A76F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E08358E" w14:textId="274355E0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6" w:type="dxa"/>
            <w:shd w:val="clear" w:color="auto" w:fill="auto"/>
          </w:tcPr>
          <w:p w14:paraId="6BFB2F19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1E4AB9DC" w14:textId="161CE773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3C8F66D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A294B4" w14:textId="5D424A5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B2FA6D0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4E1F6935" w14:textId="532ACEE2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613E275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3E371ED" w14:textId="3720ECC9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7967F9E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3AAA72A" w14:textId="0528A60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DBDD22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1BF4A41" w14:textId="03760734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</w:tcPr>
          <w:p w14:paraId="72905E7A" w14:textId="77777777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2785575F" w14:textId="61FF1341" w:rsidR="00A81CE0" w:rsidRPr="00207A77" w:rsidRDefault="00A81CE0" w:rsidP="00346B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A81CE0" w:rsidRPr="00207A77" w14:paraId="3FFBA94D" w14:textId="77777777" w:rsidTr="003839A8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44B5DF65" w14:textId="77777777" w:rsidR="00A81CE0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08" w:type="dxa"/>
            <w:gridSpan w:val="23"/>
            <w:shd w:val="clear" w:color="auto" w:fill="auto"/>
          </w:tcPr>
          <w:p w14:paraId="10810078" w14:textId="72E015F6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3F3329" w:rsidRPr="00207A77" w14:paraId="3381A546" w14:textId="77777777" w:rsidTr="001F2E05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1D1E1B2D" w14:textId="78884402" w:rsidR="003F3329" w:rsidRP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F332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704" w:type="dxa"/>
            <w:shd w:val="clear" w:color="auto" w:fill="auto"/>
          </w:tcPr>
          <w:p w14:paraId="2705403A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F7DB15D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6409EA6A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B72D619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2F8C6502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0BD52B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38FDAB7D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6A89E38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DCAB2F2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14:paraId="243FB745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3B66A53D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DDE076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9F8FDC3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02BF516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51661F43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5CA381D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9D78428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BF5C147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E04BD53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6DFEECC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7D8D32F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2AB26D" w14:textId="77777777" w:rsidR="003F3329" w:rsidRPr="00207A77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50BDF49" w14:textId="77777777" w:rsidR="003F3329" w:rsidRDefault="003F3329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CE0" w:rsidRPr="00207A77" w14:paraId="5C1FCD0A" w14:textId="77777777" w:rsidTr="001F2E05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0A6EA268" w14:textId="1EE99A8C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กลุ่มผลิตภัณฑ์ซอสปรุงรสและน้ำจิ้มต่าง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704" w:type="dxa"/>
            <w:shd w:val="clear" w:color="auto" w:fill="auto"/>
          </w:tcPr>
          <w:p w14:paraId="51593218" w14:textId="68FB790D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587,107</w:t>
            </w:r>
          </w:p>
        </w:tc>
        <w:tc>
          <w:tcPr>
            <w:tcW w:w="262" w:type="dxa"/>
            <w:shd w:val="clear" w:color="auto" w:fill="auto"/>
          </w:tcPr>
          <w:p w14:paraId="65E3930A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668CDC0B" w14:textId="1B9FB466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426,365</w:t>
            </w:r>
          </w:p>
        </w:tc>
        <w:tc>
          <w:tcPr>
            <w:tcW w:w="275" w:type="dxa"/>
            <w:shd w:val="clear" w:color="auto" w:fill="auto"/>
          </w:tcPr>
          <w:p w14:paraId="44E2840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0F038A4" w14:textId="009AD69A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27,719</w:t>
            </w:r>
          </w:p>
        </w:tc>
        <w:tc>
          <w:tcPr>
            <w:tcW w:w="236" w:type="dxa"/>
            <w:shd w:val="clear" w:color="auto" w:fill="auto"/>
          </w:tcPr>
          <w:p w14:paraId="5AB9D09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2583B846" w14:textId="201C0385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36,898</w:t>
            </w:r>
          </w:p>
        </w:tc>
        <w:tc>
          <w:tcPr>
            <w:tcW w:w="270" w:type="dxa"/>
            <w:shd w:val="clear" w:color="auto" w:fill="auto"/>
          </w:tcPr>
          <w:p w14:paraId="49412E9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4A55CE6" w14:textId="0900CB4C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42,886</w:t>
            </w:r>
          </w:p>
        </w:tc>
        <w:tc>
          <w:tcPr>
            <w:tcW w:w="286" w:type="dxa"/>
            <w:shd w:val="clear" w:color="auto" w:fill="auto"/>
          </w:tcPr>
          <w:p w14:paraId="36E9E20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5913E1F" w14:textId="03AC6CCE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20,363</w:t>
            </w:r>
          </w:p>
        </w:tc>
        <w:tc>
          <w:tcPr>
            <w:tcW w:w="270" w:type="dxa"/>
            <w:shd w:val="clear" w:color="auto" w:fill="auto"/>
          </w:tcPr>
          <w:p w14:paraId="700916B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B909BA" w14:textId="75DC58EA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657,712</w:t>
            </w:r>
          </w:p>
        </w:tc>
        <w:tc>
          <w:tcPr>
            <w:tcW w:w="270" w:type="dxa"/>
            <w:shd w:val="clear" w:color="auto" w:fill="auto"/>
          </w:tcPr>
          <w:p w14:paraId="00B6F4A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05D524A2" w14:textId="1D619CE4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483,626</w:t>
            </w:r>
          </w:p>
        </w:tc>
        <w:tc>
          <w:tcPr>
            <w:tcW w:w="236" w:type="dxa"/>
            <w:shd w:val="clear" w:color="auto" w:fill="auto"/>
          </w:tcPr>
          <w:p w14:paraId="5CEB0C8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04C8CCA" w14:textId="1F5DF6D6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13,077</w:t>
            </w:r>
          </w:p>
        </w:tc>
        <w:tc>
          <w:tcPr>
            <w:tcW w:w="270" w:type="dxa"/>
            <w:shd w:val="clear" w:color="auto" w:fill="auto"/>
          </w:tcPr>
          <w:p w14:paraId="53C1F1A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25F9BEF" w14:textId="7912FF4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11,132</w:t>
            </w:r>
          </w:p>
        </w:tc>
        <w:tc>
          <w:tcPr>
            <w:tcW w:w="270" w:type="dxa"/>
            <w:shd w:val="clear" w:color="auto" w:fill="auto"/>
          </w:tcPr>
          <w:p w14:paraId="38EDEFA0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B0E91C3" w14:textId="11D974EC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670,789</w:t>
            </w:r>
          </w:p>
        </w:tc>
        <w:tc>
          <w:tcPr>
            <w:tcW w:w="236" w:type="dxa"/>
            <w:shd w:val="clear" w:color="auto" w:fill="auto"/>
          </w:tcPr>
          <w:p w14:paraId="18FAA80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30BF0BF" w14:textId="4E81A582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494,758</w:t>
            </w:r>
          </w:p>
        </w:tc>
      </w:tr>
      <w:tr w:rsidR="00A81CE0" w:rsidRPr="00207A77" w14:paraId="2801AA3C" w14:textId="77777777" w:rsidTr="001F2E05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1491F357" w14:textId="4B7F0C71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กลุ่มผลิตภัณฑ์เครื่องปรุงแกง</w:t>
            </w:r>
          </w:p>
        </w:tc>
        <w:tc>
          <w:tcPr>
            <w:tcW w:w="704" w:type="dxa"/>
            <w:shd w:val="clear" w:color="auto" w:fill="auto"/>
          </w:tcPr>
          <w:p w14:paraId="3E310162" w14:textId="3D19D94F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67,930</w:t>
            </w:r>
          </w:p>
        </w:tc>
        <w:tc>
          <w:tcPr>
            <w:tcW w:w="262" w:type="dxa"/>
            <w:shd w:val="clear" w:color="auto" w:fill="auto"/>
          </w:tcPr>
          <w:p w14:paraId="790EEFF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D185E4C" w14:textId="011911DD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56,525</w:t>
            </w:r>
          </w:p>
        </w:tc>
        <w:tc>
          <w:tcPr>
            <w:tcW w:w="275" w:type="dxa"/>
            <w:shd w:val="clear" w:color="auto" w:fill="auto"/>
          </w:tcPr>
          <w:p w14:paraId="3AE670C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581AD6E" w14:textId="2B638122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7,439</w:t>
            </w:r>
          </w:p>
        </w:tc>
        <w:tc>
          <w:tcPr>
            <w:tcW w:w="236" w:type="dxa"/>
            <w:shd w:val="clear" w:color="auto" w:fill="auto"/>
          </w:tcPr>
          <w:p w14:paraId="4AE729B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2137C8F1" w14:textId="5DABDFB9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10,584</w:t>
            </w:r>
          </w:p>
        </w:tc>
        <w:tc>
          <w:tcPr>
            <w:tcW w:w="270" w:type="dxa"/>
            <w:shd w:val="clear" w:color="auto" w:fill="auto"/>
          </w:tcPr>
          <w:p w14:paraId="7424844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7F2FFD1" w14:textId="58BC263E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4,163</w:t>
            </w:r>
          </w:p>
        </w:tc>
        <w:tc>
          <w:tcPr>
            <w:tcW w:w="286" w:type="dxa"/>
            <w:shd w:val="clear" w:color="auto" w:fill="auto"/>
          </w:tcPr>
          <w:p w14:paraId="004CC9F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1CED0F27" w14:textId="59785B71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1,346</w:t>
            </w:r>
          </w:p>
        </w:tc>
        <w:tc>
          <w:tcPr>
            <w:tcW w:w="270" w:type="dxa"/>
            <w:shd w:val="clear" w:color="auto" w:fill="auto"/>
          </w:tcPr>
          <w:p w14:paraId="4D6B1FC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1AE66D7" w14:textId="206015D6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79,532</w:t>
            </w:r>
          </w:p>
        </w:tc>
        <w:tc>
          <w:tcPr>
            <w:tcW w:w="270" w:type="dxa"/>
            <w:shd w:val="clear" w:color="auto" w:fill="auto"/>
          </w:tcPr>
          <w:p w14:paraId="3AAC084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74C60173" w14:textId="743D679D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68,455</w:t>
            </w:r>
          </w:p>
        </w:tc>
        <w:tc>
          <w:tcPr>
            <w:tcW w:w="236" w:type="dxa"/>
            <w:shd w:val="clear" w:color="auto" w:fill="auto"/>
          </w:tcPr>
          <w:p w14:paraId="6B32966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EC1EB55" w14:textId="7AD0FF3E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5,543</w:t>
            </w:r>
          </w:p>
        </w:tc>
        <w:tc>
          <w:tcPr>
            <w:tcW w:w="270" w:type="dxa"/>
            <w:shd w:val="clear" w:color="auto" w:fill="auto"/>
          </w:tcPr>
          <w:p w14:paraId="406DC89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EB5F35F" w14:textId="492BD8C9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2,974</w:t>
            </w:r>
          </w:p>
        </w:tc>
        <w:tc>
          <w:tcPr>
            <w:tcW w:w="270" w:type="dxa"/>
            <w:shd w:val="clear" w:color="auto" w:fill="auto"/>
          </w:tcPr>
          <w:p w14:paraId="3546502A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657E2E20" w14:textId="1B3FA7D8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85,075</w:t>
            </w:r>
          </w:p>
        </w:tc>
        <w:tc>
          <w:tcPr>
            <w:tcW w:w="236" w:type="dxa"/>
            <w:shd w:val="clear" w:color="auto" w:fill="auto"/>
          </w:tcPr>
          <w:p w14:paraId="34BC7DC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E323AAC" w14:textId="4B02C899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71,429</w:t>
            </w:r>
          </w:p>
        </w:tc>
      </w:tr>
      <w:tr w:rsidR="00A81CE0" w:rsidRPr="00207A77" w14:paraId="6B7DBF5C" w14:textId="77777777" w:rsidTr="00CE34BA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2899A6CF" w14:textId="02DAA788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อื่น</w:t>
            </w:r>
            <w:r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29A10F98" w14:textId="563EF92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42,991</w:t>
            </w:r>
          </w:p>
        </w:tc>
        <w:tc>
          <w:tcPr>
            <w:tcW w:w="262" w:type="dxa"/>
            <w:shd w:val="clear" w:color="auto" w:fill="auto"/>
          </w:tcPr>
          <w:p w14:paraId="22DFFD22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</w:tcPr>
          <w:p w14:paraId="05FEBCB3" w14:textId="76F98770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24,528</w:t>
            </w:r>
          </w:p>
        </w:tc>
        <w:tc>
          <w:tcPr>
            <w:tcW w:w="275" w:type="dxa"/>
            <w:shd w:val="clear" w:color="auto" w:fill="auto"/>
          </w:tcPr>
          <w:p w14:paraId="1899CD1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5F5E79D8" w14:textId="106ACA02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2,525</w:t>
            </w:r>
          </w:p>
        </w:tc>
        <w:tc>
          <w:tcPr>
            <w:tcW w:w="236" w:type="dxa"/>
            <w:shd w:val="clear" w:color="auto" w:fill="auto"/>
          </w:tcPr>
          <w:p w14:paraId="4675490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1C7F9186" w14:textId="3746DD0F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3,647</w:t>
            </w:r>
          </w:p>
        </w:tc>
        <w:tc>
          <w:tcPr>
            <w:tcW w:w="270" w:type="dxa"/>
            <w:shd w:val="clear" w:color="auto" w:fill="auto"/>
          </w:tcPr>
          <w:p w14:paraId="64FE7E72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245C12B" w14:textId="119DE1A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3,108</w:t>
            </w:r>
          </w:p>
        </w:tc>
        <w:tc>
          <w:tcPr>
            <w:tcW w:w="286" w:type="dxa"/>
            <w:shd w:val="clear" w:color="auto" w:fill="auto"/>
          </w:tcPr>
          <w:p w14:paraId="19105BBA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14:paraId="239B9E87" w14:textId="0EEF216A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14,302</w:t>
            </w:r>
          </w:p>
        </w:tc>
        <w:tc>
          <w:tcPr>
            <w:tcW w:w="270" w:type="dxa"/>
            <w:shd w:val="clear" w:color="auto" w:fill="auto"/>
          </w:tcPr>
          <w:p w14:paraId="241D5E1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5B03370" w14:textId="7B2ABEB1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48,624</w:t>
            </w:r>
          </w:p>
        </w:tc>
        <w:tc>
          <w:tcPr>
            <w:tcW w:w="270" w:type="dxa"/>
            <w:shd w:val="clear" w:color="auto" w:fill="auto"/>
          </w:tcPr>
          <w:p w14:paraId="23B20C4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008EE428" w14:textId="3B26433C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42,477</w:t>
            </w:r>
          </w:p>
        </w:tc>
        <w:tc>
          <w:tcPr>
            <w:tcW w:w="236" w:type="dxa"/>
            <w:shd w:val="clear" w:color="auto" w:fill="auto"/>
          </w:tcPr>
          <w:p w14:paraId="04D3818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411C5429" w14:textId="38B06772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3,447</w:t>
            </w:r>
          </w:p>
        </w:tc>
        <w:tc>
          <w:tcPr>
            <w:tcW w:w="270" w:type="dxa"/>
            <w:shd w:val="clear" w:color="auto" w:fill="auto"/>
          </w:tcPr>
          <w:p w14:paraId="76D57880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767CABA6" w14:textId="0798F40E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3,140</w:t>
            </w:r>
          </w:p>
        </w:tc>
        <w:tc>
          <w:tcPr>
            <w:tcW w:w="270" w:type="dxa"/>
            <w:shd w:val="clear" w:color="auto" w:fill="auto"/>
          </w:tcPr>
          <w:p w14:paraId="27D207E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  <w:shd w:val="clear" w:color="auto" w:fill="auto"/>
          </w:tcPr>
          <w:p w14:paraId="3F85E17D" w14:textId="7BD45A1D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52,071</w:t>
            </w:r>
          </w:p>
        </w:tc>
        <w:tc>
          <w:tcPr>
            <w:tcW w:w="236" w:type="dxa"/>
            <w:shd w:val="clear" w:color="auto" w:fill="auto"/>
          </w:tcPr>
          <w:p w14:paraId="0E28579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3CB449BD" w14:textId="41DBD06B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45,617</w:t>
            </w:r>
          </w:p>
        </w:tc>
      </w:tr>
      <w:tr w:rsidR="00A81CE0" w:rsidRPr="00207A77" w14:paraId="59570015" w14:textId="77777777" w:rsidTr="00CE34BA">
        <w:trPr>
          <w:trHeight w:val="155"/>
        </w:trPr>
        <w:tc>
          <w:tcPr>
            <w:tcW w:w="3283" w:type="dxa"/>
            <w:shd w:val="clear" w:color="auto" w:fill="auto"/>
            <w:vAlign w:val="bottom"/>
          </w:tcPr>
          <w:p w14:paraId="4DE08F89" w14:textId="679AAD02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E15005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F60BF" w14:textId="5401B582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698,028</w:t>
            </w:r>
          </w:p>
        </w:tc>
        <w:tc>
          <w:tcPr>
            <w:tcW w:w="262" w:type="dxa"/>
            <w:shd w:val="clear" w:color="auto" w:fill="auto"/>
          </w:tcPr>
          <w:p w14:paraId="0C5F6165" w14:textId="0748A84F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2829A5" w14:textId="6448C3B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507,418</w:t>
            </w:r>
          </w:p>
        </w:tc>
        <w:tc>
          <w:tcPr>
            <w:tcW w:w="275" w:type="dxa"/>
            <w:shd w:val="clear" w:color="auto" w:fill="auto"/>
          </w:tcPr>
          <w:p w14:paraId="19D2837F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B6FD6" w14:textId="40C9202F" w:rsidR="00A81CE0" w:rsidRPr="00247663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37,683</w:t>
            </w:r>
          </w:p>
        </w:tc>
        <w:tc>
          <w:tcPr>
            <w:tcW w:w="236" w:type="dxa"/>
            <w:shd w:val="clear" w:color="auto" w:fill="auto"/>
          </w:tcPr>
          <w:p w14:paraId="1DCE3046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1EA481" w14:textId="02A2C464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51,129</w:t>
            </w:r>
          </w:p>
        </w:tc>
        <w:tc>
          <w:tcPr>
            <w:tcW w:w="270" w:type="dxa"/>
            <w:shd w:val="clear" w:color="auto" w:fill="auto"/>
          </w:tcPr>
          <w:p w14:paraId="5499AFBF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F805C9" w14:textId="037D0F6F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50,157</w:t>
            </w:r>
          </w:p>
        </w:tc>
        <w:tc>
          <w:tcPr>
            <w:tcW w:w="286" w:type="dxa"/>
            <w:shd w:val="clear" w:color="auto" w:fill="auto"/>
          </w:tcPr>
          <w:p w14:paraId="1402A9DE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B65D1" w14:textId="719F5EDF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36,011</w:t>
            </w:r>
          </w:p>
        </w:tc>
        <w:tc>
          <w:tcPr>
            <w:tcW w:w="270" w:type="dxa"/>
            <w:shd w:val="clear" w:color="auto" w:fill="auto"/>
          </w:tcPr>
          <w:p w14:paraId="12BDD74C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94652" w14:textId="365827CF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785,868</w:t>
            </w:r>
          </w:p>
        </w:tc>
        <w:tc>
          <w:tcPr>
            <w:tcW w:w="270" w:type="dxa"/>
            <w:shd w:val="clear" w:color="auto" w:fill="auto"/>
          </w:tcPr>
          <w:p w14:paraId="510B64BF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24CCA0" w14:textId="4E262B44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594,558</w:t>
            </w:r>
          </w:p>
        </w:tc>
        <w:tc>
          <w:tcPr>
            <w:tcW w:w="236" w:type="dxa"/>
            <w:shd w:val="clear" w:color="auto" w:fill="auto"/>
          </w:tcPr>
          <w:p w14:paraId="47CAFCC7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503249" w14:textId="1208FE88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22,067</w:t>
            </w:r>
          </w:p>
        </w:tc>
        <w:tc>
          <w:tcPr>
            <w:tcW w:w="270" w:type="dxa"/>
            <w:shd w:val="clear" w:color="auto" w:fill="auto"/>
          </w:tcPr>
          <w:p w14:paraId="0CA60C1D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2B7619" w14:textId="05B5F7A9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17,246</w:t>
            </w:r>
          </w:p>
        </w:tc>
        <w:tc>
          <w:tcPr>
            <w:tcW w:w="270" w:type="dxa"/>
            <w:shd w:val="clear" w:color="auto" w:fill="auto"/>
          </w:tcPr>
          <w:p w14:paraId="735E7472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A631AD" w14:textId="22C075D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247663">
              <w:rPr>
                <w:rFonts w:ascii="Angsana New" w:hAnsi="Angsana New"/>
                <w:b/>
                <w:bCs/>
                <w:sz w:val="24"/>
                <w:szCs w:val="24"/>
              </w:rPr>
              <w:t>807,935</w:t>
            </w:r>
          </w:p>
        </w:tc>
        <w:tc>
          <w:tcPr>
            <w:tcW w:w="236" w:type="dxa"/>
            <w:shd w:val="clear" w:color="auto" w:fill="auto"/>
          </w:tcPr>
          <w:p w14:paraId="47CC81DB" w14:textId="77777777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278" w:firstLine="17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9E7764" w14:textId="2A212FBE" w:rsidR="00A81CE0" w:rsidRPr="00CE34BA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611,804</w:t>
            </w:r>
          </w:p>
        </w:tc>
      </w:tr>
      <w:tr w:rsidR="00A81CE0" w:rsidRPr="00207A77" w14:paraId="5CF918A1" w14:textId="77777777" w:rsidTr="001F2E05">
        <w:tc>
          <w:tcPr>
            <w:tcW w:w="3283" w:type="dxa"/>
            <w:shd w:val="clear" w:color="auto" w:fill="auto"/>
            <w:vAlign w:val="bottom"/>
          </w:tcPr>
          <w:p w14:paraId="2EFB791B" w14:textId="4F1590B8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0061CAD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2AF5F4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CE6804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11D4247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286FE8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DF8E6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1E6808C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826571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1E81D8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6" w:type="dxa"/>
            <w:shd w:val="clear" w:color="auto" w:fill="auto"/>
          </w:tcPr>
          <w:p w14:paraId="10C13D1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050DFD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9A8F296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16F1B0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E6D317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5E0F6C1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0B3574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B27627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0F9EAEA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EB5F1D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0CA9D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1DC6EE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098616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0DE589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CE0" w:rsidRPr="00207A77" w14:paraId="1FA35649" w14:textId="77777777" w:rsidTr="001F2E05">
        <w:tc>
          <w:tcPr>
            <w:tcW w:w="3283" w:type="dxa"/>
            <w:shd w:val="clear" w:color="auto" w:fill="auto"/>
            <w:vAlign w:val="bottom"/>
          </w:tcPr>
          <w:p w14:paraId="0873D2A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704" w:type="dxa"/>
            <w:shd w:val="clear" w:color="auto" w:fill="auto"/>
          </w:tcPr>
          <w:p w14:paraId="5E6596DA" w14:textId="77883788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327,491</w:t>
            </w:r>
          </w:p>
        </w:tc>
        <w:tc>
          <w:tcPr>
            <w:tcW w:w="262" w:type="dxa"/>
            <w:shd w:val="clear" w:color="auto" w:fill="auto"/>
          </w:tcPr>
          <w:p w14:paraId="7A5913E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65D04D8" w14:textId="705769D5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200,614</w:t>
            </w:r>
          </w:p>
        </w:tc>
        <w:tc>
          <w:tcPr>
            <w:tcW w:w="275" w:type="dxa"/>
            <w:shd w:val="clear" w:color="auto" w:fill="auto"/>
          </w:tcPr>
          <w:p w14:paraId="798FA56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6C9B046" w14:textId="53276FDF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15,043</w:t>
            </w:r>
          </w:p>
        </w:tc>
        <w:tc>
          <w:tcPr>
            <w:tcW w:w="236" w:type="dxa"/>
            <w:shd w:val="clear" w:color="auto" w:fill="auto"/>
          </w:tcPr>
          <w:p w14:paraId="527C1C1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E4F3E3A" w14:textId="31BA3541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14,896</w:t>
            </w:r>
          </w:p>
        </w:tc>
        <w:tc>
          <w:tcPr>
            <w:tcW w:w="270" w:type="dxa"/>
            <w:shd w:val="clear" w:color="auto" w:fill="auto"/>
          </w:tcPr>
          <w:p w14:paraId="4113320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873133B" w14:textId="5A94BF0F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21,517</w:t>
            </w:r>
          </w:p>
        </w:tc>
        <w:tc>
          <w:tcPr>
            <w:tcW w:w="286" w:type="dxa"/>
            <w:shd w:val="clear" w:color="auto" w:fill="auto"/>
          </w:tcPr>
          <w:p w14:paraId="11B58C5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CD67BA9" w14:textId="56CA7EA2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12,246</w:t>
            </w:r>
          </w:p>
        </w:tc>
        <w:tc>
          <w:tcPr>
            <w:tcW w:w="270" w:type="dxa"/>
            <w:shd w:val="clear" w:color="auto" w:fill="auto"/>
          </w:tcPr>
          <w:p w14:paraId="4B53053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4AFC14E1" w14:textId="020543DA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364,051</w:t>
            </w:r>
          </w:p>
        </w:tc>
        <w:tc>
          <w:tcPr>
            <w:tcW w:w="270" w:type="dxa"/>
            <w:shd w:val="clear" w:color="auto" w:fill="auto"/>
          </w:tcPr>
          <w:p w14:paraId="43B9C5E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8EA9B77" w14:textId="5B0F4DC3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227,756</w:t>
            </w:r>
          </w:p>
        </w:tc>
        <w:tc>
          <w:tcPr>
            <w:tcW w:w="236" w:type="dxa"/>
            <w:shd w:val="clear" w:color="auto" w:fill="auto"/>
          </w:tcPr>
          <w:p w14:paraId="6B5B0EE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F588D1D" w14:textId="4848D548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8,028</w:t>
            </w:r>
          </w:p>
        </w:tc>
        <w:tc>
          <w:tcPr>
            <w:tcW w:w="270" w:type="dxa"/>
            <w:shd w:val="clear" w:color="auto" w:fill="auto"/>
          </w:tcPr>
          <w:p w14:paraId="232A647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C5D9F72" w14:textId="361A34B4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6,159</w:t>
            </w:r>
          </w:p>
        </w:tc>
        <w:tc>
          <w:tcPr>
            <w:tcW w:w="270" w:type="dxa"/>
            <w:shd w:val="clear" w:color="auto" w:fill="auto"/>
          </w:tcPr>
          <w:p w14:paraId="1EBAAD4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A9781D1" w14:textId="1B2ECF19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372,079</w:t>
            </w:r>
          </w:p>
        </w:tc>
        <w:tc>
          <w:tcPr>
            <w:tcW w:w="236" w:type="dxa"/>
            <w:shd w:val="clear" w:color="auto" w:fill="auto"/>
          </w:tcPr>
          <w:p w14:paraId="215C322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8FBD18F" w14:textId="03C2E709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233,915</w:t>
            </w:r>
          </w:p>
        </w:tc>
      </w:tr>
      <w:tr w:rsidR="00A81CE0" w:rsidRPr="00207A77" w14:paraId="3E63124A" w14:textId="77777777" w:rsidTr="001F2E05">
        <w:tc>
          <w:tcPr>
            <w:tcW w:w="3283" w:type="dxa"/>
            <w:shd w:val="clear" w:color="auto" w:fill="auto"/>
            <w:vAlign w:val="bottom"/>
          </w:tcPr>
          <w:p w14:paraId="7B9BA72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1D694D1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6BBEC91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136370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7E8D05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98D958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7AE933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F538FA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3BA1916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56135B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0D5757D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AD1DE8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0537BFA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DC7D480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630128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D44CCB2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6D8CD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CC145E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DA3D6D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175856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48B294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39BAEAA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2C9AD1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1E01994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CE0" w:rsidRPr="00207A77" w14:paraId="74E1C944" w14:textId="77777777" w:rsidTr="001F2E05">
        <w:tc>
          <w:tcPr>
            <w:tcW w:w="3283" w:type="dxa"/>
            <w:shd w:val="clear" w:color="auto" w:fill="auto"/>
            <w:vAlign w:val="bottom"/>
          </w:tcPr>
          <w:p w14:paraId="0D00AE96" w14:textId="0A524C59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704" w:type="dxa"/>
            <w:shd w:val="clear" w:color="auto" w:fill="auto"/>
          </w:tcPr>
          <w:p w14:paraId="6E365AD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3647428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66D0ABE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E60B6B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F4E112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0F4BF16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853987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A0DEA06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52D7B04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3791CA2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F048BB6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C70ADA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9C2556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532EA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532900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CBDC3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ACD1AD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8BFF5A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ACFF79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75A11C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1569DD4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95AFE02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52CF46F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CE0" w:rsidRPr="00207A77" w14:paraId="490E30C5" w14:textId="77777777" w:rsidTr="001F2E05">
        <w:tc>
          <w:tcPr>
            <w:tcW w:w="3283" w:type="dxa"/>
            <w:shd w:val="clear" w:color="auto" w:fill="auto"/>
            <w:vAlign w:val="bottom"/>
          </w:tcPr>
          <w:p w14:paraId="4095A69D" w14:textId="4157A9D5" w:rsidR="00A81CE0" w:rsidRPr="00BC5A1F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4825A37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66FDACB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2CD75B5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5CD9072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CF4537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433A09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1BA504A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AFF97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E024E0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09784FC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799CBC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22B718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7AE1E0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DC2ED46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1A15848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688F5D2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F4B528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7A9EBB2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CC3DFA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168219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42DEB8B0" w14:textId="2779A004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1,373,562</w:t>
            </w:r>
          </w:p>
        </w:tc>
        <w:tc>
          <w:tcPr>
            <w:tcW w:w="236" w:type="dxa"/>
            <w:shd w:val="clear" w:color="auto" w:fill="auto"/>
          </w:tcPr>
          <w:p w14:paraId="75600F60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13AD51B" w14:textId="22539041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1,244,375</w:t>
            </w:r>
          </w:p>
        </w:tc>
      </w:tr>
      <w:tr w:rsidR="00A81CE0" w:rsidRPr="00207A77" w14:paraId="2B210C64" w14:textId="77777777" w:rsidTr="001F2E05">
        <w:tc>
          <w:tcPr>
            <w:tcW w:w="3283" w:type="dxa"/>
            <w:shd w:val="clear" w:color="auto" w:fill="auto"/>
            <w:vAlign w:val="bottom"/>
          </w:tcPr>
          <w:p w14:paraId="12D4BDF9" w14:textId="7CB4DB8D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704" w:type="dxa"/>
            <w:shd w:val="clear" w:color="auto" w:fill="auto"/>
          </w:tcPr>
          <w:p w14:paraId="0688B720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5E60CE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258A08A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B7AEFD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6501100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8A91D8A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0ADF30B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F5DBB5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9E9F6E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5FB1585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31965DA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932F39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98784F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F04908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D298FF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E84D96A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995737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7AE89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73A566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109970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2BDB1B2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AC98BC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B6C0C4E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81CE0" w:rsidRPr="00207A77" w14:paraId="6AFABB24" w14:textId="77777777" w:rsidTr="001F2E05">
        <w:tc>
          <w:tcPr>
            <w:tcW w:w="3283" w:type="dxa"/>
            <w:shd w:val="clear" w:color="auto" w:fill="auto"/>
            <w:vAlign w:val="bottom"/>
          </w:tcPr>
          <w:p w14:paraId="162821BB" w14:textId="7BAA2D84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มิถุนายน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1CA2BFC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2AA3FBA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6FF9FEA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4AAFCF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0EB8A2A0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C437B6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23E165B3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9074A9D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7C6208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16DBD848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0B04FCD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640D1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E57B892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650AB3B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FC5C961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1CB6AF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23D4B3E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062A64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194FBC5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8B8C4F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8" w:type="dxa"/>
            <w:shd w:val="clear" w:color="auto" w:fill="auto"/>
          </w:tcPr>
          <w:p w14:paraId="73928112" w14:textId="14727B0A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274,287</w:t>
            </w:r>
          </w:p>
        </w:tc>
        <w:tc>
          <w:tcPr>
            <w:tcW w:w="236" w:type="dxa"/>
            <w:shd w:val="clear" w:color="auto" w:fill="auto"/>
          </w:tcPr>
          <w:p w14:paraId="566E8F97" w14:textId="77777777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A877E07" w14:textId="181A90CC" w:rsidR="00A81CE0" w:rsidRPr="00207A77" w:rsidRDefault="00A81CE0" w:rsidP="00A81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217,692</w:t>
            </w:r>
          </w:p>
        </w:tc>
      </w:tr>
    </w:tbl>
    <w:p w14:paraId="42E3EACF" w14:textId="77777777" w:rsidR="00F17843" w:rsidRDefault="00F17843" w:rsidP="00F1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064512" w14:textId="030A72D4" w:rsidR="00F17843" w:rsidRDefault="00F17843" w:rsidP="00F1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91FC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2594B0B6" w14:textId="77777777" w:rsidR="00F17843" w:rsidRPr="0021434E" w:rsidRDefault="00F17843" w:rsidP="00F1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pacing w:val="-10"/>
          <w:sz w:val="16"/>
          <w:szCs w:val="16"/>
        </w:rPr>
      </w:pPr>
    </w:p>
    <w:p w14:paraId="369B45E5" w14:textId="77777777" w:rsidR="00F4609C" w:rsidRPr="00EA0B8F" w:rsidRDefault="00F17843" w:rsidP="00EA0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A0B8F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Pr="00EA0B8F">
        <w:rPr>
          <w:rFonts w:asciiTheme="majorBidi" w:hAnsiTheme="majorBidi" w:cstheme="majorBidi"/>
          <w:spacing w:val="-4"/>
          <w:sz w:val="30"/>
          <w:szCs w:val="30"/>
        </w:rPr>
        <w:t> 2 </w:t>
      </w:r>
      <w:r w:rsidRPr="00EA0B8F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 w:rsidRPr="00EA0B8F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EA0B8F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EA0B8F">
        <w:rPr>
          <w:rFonts w:asciiTheme="majorBidi" w:hAnsiTheme="majorBidi" w:cstheme="majorBidi"/>
          <w:spacing w:val="-4"/>
          <w:sz w:val="30"/>
          <w:szCs w:val="30"/>
        </w:rPr>
        <w:t xml:space="preserve"> 30 </w:t>
      </w:r>
      <w:r w:rsidRPr="00EA0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มิถุนายน </w:t>
      </w:r>
      <w:r w:rsidRPr="00EA0B8F">
        <w:rPr>
          <w:rFonts w:asciiTheme="majorBidi" w:hAnsiTheme="majorBidi" w:cstheme="majorBidi"/>
          <w:spacing w:val="-4"/>
          <w:sz w:val="30"/>
          <w:szCs w:val="30"/>
        </w:rPr>
        <w:t>256</w:t>
      </w:r>
      <w:r w:rsidRPr="00EA0B8F">
        <w:rPr>
          <w:rFonts w:asciiTheme="majorBidi" w:hAnsiTheme="majorBidi" w:cstheme="majorBidi" w:hint="cs"/>
          <w:spacing w:val="-4"/>
          <w:sz w:val="30"/>
          <w:szCs w:val="30"/>
          <w:cs/>
        </w:rPr>
        <w:t>4</w:t>
      </w:r>
      <w:r w:rsidRPr="00EA0B8F">
        <w:rPr>
          <w:rFonts w:asciiTheme="majorBidi" w:hAnsiTheme="majorBidi" w:cstheme="majorBidi"/>
          <w:spacing w:val="-4"/>
          <w:sz w:val="30"/>
          <w:szCs w:val="30"/>
        </w:rPr>
        <w:t xml:space="preserve">  </w:t>
      </w:r>
      <w:r w:rsidRPr="00EA0B8F">
        <w:rPr>
          <w:rFonts w:asciiTheme="majorBidi" w:hAnsiTheme="majorBidi" w:cstheme="majorBidi"/>
          <w:spacing w:val="-4"/>
          <w:sz w:val="30"/>
          <w:szCs w:val="30"/>
          <w:cs/>
        </w:rPr>
        <w:t>มีจำนวนเงินประมาณ</w:t>
      </w:r>
      <w:r w:rsidRPr="00EA0B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F79D0" w:rsidRPr="00EA0B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EA0B8F">
        <w:rPr>
          <w:rFonts w:asciiTheme="majorBidi" w:hAnsiTheme="majorBidi" w:cstheme="majorBidi"/>
          <w:spacing w:val="-4"/>
          <w:sz w:val="30"/>
          <w:szCs w:val="30"/>
        </w:rPr>
        <w:t xml:space="preserve">425.45 </w:t>
      </w:r>
      <w:r w:rsidRPr="00EA0B8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ล้านบาท </w:t>
      </w:r>
    </w:p>
    <w:p w14:paraId="127F4081" w14:textId="76E126D2" w:rsidR="0021434E" w:rsidRPr="00F17843" w:rsidRDefault="00F17843" w:rsidP="00EA0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21434E" w:rsidRPr="00F17843" w:rsidSect="00B50102">
          <w:headerReference w:type="default" r:id="rId13"/>
          <w:footerReference w:type="default" r:id="rId14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EA0B8F">
        <w:rPr>
          <w:rFonts w:asciiTheme="majorBidi" w:hAnsiTheme="majorBidi" w:cstheme="majorBidi"/>
          <w:i/>
          <w:iCs/>
          <w:sz w:val="30"/>
          <w:szCs w:val="30"/>
        </w:rPr>
        <w:t xml:space="preserve">(30 </w:t>
      </w:r>
      <w:r w:rsidRPr="00EA0B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มิถุนายน </w:t>
      </w:r>
      <w:r w:rsidRPr="00EA0B8F">
        <w:rPr>
          <w:rFonts w:asciiTheme="majorBidi" w:hAnsiTheme="majorBidi" w:cstheme="majorBidi"/>
          <w:i/>
          <w:iCs/>
          <w:sz w:val="30"/>
          <w:szCs w:val="30"/>
        </w:rPr>
        <w:t xml:space="preserve">2563: </w:t>
      </w:r>
      <w:r w:rsidRPr="00EA0B8F">
        <w:rPr>
          <w:rFonts w:asciiTheme="majorBidi" w:hAnsiTheme="majorBidi" w:cstheme="majorBidi"/>
          <w:i/>
          <w:iCs/>
          <w:sz w:val="30"/>
          <w:szCs w:val="30"/>
          <w:cs/>
        </w:rPr>
        <w:t>ลูกค้ารายใหญ่</w:t>
      </w:r>
      <w:r w:rsidRPr="00EA0B8F">
        <w:rPr>
          <w:rFonts w:asciiTheme="majorBidi" w:hAnsiTheme="majorBidi" w:cstheme="majorBidi"/>
          <w:i/>
          <w:iCs/>
          <w:sz w:val="30"/>
          <w:szCs w:val="30"/>
        </w:rPr>
        <w:t> 2 </w:t>
      </w:r>
      <w:r w:rsidRPr="00EA0B8F">
        <w:rPr>
          <w:rFonts w:asciiTheme="majorBidi" w:hAnsiTheme="majorBidi" w:cstheme="majorBidi"/>
          <w:i/>
          <w:iCs/>
          <w:sz w:val="30"/>
          <w:szCs w:val="30"/>
          <w:cs/>
        </w:rPr>
        <w:t>รายตามส่วนงานภูมิศาสตร์จากประเทศในแถบยุโรป</w:t>
      </w:r>
      <w:r w:rsidRPr="00EA0B8F">
        <w:rPr>
          <w:rFonts w:asciiTheme="majorBidi" w:hAnsiTheme="majorBidi" w:cstheme="majorBidi" w:hint="cs"/>
          <w:i/>
          <w:iCs/>
          <w:sz w:val="30"/>
          <w:szCs w:val="30"/>
          <w:cs/>
        </w:rPr>
        <w:t>สำหรับงวดหกเดือน</w:t>
      </w:r>
      <w:r w:rsidRPr="00EA0B8F">
        <w:rPr>
          <w:rFonts w:asciiTheme="majorBidi" w:hAnsiTheme="majorBidi" w:cstheme="majorBidi"/>
          <w:i/>
          <w:iCs/>
          <w:sz w:val="30"/>
          <w:szCs w:val="30"/>
          <w:cs/>
        </w:rPr>
        <w:t>มีจำนวนเงินประมาณ</w:t>
      </w:r>
      <w:r w:rsidRPr="00EA0B8F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EA0B8F">
        <w:rPr>
          <w:rFonts w:asciiTheme="majorBidi" w:hAnsiTheme="majorBidi" w:cstheme="majorBidi"/>
          <w:i/>
          <w:iCs/>
          <w:sz w:val="30"/>
          <w:szCs w:val="30"/>
        </w:rPr>
        <w:t xml:space="preserve">341.16 </w:t>
      </w:r>
      <w:r w:rsidRPr="00EA0B8F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EA0B8F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991FC0">
        <w:rPr>
          <w:rFonts w:asciiTheme="majorBidi" w:hAnsiTheme="majorBidi" w:cstheme="majorBidi"/>
          <w:sz w:val="30"/>
          <w:szCs w:val="30"/>
        </w:rPr>
        <w:t> </w:t>
      </w:r>
      <w:r w:rsidRPr="00991FC0">
        <w:rPr>
          <w:rFonts w:asciiTheme="majorBidi" w:hAnsiTheme="majorBidi" w:cstheme="majorBidi"/>
          <w:sz w:val="30"/>
          <w:szCs w:val="30"/>
          <w:cs/>
        </w:rPr>
        <w:t>จากรายได้รวมของบริษั</w:t>
      </w:r>
      <w:r w:rsidR="004F79D0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1D0A7A43" w14:textId="34DC4C4B" w:rsidR="00F5517F" w:rsidRPr="00130540" w:rsidRDefault="00F5517F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 xml:space="preserve">ภาษีเงินได้ </w:t>
      </w:r>
    </w:p>
    <w:p w14:paraId="36011EF4" w14:textId="77777777" w:rsidR="00892910" w:rsidRPr="00B85B63" w:rsidRDefault="0089291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0D3C79" w14:textId="66C80947" w:rsidR="00C52B80" w:rsidRPr="00B536FC" w:rsidRDefault="00C52B80" w:rsidP="0089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536FC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B536FC">
        <w:rPr>
          <w:rFonts w:asciiTheme="majorBidi" w:hAnsiTheme="majorBidi" w:cstheme="majorBidi"/>
          <w:sz w:val="30"/>
          <w:szCs w:val="30"/>
          <w:cs/>
        </w:rPr>
        <w:t>ซึ่ง</w:t>
      </w:r>
      <w:r w:rsidR="003C2825" w:rsidRPr="00B536FC">
        <w:rPr>
          <w:rFonts w:asciiTheme="majorBidi" w:hAnsiTheme="majorBidi" w:cstheme="majorBidi"/>
          <w:sz w:val="30"/>
          <w:szCs w:val="30"/>
          <w:cs/>
        </w:rPr>
        <w:t>ได้รับยกเว้น</w:t>
      </w:r>
      <w:r w:rsidRPr="00B536FC">
        <w:rPr>
          <w:rFonts w:asciiTheme="majorBidi" w:hAnsiTheme="majorBidi" w:cstheme="majorBidi"/>
          <w:sz w:val="30"/>
          <w:szCs w:val="30"/>
          <w:cs/>
        </w:rPr>
        <w:t>ภาษีเงินได้</w:t>
      </w:r>
      <w:r w:rsidR="003C2825" w:rsidRPr="00B536FC">
        <w:rPr>
          <w:rFonts w:asciiTheme="majorBidi" w:hAnsiTheme="majorBidi" w:cstheme="majorBidi"/>
          <w:sz w:val="30"/>
          <w:szCs w:val="30"/>
          <w:cs/>
        </w:rPr>
        <w:t>นิติบุคคล</w:t>
      </w:r>
    </w:p>
    <w:p w14:paraId="6BB54128" w14:textId="77777777" w:rsidR="00B4483B" w:rsidRPr="00B4483B" w:rsidRDefault="00B4483B" w:rsidP="00B4483B">
      <w:pPr>
        <w:pStyle w:val="Heading8"/>
        <w:tabs>
          <w:tab w:val="left" w:pos="540"/>
        </w:tabs>
        <w:spacing w:line="240" w:lineRule="auto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</w:p>
    <w:p w14:paraId="24F5F027" w14:textId="1F14E961" w:rsidR="00D46866" w:rsidRDefault="00D46866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  <w:r w:rsidRPr="00D46866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en-US"/>
        </w:rPr>
        <w:t>เงินปันผล</w:t>
      </w:r>
    </w:p>
    <w:p w14:paraId="0049FD38" w14:textId="77777777" w:rsidR="00854584" w:rsidRPr="00854584" w:rsidRDefault="00854584" w:rsidP="008545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23A25B88" w14:textId="19C2F8DF" w:rsidR="00D46866" w:rsidRDefault="00D46866" w:rsidP="00D468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รายละเอียดเงินปันผลในระหว่างปี </w:t>
      </w:r>
      <w:r>
        <w:rPr>
          <w:rFonts w:asciiTheme="majorBidi" w:hAnsiTheme="majorBidi" w:cstheme="majorBidi"/>
          <w:spacing w:val="6"/>
          <w:sz w:val="30"/>
          <w:szCs w:val="30"/>
        </w:rPr>
        <w:t xml:space="preserve">2564 </w:t>
      </w:r>
      <w:r>
        <w:rPr>
          <w:rFonts w:asciiTheme="majorBidi" w:hAnsiTheme="majorBidi" w:cstheme="majorBidi" w:hint="cs"/>
          <w:spacing w:val="6"/>
          <w:sz w:val="30"/>
          <w:szCs w:val="30"/>
          <w:cs/>
        </w:rPr>
        <w:t>มีดังนี้</w:t>
      </w:r>
    </w:p>
    <w:p w14:paraId="67D250B6" w14:textId="77777777" w:rsidR="00D46866" w:rsidRDefault="00D46866" w:rsidP="00D468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tbl>
      <w:tblPr>
        <w:tblStyle w:val="TableGrid"/>
        <w:tblW w:w="92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1620"/>
        <w:gridCol w:w="1710"/>
        <w:gridCol w:w="1080"/>
        <w:gridCol w:w="231"/>
        <w:gridCol w:w="1097"/>
      </w:tblGrid>
      <w:tr w:rsidR="00D46866" w14:paraId="3DBF6EEA" w14:textId="77777777" w:rsidTr="00EA1C9B">
        <w:trPr>
          <w:tblHeader/>
        </w:trPr>
        <w:tc>
          <w:tcPr>
            <w:tcW w:w="3510" w:type="dxa"/>
            <w:vAlign w:val="bottom"/>
          </w:tcPr>
          <w:p w14:paraId="5DEFF6B9" w14:textId="77777777" w:rsidR="00D46866" w:rsidRPr="00D46866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  <w:hideMark/>
          </w:tcPr>
          <w:p w14:paraId="59D91071" w14:textId="77777777" w:rsidR="00D46866" w:rsidRPr="00D46866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86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0" w:type="dxa"/>
            <w:vAlign w:val="bottom"/>
            <w:hideMark/>
          </w:tcPr>
          <w:p w14:paraId="775894D7" w14:textId="77777777" w:rsidR="00D46866" w:rsidRPr="00D46866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86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80" w:type="dxa"/>
            <w:vAlign w:val="bottom"/>
            <w:hideMark/>
          </w:tcPr>
          <w:p w14:paraId="1C52FB7C" w14:textId="77777777" w:rsidR="00D46866" w:rsidRPr="00D46866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866">
              <w:rPr>
                <w:rFonts w:ascii="Angsana New" w:hAnsi="Angsana New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68695CB" w14:textId="77777777" w:rsidR="00D46866" w:rsidRPr="00D46866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7" w:type="dxa"/>
            <w:vAlign w:val="bottom"/>
            <w:hideMark/>
          </w:tcPr>
          <w:p w14:paraId="642D6D1A" w14:textId="77777777" w:rsidR="00D46866" w:rsidRPr="00D46866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4686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D46866" w14:paraId="62CC18D1" w14:textId="77777777" w:rsidTr="00EA1C9B">
        <w:trPr>
          <w:tblHeader/>
        </w:trPr>
        <w:tc>
          <w:tcPr>
            <w:tcW w:w="3510" w:type="dxa"/>
          </w:tcPr>
          <w:p w14:paraId="740ED322" w14:textId="77777777" w:rsidR="00D46866" w:rsidRPr="00D46866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C6AE2B" w14:textId="77777777" w:rsidR="00D46866" w:rsidRPr="00D46866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C149A57" w14:textId="77777777" w:rsidR="00D46866" w:rsidRPr="00D46866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D71B2AD" w14:textId="77777777" w:rsidR="00D46866" w:rsidRPr="00D46866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6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6DE08417" w14:textId="77777777" w:rsidR="00D46866" w:rsidRPr="00D46866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97" w:type="dxa"/>
            <w:hideMark/>
          </w:tcPr>
          <w:p w14:paraId="5938601D" w14:textId="77777777" w:rsidR="00D46866" w:rsidRPr="00D46866" w:rsidRDefault="00D46866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46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6866" w14:paraId="44994E03" w14:textId="77777777" w:rsidTr="00EA1C9B">
        <w:tc>
          <w:tcPr>
            <w:tcW w:w="3510" w:type="dxa"/>
            <w:hideMark/>
          </w:tcPr>
          <w:p w14:paraId="75C4D59D" w14:textId="72F21388" w:rsidR="00D46866" w:rsidRPr="008E173E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4706D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เงินปันผลระหว่างกาล </w:t>
            </w:r>
            <w:r w:rsidRPr="004706D1">
              <w:rPr>
                <w:rFonts w:ascii="Angsana New" w:hAnsi="Angsana New"/>
                <w:sz w:val="30"/>
                <w:szCs w:val="30"/>
              </w:rPr>
              <w:t>256</w:t>
            </w:r>
            <w:r w:rsidR="008E173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hideMark/>
          </w:tcPr>
          <w:p w14:paraId="1B43D5CF" w14:textId="04E38EE9" w:rsidR="00D46866" w:rsidRPr="00D46866" w:rsidRDefault="004706D1" w:rsidP="00EA1C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EA1C9B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EA1C9B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EA1C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710" w:type="dxa"/>
            <w:shd w:val="clear" w:color="auto" w:fill="auto"/>
            <w:hideMark/>
          </w:tcPr>
          <w:p w14:paraId="146E1DB9" w14:textId="18293A93" w:rsidR="00D46866" w:rsidRPr="00D46866" w:rsidRDefault="0067356B" w:rsidP="00EA1C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EA1C9B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EA1C9B"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Pr="00EA1C9B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080" w:type="dxa"/>
            <w:hideMark/>
          </w:tcPr>
          <w:p w14:paraId="5F770C89" w14:textId="00D0CD38" w:rsidR="00D46866" w:rsidRPr="00D46866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46866">
              <w:rPr>
                <w:rFonts w:ascii="Angsana New" w:hAnsi="Angsana New"/>
                <w:sz w:val="30"/>
                <w:szCs w:val="30"/>
                <w:cs/>
              </w:rPr>
              <w:t>0.</w:t>
            </w:r>
            <w:r w:rsidR="00EA1C9B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31" w:type="dxa"/>
          </w:tcPr>
          <w:p w14:paraId="7528C4CC" w14:textId="77777777" w:rsidR="00D46866" w:rsidRPr="00D46866" w:rsidRDefault="00D468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hideMark/>
          </w:tcPr>
          <w:p w14:paraId="3812CEEE" w14:textId="4D18425C" w:rsidR="00D46866" w:rsidRPr="00D46866" w:rsidRDefault="00EA1C9B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186.90</w:t>
            </w:r>
          </w:p>
        </w:tc>
      </w:tr>
    </w:tbl>
    <w:p w14:paraId="20F781CB" w14:textId="0A6F3DD2" w:rsidR="00D46866" w:rsidRPr="00854584" w:rsidRDefault="00D46866" w:rsidP="00854584">
      <w:pPr>
        <w:spacing w:before="240"/>
        <w:rPr>
          <w:sz w:val="28"/>
          <w:szCs w:val="28"/>
          <w:lang w:eastAsia="x-none"/>
        </w:rPr>
      </w:pPr>
      <w:r>
        <w:rPr>
          <w:cs/>
          <w:lang w:eastAsia="x-none"/>
        </w:rPr>
        <w:tab/>
      </w:r>
      <w:r w:rsidRPr="00854584">
        <w:rPr>
          <w:sz w:val="28"/>
          <w:szCs w:val="28"/>
          <w:cs/>
          <w:lang w:eastAsia="x-none"/>
        </w:rPr>
        <w:tab/>
      </w:r>
    </w:p>
    <w:p w14:paraId="3EDC242F" w14:textId="4F1CF528" w:rsidR="00F5517F" w:rsidRPr="00130540" w:rsidRDefault="00F5517F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1E64F099" w14:textId="77777777" w:rsidR="00F5517F" w:rsidRPr="00130540" w:rsidRDefault="00F5517F" w:rsidP="00F5517F">
      <w:pPr>
        <w:spacing w:line="240" w:lineRule="auto"/>
        <w:rPr>
          <w:rFonts w:asciiTheme="majorBidi" w:hAnsiTheme="majorBidi" w:cstheme="majorBidi"/>
          <w:sz w:val="28"/>
          <w:szCs w:val="28"/>
          <w:highlight w:val="yellow"/>
          <w:lang w:eastAsia="x-none"/>
        </w:rPr>
      </w:pPr>
    </w:p>
    <w:p w14:paraId="216EE909" w14:textId="77777777" w:rsidR="00F05E18" w:rsidRPr="005F7B0E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5F7B0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36EED4BD" w14:textId="77777777" w:rsidR="00F05E18" w:rsidRPr="00130540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</w:pPr>
    </w:p>
    <w:p w14:paraId="036421AB" w14:textId="3183EBB1" w:rsidR="00892910" w:rsidRDefault="005F2676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04AE9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5F7B0E">
        <w:rPr>
          <w:rFonts w:asciiTheme="majorBidi" w:hAnsiTheme="majorBidi" w:cstheme="majorBidi" w:hint="cs"/>
          <w:sz w:val="30"/>
          <w:szCs w:val="30"/>
          <w:cs/>
          <w:lang w:bidi="th-TH"/>
        </w:rPr>
        <w:t>และหนี้สินทางการเงิน</w:t>
      </w:r>
      <w:r w:rsidRPr="00404AE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รวมถึง</w:t>
      </w:r>
      <w:r w:rsidRPr="005F7B0E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86DAC" w:rsidRPr="005F7B0E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วัดมูลค่าด้วย</w:t>
      </w:r>
      <w:r w:rsidR="00186DAC" w:rsidRPr="005F7B0E">
        <w:rPr>
          <w:rFonts w:asciiTheme="majorBidi" w:hAnsiTheme="majorBidi" w:cstheme="majorBidi" w:hint="cs"/>
          <w:spacing w:val="4"/>
          <w:sz w:val="30"/>
          <w:szCs w:val="30"/>
          <w:cs/>
          <w:lang w:bidi="th-TH"/>
        </w:rPr>
        <w:t>ราคาทุนตัดจำหน่าย</w:t>
      </w:r>
      <w:r w:rsidRPr="005F7B0E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หากมูลค่า</w:t>
      </w:r>
      <w:r w:rsidRPr="005F7B0E">
        <w:rPr>
          <w:rFonts w:asciiTheme="majorBidi" w:hAnsiTheme="majorBidi" w:cstheme="majorBidi"/>
          <w:sz w:val="30"/>
          <w:szCs w:val="30"/>
          <w:cs/>
          <w:lang w:bidi="th-TH"/>
        </w:rPr>
        <w:t>ตามบัญชี</w:t>
      </w:r>
      <w:r w:rsidRPr="00404AE9">
        <w:rPr>
          <w:rFonts w:asciiTheme="majorBidi" w:hAnsiTheme="majorBidi" w:cstheme="majorBidi"/>
          <w:sz w:val="30"/>
          <w:szCs w:val="30"/>
          <w:cs/>
          <w:lang w:bidi="th-TH"/>
        </w:rPr>
        <w:t>ใกล้เคียงกับมูลค่ายุติธรรมอย่างสมเหตุสมผล</w:t>
      </w:r>
      <w:r w:rsidRPr="0013054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2CF5AE6F" w14:textId="77777777" w:rsidR="00854584" w:rsidRPr="00130540" w:rsidRDefault="00854584" w:rsidP="005F267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36C49C8" w14:textId="61595DC8" w:rsidR="0005194B" w:rsidRDefault="0005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81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78"/>
        <w:gridCol w:w="1080"/>
        <w:gridCol w:w="178"/>
        <w:gridCol w:w="814"/>
        <w:gridCol w:w="182"/>
        <w:gridCol w:w="898"/>
        <w:gridCol w:w="180"/>
        <w:gridCol w:w="902"/>
        <w:gridCol w:w="181"/>
        <w:gridCol w:w="809"/>
        <w:gridCol w:w="178"/>
        <w:gridCol w:w="814"/>
      </w:tblGrid>
      <w:tr w:rsidR="00544FFF" w:rsidRPr="00130540" w14:paraId="2151B80F" w14:textId="77777777" w:rsidTr="00FC2E96">
        <w:trPr>
          <w:cantSplit/>
          <w:tblHeader/>
        </w:trPr>
        <w:tc>
          <w:tcPr>
            <w:tcW w:w="2250" w:type="dxa"/>
          </w:tcPr>
          <w:p w14:paraId="7C42DE4B" w14:textId="77777777" w:rsidR="00544FFF" w:rsidRPr="00130540" w:rsidRDefault="00544FFF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4E9197CB" w14:textId="4237BA7B" w:rsidR="00544FFF" w:rsidRPr="00404AE9" w:rsidRDefault="00544FFF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  <w:vAlign w:val="bottom"/>
          </w:tcPr>
          <w:p w14:paraId="427917AB" w14:textId="77777777" w:rsidR="00544FFF" w:rsidRPr="00130540" w:rsidRDefault="00544FFF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962" w:type="dxa"/>
            <w:gridSpan w:val="7"/>
            <w:tcBorders>
              <w:left w:val="nil"/>
              <w:right w:val="nil"/>
            </w:tcBorders>
            <w:vAlign w:val="bottom"/>
          </w:tcPr>
          <w:p w14:paraId="1EF11224" w14:textId="3BE858BB" w:rsidR="00544FFF" w:rsidRPr="00130540" w:rsidRDefault="00544FFF" w:rsidP="00404AE9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4AE9" w:rsidRPr="00130540" w14:paraId="04D2C70A" w14:textId="77777777" w:rsidTr="00FC2E96">
        <w:trPr>
          <w:cantSplit/>
          <w:tblHeader/>
        </w:trPr>
        <w:tc>
          <w:tcPr>
            <w:tcW w:w="2250" w:type="dxa"/>
          </w:tcPr>
          <w:p w14:paraId="3DFFE922" w14:textId="77777777" w:rsidR="00404AE9" w:rsidRPr="00130540" w:rsidRDefault="00404AE9" w:rsidP="002D7077">
            <w:pPr>
              <w:ind w:left="180" w:hanging="180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9F88F5" w14:textId="20816FF1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เครื่องมือ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ที่วัดมูลค่า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ผ่านกำไร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หรือขาดทุน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75341E18" w14:textId="77777777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4EC17" w14:textId="1BD75F32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</w:t>
            </w:r>
            <w:r w:rsidRPr="00404A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ราคาทุน</w:t>
            </w:r>
            <w:r w:rsidRPr="00404AE9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AF12D67" w14:textId="19D46149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284BB856" w14:textId="04070FB4" w:rsidR="00404AE9" w:rsidRPr="00404AE9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04AE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2" w:type="dxa"/>
            <w:vAlign w:val="bottom"/>
          </w:tcPr>
          <w:p w14:paraId="0C55DD0C" w14:textId="7B55DEA7" w:rsidR="00404AE9" w:rsidRPr="00130540" w:rsidRDefault="00404AE9" w:rsidP="00404AE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DD81F" w14:textId="15855CFC" w:rsidR="00404AE9" w:rsidRPr="00130540" w:rsidRDefault="00404AE9" w:rsidP="00404AE9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8F109" w14:textId="77777777" w:rsidR="00404AE9" w:rsidRPr="0013054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B39C98" w14:textId="009C0CC7" w:rsidR="00404AE9" w:rsidRPr="00130540" w:rsidRDefault="00404AE9" w:rsidP="00404AE9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2</w:t>
            </w:r>
          </w:p>
        </w:tc>
        <w:tc>
          <w:tcPr>
            <w:tcW w:w="18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8B4124" w14:textId="77777777" w:rsidR="00404AE9" w:rsidRPr="0013054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4EFEAE" w14:textId="0D15F7DF" w:rsidR="00404AE9" w:rsidRPr="00130540" w:rsidRDefault="00404AE9" w:rsidP="00404AE9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8D5C1C" w14:textId="77777777" w:rsidR="00404AE9" w:rsidRPr="00130540" w:rsidRDefault="00404AE9" w:rsidP="00404AE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113849A" w14:textId="77777777" w:rsidR="00404AE9" w:rsidRPr="00130540" w:rsidRDefault="00404AE9" w:rsidP="00404AE9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44FFF" w:rsidRPr="00130540" w14:paraId="6C29A872" w14:textId="77777777" w:rsidTr="00FC2E96">
        <w:trPr>
          <w:cantSplit/>
          <w:tblHeader/>
        </w:trPr>
        <w:tc>
          <w:tcPr>
            <w:tcW w:w="2250" w:type="dxa"/>
          </w:tcPr>
          <w:p w14:paraId="64CD6111" w14:textId="77777777" w:rsidR="00544FFF" w:rsidRPr="00991FC0" w:rsidRDefault="00544FFF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564" w:type="dxa"/>
            <w:gridSpan w:val="13"/>
          </w:tcPr>
          <w:p w14:paraId="0145C1D5" w14:textId="3CA49BDF" w:rsidR="00544FFF" w:rsidRPr="006C21A0" w:rsidRDefault="00544FFF" w:rsidP="00544FF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F47D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F47D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2F47D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04AE9" w:rsidRPr="00130540" w14:paraId="6458C359" w14:textId="77777777" w:rsidTr="00544FFF">
        <w:trPr>
          <w:cantSplit/>
        </w:trPr>
        <w:tc>
          <w:tcPr>
            <w:tcW w:w="2250" w:type="dxa"/>
            <w:hideMark/>
          </w:tcPr>
          <w:p w14:paraId="20AA2C11" w14:textId="3AD00B06" w:rsidR="00404AE9" w:rsidRPr="00991FC0" w:rsidRDefault="00404AE9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273C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273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991FC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0" w:type="dxa"/>
          </w:tcPr>
          <w:p w14:paraId="3B694A7D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3B790C0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D31A7E" w14:textId="7BF4A6FF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02D1586" w14:textId="06783698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556343D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15B6DBC" w14:textId="7BEB84E5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3B8D9459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80E603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0904C61A" w14:textId="77777777" w:rsidR="00404AE9" w:rsidRPr="006C21A0" w:rsidRDefault="00404AE9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17309217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3D612A23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39A59E1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6376EC6B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4AE9" w:rsidRPr="00130540" w14:paraId="4BEC79CD" w14:textId="77777777" w:rsidTr="007E758B">
        <w:trPr>
          <w:cantSplit/>
        </w:trPr>
        <w:tc>
          <w:tcPr>
            <w:tcW w:w="2250" w:type="dxa"/>
            <w:hideMark/>
          </w:tcPr>
          <w:p w14:paraId="3C4B1E8D" w14:textId="4A49FF02" w:rsidR="00404AE9" w:rsidRPr="00130540" w:rsidRDefault="00404AE9" w:rsidP="002D7077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28DFCC4F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B29191C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64802" w14:textId="6439095D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4176E5CC" w14:textId="59AC333B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6230A0F4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CADB84F" w14:textId="271EC321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1F847EBA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8FE58BF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109F738D" w14:textId="77777777" w:rsidR="00404AE9" w:rsidRPr="006C21A0" w:rsidRDefault="00404AE9" w:rsidP="002D7077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5020ABBB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10691807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2ACB7805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5AC8297D" w14:textId="77777777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4AE9" w:rsidRPr="00130540" w14:paraId="5D8C9203" w14:textId="77777777" w:rsidTr="007E758B">
        <w:trPr>
          <w:cantSplit/>
        </w:trPr>
        <w:tc>
          <w:tcPr>
            <w:tcW w:w="2250" w:type="dxa"/>
            <w:vAlign w:val="bottom"/>
            <w:hideMark/>
          </w:tcPr>
          <w:p w14:paraId="68DB4DC7" w14:textId="4EC74431" w:rsidR="00404AE9" w:rsidRPr="00130540" w:rsidRDefault="00404AE9" w:rsidP="00A77F1A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4043BDA2" w14:textId="2977E35D" w:rsidR="00404AE9" w:rsidRPr="006C21A0" w:rsidRDefault="00616EC8" w:rsidP="006C21A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236,221</w:t>
            </w:r>
          </w:p>
        </w:tc>
        <w:tc>
          <w:tcPr>
            <w:tcW w:w="178" w:type="dxa"/>
            <w:vAlign w:val="bottom"/>
          </w:tcPr>
          <w:p w14:paraId="30BF1158" w14:textId="77777777" w:rsidR="00404AE9" w:rsidRPr="006C21A0" w:rsidRDefault="00404AE9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5EF46E1" w14:textId="4DA24C7E" w:rsidR="00404AE9" w:rsidRPr="006C21A0" w:rsidRDefault="00616EC8" w:rsidP="007E758B">
            <w:pPr>
              <w:pStyle w:val="acctfourfigures"/>
              <w:tabs>
                <w:tab w:val="clear" w:pos="765"/>
                <w:tab w:val="decimal" w:pos="378"/>
                <w:tab w:val="decimal" w:pos="558"/>
              </w:tabs>
              <w:spacing w:line="240" w:lineRule="atLeast"/>
              <w:ind w:left="-75" w:right="176" w:firstLine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 -</w:t>
            </w:r>
          </w:p>
        </w:tc>
        <w:tc>
          <w:tcPr>
            <w:tcW w:w="178" w:type="dxa"/>
            <w:vAlign w:val="bottom"/>
          </w:tcPr>
          <w:p w14:paraId="7471E5E1" w14:textId="43754BF1" w:rsidR="00404AE9" w:rsidRPr="006C21A0" w:rsidRDefault="00404AE9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1869210" w14:textId="301550F6" w:rsidR="00404AE9" w:rsidRPr="006C21A0" w:rsidRDefault="00616EC8" w:rsidP="006C21A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236,221</w:t>
            </w:r>
          </w:p>
        </w:tc>
        <w:tc>
          <w:tcPr>
            <w:tcW w:w="182" w:type="dxa"/>
            <w:vAlign w:val="bottom"/>
          </w:tcPr>
          <w:p w14:paraId="01CED0BD" w14:textId="7E9B93EB" w:rsidR="00404AE9" w:rsidRPr="006C21A0" w:rsidRDefault="00404AE9" w:rsidP="002D7077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62A90D0" w14:textId="4C714507" w:rsidR="00404AE9" w:rsidRPr="006C21A0" w:rsidRDefault="000F5CEA" w:rsidP="000F5CE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027792" w14:textId="77777777" w:rsidR="00404AE9" w:rsidRPr="006C21A0" w:rsidRDefault="00404AE9" w:rsidP="002D7077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2BB1FE1F" w14:textId="785AB5E9" w:rsidR="00404AE9" w:rsidRPr="006C21A0" w:rsidRDefault="00616EC8" w:rsidP="00523C67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236,221</w:t>
            </w:r>
          </w:p>
        </w:tc>
        <w:tc>
          <w:tcPr>
            <w:tcW w:w="181" w:type="dxa"/>
            <w:vAlign w:val="bottom"/>
          </w:tcPr>
          <w:p w14:paraId="666EBC2F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41363782" w14:textId="3071F5A9" w:rsidR="00404AE9" w:rsidRPr="006C21A0" w:rsidRDefault="000F5CEA" w:rsidP="000F5CEA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7FC474C" w14:textId="77777777" w:rsidR="00404AE9" w:rsidRPr="006C21A0" w:rsidRDefault="00404AE9" w:rsidP="002D7077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4481CFC" w14:textId="539BBF2A" w:rsidR="00404AE9" w:rsidRPr="006C21A0" w:rsidRDefault="000F5CEA" w:rsidP="007E758B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236,221</w:t>
            </w:r>
          </w:p>
        </w:tc>
      </w:tr>
      <w:tr w:rsidR="00404AE9" w:rsidRPr="00130540" w14:paraId="61FE8F5E" w14:textId="77777777" w:rsidTr="007E758B">
        <w:trPr>
          <w:cantSplit/>
        </w:trPr>
        <w:tc>
          <w:tcPr>
            <w:tcW w:w="2250" w:type="dxa"/>
            <w:vAlign w:val="bottom"/>
          </w:tcPr>
          <w:p w14:paraId="0305349E" w14:textId="30FD4188" w:rsidR="003554DF" w:rsidRPr="00F37416" w:rsidRDefault="003554DF" w:rsidP="008037E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79C03AFB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</w:tcPr>
          <w:p w14:paraId="5EA3A81E" w14:textId="7777777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</w:tcPr>
          <w:p w14:paraId="47757E42" w14:textId="7777777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</w:tcPr>
          <w:p w14:paraId="01799162" w14:textId="7777777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</w:tcPr>
          <w:p w14:paraId="1EA59ACF" w14:textId="7777777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bottom"/>
          </w:tcPr>
          <w:p w14:paraId="2FCB0331" w14:textId="73A511B7" w:rsidR="00404AE9" w:rsidRPr="00F37416" w:rsidRDefault="00404AE9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1A46372F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FD6E3" w14:textId="77777777" w:rsidR="00404AE9" w:rsidRPr="00F37416" w:rsidRDefault="00404AE9" w:rsidP="008037E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14:paraId="64A38543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03C45C6" w14:textId="77777777" w:rsidR="00404AE9" w:rsidRPr="00F37416" w:rsidRDefault="00404AE9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9" w:type="dxa"/>
            <w:vAlign w:val="bottom"/>
          </w:tcPr>
          <w:p w14:paraId="534DAAC6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59D52DB" w14:textId="77777777" w:rsidR="00404AE9" w:rsidRPr="00F37416" w:rsidRDefault="00404AE9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14:paraId="5F808F19" w14:textId="77777777" w:rsidR="00404AE9" w:rsidRPr="00F37416" w:rsidRDefault="00404AE9" w:rsidP="008037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37416" w:rsidRPr="00130540" w14:paraId="6A3EF715" w14:textId="77777777" w:rsidTr="00544FFF">
        <w:trPr>
          <w:cantSplit/>
        </w:trPr>
        <w:tc>
          <w:tcPr>
            <w:tcW w:w="2250" w:type="dxa"/>
            <w:vAlign w:val="bottom"/>
          </w:tcPr>
          <w:p w14:paraId="304B582A" w14:textId="181527BA" w:rsidR="00F37416" w:rsidRDefault="00F37416" w:rsidP="008037E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55820438" w14:textId="77777777" w:rsidR="00F37416" w:rsidRPr="006C21A0" w:rsidRDefault="00F37416" w:rsidP="00B85B6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180" w:hanging="25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7E8C4B0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CE86CE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1651D9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384EB079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3DD4E61A" w14:textId="77777777" w:rsidR="00F37416" w:rsidRPr="006C21A0" w:rsidRDefault="00F37416" w:rsidP="008037E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B8C4C9D" w14:textId="77777777" w:rsidR="00F37416" w:rsidRPr="006C21A0" w:rsidRDefault="00F37416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63DC5B" w14:textId="77777777" w:rsidR="00F37416" w:rsidRPr="006C21A0" w:rsidRDefault="00F37416" w:rsidP="008037E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209672C" w14:textId="77777777" w:rsidR="00F37416" w:rsidRPr="006C21A0" w:rsidRDefault="00F37416" w:rsidP="008037E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DC7F433" w14:textId="77777777" w:rsidR="00F37416" w:rsidRPr="006C21A0" w:rsidRDefault="00F37416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0AF033FA" w14:textId="77777777" w:rsidR="00F37416" w:rsidRPr="006C21A0" w:rsidRDefault="00F37416" w:rsidP="008037E0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06C36E" w14:textId="77777777" w:rsidR="00F37416" w:rsidRPr="006C21A0" w:rsidRDefault="00F37416" w:rsidP="008037E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A8422FB" w14:textId="77777777" w:rsidR="00F37416" w:rsidRPr="006C21A0" w:rsidRDefault="00F37416" w:rsidP="008037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04AE9" w:rsidRPr="00130540" w14:paraId="7C7CB13A" w14:textId="77777777" w:rsidTr="00544FFF">
        <w:trPr>
          <w:cantSplit/>
        </w:trPr>
        <w:tc>
          <w:tcPr>
            <w:tcW w:w="2250" w:type="dxa"/>
            <w:vAlign w:val="bottom"/>
          </w:tcPr>
          <w:p w14:paraId="3A45036F" w14:textId="77777777" w:rsidR="00404AE9" w:rsidRDefault="00404AE9" w:rsidP="008037E0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3F6F798B" w14:textId="6ADA13C6" w:rsidR="00404AE9" w:rsidRDefault="00404AE9" w:rsidP="00404AE9">
            <w:pPr>
              <w:tabs>
                <w:tab w:val="clear" w:pos="227"/>
                <w:tab w:val="left" w:pos="282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vAlign w:val="bottom"/>
          </w:tcPr>
          <w:p w14:paraId="3296A762" w14:textId="3C36791D" w:rsidR="00404AE9" w:rsidRPr="006C21A0" w:rsidRDefault="000F5CEA" w:rsidP="002F47D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</w:t>
            </w:r>
          </w:p>
        </w:tc>
        <w:tc>
          <w:tcPr>
            <w:tcW w:w="178" w:type="dxa"/>
            <w:vAlign w:val="bottom"/>
          </w:tcPr>
          <w:p w14:paraId="0E3165F7" w14:textId="77777777" w:rsidR="00404AE9" w:rsidRPr="006C21A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29B9FE" w14:textId="1418E646" w:rsidR="002F47D1" w:rsidRPr="006C21A0" w:rsidRDefault="000F5CEA" w:rsidP="000F5CEA">
            <w:pPr>
              <w:pStyle w:val="acctfourfigures"/>
              <w:tabs>
                <w:tab w:val="clear" w:pos="765"/>
                <w:tab w:val="decimal" w:pos="198"/>
                <w:tab w:val="left" w:pos="645"/>
              </w:tabs>
              <w:spacing w:line="240" w:lineRule="atLeast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78" w:type="dxa"/>
            <w:vAlign w:val="bottom"/>
          </w:tcPr>
          <w:p w14:paraId="30E9C77B" w14:textId="1B9C3F01" w:rsidR="00404AE9" w:rsidRPr="006C21A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3075E61" w14:textId="571C4906" w:rsidR="00404AE9" w:rsidRPr="006C21A0" w:rsidRDefault="000F5CEA" w:rsidP="000F5CEA">
            <w:pPr>
              <w:pStyle w:val="acctfourfigures"/>
              <w:tabs>
                <w:tab w:val="left" w:pos="555"/>
                <w:tab w:val="decimal" w:pos="64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1,560</w:t>
            </w:r>
          </w:p>
        </w:tc>
        <w:tc>
          <w:tcPr>
            <w:tcW w:w="182" w:type="dxa"/>
            <w:vAlign w:val="bottom"/>
          </w:tcPr>
          <w:p w14:paraId="58A024EE" w14:textId="5230BE75" w:rsidR="00404AE9" w:rsidRPr="006C21A0" w:rsidRDefault="00404AE9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2B59F7F" w14:textId="31E20D55" w:rsidR="00404AE9" w:rsidRPr="006C21A0" w:rsidRDefault="000F5CEA" w:rsidP="000F5CE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B4873A" w14:textId="77777777" w:rsidR="00404AE9" w:rsidRPr="006C21A0" w:rsidRDefault="00404AE9" w:rsidP="002F47D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14B4AFD6" w14:textId="4BF88B64" w:rsidR="00404AE9" w:rsidRPr="006C21A0" w:rsidRDefault="000F5CEA" w:rsidP="002F47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1,560</w:t>
            </w:r>
          </w:p>
        </w:tc>
        <w:tc>
          <w:tcPr>
            <w:tcW w:w="181" w:type="dxa"/>
            <w:vAlign w:val="bottom"/>
          </w:tcPr>
          <w:p w14:paraId="72CA7091" w14:textId="77777777" w:rsidR="00404AE9" w:rsidRPr="006C21A0" w:rsidRDefault="00404AE9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B4D63FC" w14:textId="7D43E780" w:rsidR="00404AE9" w:rsidRPr="006C21A0" w:rsidRDefault="000F5CEA" w:rsidP="000F5CEA">
            <w:pPr>
              <w:pStyle w:val="acctfourfigures"/>
              <w:tabs>
                <w:tab w:val="clear" w:pos="765"/>
                <w:tab w:val="decimal" w:pos="102"/>
                <w:tab w:val="left" w:pos="37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178" w:type="dxa"/>
            <w:vAlign w:val="bottom"/>
          </w:tcPr>
          <w:p w14:paraId="43019762" w14:textId="77777777" w:rsidR="00404AE9" w:rsidRPr="006C21A0" w:rsidRDefault="00404AE9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F196677" w14:textId="1901943D" w:rsidR="00404AE9" w:rsidRPr="006C21A0" w:rsidRDefault="000F5CEA" w:rsidP="000F5CEA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1,560</w:t>
            </w:r>
          </w:p>
        </w:tc>
      </w:tr>
      <w:tr w:rsidR="00B85B63" w:rsidRPr="00130540" w14:paraId="155443D4" w14:textId="77777777" w:rsidTr="00544FFF">
        <w:trPr>
          <w:cantSplit/>
        </w:trPr>
        <w:tc>
          <w:tcPr>
            <w:tcW w:w="2250" w:type="dxa"/>
            <w:vAlign w:val="bottom"/>
          </w:tcPr>
          <w:p w14:paraId="3F222D5C" w14:textId="77777777" w:rsidR="00B85B63" w:rsidRPr="00F95BCB" w:rsidRDefault="00B85B63" w:rsidP="008037E0">
            <w:pPr>
              <w:ind w:left="191" w:hanging="19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D3300FC" w14:textId="77777777" w:rsidR="00B85B63" w:rsidRPr="00F95BCB" w:rsidRDefault="00B85B63" w:rsidP="002F47D1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8B97FDD" w14:textId="77777777" w:rsidR="00B85B63" w:rsidRPr="00F95BCB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F6B2398" w14:textId="77777777" w:rsidR="00B85B63" w:rsidRPr="00F95BCB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C413DAF" w14:textId="77777777" w:rsidR="00B85B63" w:rsidRPr="00F95BCB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0DE836A6" w14:textId="77777777" w:rsidR="00B85B63" w:rsidRPr="00F95BCB" w:rsidRDefault="00B85B63" w:rsidP="002F47D1">
            <w:pPr>
              <w:pStyle w:val="acctfourfigures"/>
              <w:tabs>
                <w:tab w:val="left" w:pos="648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20852A24" w14:textId="77777777" w:rsidR="00B85B63" w:rsidRPr="00F95BCB" w:rsidRDefault="00B85B63" w:rsidP="002F47D1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FAE6485" w14:textId="77777777" w:rsidR="00B85B63" w:rsidRPr="00F95BCB" w:rsidRDefault="00B85B63" w:rsidP="002F47D1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531A0F" w14:textId="77777777" w:rsidR="00B85B63" w:rsidRPr="00F95BCB" w:rsidRDefault="00B85B63" w:rsidP="002F47D1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1F1B7FD4" w14:textId="77777777" w:rsidR="00B85B63" w:rsidRPr="00F95BCB" w:rsidRDefault="00B85B63" w:rsidP="002F47D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D039B57" w14:textId="77777777" w:rsidR="00B85B63" w:rsidRPr="00F95BCB" w:rsidRDefault="00B85B63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9" w:type="dxa"/>
            <w:vAlign w:val="bottom"/>
          </w:tcPr>
          <w:p w14:paraId="0E6B42B5" w14:textId="77777777" w:rsidR="00B85B63" w:rsidRPr="00F95BCB" w:rsidRDefault="00B85B63" w:rsidP="002F47D1">
            <w:pPr>
              <w:pStyle w:val="acctfourfigures"/>
              <w:tabs>
                <w:tab w:val="clear" w:pos="765"/>
                <w:tab w:val="decimal" w:pos="102"/>
                <w:tab w:val="left" w:pos="372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EAD506" w14:textId="77777777" w:rsidR="00B85B63" w:rsidRPr="00F95BCB" w:rsidRDefault="00B85B63" w:rsidP="002F47D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4" w:type="dxa"/>
            <w:vAlign w:val="bottom"/>
          </w:tcPr>
          <w:p w14:paraId="22FB14A8" w14:textId="77777777" w:rsidR="00B85B63" w:rsidRPr="00F95BCB" w:rsidRDefault="00B85B63" w:rsidP="002F47D1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F37416" w:rsidRPr="00130540" w14:paraId="35E2941E" w14:textId="77777777" w:rsidTr="00544FFF">
        <w:trPr>
          <w:cantSplit/>
        </w:trPr>
        <w:tc>
          <w:tcPr>
            <w:tcW w:w="2250" w:type="dxa"/>
            <w:hideMark/>
          </w:tcPr>
          <w:p w14:paraId="333292D4" w14:textId="5E61560C" w:rsidR="00F37416" w:rsidRPr="00991FC0" w:rsidRDefault="00F37416" w:rsidP="00DE534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991FC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3637B0F3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118C1D44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B7C04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175C7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25702258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59E255A5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5AFC8650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4B99011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7DD8B051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7CF112F3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4770FA79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445DA15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6CC4793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37416" w:rsidRPr="00130540" w14:paraId="51773C29" w14:textId="77777777" w:rsidTr="00544FFF">
        <w:trPr>
          <w:cantSplit/>
        </w:trPr>
        <w:tc>
          <w:tcPr>
            <w:tcW w:w="2250" w:type="dxa"/>
            <w:hideMark/>
          </w:tcPr>
          <w:p w14:paraId="505901D6" w14:textId="77777777" w:rsidR="00F37416" w:rsidRPr="00130540" w:rsidRDefault="00F37416" w:rsidP="00DE534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01A85EC4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33482785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0FA7F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636D607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30BDC4C1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7B31DD7A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98" w:type="dxa"/>
          </w:tcPr>
          <w:p w14:paraId="430A8875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621C327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14:paraId="5848700E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14:paraId="6DFFAE76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09" w:type="dxa"/>
          </w:tcPr>
          <w:p w14:paraId="04D4DBDB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</w:tcPr>
          <w:p w14:paraId="7503251D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4" w:type="dxa"/>
          </w:tcPr>
          <w:p w14:paraId="14B3D175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F37416" w:rsidRPr="00130540" w14:paraId="18B4F9B8" w14:textId="77777777" w:rsidTr="00544FFF">
        <w:trPr>
          <w:cantSplit/>
        </w:trPr>
        <w:tc>
          <w:tcPr>
            <w:tcW w:w="2250" w:type="dxa"/>
            <w:vAlign w:val="bottom"/>
            <w:hideMark/>
          </w:tcPr>
          <w:p w14:paraId="664BD5BF" w14:textId="77777777" w:rsidR="00F37416" w:rsidRPr="00130540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0653ECF6" w14:textId="23C39FDE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1A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01,248</w:t>
            </w:r>
          </w:p>
        </w:tc>
        <w:tc>
          <w:tcPr>
            <w:tcW w:w="178" w:type="dxa"/>
            <w:vAlign w:val="bottom"/>
          </w:tcPr>
          <w:p w14:paraId="5CB65469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D11F14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378"/>
                <w:tab w:val="decimal" w:pos="558"/>
              </w:tabs>
              <w:spacing w:line="240" w:lineRule="atLeast"/>
              <w:ind w:left="-72" w:right="17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-</w:t>
            </w:r>
          </w:p>
        </w:tc>
        <w:tc>
          <w:tcPr>
            <w:tcW w:w="178" w:type="dxa"/>
            <w:vAlign w:val="bottom"/>
          </w:tcPr>
          <w:p w14:paraId="46A2216D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54E9204C" w14:textId="186924D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301,248</w:t>
            </w:r>
          </w:p>
        </w:tc>
        <w:tc>
          <w:tcPr>
            <w:tcW w:w="182" w:type="dxa"/>
            <w:vAlign w:val="bottom"/>
          </w:tcPr>
          <w:p w14:paraId="0E88EB50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5B81E86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77D8F0" w14:textId="77777777" w:rsidR="00F37416" w:rsidRPr="006C21A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57CA5C5B" w14:textId="75B59166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301,248</w:t>
            </w:r>
          </w:p>
        </w:tc>
        <w:tc>
          <w:tcPr>
            <w:tcW w:w="181" w:type="dxa"/>
            <w:vAlign w:val="bottom"/>
          </w:tcPr>
          <w:p w14:paraId="094601ED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DC4A608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225EF1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DA11BD1" w14:textId="19125F9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301,248</w:t>
            </w:r>
          </w:p>
        </w:tc>
      </w:tr>
      <w:tr w:rsidR="00CB6B7F" w:rsidRPr="00130540" w14:paraId="29F77528" w14:textId="77777777" w:rsidTr="00544FFF">
        <w:trPr>
          <w:cantSplit/>
        </w:trPr>
        <w:tc>
          <w:tcPr>
            <w:tcW w:w="2250" w:type="dxa"/>
            <w:vAlign w:val="bottom"/>
          </w:tcPr>
          <w:p w14:paraId="71DCC4AF" w14:textId="77777777" w:rsidR="00CB6B7F" w:rsidRPr="00130540" w:rsidRDefault="00CB6B7F" w:rsidP="00CB6B7F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เงินลงทุนในหุ้นกู้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725A4C" w14:textId="77777777" w:rsidR="00CB6B7F" w:rsidRPr="006C21A0" w:rsidRDefault="00CB6B7F" w:rsidP="00CB6B7F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26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FEDEAA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B0FD6B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35,000</w:t>
            </w:r>
          </w:p>
        </w:tc>
        <w:tc>
          <w:tcPr>
            <w:tcW w:w="178" w:type="dxa"/>
            <w:vAlign w:val="bottom"/>
          </w:tcPr>
          <w:p w14:paraId="52F6CDA8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bottom w:val="single" w:sz="4" w:space="0" w:color="auto"/>
            </w:tcBorders>
            <w:vAlign w:val="bottom"/>
          </w:tcPr>
          <w:p w14:paraId="613C936D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35,000</w:t>
            </w:r>
          </w:p>
        </w:tc>
        <w:tc>
          <w:tcPr>
            <w:tcW w:w="182" w:type="dxa"/>
            <w:vAlign w:val="bottom"/>
          </w:tcPr>
          <w:p w14:paraId="6BF09DED" w14:textId="77777777" w:rsidR="00CB6B7F" w:rsidRPr="006C21A0" w:rsidRDefault="00CB6B7F" w:rsidP="00CB6B7F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8E78B6E" w14:textId="30449F78" w:rsidR="00CB6B7F" w:rsidRPr="006C21A0" w:rsidRDefault="00CB6B7F" w:rsidP="00CB6B7F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DCB807" w14:textId="77777777" w:rsidR="00CB6B7F" w:rsidRPr="006C21A0" w:rsidRDefault="00CB6B7F" w:rsidP="00CB6B7F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F8CBFCE" w14:textId="775AE67E" w:rsidR="00CB6B7F" w:rsidRPr="006C21A0" w:rsidRDefault="00CB6B7F" w:rsidP="00CB6B7F">
            <w:pPr>
              <w:pStyle w:val="acctfourfigures"/>
              <w:tabs>
                <w:tab w:val="clear" w:pos="765"/>
              </w:tabs>
              <w:spacing w:line="240" w:lineRule="auto"/>
              <w:ind w:right="-792" w:firstLine="3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05A724D2" w14:textId="77777777" w:rsidR="00CB6B7F" w:rsidRPr="006C21A0" w:rsidRDefault="00CB6B7F" w:rsidP="00CB6B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783C3DD0" w14:textId="50D87EFD" w:rsidR="00CB6B7F" w:rsidRPr="006C21A0" w:rsidRDefault="00CB6B7F" w:rsidP="00CB6B7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  <w:tc>
          <w:tcPr>
            <w:tcW w:w="178" w:type="dxa"/>
            <w:vAlign w:val="bottom"/>
          </w:tcPr>
          <w:p w14:paraId="3A1C573D" w14:textId="77777777" w:rsidR="00CB6B7F" w:rsidRPr="006C21A0" w:rsidRDefault="00CB6B7F" w:rsidP="00CB6B7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C4B909B" w14:textId="3B70B18D" w:rsidR="00CB6B7F" w:rsidRPr="006C21A0" w:rsidRDefault="00CB6B7F" w:rsidP="00CB6B7F">
            <w:pPr>
              <w:pStyle w:val="acctfourfigures"/>
              <w:tabs>
                <w:tab w:val="clear" w:pos="765"/>
              </w:tabs>
              <w:spacing w:line="240" w:lineRule="auto"/>
              <w:ind w:left="-79" w:right="-432" w:firstLine="2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35,000</w:t>
            </w:r>
          </w:p>
        </w:tc>
      </w:tr>
      <w:tr w:rsidR="00F37416" w:rsidRPr="00130540" w14:paraId="3BBCE9C1" w14:textId="77777777" w:rsidTr="00544FFF">
        <w:trPr>
          <w:cantSplit/>
        </w:trPr>
        <w:tc>
          <w:tcPr>
            <w:tcW w:w="2250" w:type="dxa"/>
            <w:vAlign w:val="bottom"/>
          </w:tcPr>
          <w:p w14:paraId="15565A46" w14:textId="77777777" w:rsidR="00F37416" w:rsidRPr="00130540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รวมสินทรัพย์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D1E1A2" w14:textId="184F9318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C21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01,248</w:t>
            </w:r>
          </w:p>
        </w:tc>
        <w:tc>
          <w:tcPr>
            <w:tcW w:w="178" w:type="dxa"/>
            <w:vAlign w:val="bottom"/>
          </w:tcPr>
          <w:p w14:paraId="0AC9D228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8FF4E3" w14:textId="77777777" w:rsid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B296AF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28"/>
                <w:tab w:val="decimal" w:pos="913"/>
              </w:tabs>
              <w:spacing w:line="240" w:lineRule="atLeast"/>
              <w:ind w:left="93" w:right="11" w:hanging="9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C21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35,000</w:t>
            </w:r>
          </w:p>
        </w:tc>
        <w:tc>
          <w:tcPr>
            <w:tcW w:w="178" w:type="dxa"/>
            <w:vAlign w:val="bottom"/>
          </w:tcPr>
          <w:p w14:paraId="4A4B98E8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C582B" w14:textId="4CBC5288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336,248</w:t>
            </w:r>
          </w:p>
        </w:tc>
        <w:tc>
          <w:tcPr>
            <w:tcW w:w="182" w:type="dxa"/>
            <w:vAlign w:val="bottom"/>
          </w:tcPr>
          <w:p w14:paraId="6F6F36F2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89BCD24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198EDC" w14:textId="77777777" w:rsidR="00F37416" w:rsidRPr="006C21A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B8A4AE9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368C74E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5B2BC26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E8DC37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3454FEBA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7416" w:rsidRPr="00130540" w14:paraId="359FCDE6" w14:textId="77777777" w:rsidTr="00544FFF">
        <w:trPr>
          <w:cantSplit/>
        </w:trPr>
        <w:tc>
          <w:tcPr>
            <w:tcW w:w="2250" w:type="dxa"/>
            <w:vAlign w:val="bottom"/>
          </w:tcPr>
          <w:p w14:paraId="08CD16B8" w14:textId="77777777" w:rsidR="00F37416" w:rsidRPr="00F37416" w:rsidRDefault="00F37416" w:rsidP="00DE534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ED42F9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F2F11CA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BCA493A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78" w:type="dxa"/>
            <w:vAlign w:val="bottom"/>
          </w:tcPr>
          <w:p w14:paraId="5A67FD8D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tcBorders>
              <w:top w:val="single" w:sz="4" w:space="0" w:color="auto"/>
            </w:tcBorders>
            <w:vAlign w:val="bottom"/>
          </w:tcPr>
          <w:p w14:paraId="6276EF00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82" w:type="dxa"/>
            <w:vAlign w:val="bottom"/>
          </w:tcPr>
          <w:p w14:paraId="07BBB89B" w14:textId="77777777" w:rsidR="00F37416" w:rsidRP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8" w:type="dxa"/>
            <w:vAlign w:val="bottom"/>
          </w:tcPr>
          <w:p w14:paraId="47A5D179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61ED84" w14:textId="77777777" w:rsidR="00F37416" w:rsidRPr="00F37416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02" w:type="dxa"/>
            <w:vAlign w:val="bottom"/>
          </w:tcPr>
          <w:p w14:paraId="2AE1C3A3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321B0029" w14:textId="77777777" w:rsidR="00F37416" w:rsidRPr="00F37416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9" w:type="dxa"/>
            <w:vAlign w:val="bottom"/>
          </w:tcPr>
          <w:p w14:paraId="50E1E45C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502717F" w14:textId="77777777" w:rsidR="00F37416" w:rsidRPr="00F37416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4" w:type="dxa"/>
            <w:vAlign w:val="bottom"/>
          </w:tcPr>
          <w:p w14:paraId="49C8C0F8" w14:textId="77777777" w:rsidR="00F37416" w:rsidRPr="00F37416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14"/>
                <w:szCs w:val="14"/>
                <w:lang w:val="en-US" w:bidi="th-TH"/>
              </w:rPr>
            </w:pPr>
          </w:p>
        </w:tc>
      </w:tr>
      <w:tr w:rsidR="00F37416" w:rsidRPr="00130540" w14:paraId="6A6BBE0F" w14:textId="77777777" w:rsidTr="00544FFF">
        <w:trPr>
          <w:cantSplit/>
        </w:trPr>
        <w:tc>
          <w:tcPr>
            <w:tcW w:w="2250" w:type="dxa"/>
            <w:vAlign w:val="bottom"/>
          </w:tcPr>
          <w:p w14:paraId="59607631" w14:textId="77777777" w:rsidR="00F37416" w:rsidRDefault="00F37416" w:rsidP="00DE5343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หนี้สินทางการเงินอื่น</w:t>
            </w:r>
          </w:p>
        </w:tc>
        <w:tc>
          <w:tcPr>
            <w:tcW w:w="1170" w:type="dxa"/>
            <w:vAlign w:val="bottom"/>
          </w:tcPr>
          <w:p w14:paraId="64A310E9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ECCB60D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0F0C7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DD1FD3F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</w:tcPr>
          <w:p w14:paraId="7BED5CEF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14:paraId="5C133130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752DBB9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C42783" w14:textId="77777777" w:rsidR="00F37416" w:rsidRPr="006C21A0" w:rsidRDefault="00F37416" w:rsidP="00DE534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302CCE97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E5664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55450482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CAC252" w14:textId="77777777" w:rsidR="00F37416" w:rsidRPr="006C21A0" w:rsidRDefault="00F37416" w:rsidP="00DE534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48DAE7D" w14:textId="77777777" w:rsidR="00F37416" w:rsidRPr="006C21A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37416" w:rsidRPr="00130540" w14:paraId="6C985624" w14:textId="77777777" w:rsidTr="00544FFF">
        <w:trPr>
          <w:cantSplit/>
        </w:trPr>
        <w:tc>
          <w:tcPr>
            <w:tcW w:w="2250" w:type="dxa"/>
            <w:vAlign w:val="bottom"/>
          </w:tcPr>
          <w:p w14:paraId="42673EAF" w14:textId="77777777" w:rsidR="00F37416" w:rsidRDefault="00F37416" w:rsidP="00DE5343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</w:t>
            </w:r>
          </w:p>
          <w:p w14:paraId="0DDC955F" w14:textId="77777777" w:rsidR="00F37416" w:rsidRDefault="00F37416" w:rsidP="00DE5343">
            <w:pPr>
              <w:tabs>
                <w:tab w:val="clear" w:pos="227"/>
                <w:tab w:val="left" w:pos="282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ต่างประเทศล่วงหน้า</w:t>
            </w:r>
          </w:p>
        </w:tc>
        <w:tc>
          <w:tcPr>
            <w:tcW w:w="1170" w:type="dxa"/>
            <w:vAlign w:val="bottom"/>
          </w:tcPr>
          <w:p w14:paraId="625B1029" w14:textId="2A927AFE" w:rsidR="00F37416" w:rsidRPr="006C21A0" w:rsidRDefault="00F37416" w:rsidP="000F5CEA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79"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78" w:type="dxa"/>
            <w:vAlign w:val="bottom"/>
          </w:tcPr>
          <w:p w14:paraId="5A87ED01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9C1FB9" w14:textId="77777777" w:rsidR="00F37416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79C650" w14:textId="77777777" w:rsidR="00F37416" w:rsidRPr="006C21A0" w:rsidRDefault="00F37416" w:rsidP="000F5CEA">
            <w:pPr>
              <w:pStyle w:val="acctfourfigures"/>
              <w:tabs>
                <w:tab w:val="clear" w:pos="765"/>
                <w:tab w:val="decimal" w:pos="198"/>
                <w:tab w:val="left" w:pos="576"/>
              </w:tabs>
              <w:spacing w:line="240" w:lineRule="atLeast"/>
              <w:ind w:right="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-</w:t>
            </w:r>
          </w:p>
        </w:tc>
        <w:tc>
          <w:tcPr>
            <w:tcW w:w="178" w:type="dxa"/>
            <w:vAlign w:val="bottom"/>
          </w:tcPr>
          <w:p w14:paraId="1DB9B731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8B59B41" w14:textId="7395E129" w:rsidR="00F37416" w:rsidRPr="006C21A0" w:rsidRDefault="00F37416" w:rsidP="007E758B">
            <w:pPr>
              <w:pStyle w:val="acctfourfigures"/>
              <w:tabs>
                <w:tab w:val="left" w:pos="64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82" w:type="dxa"/>
            <w:vAlign w:val="bottom"/>
          </w:tcPr>
          <w:p w14:paraId="6A11FF40" w14:textId="77777777" w:rsidR="00F37416" w:rsidRPr="006C21A0" w:rsidRDefault="00F37416" w:rsidP="00DE534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A3728" w14:textId="77777777" w:rsidR="00F37416" w:rsidRPr="006C21A0" w:rsidRDefault="00F37416" w:rsidP="000F5CEA">
            <w:pPr>
              <w:pStyle w:val="acctfourfigures"/>
              <w:tabs>
                <w:tab w:val="clear" w:pos="765"/>
                <w:tab w:val="decimal" w:pos="462"/>
              </w:tabs>
              <w:spacing w:line="240" w:lineRule="auto"/>
              <w:ind w:right="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A2CB81" w14:textId="77777777" w:rsidR="00F37416" w:rsidRPr="006C21A0" w:rsidRDefault="00F37416" w:rsidP="00DE5343">
            <w:pPr>
              <w:pStyle w:val="acctfourfigures"/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14:paraId="6665E2C3" w14:textId="08421CC6" w:rsidR="00F37416" w:rsidRPr="006C21A0" w:rsidRDefault="00F37416" w:rsidP="00DE534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181" w:type="dxa"/>
            <w:vAlign w:val="bottom"/>
          </w:tcPr>
          <w:p w14:paraId="6DB936F1" w14:textId="77777777" w:rsidR="00F37416" w:rsidRPr="006C21A0" w:rsidRDefault="00F37416" w:rsidP="00DE5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9" w:type="dxa"/>
            <w:vAlign w:val="bottom"/>
          </w:tcPr>
          <w:p w14:paraId="757DAF2A" w14:textId="77777777" w:rsidR="00F37416" w:rsidRPr="006C21A0" w:rsidRDefault="00F37416" w:rsidP="000F5CEA">
            <w:pPr>
              <w:pStyle w:val="acctfourfigures"/>
              <w:tabs>
                <w:tab w:val="clear" w:pos="765"/>
                <w:tab w:val="decimal" w:pos="102"/>
                <w:tab w:val="left" w:pos="372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1B5C296" w14:textId="77777777" w:rsidR="00F37416" w:rsidRPr="006C21A0" w:rsidRDefault="00F37416" w:rsidP="00DE534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64F6D6B9" w14:textId="45C5D303" w:rsidR="00F37416" w:rsidRPr="006C21A0" w:rsidRDefault="00F37416" w:rsidP="00DE5343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</w:t>
            </w:r>
          </w:p>
        </w:tc>
      </w:tr>
    </w:tbl>
    <w:p w14:paraId="159ED304" w14:textId="77777777" w:rsidR="00F37416" w:rsidRPr="00FC2E96" w:rsidRDefault="00F374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41BAA182" w14:textId="11105469" w:rsidR="00453A38" w:rsidRPr="00945293" w:rsidRDefault="00BD66F4" w:rsidP="00CB7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DFBFC30" w14:textId="718F582D" w:rsidR="00276B65" w:rsidRPr="00276B65" w:rsidRDefault="00276B65" w:rsidP="00276B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</w:rPr>
      </w:pPr>
      <w:r w:rsidRPr="00276B65">
        <w:rPr>
          <w:rFonts w:ascii="Angsana New" w:hAnsi="Angsana New" w:hint="cs"/>
          <w:i/>
          <w:iCs/>
          <w:sz w:val="30"/>
          <w:szCs w:val="30"/>
          <w:cs/>
        </w:rPr>
        <w:lastRenderedPageBreak/>
        <w:t>รายการเคลื่อนไหวของ</w:t>
      </w:r>
      <w:r w:rsidR="00D11109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="002E2FA6">
        <w:rPr>
          <w:rFonts w:ascii="Angsana New" w:hAnsi="Angsana New" w:hint="cs"/>
          <w:i/>
          <w:iCs/>
          <w:sz w:val="30"/>
          <w:szCs w:val="30"/>
          <w:cs/>
        </w:rPr>
        <w:t>สำหรับ</w:t>
      </w:r>
      <w:r w:rsidR="00BA3B2B">
        <w:rPr>
          <w:rFonts w:ascii="Angsana New" w:hAnsi="Angsana New" w:hint="cs"/>
          <w:i/>
          <w:iCs/>
          <w:sz w:val="30"/>
          <w:szCs w:val="30"/>
          <w:cs/>
        </w:rPr>
        <w:t xml:space="preserve">งวดหกเดือนสิ้นสุดวันที่ </w:t>
      </w:r>
      <w:r w:rsidR="00BA3B2B">
        <w:rPr>
          <w:rFonts w:ascii="Angsana New" w:hAnsi="Angsana New"/>
          <w:i/>
          <w:iCs/>
          <w:sz w:val="30"/>
          <w:szCs w:val="30"/>
        </w:rPr>
        <w:t xml:space="preserve">30 </w:t>
      </w:r>
      <w:r w:rsidR="00BA3B2B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="00BA3B2B">
        <w:rPr>
          <w:rFonts w:ascii="Angsana New" w:hAnsi="Angsana New"/>
          <w:i/>
          <w:iCs/>
          <w:sz w:val="30"/>
          <w:szCs w:val="30"/>
        </w:rPr>
        <w:t>2564</w:t>
      </w:r>
    </w:p>
    <w:p w14:paraId="37069421" w14:textId="77777777" w:rsidR="00276B65" w:rsidRPr="00F56F7B" w:rsidRDefault="00276B65" w:rsidP="00276B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350"/>
        <w:gridCol w:w="270"/>
        <w:gridCol w:w="1260"/>
        <w:gridCol w:w="270"/>
        <w:gridCol w:w="1260"/>
      </w:tblGrid>
      <w:tr w:rsidR="00213848" w:rsidRPr="003F26DA" w14:paraId="4D8313B1" w14:textId="77777777" w:rsidTr="00213848">
        <w:tc>
          <w:tcPr>
            <w:tcW w:w="4770" w:type="dxa"/>
          </w:tcPr>
          <w:p w14:paraId="60DCF7B1" w14:textId="77777777" w:rsidR="00213848" w:rsidRDefault="00213848" w:rsidP="00CC06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172076" w14:textId="77777777" w:rsidR="00213848" w:rsidRPr="003F26DA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270" w:type="dxa"/>
          </w:tcPr>
          <w:p w14:paraId="04851998" w14:textId="77777777" w:rsidR="00213848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A451C91" w14:textId="53E1479C" w:rsidR="00213848" w:rsidRPr="003F26DA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70" w:type="dxa"/>
          </w:tcPr>
          <w:p w14:paraId="3F32E3D9" w14:textId="77777777" w:rsidR="00213848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865CE60" w14:textId="34F53D06" w:rsidR="00213848" w:rsidRPr="003F26DA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13848" w:rsidRPr="003F26DA" w14:paraId="1265AFCB" w14:textId="77777777" w:rsidTr="00213848">
        <w:tc>
          <w:tcPr>
            <w:tcW w:w="4770" w:type="dxa"/>
          </w:tcPr>
          <w:p w14:paraId="2F3ABC73" w14:textId="77777777" w:rsidR="00213848" w:rsidRDefault="00213848" w:rsidP="00CC06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5"/>
          </w:tcPr>
          <w:p w14:paraId="72496DF4" w14:textId="1AF2C7FF" w:rsidR="00213848" w:rsidRPr="003F26DA" w:rsidRDefault="00213848" w:rsidP="00213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13848" w:rsidRPr="003F26DA" w14:paraId="3BAF6881" w14:textId="77777777" w:rsidTr="00213848">
        <w:tc>
          <w:tcPr>
            <w:tcW w:w="4770" w:type="dxa"/>
          </w:tcPr>
          <w:p w14:paraId="657E4809" w14:textId="4AA13C66" w:rsidR="00213848" w:rsidRPr="003F26DA" w:rsidRDefault="00213848" w:rsidP="00CC06E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389E7915" w14:textId="77777777" w:rsidR="00213848" w:rsidRPr="003F26DA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CB726E" w14:textId="77777777" w:rsidR="00213848" w:rsidRPr="003F26DA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297DF1D" w14:textId="0133A19B" w:rsidR="00213848" w:rsidRPr="003F26DA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96A858" w14:textId="77777777" w:rsidR="00213848" w:rsidRPr="003F26DA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573621" w14:textId="1E5BDF6A" w:rsidR="00213848" w:rsidRPr="003F26DA" w:rsidRDefault="00213848" w:rsidP="00CC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848" w:rsidRPr="003F26DA" w14:paraId="763D4994" w14:textId="77777777" w:rsidTr="00213848">
        <w:tc>
          <w:tcPr>
            <w:tcW w:w="4770" w:type="dxa"/>
          </w:tcPr>
          <w:p w14:paraId="5348EBE9" w14:textId="77777777" w:rsidR="00213848" w:rsidRPr="003F26DA" w:rsidRDefault="00213848" w:rsidP="00DC180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350" w:type="dxa"/>
          </w:tcPr>
          <w:p w14:paraId="2F8F3BB0" w14:textId="11875FA7" w:rsidR="00213848" w:rsidRPr="00DC1809" w:rsidRDefault="00213848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="Angsana New" w:hAnsi="Angsana New"/>
                <w:sz w:val="30"/>
                <w:szCs w:val="30"/>
              </w:rPr>
            </w:pPr>
            <w:r w:rsidRPr="00DC1809">
              <w:rPr>
                <w:rFonts w:ascii="Angsana New" w:hAnsi="Angsana New"/>
                <w:sz w:val="30"/>
                <w:szCs w:val="30"/>
              </w:rPr>
              <w:t>301,248</w:t>
            </w:r>
          </w:p>
        </w:tc>
        <w:tc>
          <w:tcPr>
            <w:tcW w:w="270" w:type="dxa"/>
          </w:tcPr>
          <w:p w14:paraId="0067060B" w14:textId="77777777" w:rsidR="00213848" w:rsidRDefault="00213848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193F3" w14:textId="7BF1A57F" w:rsidR="00213848" w:rsidRPr="00DC1809" w:rsidRDefault="00213848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35,000</w:t>
            </w:r>
          </w:p>
        </w:tc>
        <w:tc>
          <w:tcPr>
            <w:tcW w:w="270" w:type="dxa"/>
          </w:tcPr>
          <w:p w14:paraId="066B8253" w14:textId="77777777" w:rsidR="00213848" w:rsidRPr="00DC1809" w:rsidRDefault="00213848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C58FEA" w14:textId="3FC512B5" w:rsidR="00213848" w:rsidRPr="00DC1809" w:rsidRDefault="00213848" w:rsidP="00DC18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="Angsana New" w:hAnsi="Angsana New"/>
                <w:sz w:val="30"/>
                <w:szCs w:val="30"/>
              </w:rPr>
            </w:pPr>
            <w:r w:rsidRPr="00DC1809">
              <w:rPr>
                <w:rFonts w:ascii="Angsana New" w:hAnsi="Angsana New"/>
                <w:sz w:val="30"/>
                <w:szCs w:val="30"/>
              </w:rPr>
              <w:t>336,248</w:t>
            </w:r>
          </w:p>
        </w:tc>
      </w:tr>
      <w:tr w:rsidR="00213848" w:rsidRPr="003F26DA" w14:paraId="7724BEE9" w14:textId="77777777" w:rsidTr="00213848">
        <w:tc>
          <w:tcPr>
            <w:tcW w:w="4770" w:type="dxa"/>
          </w:tcPr>
          <w:p w14:paraId="283CB13F" w14:textId="77777777" w:rsidR="00213848" w:rsidRPr="00894CC5" w:rsidRDefault="00213848" w:rsidP="00AA1D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4CC5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350" w:type="dxa"/>
          </w:tcPr>
          <w:p w14:paraId="3B6888BE" w14:textId="53F1F8A0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151,000</w:t>
            </w:r>
          </w:p>
        </w:tc>
        <w:tc>
          <w:tcPr>
            <w:tcW w:w="270" w:type="dxa"/>
          </w:tcPr>
          <w:p w14:paraId="6B4FF974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52A61C" w14:textId="1E7E1FC5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210F14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1BB45C7" w14:textId="22FA4D8C" w:rsidR="00213848" w:rsidRPr="00894CC5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151,000</w:t>
            </w:r>
          </w:p>
        </w:tc>
      </w:tr>
      <w:tr w:rsidR="00213848" w:rsidRPr="003F26DA" w14:paraId="0E664EB3" w14:textId="77777777" w:rsidTr="00213848">
        <w:tc>
          <w:tcPr>
            <w:tcW w:w="4770" w:type="dxa"/>
          </w:tcPr>
          <w:p w14:paraId="57BCDA84" w14:textId="77777777" w:rsidR="00213848" w:rsidRPr="00AD2948" w:rsidRDefault="00213848" w:rsidP="00AA1DFC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7815F0"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350" w:type="dxa"/>
          </w:tcPr>
          <w:p w14:paraId="0317ED1F" w14:textId="6B8B0A61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(218,000)</w:t>
            </w:r>
          </w:p>
        </w:tc>
        <w:tc>
          <w:tcPr>
            <w:tcW w:w="270" w:type="dxa"/>
          </w:tcPr>
          <w:p w14:paraId="0BB07C4F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F078B5" w14:textId="5A3C31D4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5E9885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53854E" w14:textId="321992B1" w:rsidR="00213848" w:rsidRPr="00894CC5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(218,000)</w:t>
            </w:r>
          </w:p>
        </w:tc>
      </w:tr>
      <w:tr w:rsidR="00213848" w:rsidRPr="003F26DA" w14:paraId="5165389B" w14:textId="77777777" w:rsidTr="00213848">
        <w:tc>
          <w:tcPr>
            <w:tcW w:w="4770" w:type="dxa"/>
          </w:tcPr>
          <w:p w14:paraId="6818C384" w14:textId="5E595490" w:rsidR="00213848" w:rsidRPr="007815F0" w:rsidRDefault="00213848" w:rsidP="00AA1DFC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9119677" w14:textId="0B767924" w:rsidR="00213848" w:rsidRDefault="00213848" w:rsidP="00887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-</w:t>
            </w:r>
          </w:p>
        </w:tc>
        <w:tc>
          <w:tcPr>
            <w:tcW w:w="270" w:type="dxa"/>
          </w:tcPr>
          <w:p w14:paraId="52C62234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1B0FF7" w14:textId="010568C8" w:rsidR="00213848" w:rsidRDefault="00213848" w:rsidP="001B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(35,000)</w:t>
            </w:r>
          </w:p>
        </w:tc>
        <w:tc>
          <w:tcPr>
            <w:tcW w:w="270" w:type="dxa"/>
          </w:tcPr>
          <w:p w14:paraId="27403FDD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6DEBF8C" w14:textId="40D5F83D" w:rsidR="00213848" w:rsidRPr="00894CC5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(35,000)</w:t>
            </w:r>
          </w:p>
        </w:tc>
      </w:tr>
      <w:tr w:rsidR="00213848" w:rsidRPr="003F26DA" w14:paraId="3A7B0DD8" w14:textId="77777777" w:rsidTr="00213848">
        <w:tc>
          <w:tcPr>
            <w:tcW w:w="4770" w:type="dxa"/>
          </w:tcPr>
          <w:p w14:paraId="05E5D34A" w14:textId="77777777" w:rsidR="00213848" w:rsidRPr="00894CC5" w:rsidRDefault="00213848" w:rsidP="00AA1DF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94CC5"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E78271" w14:textId="64A8B73E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  <w:tc>
          <w:tcPr>
            <w:tcW w:w="270" w:type="dxa"/>
          </w:tcPr>
          <w:p w14:paraId="17432F3E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8840A9C" w14:textId="456CB306" w:rsidR="00213848" w:rsidRDefault="00213848" w:rsidP="001B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8D59F76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97C92E" w14:textId="332CD6E1" w:rsidR="00213848" w:rsidRPr="00894CC5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1,973</w:t>
            </w:r>
          </w:p>
        </w:tc>
      </w:tr>
      <w:tr w:rsidR="00213848" w:rsidRPr="00276A08" w14:paraId="646EE24A" w14:textId="77777777" w:rsidTr="00213848">
        <w:tc>
          <w:tcPr>
            <w:tcW w:w="4770" w:type="dxa"/>
          </w:tcPr>
          <w:p w14:paraId="1DCEFD99" w14:textId="20519658" w:rsidR="00213848" w:rsidRPr="00905192" w:rsidRDefault="00213848" w:rsidP="00AA1DFC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1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B7DBF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9051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E3A02A" w14:textId="0E818B8F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236,221</w:t>
            </w:r>
          </w:p>
        </w:tc>
        <w:tc>
          <w:tcPr>
            <w:tcW w:w="270" w:type="dxa"/>
          </w:tcPr>
          <w:p w14:paraId="269DE2BD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842CF8" w14:textId="66A27748" w:rsidR="00213848" w:rsidRPr="001B3AD4" w:rsidRDefault="00213848" w:rsidP="001B3A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B3AD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5D8488" w14:textId="77777777" w:rsidR="00213848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E0B65" w14:textId="776E8646" w:rsidR="00213848" w:rsidRPr="0055698F" w:rsidRDefault="00213848" w:rsidP="00AA1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236,221</w:t>
            </w:r>
          </w:p>
        </w:tc>
      </w:tr>
    </w:tbl>
    <w:p w14:paraId="10D5F06F" w14:textId="77777777" w:rsidR="00605B5F" w:rsidRPr="00F56F7B" w:rsidRDefault="00605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 w:eastAsia="x-none"/>
        </w:rPr>
      </w:pPr>
    </w:p>
    <w:p w14:paraId="6E63B45B" w14:textId="039109EB" w:rsidR="008A7E79" w:rsidRPr="00130540" w:rsidRDefault="00F5517F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130540">
        <w:rPr>
          <w:rFonts w:asciiTheme="majorBidi" w:hAnsiTheme="majorBidi" w:cstheme="majorBidi"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20B0158" w14:textId="77777777" w:rsidR="001D4306" w:rsidRPr="00F56F7B" w:rsidRDefault="001D4306" w:rsidP="001D4306">
      <w:pPr>
        <w:rPr>
          <w:rFonts w:asciiTheme="majorBidi" w:hAnsiTheme="majorBidi" w:cstheme="majorBidi"/>
          <w:sz w:val="20"/>
          <w:szCs w:val="20"/>
          <w:lang w:val="th-TH" w:eastAsia="x-none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4"/>
        <w:gridCol w:w="1256"/>
      </w:tblGrid>
      <w:tr w:rsidR="004060A7" w:rsidRPr="00130540" w14:paraId="2299A2C0" w14:textId="77777777" w:rsidTr="00991FC0">
        <w:trPr>
          <w:trHeight w:val="668"/>
          <w:tblHeader/>
        </w:trPr>
        <w:tc>
          <w:tcPr>
            <w:tcW w:w="3481" w:type="pct"/>
            <w:vAlign w:val="bottom"/>
          </w:tcPr>
          <w:p w14:paraId="7B3F513A" w14:textId="77777777" w:rsidR="004060A7" w:rsidRPr="00130540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6" w:type="pct"/>
            <w:vAlign w:val="bottom"/>
          </w:tcPr>
          <w:p w14:paraId="471C0A1F" w14:textId="0291B1BF" w:rsidR="004060A7" w:rsidRPr="00130540" w:rsidRDefault="00A75253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  <w:r w:rsidR="00C4133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C4133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E4EE2" w:rsidRPr="00130540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C4133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  <w:vAlign w:val="bottom"/>
          </w:tcPr>
          <w:p w14:paraId="19BD0EF9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vAlign w:val="bottom"/>
          </w:tcPr>
          <w:p w14:paraId="04F4136B" w14:textId="54D7637B" w:rsidR="004060A7" w:rsidRPr="00130540" w:rsidRDefault="002E4EE2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060A7"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130540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413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060A7" w:rsidRPr="00130540" w14:paraId="3EC372CB" w14:textId="77777777" w:rsidTr="00991FC0">
        <w:trPr>
          <w:trHeight w:val="209"/>
          <w:tblHeader/>
        </w:trPr>
        <w:tc>
          <w:tcPr>
            <w:tcW w:w="3481" w:type="pct"/>
            <w:vAlign w:val="bottom"/>
          </w:tcPr>
          <w:p w14:paraId="7B056009" w14:textId="77777777" w:rsidR="004060A7" w:rsidRPr="00130540" w:rsidRDefault="004060A7" w:rsidP="00406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519" w:type="pct"/>
            <w:gridSpan w:val="3"/>
            <w:vAlign w:val="bottom"/>
          </w:tcPr>
          <w:p w14:paraId="184233A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13054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060A7" w:rsidRPr="00130540" w14:paraId="573415CF" w14:textId="77777777" w:rsidTr="00991FC0">
        <w:tc>
          <w:tcPr>
            <w:tcW w:w="3481" w:type="pct"/>
          </w:tcPr>
          <w:p w14:paraId="6B179E46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86" w:type="pct"/>
          </w:tcPr>
          <w:p w14:paraId="041FDD0B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556F9AFA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35995A90" w14:textId="77777777" w:rsidR="004060A7" w:rsidRPr="00130540" w:rsidRDefault="004060A7" w:rsidP="0021173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C3458" w:rsidRPr="00130540" w14:paraId="4DA1C523" w14:textId="77777777" w:rsidTr="00991FC0">
        <w:tc>
          <w:tcPr>
            <w:tcW w:w="3481" w:type="pct"/>
          </w:tcPr>
          <w:p w14:paraId="4FE937D8" w14:textId="1E471FE6" w:rsidR="006C3458" w:rsidRPr="00130540" w:rsidRDefault="006C3458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ที่ดินและสิ่งปลูกสร้าง</w:t>
            </w:r>
          </w:p>
        </w:tc>
        <w:tc>
          <w:tcPr>
            <w:tcW w:w="686" w:type="pct"/>
          </w:tcPr>
          <w:p w14:paraId="41102DC3" w14:textId="291FF520" w:rsidR="006C3458" w:rsidRDefault="006C3458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38,450</w:t>
            </w:r>
          </w:p>
        </w:tc>
        <w:tc>
          <w:tcPr>
            <w:tcW w:w="149" w:type="pct"/>
          </w:tcPr>
          <w:p w14:paraId="24B878F1" w14:textId="77777777" w:rsidR="006C3458" w:rsidRPr="00130540" w:rsidRDefault="006C3458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54048CFE" w14:textId="4085A130" w:rsidR="006C3458" w:rsidRDefault="006C3458" w:rsidP="006C3458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060A7" w:rsidRPr="00130540" w14:paraId="1A9C4C06" w14:textId="77777777" w:rsidTr="00991FC0">
        <w:tc>
          <w:tcPr>
            <w:tcW w:w="3481" w:type="pct"/>
          </w:tcPr>
          <w:p w14:paraId="04359BB1" w14:textId="77777777" w:rsidR="004060A7" w:rsidRPr="00130540" w:rsidRDefault="004060A7" w:rsidP="00211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86" w:type="pct"/>
          </w:tcPr>
          <w:p w14:paraId="17A28196" w14:textId="5B6D0998" w:rsidR="004060A7" w:rsidRPr="00C81F74" w:rsidRDefault="00515A8F" w:rsidP="00D15C0A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5,224</w:t>
            </w:r>
          </w:p>
        </w:tc>
        <w:tc>
          <w:tcPr>
            <w:tcW w:w="149" w:type="pct"/>
          </w:tcPr>
          <w:p w14:paraId="50521861" w14:textId="77777777" w:rsidR="004060A7" w:rsidRPr="00130540" w:rsidRDefault="004060A7" w:rsidP="002117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787E269D" w14:textId="2911597C" w:rsidR="004060A7" w:rsidRPr="00130540" w:rsidRDefault="00C41333" w:rsidP="0018730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</w:p>
        </w:tc>
      </w:tr>
      <w:tr w:rsidR="000038C6" w:rsidRPr="00130540" w14:paraId="11969C6A" w14:textId="77777777" w:rsidTr="00991FC0">
        <w:tc>
          <w:tcPr>
            <w:tcW w:w="3481" w:type="pct"/>
          </w:tcPr>
          <w:p w14:paraId="065EA049" w14:textId="4CCDD7F0" w:rsidR="000038C6" w:rsidRPr="00130540" w:rsidRDefault="000038C6" w:rsidP="00003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686" w:type="pct"/>
          </w:tcPr>
          <w:p w14:paraId="7737CBC9" w14:textId="681F7658" w:rsidR="000038C6" w:rsidRDefault="000038C6" w:rsidP="000038C6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3,391</w:t>
            </w:r>
          </w:p>
        </w:tc>
        <w:tc>
          <w:tcPr>
            <w:tcW w:w="149" w:type="pct"/>
          </w:tcPr>
          <w:p w14:paraId="3291D1DC" w14:textId="77777777" w:rsidR="000038C6" w:rsidRPr="00130540" w:rsidRDefault="000038C6" w:rsidP="0000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1F2CB7DF" w14:textId="319010BB" w:rsidR="000038C6" w:rsidRDefault="005D664F" w:rsidP="005D664F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13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</w:t>
            </w:r>
          </w:p>
        </w:tc>
      </w:tr>
      <w:tr w:rsidR="000038C6" w:rsidRPr="00130540" w14:paraId="3164A567" w14:textId="77777777" w:rsidTr="00991FC0">
        <w:tc>
          <w:tcPr>
            <w:tcW w:w="3481" w:type="pct"/>
          </w:tcPr>
          <w:p w14:paraId="560A0B14" w14:textId="27540E22" w:rsidR="000038C6" w:rsidRPr="00130540" w:rsidRDefault="000038C6" w:rsidP="00003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อุปกรณ์สำนักงานและโปรแกรมคอมพิวเตอร์</w:t>
            </w:r>
          </w:p>
        </w:tc>
        <w:tc>
          <w:tcPr>
            <w:tcW w:w="686" w:type="pct"/>
          </w:tcPr>
          <w:p w14:paraId="5A57DB7A" w14:textId="5EAF04BE" w:rsidR="000038C6" w:rsidRDefault="000038C6" w:rsidP="000038C6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149" w:type="pct"/>
          </w:tcPr>
          <w:p w14:paraId="778BAFA8" w14:textId="77777777" w:rsidR="000038C6" w:rsidRPr="00130540" w:rsidRDefault="000038C6" w:rsidP="0000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44DEC627" w14:textId="7B55D76B" w:rsidR="000038C6" w:rsidRDefault="000038C6" w:rsidP="000038C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</w:tr>
      <w:tr w:rsidR="000038C6" w:rsidRPr="00130540" w14:paraId="2024BA4A" w14:textId="77777777" w:rsidTr="00991FC0">
        <w:tc>
          <w:tcPr>
            <w:tcW w:w="3481" w:type="pct"/>
          </w:tcPr>
          <w:p w14:paraId="00F0A281" w14:textId="77777777" w:rsidR="000038C6" w:rsidRPr="00130540" w:rsidRDefault="000038C6" w:rsidP="00003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2A96E7CF" w14:textId="0454138C" w:rsidR="000038C6" w:rsidRPr="00C81F74" w:rsidRDefault="00F162BA" w:rsidP="000038C6">
            <w:pPr>
              <w:pStyle w:val="acctfourfigures"/>
              <w:tabs>
                <w:tab w:val="clear" w:pos="765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 w:rsidR="00003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0038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9" w:type="pct"/>
          </w:tcPr>
          <w:p w14:paraId="7A47CBD6" w14:textId="77777777" w:rsidR="000038C6" w:rsidRPr="00130540" w:rsidRDefault="000038C6" w:rsidP="0000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</w:tcPr>
          <w:p w14:paraId="2F63BBB4" w14:textId="4BF8C5B9" w:rsidR="000038C6" w:rsidRPr="00130540" w:rsidRDefault="000038C6" w:rsidP="000038C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1,228</w:t>
            </w:r>
          </w:p>
        </w:tc>
      </w:tr>
      <w:tr w:rsidR="000038C6" w:rsidRPr="00130540" w14:paraId="22C9658C" w14:textId="77777777" w:rsidTr="00991FC0">
        <w:tc>
          <w:tcPr>
            <w:tcW w:w="3481" w:type="pct"/>
          </w:tcPr>
          <w:p w14:paraId="3C0B70D1" w14:textId="77777777" w:rsidR="000038C6" w:rsidRPr="00F56F7B" w:rsidRDefault="000038C6" w:rsidP="000038C6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1DF3C3CA" w14:textId="77777777" w:rsidR="000038C6" w:rsidRPr="00F56F7B" w:rsidRDefault="000038C6" w:rsidP="000038C6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</w:tcPr>
          <w:p w14:paraId="2BAAE943" w14:textId="77777777" w:rsidR="000038C6" w:rsidRPr="00F56F7B" w:rsidRDefault="000038C6" w:rsidP="000038C6">
            <w:pPr>
              <w:pStyle w:val="NoSpacing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double" w:sz="4" w:space="0" w:color="auto"/>
            </w:tcBorders>
          </w:tcPr>
          <w:p w14:paraId="56C370C0" w14:textId="77777777" w:rsidR="000038C6" w:rsidRPr="00F56F7B" w:rsidRDefault="000038C6" w:rsidP="000038C6">
            <w:pPr>
              <w:pStyle w:val="NoSpacing"/>
              <w:tabs>
                <w:tab w:val="decimal" w:pos="970"/>
              </w:tabs>
              <w:ind w:righ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038C6" w:rsidRPr="00130540" w14:paraId="34DA1B63" w14:textId="77777777" w:rsidTr="00991FC0">
        <w:tc>
          <w:tcPr>
            <w:tcW w:w="3481" w:type="pct"/>
          </w:tcPr>
          <w:p w14:paraId="23495FA3" w14:textId="689C8F08" w:rsidR="000038C6" w:rsidRPr="00130540" w:rsidRDefault="000038C6" w:rsidP="00003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305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86" w:type="pct"/>
          </w:tcPr>
          <w:p w14:paraId="50E6B765" w14:textId="77777777" w:rsidR="000038C6" w:rsidRPr="00130540" w:rsidRDefault="000038C6" w:rsidP="000038C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3E168CF6" w14:textId="77777777" w:rsidR="000038C6" w:rsidRPr="00130540" w:rsidRDefault="000038C6" w:rsidP="0000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4" w:type="pct"/>
          </w:tcPr>
          <w:p w14:paraId="022A8918" w14:textId="77777777" w:rsidR="000038C6" w:rsidRPr="00130540" w:rsidRDefault="000038C6" w:rsidP="000038C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038C6" w:rsidRPr="00130540" w14:paraId="470742F8" w14:textId="77777777" w:rsidTr="00991FC0">
        <w:tc>
          <w:tcPr>
            <w:tcW w:w="3481" w:type="pct"/>
          </w:tcPr>
          <w:p w14:paraId="6966E4F2" w14:textId="64561125" w:rsidR="000038C6" w:rsidRPr="00130540" w:rsidRDefault="000038C6" w:rsidP="00003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6" w:type="pct"/>
          </w:tcPr>
          <w:p w14:paraId="2B6A17AB" w14:textId="4410753F" w:rsidR="000038C6" w:rsidRPr="00C81F74" w:rsidRDefault="00EC7C74" w:rsidP="000038C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201AC959" w14:textId="77777777" w:rsidR="000038C6" w:rsidRPr="00130540" w:rsidRDefault="000038C6" w:rsidP="0000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EAB2716" w14:textId="29E14240" w:rsidR="000038C6" w:rsidRPr="00130540" w:rsidRDefault="000038C6" w:rsidP="000038C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  <w:tr w:rsidR="000038C6" w:rsidRPr="00130540" w14:paraId="17805068" w14:textId="77777777" w:rsidTr="00991FC0">
        <w:tc>
          <w:tcPr>
            <w:tcW w:w="3481" w:type="pct"/>
          </w:tcPr>
          <w:p w14:paraId="357C37C1" w14:textId="385392A5" w:rsidR="000038C6" w:rsidRPr="00130540" w:rsidRDefault="000038C6" w:rsidP="00003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686" w:type="pct"/>
          </w:tcPr>
          <w:p w14:paraId="7973B52F" w14:textId="3028E3EC" w:rsidR="000038C6" w:rsidRPr="00C81F74" w:rsidRDefault="007E758B" w:rsidP="000038C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BD69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D69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512</w:t>
            </w:r>
          </w:p>
        </w:tc>
        <w:tc>
          <w:tcPr>
            <w:tcW w:w="149" w:type="pct"/>
          </w:tcPr>
          <w:p w14:paraId="66FAD69D" w14:textId="77777777" w:rsidR="000038C6" w:rsidRPr="00130540" w:rsidRDefault="000038C6" w:rsidP="0000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40083FB1" w14:textId="30C424EE" w:rsidR="000038C6" w:rsidRPr="00130540" w:rsidRDefault="000038C6" w:rsidP="000038C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40,982</w:t>
            </w:r>
          </w:p>
        </w:tc>
      </w:tr>
      <w:tr w:rsidR="000038C6" w:rsidRPr="00130540" w14:paraId="3CB251D2" w14:textId="77777777" w:rsidTr="00991FC0">
        <w:tc>
          <w:tcPr>
            <w:tcW w:w="3481" w:type="pct"/>
          </w:tcPr>
          <w:p w14:paraId="2E596B40" w14:textId="77777777" w:rsidR="000038C6" w:rsidRPr="00130540" w:rsidRDefault="000038C6" w:rsidP="00003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6" w:type="pct"/>
          </w:tcPr>
          <w:p w14:paraId="37744F44" w14:textId="22A03206" w:rsidR="000038C6" w:rsidRPr="00C81F74" w:rsidRDefault="00CC0A2E" w:rsidP="000038C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361FC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49" w:type="pct"/>
          </w:tcPr>
          <w:p w14:paraId="0411B574" w14:textId="77777777" w:rsidR="000038C6" w:rsidRPr="00130540" w:rsidRDefault="000038C6" w:rsidP="0000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</w:tcPr>
          <w:p w14:paraId="366ADD23" w14:textId="17620069" w:rsidR="000038C6" w:rsidRPr="00130540" w:rsidRDefault="000038C6" w:rsidP="000038C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130540">
              <w:rPr>
                <w:rFonts w:asciiTheme="majorBidi" w:hAnsiTheme="majorBidi" w:cstheme="majorBidi"/>
                <w:sz w:val="30"/>
                <w:szCs w:val="30"/>
              </w:rPr>
              <w:t>3,058</w:t>
            </w:r>
          </w:p>
        </w:tc>
      </w:tr>
      <w:tr w:rsidR="000038C6" w:rsidRPr="00130540" w14:paraId="06C5AB1E" w14:textId="77777777" w:rsidTr="00991FC0">
        <w:tc>
          <w:tcPr>
            <w:tcW w:w="3481" w:type="pct"/>
          </w:tcPr>
          <w:p w14:paraId="1FF9B16B" w14:textId="77777777" w:rsidR="000038C6" w:rsidRPr="00130540" w:rsidRDefault="000038C6" w:rsidP="000038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3054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81E54" w14:textId="67C67CFF" w:rsidR="000038C6" w:rsidRPr="001E42D8" w:rsidRDefault="00A4702B" w:rsidP="000038C6">
            <w:pPr>
              <w:pStyle w:val="acctfourfigures"/>
              <w:tabs>
                <w:tab w:val="clear" w:pos="765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BB7F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7E758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0361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796</w:t>
            </w:r>
          </w:p>
        </w:tc>
        <w:tc>
          <w:tcPr>
            <w:tcW w:w="149" w:type="pct"/>
            <w:vAlign w:val="bottom"/>
          </w:tcPr>
          <w:p w14:paraId="3D5048CB" w14:textId="77777777" w:rsidR="000038C6" w:rsidRPr="00130540" w:rsidRDefault="000038C6" w:rsidP="000038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056A23" w14:textId="70396576" w:rsidR="000038C6" w:rsidRPr="00D4354F" w:rsidRDefault="000038C6" w:rsidP="000038C6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44,319</w:t>
            </w:r>
          </w:p>
        </w:tc>
      </w:tr>
    </w:tbl>
    <w:p w14:paraId="2E096E06" w14:textId="39ED2FC5" w:rsidR="00A00377" w:rsidRPr="00F56F7B" w:rsidRDefault="00A003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4FDFDABB" w14:textId="47B19AFC" w:rsidR="005C2E06" w:rsidRPr="00D9058C" w:rsidRDefault="0029300D" w:rsidP="00D9058C">
      <w:pPr>
        <w:tabs>
          <w:tab w:val="clear" w:pos="454"/>
          <w:tab w:val="left" w:pos="450"/>
        </w:tabs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F56F7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 xml:space="preserve">ในวันที่ </w:t>
      </w:r>
      <w:r w:rsidRPr="00F56F7B">
        <w:rPr>
          <w:rFonts w:asciiTheme="majorBidi" w:hAnsiTheme="majorBidi" w:cstheme="majorBidi"/>
          <w:spacing w:val="2"/>
          <w:sz w:val="30"/>
          <w:szCs w:val="30"/>
        </w:rPr>
        <w:t xml:space="preserve">29 </w:t>
      </w:r>
      <w:r w:rsidRPr="00F56F7B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มิถุนายน </w:t>
      </w:r>
      <w:r w:rsidRPr="00F56F7B">
        <w:rPr>
          <w:rFonts w:asciiTheme="majorBidi" w:hAnsiTheme="majorBidi" w:cstheme="majorBidi"/>
          <w:spacing w:val="2"/>
          <w:sz w:val="30"/>
          <w:szCs w:val="30"/>
        </w:rPr>
        <w:t>2564</w:t>
      </w:r>
      <w:r w:rsidRPr="00F56F7B">
        <w:rPr>
          <w:rFonts w:asciiTheme="majorBidi" w:hAnsiTheme="majorBidi" w:cstheme="majorBidi"/>
          <w:spacing w:val="2"/>
          <w:sz w:val="30"/>
          <w:szCs w:val="30"/>
          <w:lang w:val="en-GB"/>
        </w:rPr>
        <w:t xml:space="preserve"> </w:t>
      </w:r>
      <w:r w:rsidRPr="00F56F7B">
        <w:rPr>
          <w:rFonts w:asciiTheme="majorBidi" w:hAnsiTheme="majorBidi" w:cstheme="majorBidi"/>
          <w:spacing w:val="2"/>
          <w:sz w:val="30"/>
          <w:szCs w:val="30"/>
          <w:cs/>
          <w:lang w:val="en-GB"/>
        </w:rPr>
        <w:t>บริษัทได้ทำสัญญาจะซื้อจะขายที่ดินพร้อมสิ่งปลูกสร้าง</w:t>
      </w:r>
      <w:r w:rsidR="00F56F7B" w:rsidRPr="00F56F7B">
        <w:rPr>
          <w:rFonts w:asciiTheme="majorBidi" w:hAnsiTheme="majorBidi" w:cstheme="majorBidi" w:hint="cs"/>
          <w:spacing w:val="2"/>
          <w:sz w:val="30"/>
          <w:szCs w:val="30"/>
          <w:cs/>
          <w:lang w:val="en-GB"/>
        </w:rPr>
        <w:t>กับสถาบันการเงินในประเทศแห่งหนึ่ง</w:t>
      </w:r>
      <w:r w:rsidRPr="0029300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เพื่อนำมาใช้เป็นที่ตั้งสายการผลิตแล</w:t>
      </w:r>
      <w:r w:rsidRPr="0029300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ะ</w:t>
      </w:r>
      <w:r w:rsidRPr="0029300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คลังสินค้า </w:t>
      </w:r>
      <w:r w:rsidRPr="0029300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มูลค่ารวม</w:t>
      </w:r>
      <w:r w:rsidRPr="0029300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29300D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42.50 </w:t>
      </w:r>
      <w:r w:rsidRPr="0029300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ล้านบาท</w:t>
      </w:r>
      <w:r w:rsidRPr="0029300D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 xml:space="preserve"> โดยได้มีการชำระเงินมัดจำ ณ วันทำสัญญาแล้วจำนวน </w:t>
      </w:r>
      <w:r w:rsidRPr="0029300D">
        <w:rPr>
          <w:rFonts w:asciiTheme="majorBidi" w:hAnsiTheme="majorBidi" w:cstheme="majorBidi"/>
          <w:spacing w:val="-2"/>
          <w:sz w:val="30"/>
          <w:szCs w:val="30"/>
        </w:rPr>
        <w:t xml:space="preserve">4.05 </w:t>
      </w:r>
      <w:r w:rsidRPr="0029300D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</w:p>
    <w:p w14:paraId="25E1FE03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สัญญาสำคัญที่ทำกับบุคคลหรือกิจการที่ไม่เกี่ยวข้องกัน</w:t>
      </w:r>
    </w:p>
    <w:p w14:paraId="69DA787A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4CD3C8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>สัญญาซื้อวัตถุดิบ พืชสวน พืชไร่</w:t>
      </w:r>
    </w:p>
    <w:p w14:paraId="07659C57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02B72AC" w14:textId="77777777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4609C">
        <w:rPr>
          <w:rFonts w:asciiTheme="majorBidi" w:hAnsiTheme="majorBidi" w:cstheme="majorBidi"/>
          <w:sz w:val="30"/>
          <w:szCs w:val="30"/>
          <w:cs/>
        </w:rPr>
        <w:t>บริษัทมีสัญญาซื้อวัถตุดิบ พืชสวน พืชไร่ หลายฉบับกับทั้งบุคคลและกับบริษัทในประเทศไทย ภายใต้เงื่อนไขของสัญญา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 บริษัทตกลงที่จะซื้อวัตถุดิบ พืชสวน พืชไร่ ตามปริมาณที่บริษัทกำหนดในแต่ละครั้งและตามราคาที่ระบุไว้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ในสัญญา สัญญาหลายฉบับดังกล่าวมีผลบังคับใช้เป็นระยะเวลา 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ปี</w:t>
      </w:r>
      <w:r w:rsidRPr="00130540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>นับแต่วันทำสัญญาและสามารถต่ออายุสัญญาได้</w:t>
      </w:r>
      <w:r w:rsidRPr="00130540">
        <w:rPr>
          <w:rFonts w:asciiTheme="majorBidi" w:hAnsiTheme="majorBidi" w:cstheme="majorBidi"/>
          <w:sz w:val="30"/>
          <w:szCs w:val="30"/>
          <w:cs/>
        </w:rPr>
        <w:t>เมื่อสิ้นสุดสัญญาตามข้อตกลงของแต่ละฝ่าย</w:t>
      </w:r>
    </w:p>
    <w:p w14:paraId="22D65FCE" w14:textId="01059854" w:rsidR="00DE5343" w:rsidRDefault="00D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75E815E" w14:textId="6FC99141" w:rsidR="006D004F" w:rsidRPr="00130540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3054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สัญญาแต่งตั้งผู้จัดจำหน่ายสินค้า </w:t>
      </w:r>
    </w:p>
    <w:p w14:paraId="5F95CB0A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9B1AF3" w14:textId="77777777" w:rsidR="006D004F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3054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130540">
        <w:rPr>
          <w:rFonts w:asciiTheme="majorBidi" w:hAnsiTheme="majorBidi" w:cstheme="majorBidi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30540">
        <w:rPr>
          <w:rFonts w:asciiTheme="majorBidi" w:hAnsiTheme="majorBidi" w:cstheme="majorBidi"/>
          <w:sz w:val="30"/>
          <w:szCs w:val="30"/>
        </w:rPr>
        <w:t xml:space="preserve">2553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แต่งตั้งบริษัทต่างประเทศแห่งหนึ่งให้เป็นผู้จัดจำหน่ายสินค้าให้กับบริษัทภายในเขตประเทศที่กำหนดไว้ ภายใต้เงื่อนไขของสัญญา </w:t>
      </w:r>
      <w:r w:rsidRPr="00130540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บริษัทตกลงที่จะขายสินค้าให้แก่ผู้จัดจำหน่ายสินค้าตามราคาที่บริษัทกำหนด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สัญญาฉบับนี้มีผลบังคับใช้ตั้งแต่วันที่ </w:t>
      </w:r>
      <w:r w:rsidRPr="00130540">
        <w:rPr>
          <w:rFonts w:asciiTheme="majorBidi" w:hAnsiTheme="majorBidi" w:cstheme="majorBidi"/>
          <w:sz w:val="30"/>
          <w:szCs w:val="30"/>
        </w:rPr>
        <w:t xml:space="preserve">1 </w:t>
      </w:r>
      <w:r w:rsidRPr="00130540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130540">
        <w:rPr>
          <w:rFonts w:asciiTheme="majorBidi" w:hAnsiTheme="majorBidi" w:cstheme="majorBidi"/>
          <w:sz w:val="30"/>
          <w:szCs w:val="30"/>
        </w:rPr>
        <w:t xml:space="preserve">2553 </w:t>
      </w:r>
      <w:r w:rsidRPr="00130540">
        <w:rPr>
          <w:rFonts w:asciiTheme="majorBidi" w:hAnsiTheme="majorBidi" w:cstheme="majorBidi"/>
          <w:sz w:val="30"/>
          <w:szCs w:val="30"/>
          <w:cs/>
        </w:rPr>
        <w:t>และ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มีผลบังคับใช้เป็นเวลา </w:t>
      </w:r>
      <w:r w:rsidRPr="0013054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3 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ปี  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 xml:space="preserve">นับจากวันที่เริ่มต้นสัญญาและต่ออายุโดยอัตโนมัติเป็นเวลา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1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ปีตามเงื่อนไขและข้อตกลงสัญญาเดิม หากไม่มีฝ่ายใด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lang w:eastAsia="ko-KR"/>
        </w:rPr>
        <w:t xml:space="preserve">   </w:t>
      </w:r>
      <w:r w:rsidRPr="00130540">
        <w:rPr>
          <w:rFonts w:asciiTheme="majorBidi" w:eastAsia="Batang" w:hAnsiTheme="majorBidi" w:cstheme="majorBidi"/>
          <w:spacing w:val="-6"/>
          <w:sz w:val="30"/>
          <w:szCs w:val="30"/>
          <w:cs/>
          <w:lang w:eastAsia="ko-KR"/>
        </w:rPr>
        <w:t>แจ้งการขอเลิกสัญญาดังกล่าวเป็นลายลักษณ์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 xml:space="preserve">อักษรแก่อีกฝ่ายหนึ่งให้ทราบล่วงหน้าเป็นระยะเวลาไม่น้อยกว่า </w:t>
      </w:r>
      <w:r w:rsidRPr="00130540">
        <w:rPr>
          <w:rFonts w:asciiTheme="majorBidi" w:eastAsia="Batang" w:hAnsiTheme="majorBidi" w:cstheme="majorBidi"/>
          <w:sz w:val="30"/>
          <w:szCs w:val="30"/>
          <w:lang w:eastAsia="ko-KR"/>
        </w:rPr>
        <w:t xml:space="preserve">6 </w:t>
      </w:r>
      <w:r w:rsidRPr="00130540">
        <w:rPr>
          <w:rFonts w:asciiTheme="majorBidi" w:eastAsia="Batang" w:hAnsiTheme="majorBidi" w:cstheme="majorBidi"/>
          <w:sz w:val="30"/>
          <w:szCs w:val="30"/>
          <w:cs/>
          <w:lang w:eastAsia="ko-KR"/>
        </w:rPr>
        <w:t>เดือน</w:t>
      </w:r>
      <w:r w:rsidRPr="00130540">
        <w:rPr>
          <w:rFonts w:asciiTheme="majorBidi" w:hAnsiTheme="majorBidi" w:cstheme="majorBidi"/>
          <w:sz w:val="30"/>
          <w:szCs w:val="30"/>
          <w:cs/>
        </w:rPr>
        <w:t>ก่อนวันสิ้นสุดสัญญา</w:t>
      </w:r>
    </w:p>
    <w:p w14:paraId="2965875D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706BF45" w14:textId="77777777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D32">
        <w:rPr>
          <w:rFonts w:asciiTheme="majorBidi" w:hAnsiTheme="majorBidi" w:cstheme="majorBidi"/>
          <w:i/>
          <w:iCs/>
          <w:sz w:val="30"/>
          <w:szCs w:val="30"/>
          <w:cs/>
        </w:rPr>
        <w:t>สัญญาแต่งตั้งตัวแทน</w:t>
      </w:r>
    </w:p>
    <w:p w14:paraId="18E494A8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7BBAA" w14:textId="4C536821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</w:pPr>
      <w:r w:rsidRPr="004E1D32">
        <w:rPr>
          <w:rFonts w:asciiTheme="majorBidi" w:hAnsiTheme="majorBidi" w:cstheme="majorBidi"/>
          <w:sz w:val="30"/>
          <w:szCs w:val="30"/>
          <w:cs/>
        </w:rPr>
        <w:t>บริษัทมีสัญญาแต่งตั้งตัวแทนกับบริษัทในต่างประเทศต่าง</w:t>
      </w:r>
      <w:r w:rsidR="00586535">
        <w:rPr>
          <w:rFonts w:asciiTheme="majorBidi" w:hAnsiTheme="majorBidi" w:cstheme="majorBidi"/>
          <w:sz w:val="30"/>
          <w:szCs w:val="30"/>
        </w:rPr>
        <w:t xml:space="preserve"> </w:t>
      </w:r>
      <w:r w:rsidRPr="004E1D32">
        <w:rPr>
          <w:rFonts w:asciiTheme="majorBidi" w:hAnsiTheme="majorBidi" w:cstheme="majorBidi"/>
          <w:sz w:val="30"/>
          <w:szCs w:val="30"/>
          <w:cs/>
        </w:rPr>
        <w:t>ๆ หลายฉบับ ให้เป็นตัวแทนของบริษัทในการติดต่อและประสานงานรวมถึงแผนการโฆษณาและส่งเสริมการขาย และการให้บริการสนับสนุนต่าง</w:t>
      </w:r>
      <w:r w:rsidR="00586535">
        <w:rPr>
          <w:rFonts w:asciiTheme="majorBidi" w:hAnsiTheme="majorBidi" w:cstheme="majorBidi"/>
          <w:sz w:val="30"/>
          <w:szCs w:val="30"/>
        </w:rPr>
        <w:t xml:space="preserve"> </w:t>
      </w:r>
      <w:r w:rsidRPr="004E1D32">
        <w:rPr>
          <w:rFonts w:asciiTheme="majorBidi" w:hAnsiTheme="majorBidi" w:cstheme="majorBidi"/>
          <w:sz w:val="30"/>
          <w:szCs w:val="30"/>
          <w:cs/>
        </w:rPr>
        <w:t>ๆ แก่ลูกค้าของบริษัท  เพื่อรักษาระดับการสั่งซื้อของลูกค้ารายเดิมและเพิ่มโอกาสในการเพิ่มยอดขายให้กับทางบริษัท ภายใต้เงื่อนไขของสัญญา บริษัทตกลงที่จะจ่ายค่าบริการดังกล่าวตามอัตราที่กำหนดในสัญญา สัญญาหลายฉบับเหล่านี้มีผลบังคับใช้ถึง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ธันวาคม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>2558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 xml:space="preserve">และต่ออายุโดยอัตโนมัติเป็นเวลา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1 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cs/>
          <w:lang w:eastAsia="ko-KR"/>
        </w:rPr>
        <w:t>ปีตามเงื่อนไขและข้อตกลงสัญญาเดิม</w:t>
      </w:r>
      <w:r w:rsidRPr="004E1D32">
        <w:rPr>
          <w:rFonts w:asciiTheme="majorBidi" w:eastAsia="Batang" w:hAnsiTheme="majorBidi" w:cstheme="majorBidi"/>
          <w:spacing w:val="2"/>
          <w:sz w:val="30"/>
          <w:szCs w:val="30"/>
          <w:lang w:eastAsia="ko-KR"/>
        </w:rPr>
        <w:t xml:space="preserve">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และสามารถบอกเลิก</w:t>
      </w:r>
      <w:r w:rsidRPr="004E1D32">
        <w:rPr>
          <w:rFonts w:asciiTheme="majorBidi" w:hAnsiTheme="majorBidi" w:cstheme="majorBidi"/>
          <w:sz w:val="30"/>
          <w:szCs w:val="30"/>
          <w:cs/>
        </w:rPr>
        <w:t>สัญญาตามข้อตกลงของทั้งสองฝ่ายหรือโดยฝ่ายหนึ่งฝ่ายใด ด้วยการ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แจ้งการขอยกเลิกสัญญาดังกล่าว</w:t>
      </w:r>
      <w:r w:rsidR="002E6614">
        <w:rPr>
          <w:rFonts w:asciiTheme="majorBidi" w:hAnsiTheme="majorBidi" w:cstheme="majorBidi"/>
          <w:spacing w:val="2"/>
          <w:sz w:val="30"/>
          <w:szCs w:val="30"/>
        </w:rPr>
        <w:br/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เป็นลายลักษณ์อักษรแก่อีกฝ่ายหนึ่งทราบล่วงหน้าเป็นระยะเวลาไม่น้อยกว่า 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2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ถึง</w:t>
      </w:r>
      <w:r w:rsidRPr="004E1D32">
        <w:rPr>
          <w:rFonts w:asciiTheme="majorBidi" w:hAnsiTheme="majorBidi" w:cstheme="majorBidi"/>
          <w:spacing w:val="2"/>
          <w:sz w:val="30"/>
          <w:szCs w:val="30"/>
        </w:rPr>
        <w:t xml:space="preserve"> 3 </w:t>
      </w:r>
      <w:r w:rsidRPr="004E1D32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</w:p>
    <w:p w14:paraId="535718F0" w14:textId="00BB7540" w:rsidR="006D004F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28DC5A8" w14:textId="03E49AB9" w:rsidR="00F4609C" w:rsidRDefault="00F4609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4105E45" w14:textId="32FD61F5" w:rsidR="00F4609C" w:rsidRDefault="00F4609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DA3D0FE" w14:textId="509563B5" w:rsidR="00F4609C" w:rsidRDefault="00F4609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844998A" w14:textId="77777777" w:rsidR="00F4609C" w:rsidRPr="00E30864" w:rsidRDefault="00F4609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F648129" w14:textId="765A654F" w:rsidR="006D004F" w:rsidRPr="004E1D32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E1D3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สัญญาการจัดหาไอน้ำ  </w:t>
      </w:r>
    </w:p>
    <w:p w14:paraId="5DBBD0CB" w14:textId="77777777" w:rsidR="006D004F" w:rsidRPr="00E30864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D414C" w14:textId="5F5536B1" w:rsidR="00D60C54" w:rsidRPr="00F4609C" w:rsidRDefault="006D004F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F4609C">
        <w:rPr>
          <w:rFonts w:asciiTheme="majorBidi" w:hAnsiTheme="majorBidi" w:cstheme="majorBidi"/>
          <w:spacing w:val="-7"/>
          <w:sz w:val="30"/>
          <w:szCs w:val="30"/>
          <w:cs/>
        </w:rPr>
        <w:t xml:space="preserve">เมื่อวันที่ </w:t>
      </w:r>
      <w:r w:rsidRPr="00F4609C">
        <w:rPr>
          <w:rFonts w:asciiTheme="majorBidi" w:hAnsiTheme="majorBidi" w:cstheme="majorBidi"/>
          <w:spacing w:val="-7"/>
          <w:sz w:val="30"/>
          <w:szCs w:val="30"/>
        </w:rPr>
        <w:t xml:space="preserve">5 </w:t>
      </w:r>
      <w:r w:rsidRPr="00F4609C">
        <w:rPr>
          <w:rFonts w:asciiTheme="majorBidi" w:hAnsiTheme="majorBidi" w:cstheme="majorBidi"/>
          <w:spacing w:val="-7"/>
          <w:sz w:val="30"/>
          <w:szCs w:val="30"/>
          <w:cs/>
        </w:rPr>
        <w:t xml:space="preserve">กันยายน </w:t>
      </w:r>
      <w:r w:rsidRPr="00F4609C">
        <w:rPr>
          <w:rFonts w:asciiTheme="majorBidi" w:hAnsiTheme="majorBidi" w:cstheme="majorBidi"/>
          <w:spacing w:val="-7"/>
          <w:sz w:val="30"/>
          <w:szCs w:val="30"/>
        </w:rPr>
        <w:t xml:space="preserve">2550 </w:t>
      </w:r>
      <w:r w:rsidRPr="00F4609C">
        <w:rPr>
          <w:rFonts w:asciiTheme="majorBidi" w:hAnsiTheme="majorBidi" w:cstheme="majorBidi"/>
          <w:spacing w:val="-7"/>
          <w:sz w:val="30"/>
          <w:szCs w:val="30"/>
          <w:cs/>
        </w:rPr>
        <w:t xml:space="preserve">บริษัทได้ทำสัญญาการจัดหาไอน้ำกับบริษัทในประเทศไทยแห่งหนึ่ง ภายใต้เงื่อนไขของสัญญา </w:t>
      </w:r>
      <w:r w:rsidRPr="00F4609C">
        <w:rPr>
          <w:rFonts w:asciiTheme="majorBidi" w:hAnsiTheme="majorBidi" w:cstheme="majorBidi"/>
          <w:spacing w:val="-6"/>
          <w:sz w:val="30"/>
          <w:szCs w:val="30"/>
          <w:cs/>
        </w:rPr>
        <w:t>บริษัทตกลงที่จะจ่ายค่าจัดหาไอน้ำในอัตราและเป็นไปตามเงื่อนไขที่กำหนดไว้ในสัญญา สัญญาฉบับนี้มีผลบังคับใช้</w:t>
      </w:r>
      <w:r w:rsidRPr="00F460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ตั้งแต่วันที่ </w:t>
      </w:r>
      <w:r w:rsidRPr="00F4609C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F460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F4609C">
        <w:rPr>
          <w:rFonts w:asciiTheme="majorBidi" w:hAnsiTheme="majorBidi" w:cstheme="majorBidi"/>
          <w:spacing w:val="-2"/>
          <w:sz w:val="30"/>
          <w:szCs w:val="30"/>
        </w:rPr>
        <w:t xml:space="preserve">2550 </w:t>
      </w:r>
      <w:r w:rsidRPr="00F4609C">
        <w:rPr>
          <w:rFonts w:asciiTheme="majorBidi" w:hAnsiTheme="majorBidi" w:cstheme="majorBidi"/>
          <w:spacing w:val="-2"/>
          <w:sz w:val="30"/>
          <w:szCs w:val="30"/>
          <w:cs/>
        </w:rPr>
        <w:t>และมีผลบังคับใช้เป็นเวลา</w:t>
      </w:r>
      <w:r w:rsidRPr="00F4609C">
        <w:rPr>
          <w:rFonts w:asciiTheme="majorBidi" w:hAnsiTheme="majorBidi" w:cstheme="majorBidi"/>
          <w:spacing w:val="-2"/>
          <w:sz w:val="30"/>
          <w:szCs w:val="30"/>
        </w:rPr>
        <w:t xml:space="preserve"> 15 </w:t>
      </w:r>
      <w:r w:rsidRPr="00F460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นับจากวันที่เริ่มต้นสัญญาและสามารถบอกเลิกสัญญาตามข้อตกลงของทั้งสองฝ่ายหรือโดยฝ่ายหนึ่งฝ่ายใด ด้วยการแจ้งการขอยกเลิกสัญญาดังกล่าวเป็นลายลักษณ์อักษรแก่อีกฝ่ายหนึ่งทราบล่วงหน้าเป็นระยะเวลาไม่น้อยกว่า </w:t>
      </w:r>
      <w:r w:rsidRPr="00F4609C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F4609C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 </w:t>
      </w:r>
    </w:p>
    <w:p w14:paraId="629FEF28" w14:textId="3ACEAE14" w:rsidR="00DE5343" w:rsidRDefault="00DE53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highlight w:val="yellow"/>
          <w:cs/>
          <w:lang w:val="th-TH" w:eastAsia="x-none"/>
        </w:rPr>
      </w:pPr>
    </w:p>
    <w:p w14:paraId="42F8A689" w14:textId="79418BDF" w:rsidR="003879DC" w:rsidRPr="00DE5343" w:rsidRDefault="003879DC" w:rsidP="00FF6F2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DE5343">
        <w:rPr>
          <w:rFonts w:asciiTheme="majorBidi" w:hAnsiTheme="majorBidi" w:cstheme="majorBidi" w:hint="cs"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4C2BAD1D" w14:textId="77777777" w:rsidR="00CE1CFB" w:rsidRPr="00CE1CFB" w:rsidRDefault="00CE1CFB" w:rsidP="00C33ED8">
      <w:pPr>
        <w:pStyle w:val="Default"/>
        <w:ind w:left="540"/>
        <w:jc w:val="thaiDistribute"/>
        <w:rPr>
          <w:rFonts w:asciiTheme="majorBidi" w:hAnsiTheme="majorBidi" w:cstheme="majorBidi"/>
          <w:spacing w:val="11"/>
          <w:sz w:val="30"/>
          <w:szCs w:val="30"/>
        </w:rPr>
      </w:pPr>
    </w:p>
    <w:p w14:paraId="6B0965E1" w14:textId="06C30E4E" w:rsidR="00C33ED8" w:rsidRPr="00CE1CFB" w:rsidRDefault="00C33ED8" w:rsidP="00C33ED8">
      <w:pPr>
        <w:pStyle w:val="Default"/>
        <w:ind w:left="540"/>
        <w:jc w:val="thaiDistribute"/>
        <w:rPr>
          <w:rFonts w:asciiTheme="majorBidi" w:hAnsiTheme="majorBidi" w:cstheme="majorBidi"/>
          <w:spacing w:val="14"/>
          <w:sz w:val="30"/>
          <w:szCs w:val="30"/>
        </w:rPr>
      </w:pPr>
      <w:r w:rsidRPr="00860317">
        <w:rPr>
          <w:rFonts w:asciiTheme="majorBidi" w:hAnsiTheme="majorBidi" w:cstheme="majorBidi"/>
          <w:spacing w:val="8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="00D60B77" w:rsidRPr="00860317">
        <w:rPr>
          <w:rFonts w:asciiTheme="majorBidi" w:hAnsiTheme="majorBidi" w:cstheme="majorBidi"/>
          <w:spacing w:val="8"/>
          <w:sz w:val="30"/>
          <w:szCs w:val="30"/>
        </w:rPr>
        <w:t>13</w:t>
      </w:r>
      <w:r w:rsidRPr="00860317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="00C43443" w:rsidRPr="00860317">
        <w:rPr>
          <w:rFonts w:asciiTheme="majorBidi" w:hAnsiTheme="majorBidi" w:cstheme="majorBidi" w:hint="cs"/>
          <w:spacing w:val="8"/>
          <w:sz w:val="30"/>
          <w:szCs w:val="30"/>
          <w:cs/>
        </w:rPr>
        <w:t>สิงหาคม</w:t>
      </w:r>
      <w:r w:rsidRPr="00860317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860317">
        <w:rPr>
          <w:rFonts w:asciiTheme="majorBidi" w:hAnsiTheme="majorBidi" w:cstheme="majorBidi"/>
          <w:spacing w:val="8"/>
          <w:sz w:val="30"/>
          <w:szCs w:val="30"/>
        </w:rPr>
        <w:t>2564</w:t>
      </w:r>
      <w:r w:rsidRPr="00860317">
        <w:rPr>
          <w:rFonts w:asciiTheme="majorBidi" w:hAnsiTheme="majorBidi" w:cstheme="majorBidi"/>
          <w:spacing w:val="8"/>
          <w:sz w:val="30"/>
          <w:szCs w:val="30"/>
          <w:cs/>
        </w:rPr>
        <w:t xml:space="preserve"> คณะกรรมการมีมติอนุมัติการจัดสรรกำไรจากผลการดำเนินงาน</w:t>
      </w:r>
      <w:r w:rsidR="007654B2" w:rsidRPr="00860317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ระหว่างวันที่ </w:t>
      </w:r>
      <w:r w:rsidR="007654B2" w:rsidRPr="00860317">
        <w:rPr>
          <w:rFonts w:asciiTheme="majorBidi" w:hAnsiTheme="majorBidi" w:cstheme="majorBidi"/>
          <w:spacing w:val="8"/>
          <w:sz w:val="30"/>
          <w:szCs w:val="30"/>
        </w:rPr>
        <w:t>1</w:t>
      </w:r>
      <w:r w:rsidR="007654B2" w:rsidRPr="00860317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 มกราคม </w:t>
      </w:r>
      <w:r w:rsidR="007654B2" w:rsidRPr="00860317">
        <w:rPr>
          <w:rFonts w:asciiTheme="majorBidi" w:hAnsiTheme="majorBidi" w:cstheme="majorBidi"/>
          <w:spacing w:val="8"/>
          <w:sz w:val="30"/>
          <w:szCs w:val="30"/>
        </w:rPr>
        <w:t xml:space="preserve">2564 </w:t>
      </w:r>
      <w:r w:rsidR="007654B2" w:rsidRPr="00860317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ถึงวันที่ </w:t>
      </w:r>
      <w:r w:rsidR="007654B2" w:rsidRPr="00860317">
        <w:rPr>
          <w:rFonts w:asciiTheme="majorBidi" w:hAnsiTheme="majorBidi" w:cstheme="majorBidi"/>
          <w:spacing w:val="8"/>
          <w:sz w:val="30"/>
          <w:szCs w:val="30"/>
        </w:rPr>
        <w:t xml:space="preserve">30 </w:t>
      </w:r>
      <w:r w:rsidR="007654B2" w:rsidRPr="00860317">
        <w:rPr>
          <w:rFonts w:asciiTheme="majorBidi" w:hAnsiTheme="majorBidi" w:cstheme="majorBidi" w:hint="cs"/>
          <w:spacing w:val="8"/>
          <w:sz w:val="30"/>
          <w:szCs w:val="30"/>
          <w:cs/>
        </w:rPr>
        <w:t xml:space="preserve">มิถุนายน </w:t>
      </w:r>
      <w:r w:rsidR="007654B2" w:rsidRPr="00860317">
        <w:rPr>
          <w:rFonts w:asciiTheme="majorBidi" w:hAnsiTheme="majorBidi" w:cstheme="majorBidi"/>
          <w:spacing w:val="8"/>
          <w:sz w:val="30"/>
          <w:szCs w:val="30"/>
        </w:rPr>
        <w:t>2564</w:t>
      </w:r>
      <w:r w:rsidRPr="00860317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Pr="00860317">
        <w:rPr>
          <w:rFonts w:asciiTheme="majorBidi" w:hAnsiTheme="majorBidi" w:cstheme="majorBidi"/>
          <w:spacing w:val="8"/>
          <w:sz w:val="30"/>
          <w:szCs w:val="30"/>
          <w:cs/>
        </w:rPr>
        <w:t>เป็นเงินปันผลระหว่างกาล</w:t>
      </w:r>
      <w:r w:rsidRPr="00860317">
        <w:rPr>
          <w:rFonts w:asciiTheme="majorBidi" w:hAnsiTheme="majorBidi" w:cstheme="majorBidi"/>
          <w:spacing w:val="18"/>
          <w:sz w:val="30"/>
          <w:szCs w:val="30"/>
          <w:cs/>
        </w:rPr>
        <w:t xml:space="preserve">ในอัตราหุ้นละ </w:t>
      </w:r>
      <w:r w:rsidRPr="00860317">
        <w:rPr>
          <w:rFonts w:asciiTheme="majorBidi" w:hAnsiTheme="majorBidi" w:cstheme="majorBidi"/>
          <w:spacing w:val="18"/>
          <w:sz w:val="30"/>
          <w:szCs w:val="30"/>
        </w:rPr>
        <w:t>0.</w:t>
      </w:r>
      <w:r w:rsidR="00703AC9">
        <w:rPr>
          <w:rFonts w:asciiTheme="majorBidi" w:hAnsiTheme="majorBidi" w:cstheme="majorBidi"/>
          <w:spacing w:val="18"/>
          <w:sz w:val="30"/>
          <w:szCs w:val="30"/>
        </w:rPr>
        <w:t>398</w:t>
      </w:r>
      <w:r w:rsidRPr="00860317">
        <w:rPr>
          <w:rFonts w:asciiTheme="majorBidi" w:hAnsiTheme="majorBidi" w:cstheme="majorBidi"/>
          <w:spacing w:val="18"/>
          <w:sz w:val="30"/>
          <w:szCs w:val="30"/>
          <w:cs/>
        </w:rPr>
        <w:t xml:space="preserve"> บาท เป็นเงินทั้งสิ้น </w:t>
      </w:r>
      <w:r w:rsidRPr="00860317">
        <w:rPr>
          <w:rFonts w:asciiTheme="majorBidi" w:hAnsiTheme="majorBidi" w:cstheme="majorBidi"/>
          <w:spacing w:val="18"/>
          <w:sz w:val="30"/>
          <w:szCs w:val="30"/>
        </w:rPr>
        <w:t>1</w:t>
      </w:r>
      <w:r w:rsidR="007654B2" w:rsidRPr="00860317">
        <w:rPr>
          <w:rFonts w:asciiTheme="majorBidi" w:hAnsiTheme="majorBidi" w:cstheme="majorBidi"/>
          <w:spacing w:val="18"/>
          <w:sz w:val="30"/>
          <w:szCs w:val="30"/>
        </w:rPr>
        <w:t>69.06</w:t>
      </w:r>
      <w:r w:rsidRPr="00860317">
        <w:rPr>
          <w:rFonts w:asciiTheme="majorBidi" w:hAnsiTheme="majorBidi" w:cstheme="majorBidi"/>
          <w:spacing w:val="18"/>
          <w:sz w:val="30"/>
          <w:szCs w:val="30"/>
          <w:cs/>
        </w:rPr>
        <w:t xml:space="preserve"> ล้านบาท</w:t>
      </w:r>
      <w:r w:rsidRPr="00860317">
        <w:rPr>
          <w:rFonts w:asciiTheme="majorBidi" w:hAnsiTheme="majorBidi" w:cstheme="majorBidi" w:hint="cs"/>
          <w:spacing w:val="18"/>
          <w:sz w:val="30"/>
          <w:szCs w:val="30"/>
          <w:cs/>
        </w:rPr>
        <w:t xml:space="preserve"> เงินปันผลดังกล่าวจะจ่ายให้แก่ผู้ถือหุ้นในเดือน</w:t>
      </w:r>
      <w:r w:rsidR="007654B2" w:rsidRPr="00860317">
        <w:rPr>
          <w:rFonts w:asciiTheme="majorBidi" w:hAnsiTheme="majorBidi" w:cstheme="majorBidi" w:hint="cs"/>
          <w:spacing w:val="18"/>
          <w:sz w:val="30"/>
          <w:szCs w:val="30"/>
          <w:cs/>
        </w:rPr>
        <w:t>กันยายน</w:t>
      </w:r>
      <w:r w:rsidRPr="00860317">
        <w:rPr>
          <w:rFonts w:asciiTheme="majorBidi" w:hAnsiTheme="majorBidi" w:cstheme="majorBidi" w:hint="cs"/>
          <w:spacing w:val="18"/>
          <w:sz w:val="30"/>
          <w:szCs w:val="30"/>
          <w:cs/>
        </w:rPr>
        <w:t xml:space="preserve"> </w:t>
      </w:r>
      <w:r w:rsidRPr="00860317">
        <w:rPr>
          <w:rFonts w:asciiTheme="majorBidi" w:hAnsiTheme="majorBidi" w:cstheme="majorBidi"/>
          <w:spacing w:val="18"/>
          <w:sz w:val="30"/>
          <w:szCs w:val="30"/>
        </w:rPr>
        <w:t>2564</w:t>
      </w:r>
      <w:r w:rsidRPr="00CE1CFB">
        <w:rPr>
          <w:rFonts w:asciiTheme="majorBidi" w:hAnsiTheme="majorBidi" w:cstheme="majorBidi"/>
          <w:spacing w:val="14"/>
          <w:sz w:val="30"/>
          <w:szCs w:val="30"/>
          <w:cs/>
        </w:rPr>
        <w:t xml:space="preserve"> </w:t>
      </w:r>
    </w:p>
    <w:p w14:paraId="6842F04B" w14:textId="77777777" w:rsidR="00C33ED8" w:rsidRPr="007654B2" w:rsidRDefault="00C33ED8" w:rsidP="001B05C4">
      <w:pPr>
        <w:pStyle w:val="Default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2EB46A5" w14:textId="1701D7C0" w:rsidR="00C17D45" w:rsidRDefault="00C17D45" w:rsidP="006A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CBE8FE2" w14:textId="77777777" w:rsidR="00C17D45" w:rsidRPr="006A2E6F" w:rsidRDefault="00C17D45" w:rsidP="006A2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8B6E4" w14:textId="37CD12DC" w:rsidR="00FB23B4" w:rsidRPr="00FB23B4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1594714" w14:textId="0F4F6629" w:rsidR="00FB23B4" w:rsidRPr="00FB23B4" w:rsidRDefault="00FB23B4" w:rsidP="00FB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B23B4">
        <w:rPr>
          <w:rFonts w:asciiTheme="majorBidi" w:hAnsiTheme="majorBidi" w:cstheme="majorBidi"/>
          <w:sz w:val="30"/>
          <w:szCs w:val="30"/>
          <w:cs/>
        </w:rPr>
        <w:tab/>
      </w:r>
      <w:r w:rsidRPr="00FB23B4">
        <w:rPr>
          <w:rFonts w:asciiTheme="majorBidi" w:hAnsiTheme="majorBidi" w:cstheme="majorBidi"/>
          <w:sz w:val="30"/>
          <w:szCs w:val="30"/>
          <w:cs/>
        </w:rPr>
        <w:tab/>
      </w:r>
    </w:p>
    <w:p w14:paraId="628C7F33" w14:textId="77777777" w:rsidR="003879DC" w:rsidRPr="00130540" w:rsidRDefault="003879DC" w:rsidP="006D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879DC" w:rsidRPr="00130540" w:rsidSect="00B50102">
      <w:headerReference w:type="default" r:id="rId15"/>
      <w:footerReference w:type="defaul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7BE806" w14:textId="77777777" w:rsidR="000E5894" w:rsidRDefault="000E5894">
      <w:r>
        <w:separator/>
      </w:r>
    </w:p>
  </w:endnote>
  <w:endnote w:type="continuationSeparator" w:id="0">
    <w:p w14:paraId="06C431FE" w14:textId="77777777" w:rsidR="000E5894" w:rsidRDefault="000E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090D0" w14:textId="20A3E294" w:rsidR="00BE56C6" w:rsidRPr="003921C6" w:rsidRDefault="00BE56C6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BE56C6" w:rsidRPr="002211E5" w:rsidRDefault="00BE56C6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C4B49" w14:textId="0586E5EB" w:rsidR="00BE56C6" w:rsidRPr="009F42D8" w:rsidRDefault="00BE56C6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710305">
      <w:rPr>
        <w:rFonts w:ascii="Angsana New" w:hAnsi="Angsana New"/>
        <w:i/>
        <w:iCs/>
        <w:noProof/>
        <w:sz w:val="30"/>
        <w:szCs w:val="30"/>
      </w:rPr>
      <w:t>XOt3-Q2'21-set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76236" w14:textId="77777777" w:rsidR="00BE56C6" w:rsidRPr="003921C6" w:rsidRDefault="00BE56C6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BE56C6" w:rsidRPr="002211E5" w:rsidRDefault="00BE56C6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3B58F" w14:textId="50A91E37" w:rsidR="00BE56C6" w:rsidRPr="003921C6" w:rsidRDefault="00BE56C6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BE56C6" w:rsidRPr="002211E5" w:rsidRDefault="00BE56C6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A82175" w14:textId="77777777" w:rsidR="000E5894" w:rsidRDefault="000E5894">
      <w:r>
        <w:separator/>
      </w:r>
    </w:p>
  </w:footnote>
  <w:footnote w:type="continuationSeparator" w:id="0">
    <w:p w14:paraId="50D1D056" w14:textId="77777777" w:rsidR="000E5894" w:rsidRDefault="000E5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F2C3E3" w14:textId="77777777" w:rsidR="00BE56C6" w:rsidRDefault="00BE56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C50D19" w14:textId="77777777" w:rsidR="00BE56C6" w:rsidRPr="007D2544" w:rsidRDefault="00BE56C6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4BF68688" w14:textId="77777777" w:rsidR="00BE56C6" w:rsidRPr="007D2544" w:rsidRDefault="00BE56C6" w:rsidP="002023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B93DB4F" w14:textId="3571B07F" w:rsidR="00BE56C6" w:rsidRPr="007D2544" w:rsidRDefault="00BE56C6" w:rsidP="002023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73BA1698" w14:textId="77777777" w:rsidR="00BE56C6" w:rsidRPr="00553987" w:rsidRDefault="00BE56C6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19E6D" w14:textId="77777777" w:rsidR="00BE56C6" w:rsidRDefault="00BE56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AE189" w14:textId="77777777" w:rsidR="00BE56C6" w:rsidRPr="007D2544" w:rsidRDefault="00BE56C6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70415086" w14:textId="77777777" w:rsidR="00BE56C6" w:rsidRPr="007D2544" w:rsidRDefault="00BE56C6" w:rsidP="002023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4BB16CC" w14:textId="77777777" w:rsidR="00BE56C6" w:rsidRPr="007D2544" w:rsidRDefault="00BE56C6" w:rsidP="002023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BE56C6" w:rsidRPr="00553987" w:rsidRDefault="00BE56C6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6323DF" w14:textId="77777777" w:rsidR="00BE56C6" w:rsidRPr="007D2544" w:rsidRDefault="00BE56C6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6483BBD" w14:textId="77777777" w:rsidR="00BE56C6" w:rsidRPr="007D2544" w:rsidRDefault="00BE56C6" w:rsidP="0020236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1C286D7F" w14:textId="3E4735C9" w:rsidR="00BE56C6" w:rsidRPr="007D2544" w:rsidRDefault="00BE56C6" w:rsidP="0020236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30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>
      <w:rPr>
        <w:rFonts w:ascii="Angsana New" w:hAnsi="Angsana New" w:cs="Angsana New"/>
        <w:sz w:val="32"/>
        <w:szCs w:val="32"/>
        <w:lang w:bidi="th-TH"/>
      </w:rPr>
      <w:t>4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BE56C6" w:rsidRPr="00553987" w:rsidRDefault="00BE56C6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5"/>
  </w:num>
  <w:num w:numId="16">
    <w:abstractNumId w:val="14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4A4"/>
    <w:rsid w:val="000014E1"/>
    <w:rsid w:val="00001B7D"/>
    <w:rsid w:val="000020BB"/>
    <w:rsid w:val="000033A5"/>
    <w:rsid w:val="000033DA"/>
    <w:rsid w:val="000038C6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10453"/>
    <w:rsid w:val="0001117E"/>
    <w:rsid w:val="0001161E"/>
    <w:rsid w:val="00011691"/>
    <w:rsid w:val="0001266A"/>
    <w:rsid w:val="00012C8D"/>
    <w:rsid w:val="00013C85"/>
    <w:rsid w:val="00013C88"/>
    <w:rsid w:val="00014641"/>
    <w:rsid w:val="0001542F"/>
    <w:rsid w:val="00015FFC"/>
    <w:rsid w:val="000165CC"/>
    <w:rsid w:val="00016A2D"/>
    <w:rsid w:val="000172C6"/>
    <w:rsid w:val="000173E3"/>
    <w:rsid w:val="00017A03"/>
    <w:rsid w:val="0002006F"/>
    <w:rsid w:val="00020121"/>
    <w:rsid w:val="00020682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799"/>
    <w:rsid w:val="0002380C"/>
    <w:rsid w:val="0002451D"/>
    <w:rsid w:val="000248FD"/>
    <w:rsid w:val="00024925"/>
    <w:rsid w:val="00024E96"/>
    <w:rsid w:val="00025074"/>
    <w:rsid w:val="00025610"/>
    <w:rsid w:val="00025849"/>
    <w:rsid w:val="00025B4E"/>
    <w:rsid w:val="00025C60"/>
    <w:rsid w:val="00025C74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1FC"/>
    <w:rsid w:val="000365BE"/>
    <w:rsid w:val="000369BA"/>
    <w:rsid w:val="00037371"/>
    <w:rsid w:val="0003781C"/>
    <w:rsid w:val="00037DFB"/>
    <w:rsid w:val="00040496"/>
    <w:rsid w:val="00040685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5176"/>
    <w:rsid w:val="000551D1"/>
    <w:rsid w:val="00055D98"/>
    <w:rsid w:val="00056AD3"/>
    <w:rsid w:val="00056C49"/>
    <w:rsid w:val="00057A71"/>
    <w:rsid w:val="00057BA8"/>
    <w:rsid w:val="00057EE8"/>
    <w:rsid w:val="00060897"/>
    <w:rsid w:val="000609EB"/>
    <w:rsid w:val="000619F8"/>
    <w:rsid w:val="00061B7D"/>
    <w:rsid w:val="00061F4D"/>
    <w:rsid w:val="00062F66"/>
    <w:rsid w:val="00062FE1"/>
    <w:rsid w:val="00064001"/>
    <w:rsid w:val="000643FA"/>
    <w:rsid w:val="00064B9A"/>
    <w:rsid w:val="00064E49"/>
    <w:rsid w:val="00065D11"/>
    <w:rsid w:val="00065E70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E45"/>
    <w:rsid w:val="00077F49"/>
    <w:rsid w:val="00080EAE"/>
    <w:rsid w:val="000811C8"/>
    <w:rsid w:val="00081231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D93"/>
    <w:rsid w:val="000851D7"/>
    <w:rsid w:val="0008547B"/>
    <w:rsid w:val="00086595"/>
    <w:rsid w:val="00086DCE"/>
    <w:rsid w:val="00087201"/>
    <w:rsid w:val="00087F72"/>
    <w:rsid w:val="00090254"/>
    <w:rsid w:val="00090C95"/>
    <w:rsid w:val="00091463"/>
    <w:rsid w:val="00091BCB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CF4"/>
    <w:rsid w:val="000A1134"/>
    <w:rsid w:val="000A1475"/>
    <w:rsid w:val="000A23CE"/>
    <w:rsid w:val="000A2940"/>
    <w:rsid w:val="000A2C94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9F7"/>
    <w:rsid w:val="000C32A7"/>
    <w:rsid w:val="000C354D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D5F"/>
    <w:rsid w:val="000D5212"/>
    <w:rsid w:val="000D5668"/>
    <w:rsid w:val="000D57B0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12AC"/>
    <w:rsid w:val="000E24B3"/>
    <w:rsid w:val="000E328B"/>
    <w:rsid w:val="000E34F7"/>
    <w:rsid w:val="000E3938"/>
    <w:rsid w:val="000E4168"/>
    <w:rsid w:val="000E45D7"/>
    <w:rsid w:val="000E4E79"/>
    <w:rsid w:val="000E4F11"/>
    <w:rsid w:val="000E52DB"/>
    <w:rsid w:val="000E5506"/>
    <w:rsid w:val="000E5894"/>
    <w:rsid w:val="000E5B69"/>
    <w:rsid w:val="000E62C1"/>
    <w:rsid w:val="000E62C2"/>
    <w:rsid w:val="000E7AB1"/>
    <w:rsid w:val="000F043B"/>
    <w:rsid w:val="000F08B8"/>
    <w:rsid w:val="000F1036"/>
    <w:rsid w:val="000F1368"/>
    <w:rsid w:val="000F1F71"/>
    <w:rsid w:val="000F1FC7"/>
    <w:rsid w:val="000F2101"/>
    <w:rsid w:val="000F28A6"/>
    <w:rsid w:val="000F2F21"/>
    <w:rsid w:val="000F4C16"/>
    <w:rsid w:val="000F4CC6"/>
    <w:rsid w:val="000F5406"/>
    <w:rsid w:val="000F546E"/>
    <w:rsid w:val="000F596A"/>
    <w:rsid w:val="000F5CE8"/>
    <w:rsid w:val="000F5CEA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80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1A6"/>
    <w:rsid w:val="00111265"/>
    <w:rsid w:val="00111460"/>
    <w:rsid w:val="001118F6"/>
    <w:rsid w:val="00111FF7"/>
    <w:rsid w:val="001121C7"/>
    <w:rsid w:val="0011247B"/>
    <w:rsid w:val="00112B8F"/>
    <w:rsid w:val="00112E62"/>
    <w:rsid w:val="0011383A"/>
    <w:rsid w:val="00113A84"/>
    <w:rsid w:val="00113E8B"/>
    <w:rsid w:val="00113FD2"/>
    <w:rsid w:val="001142A2"/>
    <w:rsid w:val="001143AF"/>
    <w:rsid w:val="00115A50"/>
    <w:rsid w:val="00115DEE"/>
    <w:rsid w:val="00116512"/>
    <w:rsid w:val="00116554"/>
    <w:rsid w:val="00116569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3D61"/>
    <w:rsid w:val="0012404C"/>
    <w:rsid w:val="00124197"/>
    <w:rsid w:val="001247C1"/>
    <w:rsid w:val="001249D4"/>
    <w:rsid w:val="00124C67"/>
    <w:rsid w:val="00124D74"/>
    <w:rsid w:val="00125127"/>
    <w:rsid w:val="00125357"/>
    <w:rsid w:val="00125580"/>
    <w:rsid w:val="0012585B"/>
    <w:rsid w:val="00126C1B"/>
    <w:rsid w:val="00127B20"/>
    <w:rsid w:val="00127B59"/>
    <w:rsid w:val="00127C72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3254"/>
    <w:rsid w:val="0014333D"/>
    <w:rsid w:val="0014348D"/>
    <w:rsid w:val="00144AD1"/>
    <w:rsid w:val="00144B46"/>
    <w:rsid w:val="00144D50"/>
    <w:rsid w:val="00144F82"/>
    <w:rsid w:val="00145926"/>
    <w:rsid w:val="00145DE7"/>
    <w:rsid w:val="001461F4"/>
    <w:rsid w:val="00146A5B"/>
    <w:rsid w:val="00147790"/>
    <w:rsid w:val="00147797"/>
    <w:rsid w:val="00147A9B"/>
    <w:rsid w:val="00147EFE"/>
    <w:rsid w:val="00151D23"/>
    <w:rsid w:val="00151E6E"/>
    <w:rsid w:val="0015275D"/>
    <w:rsid w:val="00152BF0"/>
    <w:rsid w:val="00152EBD"/>
    <w:rsid w:val="00152EDA"/>
    <w:rsid w:val="00154046"/>
    <w:rsid w:val="001541ED"/>
    <w:rsid w:val="00154AF0"/>
    <w:rsid w:val="00154F59"/>
    <w:rsid w:val="00155095"/>
    <w:rsid w:val="00155876"/>
    <w:rsid w:val="00155B99"/>
    <w:rsid w:val="0015620F"/>
    <w:rsid w:val="00156DF4"/>
    <w:rsid w:val="00157099"/>
    <w:rsid w:val="00157470"/>
    <w:rsid w:val="00157A13"/>
    <w:rsid w:val="001607EA"/>
    <w:rsid w:val="001609FC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6194"/>
    <w:rsid w:val="0016628A"/>
    <w:rsid w:val="00166610"/>
    <w:rsid w:val="00166B64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4182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A37"/>
    <w:rsid w:val="001A0C73"/>
    <w:rsid w:val="001A0CF6"/>
    <w:rsid w:val="001A164E"/>
    <w:rsid w:val="001A188C"/>
    <w:rsid w:val="001A1E8D"/>
    <w:rsid w:val="001A1ECE"/>
    <w:rsid w:val="001A1FC6"/>
    <w:rsid w:val="001A20FC"/>
    <w:rsid w:val="001A2641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3AD4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6B69"/>
    <w:rsid w:val="001E7527"/>
    <w:rsid w:val="001E77B8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E05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357"/>
    <w:rsid w:val="001F6F38"/>
    <w:rsid w:val="001F74D5"/>
    <w:rsid w:val="00200B83"/>
    <w:rsid w:val="00200DD2"/>
    <w:rsid w:val="00201DDD"/>
    <w:rsid w:val="00202364"/>
    <w:rsid w:val="002027C6"/>
    <w:rsid w:val="002033CD"/>
    <w:rsid w:val="00204115"/>
    <w:rsid w:val="00204158"/>
    <w:rsid w:val="002046AD"/>
    <w:rsid w:val="00204E3B"/>
    <w:rsid w:val="00205541"/>
    <w:rsid w:val="00205E00"/>
    <w:rsid w:val="00205ECB"/>
    <w:rsid w:val="00206AE4"/>
    <w:rsid w:val="00206CA9"/>
    <w:rsid w:val="002073D2"/>
    <w:rsid w:val="00207A77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848"/>
    <w:rsid w:val="00213935"/>
    <w:rsid w:val="00213AFF"/>
    <w:rsid w:val="0021434E"/>
    <w:rsid w:val="002147F8"/>
    <w:rsid w:val="00214EF1"/>
    <w:rsid w:val="0021546A"/>
    <w:rsid w:val="002157F6"/>
    <w:rsid w:val="00215C40"/>
    <w:rsid w:val="00215C92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2C18"/>
    <w:rsid w:val="00222D31"/>
    <w:rsid w:val="00222F43"/>
    <w:rsid w:val="0022304C"/>
    <w:rsid w:val="0022366E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1C61"/>
    <w:rsid w:val="002325EA"/>
    <w:rsid w:val="00233EDC"/>
    <w:rsid w:val="00234B92"/>
    <w:rsid w:val="00234C19"/>
    <w:rsid w:val="00234E7F"/>
    <w:rsid w:val="00234EAA"/>
    <w:rsid w:val="00235097"/>
    <w:rsid w:val="00235DF4"/>
    <w:rsid w:val="0023665C"/>
    <w:rsid w:val="002367E4"/>
    <w:rsid w:val="00236CF1"/>
    <w:rsid w:val="00237579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5105"/>
    <w:rsid w:val="002455D8"/>
    <w:rsid w:val="00245F58"/>
    <w:rsid w:val="002460F3"/>
    <w:rsid w:val="0024664F"/>
    <w:rsid w:val="002474B8"/>
    <w:rsid w:val="00247514"/>
    <w:rsid w:val="00247663"/>
    <w:rsid w:val="002478F7"/>
    <w:rsid w:val="0024790A"/>
    <w:rsid w:val="00251159"/>
    <w:rsid w:val="00251363"/>
    <w:rsid w:val="0025215D"/>
    <w:rsid w:val="002521F2"/>
    <w:rsid w:val="0025230F"/>
    <w:rsid w:val="00252C12"/>
    <w:rsid w:val="00252EE7"/>
    <w:rsid w:val="00252F22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8004D"/>
    <w:rsid w:val="00280269"/>
    <w:rsid w:val="0028071D"/>
    <w:rsid w:val="00280A4D"/>
    <w:rsid w:val="00280B8E"/>
    <w:rsid w:val="00280BC8"/>
    <w:rsid w:val="00281501"/>
    <w:rsid w:val="00281583"/>
    <w:rsid w:val="00282D0C"/>
    <w:rsid w:val="00283857"/>
    <w:rsid w:val="00283E77"/>
    <w:rsid w:val="00284A24"/>
    <w:rsid w:val="00284C62"/>
    <w:rsid w:val="00285462"/>
    <w:rsid w:val="002856B3"/>
    <w:rsid w:val="002860A0"/>
    <w:rsid w:val="002866FC"/>
    <w:rsid w:val="002906E1"/>
    <w:rsid w:val="00290848"/>
    <w:rsid w:val="00290E06"/>
    <w:rsid w:val="00290FE4"/>
    <w:rsid w:val="00291F7E"/>
    <w:rsid w:val="0029262D"/>
    <w:rsid w:val="002926E1"/>
    <w:rsid w:val="00292E3A"/>
    <w:rsid w:val="0029300D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21E6"/>
    <w:rsid w:val="002A2547"/>
    <w:rsid w:val="002A256A"/>
    <w:rsid w:val="002A2974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2084"/>
    <w:rsid w:val="002B2F7B"/>
    <w:rsid w:val="002B3A59"/>
    <w:rsid w:val="002B3CA2"/>
    <w:rsid w:val="002B3E41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9FA"/>
    <w:rsid w:val="002C19BB"/>
    <w:rsid w:val="002C19E3"/>
    <w:rsid w:val="002C2B1A"/>
    <w:rsid w:val="002C347F"/>
    <w:rsid w:val="002C3D8C"/>
    <w:rsid w:val="002C433F"/>
    <w:rsid w:val="002C4AAF"/>
    <w:rsid w:val="002C4CC9"/>
    <w:rsid w:val="002C4E75"/>
    <w:rsid w:val="002C517B"/>
    <w:rsid w:val="002C56C5"/>
    <w:rsid w:val="002C64EA"/>
    <w:rsid w:val="002C6662"/>
    <w:rsid w:val="002C6879"/>
    <w:rsid w:val="002C6FA0"/>
    <w:rsid w:val="002C7080"/>
    <w:rsid w:val="002C7D27"/>
    <w:rsid w:val="002D0EDC"/>
    <w:rsid w:val="002D1D05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7077"/>
    <w:rsid w:val="002D7081"/>
    <w:rsid w:val="002D748B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2FA6"/>
    <w:rsid w:val="002E494E"/>
    <w:rsid w:val="002E4B4E"/>
    <w:rsid w:val="002E4EE2"/>
    <w:rsid w:val="002E5868"/>
    <w:rsid w:val="002E5C7E"/>
    <w:rsid w:val="002E604C"/>
    <w:rsid w:val="002E6614"/>
    <w:rsid w:val="002E67A3"/>
    <w:rsid w:val="002E6BF5"/>
    <w:rsid w:val="002E70B2"/>
    <w:rsid w:val="002E73BA"/>
    <w:rsid w:val="002E777F"/>
    <w:rsid w:val="002E7FD2"/>
    <w:rsid w:val="002E7FF3"/>
    <w:rsid w:val="002F045D"/>
    <w:rsid w:val="002F0549"/>
    <w:rsid w:val="002F0693"/>
    <w:rsid w:val="002F06B4"/>
    <w:rsid w:val="002F0787"/>
    <w:rsid w:val="002F169C"/>
    <w:rsid w:val="002F3CA4"/>
    <w:rsid w:val="002F46EE"/>
    <w:rsid w:val="002F47D1"/>
    <w:rsid w:val="002F50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A53"/>
    <w:rsid w:val="002F7EA6"/>
    <w:rsid w:val="00300424"/>
    <w:rsid w:val="00301465"/>
    <w:rsid w:val="00301927"/>
    <w:rsid w:val="003019E8"/>
    <w:rsid w:val="00303701"/>
    <w:rsid w:val="00303F82"/>
    <w:rsid w:val="00303F98"/>
    <w:rsid w:val="00304652"/>
    <w:rsid w:val="00305344"/>
    <w:rsid w:val="00305694"/>
    <w:rsid w:val="003057F9"/>
    <w:rsid w:val="00305CA5"/>
    <w:rsid w:val="0030609E"/>
    <w:rsid w:val="003061DF"/>
    <w:rsid w:val="00306802"/>
    <w:rsid w:val="00306B33"/>
    <w:rsid w:val="00307293"/>
    <w:rsid w:val="003073CE"/>
    <w:rsid w:val="003075D1"/>
    <w:rsid w:val="003118E2"/>
    <w:rsid w:val="003125ED"/>
    <w:rsid w:val="00312DF6"/>
    <w:rsid w:val="00314159"/>
    <w:rsid w:val="003161C6"/>
    <w:rsid w:val="003165D5"/>
    <w:rsid w:val="003168FE"/>
    <w:rsid w:val="00316A85"/>
    <w:rsid w:val="00316B4C"/>
    <w:rsid w:val="00316DB9"/>
    <w:rsid w:val="00317614"/>
    <w:rsid w:val="00317A75"/>
    <w:rsid w:val="00317C33"/>
    <w:rsid w:val="00317FF1"/>
    <w:rsid w:val="003202D2"/>
    <w:rsid w:val="003202EE"/>
    <w:rsid w:val="00320990"/>
    <w:rsid w:val="00320D38"/>
    <w:rsid w:val="00320D39"/>
    <w:rsid w:val="00321957"/>
    <w:rsid w:val="00321D00"/>
    <w:rsid w:val="003223EE"/>
    <w:rsid w:val="00322620"/>
    <w:rsid w:val="003227F2"/>
    <w:rsid w:val="003229AF"/>
    <w:rsid w:val="0032300C"/>
    <w:rsid w:val="003238BC"/>
    <w:rsid w:val="00323DCC"/>
    <w:rsid w:val="003240E5"/>
    <w:rsid w:val="00324BF9"/>
    <w:rsid w:val="00324F72"/>
    <w:rsid w:val="00325174"/>
    <w:rsid w:val="003253BA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B54"/>
    <w:rsid w:val="00336DA0"/>
    <w:rsid w:val="00336E44"/>
    <w:rsid w:val="0033760B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EB2"/>
    <w:rsid w:val="00345AFE"/>
    <w:rsid w:val="00345B91"/>
    <w:rsid w:val="00345C4A"/>
    <w:rsid w:val="00345E08"/>
    <w:rsid w:val="00346B36"/>
    <w:rsid w:val="00347937"/>
    <w:rsid w:val="00347E88"/>
    <w:rsid w:val="00347F0E"/>
    <w:rsid w:val="00350115"/>
    <w:rsid w:val="00350ACC"/>
    <w:rsid w:val="00350DDB"/>
    <w:rsid w:val="00351896"/>
    <w:rsid w:val="00351931"/>
    <w:rsid w:val="00351DDA"/>
    <w:rsid w:val="00352085"/>
    <w:rsid w:val="00352597"/>
    <w:rsid w:val="00352B5C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EB9"/>
    <w:rsid w:val="003621B9"/>
    <w:rsid w:val="003622EC"/>
    <w:rsid w:val="0036235C"/>
    <w:rsid w:val="0036283A"/>
    <w:rsid w:val="00363705"/>
    <w:rsid w:val="00364113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BB8"/>
    <w:rsid w:val="00372F9F"/>
    <w:rsid w:val="00372FC2"/>
    <w:rsid w:val="003737E0"/>
    <w:rsid w:val="00373B66"/>
    <w:rsid w:val="00373BA6"/>
    <w:rsid w:val="00375757"/>
    <w:rsid w:val="00376293"/>
    <w:rsid w:val="00376437"/>
    <w:rsid w:val="00376AC5"/>
    <w:rsid w:val="00377025"/>
    <w:rsid w:val="003779BF"/>
    <w:rsid w:val="003779C0"/>
    <w:rsid w:val="00377CBE"/>
    <w:rsid w:val="00380212"/>
    <w:rsid w:val="003814F9"/>
    <w:rsid w:val="003818CF"/>
    <w:rsid w:val="00382878"/>
    <w:rsid w:val="003829F1"/>
    <w:rsid w:val="003839A8"/>
    <w:rsid w:val="00383EAF"/>
    <w:rsid w:val="00384930"/>
    <w:rsid w:val="00384A76"/>
    <w:rsid w:val="00385B99"/>
    <w:rsid w:val="00386042"/>
    <w:rsid w:val="00386967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C19"/>
    <w:rsid w:val="00395145"/>
    <w:rsid w:val="003959CE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D70"/>
    <w:rsid w:val="003B03A1"/>
    <w:rsid w:val="003B0BA9"/>
    <w:rsid w:val="003B0DF4"/>
    <w:rsid w:val="003B0F04"/>
    <w:rsid w:val="003B18B1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33E"/>
    <w:rsid w:val="003B45DD"/>
    <w:rsid w:val="003B4B45"/>
    <w:rsid w:val="003B4E76"/>
    <w:rsid w:val="003B5581"/>
    <w:rsid w:val="003B5616"/>
    <w:rsid w:val="003B5F06"/>
    <w:rsid w:val="003B6186"/>
    <w:rsid w:val="003B637B"/>
    <w:rsid w:val="003B657D"/>
    <w:rsid w:val="003B6AE3"/>
    <w:rsid w:val="003B6DD4"/>
    <w:rsid w:val="003C0032"/>
    <w:rsid w:val="003C021C"/>
    <w:rsid w:val="003C221F"/>
    <w:rsid w:val="003C244B"/>
    <w:rsid w:val="003C24C8"/>
    <w:rsid w:val="003C2825"/>
    <w:rsid w:val="003C31BC"/>
    <w:rsid w:val="003C3435"/>
    <w:rsid w:val="003C3631"/>
    <w:rsid w:val="003C3840"/>
    <w:rsid w:val="003C41CE"/>
    <w:rsid w:val="003C43AE"/>
    <w:rsid w:val="003C47D4"/>
    <w:rsid w:val="003C4878"/>
    <w:rsid w:val="003C4DE0"/>
    <w:rsid w:val="003C57A4"/>
    <w:rsid w:val="003C6401"/>
    <w:rsid w:val="003C6539"/>
    <w:rsid w:val="003C659B"/>
    <w:rsid w:val="003C689D"/>
    <w:rsid w:val="003C699C"/>
    <w:rsid w:val="003C74ED"/>
    <w:rsid w:val="003C7666"/>
    <w:rsid w:val="003C7880"/>
    <w:rsid w:val="003C7C16"/>
    <w:rsid w:val="003D0742"/>
    <w:rsid w:val="003D10A7"/>
    <w:rsid w:val="003D1729"/>
    <w:rsid w:val="003D251F"/>
    <w:rsid w:val="003D2792"/>
    <w:rsid w:val="003D29C9"/>
    <w:rsid w:val="003D2BE6"/>
    <w:rsid w:val="003D3065"/>
    <w:rsid w:val="003D4595"/>
    <w:rsid w:val="003D4771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329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4001C1"/>
    <w:rsid w:val="0040071C"/>
    <w:rsid w:val="004010AC"/>
    <w:rsid w:val="0040130D"/>
    <w:rsid w:val="00401C8C"/>
    <w:rsid w:val="004038B8"/>
    <w:rsid w:val="004039D6"/>
    <w:rsid w:val="00403F67"/>
    <w:rsid w:val="00404422"/>
    <w:rsid w:val="00404AE9"/>
    <w:rsid w:val="00404AEB"/>
    <w:rsid w:val="00404F95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14C2"/>
    <w:rsid w:val="004114F4"/>
    <w:rsid w:val="0041190C"/>
    <w:rsid w:val="00411B65"/>
    <w:rsid w:val="00411E2D"/>
    <w:rsid w:val="00411EE1"/>
    <w:rsid w:val="0041274A"/>
    <w:rsid w:val="00412942"/>
    <w:rsid w:val="00412C2C"/>
    <w:rsid w:val="00412CDF"/>
    <w:rsid w:val="00413133"/>
    <w:rsid w:val="00413333"/>
    <w:rsid w:val="00413452"/>
    <w:rsid w:val="00414B88"/>
    <w:rsid w:val="00414D27"/>
    <w:rsid w:val="0041595C"/>
    <w:rsid w:val="00416568"/>
    <w:rsid w:val="004170A0"/>
    <w:rsid w:val="00417419"/>
    <w:rsid w:val="00417B51"/>
    <w:rsid w:val="00420CF0"/>
    <w:rsid w:val="00421D1E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3C2"/>
    <w:rsid w:val="00427F3A"/>
    <w:rsid w:val="00431098"/>
    <w:rsid w:val="004315C7"/>
    <w:rsid w:val="00432280"/>
    <w:rsid w:val="00432601"/>
    <w:rsid w:val="00432D09"/>
    <w:rsid w:val="004330D3"/>
    <w:rsid w:val="004332D5"/>
    <w:rsid w:val="00433491"/>
    <w:rsid w:val="004339CF"/>
    <w:rsid w:val="00433A43"/>
    <w:rsid w:val="00433D07"/>
    <w:rsid w:val="004348DF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10BC"/>
    <w:rsid w:val="004521AA"/>
    <w:rsid w:val="00452538"/>
    <w:rsid w:val="00452678"/>
    <w:rsid w:val="0045343D"/>
    <w:rsid w:val="00453A38"/>
    <w:rsid w:val="00453B70"/>
    <w:rsid w:val="00453E64"/>
    <w:rsid w:val="00454465"/>
    <w:rsid w:val="004559CD"/>
    <w:rsid w:val="00455C53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483"/>
    <w:rsid w:val="0046079B"/>
    <w:rsid w:val="004607AA"/>
    <w:rsid w:val="00461467"/>
    <w:rsid w:val="00461966"/>
    <w:rsid w:val="00461F13"/>
    <w:rsid w:val="00462078"/>
    <w:rsid w:val="0046263F"/>
    <w:rsid w:val="00462A36"/>
    <w:rsid w:val="00462BF8"/>
    <w:rsid w:val="004630E3"/>
    <w:rsid w:val="004636D2"/>
    <w:rsid w:val="00463C4B"/>
    <w:rsid w:val="004641BC"/>
    <w:rsid w:val="00464502"/>
    <w:rsid w:val="00465244"/>
    <w:rsid w:val="00465614"/>
    <w:rsid w:val="00465981"/>
    <w:rsid w:val="00466551"/>
    <w:rsid w:val="00466B1E"/>
    <w:rsid w:val="00466B3D"/>
    <w:rsid w:val="0046747F"/>
    <w:rsid w:val="004676BF"/>
    <w:rsid w:val="00470058"/>
    <w:rsid w:val="004706D1"/>
    <w:rsid w:val="0047141E"/>
    <w:rsid w:val="00471496"/>
    <w:rsid w:val="00471A3D"/>
    <w:rsid w:val="00471B4E"/>
    <w:rsid w:val="00471D0F"/>
    <w:rsid w:val="00471EEE"/>
    <w:rsid w:val="00472EB9"/>
    <w:rsid w:val="0047303F"/>
    <w:rsid w:val="004736F3"/>
    <w:rsid w:val="00473C32"/>
    <w:rsid w:val="004746E6"/>
    <w:rsid w:val="00476704"/>
    <w:rsid w:val="00477350"/>
    <w:rsid w:val="00480A02"/>
    <w:rsid w:val="00481174"/>
    <w:rsid w:val="00481B18"/>
    <w:rsid w:val="004820B4"/>
    <w:rsid w:val="004822CB"/>
    <w:rsid w:val="00482612"/>
    <w:rsid w:val="00482EE0"/>
    <w:rsid w:val="0048420A"/>
    <w:rsid w:val="0048476B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EDD"/>
    <w:rsid w:val="004923AC"/>
    <w:rsid w:val="00492C58"/>
    <w:rsid w:val="0049312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73DE"/>
    <w:rsid w:val="0049789E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2B"/>
    <w:rsid w:val="004A3368"/>
    <w:rsid w:val="004A3C36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A1"/>
    <w:rsid w:val="004B2D40"/>
    <w:rsid w:val="004B4162"/>
    <w:rsid w:val="004B4FB7"/>
    <w:rsid w:val="004B5252"/>
    <w:rsid w:val="004B5AFD"/>
    <w:rsid w:val="004B6289"/>
    <w:rsid w:val="004B6501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828"/>
    <w:rsid w:val="004C28CE"/>
    <w:rsid w:val="004C3CA7"/>
    <w:rsid w:val="004C3E5B"/>
    <w:rsid w:val="004C42B4"/>
    <w:rsid w:val="004C4416"/>
    <w:rsid w:val="004C44C3"/>
    <w:rsid w:val="004C4793"/>
    <w:rsid w:val="004C49D6"/>
    <w:rsid w:val="004C49EC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75F"/>
    <w:rsid w:val="004E2DFC"/>
    <w:rsid w:val="004E346E"/>
    <w:rsid w:val="004E35AB"/>
    <w:rsid w:val="004E372B"/>
    <w:rsid w:val="004E37F2"/>
    <w:rsid w:val="004E416C"/>
    <w:rsid w:val="004E46A3"/>
    <w:rsid w:val="004E4FA4"/>
    <w:rsid w:val="004E5FC0"/>
    <w:rsid w:val="004E6E07"/>
    <w:rsid w:val="004E6F02"/>
    <w:rsid w:val="004E72FB"/>
    <w:rsid w:val="004E7349"/>
    <w:rsid w:val="004E760A"/>
    <w:rsid w:val="004E7C6B"/>
    <w:rsid w:val="004E7F0F"/>
    <w:rsid w:val="004F00AA"/>
    <w:rsid w:val="004F017D"/>
    <w:rsid w:val="004F0B6C"/>
    <w:rsid w:val="004F1137"/>
    <w:rsid w:val="004F2EE9"/>
    <w:rsid w:val="004F3D0D"/>
    <w:rsid w:val="004F455E"/>
    <w:rsid w:val="004F5250"/>
    <w:rsid w:val="004F5ACD"/>
    <w:rsid w:val="004F608C"/>
    <w:rsid w:val="004F6290"/>
    <w:rsid w:val="004F6610"/>
    <w:rsid w:val="004F6EC6"/>
    <w:rsid w:val="004F79D0"/>
    <w:rsid w:val="0050025E"/>
    <w:rsid w:val="005008F3"/>
    <w:rsid w:val="005010FD"/>
    <w:rsid w:val="00501632"/>
    <w:rsid w:val="005016B6"/>
    <w:rsid w:val="00502D37"/>
    <w:rsid w:val="0050365D"/>
    <w:rsid w:val="00503C39"/>
    <w:rsid w:val="005050AC"/>
    <w:rsid w:val="005052A5"/>
    <w:rsid w:val="00505984"/>
    <w:rsid w:val="00505A63"/>
    <w:rsid w:val="00506E5C"/>
    <w:rsid w:val="00510497"/>
    <w:rsid w:val="005104B0"/>
    <w:rsid w:val="005104D0"/>
    <w:rsid w:val="00510B05"/>
    <w:rsid w:val="005111E4"/>
    <w:rsid w:val="00511566"/>
    <w:rsid w:val="00511AF5"/>
    <w:rsid w:val="00512F56"/>
    <w:rsid w:val="00513719"/>
    <w:rsid w:val="00513978"/>
    <w:rsid w:val="00515403"/>
    <w:rsid w:val="00515A8F"/>
    <w:rsid w:val="00515D29"/>
    <w:rsid w:val="00516144"/>
    <w:rsid w:val="00516507"/>
    <w:rsid w:val="0051654F"/>
    <w:rsid w:val="00516B46"/>
    <w:rsid w:val="00516C3F"/>
    <w:rsid w:val="00516E27"/>
    <w:rsid w:val="00516FDE"/>
    <w:rsid w:val="00516FFC"/>
    <w:rsid w:val="00517957"/>
    <w:rsid w:val="005205EB"/>
    <w:rsid w:val="005206E0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832"/>
    <w:rsid w:val="0053028A"/>
    <w:rsid w:val="0053149C"/>
    <w:rsid w:val="005315B9"/>
    <w:rsid w:val="005320D4"/>
    <w:rsid w:val="005323D3"/>
    <w:rsid w:val="00532694"/>
    <w:rsid w:val="0053326B"/>
    <w:rsid w:val="00534095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BA2"/>
    <w:rsid w:val="0054405D"/>
    <w:rsid w:val="00544245"/>
    <w:rsid w:val="005446CD"/>
    <w:rsid w:val="00544C51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D2C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330"/>
    <w:rsid w:val="005666B3"/>
    <w:rsid w:val="0056678A"/>
    <w:rsid w:val="00567587"/>
    <w:rsid w:val="005676E8"/>
    <w:rsid w:val="0056787E"/>
    <w:rsid w:val="005709FA"/>
    <w:rsid w:val="00570A64"/>
    <w:rsid w:val="00570CAB"/>
    <w:rsid w:val="00570F61"/>
    <w:rsid w:val="00571144"/>
    <w:rsid w:val="0057141B"/>
    <w:rsid w:val="00571D1B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62FB"/>
    <w:rsid w:val="00576B22"/>
    <w:rsid w:val="00577954"/>
    <w:rsid w:val="00577CCC"/>
    <w:rsid w:val="00577DBC"/>
    <w:rsid w:val="005804D7"/>
    <w:rsid w:val="00580CC1"/>
    <w:rsid w:val="00580F5D"/>
    <w:rsid w:val="005816A1"/>
    <w:rsid w:val="005820EF"/>
    <w:rsid w:val="005835CB"/>
    <w:rsid w:val="00583B95"/>
    <w:rsid w:val="00583D73"/>
    <w:rsid w:val="0058438E"/>
    <w:rsid w:val="00584837"/>
    <w:rsid w:val="00584D47"/>
    <w:rsid w:val="005855D7"/>
    <w:rsid w:val="00585810"/>
    <w:rsid w:val="00585A90"/>
    <w:rsid w:val="00586535"/>
    <w:rsid w:val="005865BA"/>
    <w:rsid w:val="00586F83"/>
    <w:rsid w:val="00587009"/>
    <w:rsid w:val="005874B9"/>
    <w:rsid w:val="00587558"/>
    <w:rsid w:val="00587652"/>
    <w:rsid w:val="0058790A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30A7"/>
    <w:rsid w:val="005A314E"/>
    <w:rsid w:val="005A3D8F"/>
    <w:rsid w:val="005A4801"/>
    <w:rsid w:val="005A4DAA"/>
    <w:rsid w:val="005A59F3"/>
    <w:rsid w:val="005A5B85"/>
    <w:rsid w:val="005A5D06"/>
    <w:rsid w:val="005A63F8"/>
    <w:rsid w:val="005A7329"/>
    <w:rsid w:val="005A7828"/>
    <w:rsid w:val="005A7E16"/>
    <w:rsid w:val="005B0415"/>
    <w:rsid w:val="005B0E00"/>
    <w:rsid w:val="005B0F0D"/>
    <w:rsid w:val="005B172A"/>
    <w:rsid w:val="005B1B48"/>
    <w:rsid w:val="005B1B9C"/>
    <w:rsid w:val="005B1D6E"/>
    <w:rsid w:val="005B22BD"/>
    <w:rsid w:val="005B2740"/>
    <w:rsid w:val="005B2814"/>
    <w:rsid w:val="005B2A1D"/>
    <w:rsid w:val="005B2E68"/>
    <w:rsid w:val="005B42FA"/>
    <w:rsid w:val="005B617D"/>
    <w:rsid w:val="005B6375"/>
    <w:rsid w:val="005B670C"/>
    <w:rsid w:val="005B6B50"/>
    <w:rsid w:val="005B6E08"/>
    <w:rsid w:val="005B7A09"/>
    <w:rsid w:val="005C01E6"/>
    <w:rsid w:val="005C0505"/>
    <w:rsid w:val="005C0D9C"/>
    <w:rsid w:val="005C125A"/>
    <w:rsid w:val="005C1656"/>
    <w:rsid w:val="005C293F"/>
    <w:rsid w:val="005C2E06"/>
    <w:rsid w:val="005C364D"/>
    <w:rsid w:val="005C4348"/>
    <w:rsid w:val="005C448F"/>
    <w:rsid w:val="005C47F1"/>
    <w:rsid w:val="005C54B2"/>
    <w:rsid w:val="005C557B"/>
    <w:rsid w:val="005C5814"/>
    <w:rsid w:val="005C64F2"/>
    <w:rsid w:val="005C671E"/>
    <w:rsid w:val="005C677C"/>
    <w:rsid w:val="005C6A8C"/>
    <w:rsid w:val="005C6C54"/>
    <w:rsid w:val="005C7DB5"/>
    <w:rsid w:val="005C7F97"/>
    <w:rsid w:val="005D1805"/>
    <w:rsid w:val="005D1BBE"/>
    <w:rsid w:val="005D227B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64F"/>
    <w:rsid w:val="005D6D05"/>
    <w:rsid w:val="005D7714"/>
    <w:rsid w:val="005E00BE"/>
    <w:rsid w:val="005E02D9"/>
    <w:rsid w:val="005E1810"/>
    <w:rsid w:val="005E2295"/>
    <w:rsid w:val="005E2413"/>
    <w:rsid w:val="005E38F2"/>
    <w:rsid w:val="005E3D42"/>
    <w:rsid w:val="005E4742"/>
    <w:rsid w:val="005E47D4"/>
    <w:rsid w:val="005E58F6"/>
    <w:rsid w:val="005E5A42"/>
    <w:rsid w:val="005E611E"/>
    <w:rsid w:val="005E6DF6"/>
    <w:rsid w:val="005E7564"/>
    <w:rsid w:val="005E7A4B"/>
    <w:rsid w:val="005E7CD6"/>
    <w:rsid w:val="005F06A7"/>
    <w:rsid w:val="005F0A1B"/>
    <w:rsid w:val="005F14C1"/>
    <w:rsid w:val="005F1976"/>
    <w:rsid w:val="005F2619"/>
    <w:rsid w:val="005F2676"/>
    <w:rsid w:val="005F2E9A"/>
    <w:rsid w:val="005F2F59"/>
    <w:rsid w:val="005F3128"/>
    <w:rsid w:val="005F31CD"/>
    <w:rsid w:val="005F3870"/>
    <w:rsid w:val="005F4EBB"/>
    <w:rsid w:val="005F4FF9"/>
    <w:rsid w:val="005F546A"/>
    <w:rsid w:val="005F5C6C"/>
    <w:rsid w:val="005F5F19"/>
    <w:rsid w:val="005F6124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B5F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BDC"/>
    <w:rsid w:val="00612FBD"/>
    <w:rsid w:val="006137E5"/>
    <w:rsid w:val="00613B19"/>
    <w:rsid w:val="006141BA"/>
    <w:rsid w:val="006144BF"/>
    <w:rsid w:val="0061670E"/>
    <w:rsid w:val="006167F9"/>
    <w:rsid w:val="006168F7"/>
    <w:rsid w:val="00616EC8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5058"/>
    <w:rsid w:val="0062522F"/>
    <w:rsid w:val="00625457"/>
    <w:rsid w:val="00625C3F"/>
    <w:rsid w:val="00625EB0"/>
    <w:rsid w:val="0062608F"/>
    <w:rsid w:val="00626D36"/>
    <w:rsid w:val="00626E3A"/>
    <w:rsid w:val="00627302"/>
    <w:rsid w:val="00627DD5"/>
    <w:rsid w:val="006303CB"/>
    <w:rsid w:val="00631A71"/>
    <w:rsid w:val="00631BD5"/>
    <w:rsid w:val="00632105"/>
    <w:rsid w:val="0063218D"/>
    <w:rsid w:val="0063248B"/>
    <w:rsid w:val="0063248D"/>
    <w:rsid w:val="006325E9"/>
    <w:rsid w:val="006347F3"/>
    <w:rsid w:val="00634AFF"/>
    <w:rsid w:val="00634E42"/>
    <w:rsid w:val="00635A41"/>
    <w:rsid w:val="00635ACB"/>
    <w:rsid w:val="006361A5"/>
    <w:rsid w:val="00636A9C"/>
    <w:rsid w:val="00636F5A"/>
    <w:rsid w:val="00640032"/>
    <w:rsid w:val="0064071C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582"/>
    <w:rsid w:val="00643ACF"/>
    <w:rsid w:val="00644783"/>
    <w:rsid w:val="00644CB8"/>
    <w:rsid w:val="006452F9"/>
    <w:rsid w:val="00645538"/>
    <w:rsid w:val="006455C5"/>
    <w:rsid w:val="0064626C"/>
    <w:rsid w:val="0064719E"/>
    <w:rsid w:val="0064778A"/>
    <w:rsid w:val="0065079B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AFF"/>
    <w:rsid w:val="00667EA1"/>
    <w:rsid w:val="00670132"/>
    <w:rsid w:val="00670475"/>
    <w:rsid w:val="00670D3D"/>
    <w:rsid w:val="00671608"/>
    <w:rsid w:val="006717D9"/>
    <w:rsid w:val="006717F6"/>
    <w:rsid w:val="00671A27"/>
    <w:rsid w:val="00671F4C"/>
    <w:rsid w:val="00671F70"/>
    <w:rsid w:val="00672853"/>
    <w:rsid w:val="00672922"/>
    <w:rsid w:val="00672C3C"/>
    <w:rsid w:val="00672DC0"/>
    <w:rsid w:val="00672F31"/>
    <w:rsid w:val="0067314F"/>
    <w:rsid w:val="0067356B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1598"/>
    <w:rsid w:val="00691964"/>
    <w:rsid w:val="00691CBF"/>
    <w:rsid w:val="00691E0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54BF"/>
    <w:rsid w:val="006B62A4"/>
    <w:rsid w:val="006B6536"/>
    <w:rsid w:val="006B7AE0"/>
    <w:rsid w:val="006B7B27"/>
    <w:rsid w:val="006B7B96"/>
    <w:rsid w:val="006B7DBF"/>
    <w:rsid w:val="006C007B"/>
    <w:rsid w:val="006C04DF"/>
    <w:rsid w:val="006C0670"/>
    <w:rsid w:val="006C0CF3"/>
    <w:rsid w:val="006C21A0"/>
    <w:rsid w:val="006C2FA1"/>
    <w:rsid w:val="006C3131"/>
    <w:rsid w:val="006C31A2"/>
    <w:rsid w:val="006C3248"/>
    <w:rsid w:val="006C3458"/>
    <w:rsid w:val="006C3899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7A9"/>
    <w:rsid w:val="006D2BC2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1D9F"/>
    <w:rsid w:val="006E2FD2"/>
    <w:rsid w:val="006E353D"/>
    <w:rsid w:val="006E3FAC"/>
    <w:rsid w:val="006E4062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50B"/>
    <w:rsid w:val="006E7535"/>
    <w:rsid w:val="006F056A"/>
    <w:rsid w:val="006F073C"/>
    <w:rsid w:val="006F0CE3"/>
    <w:rsid w:val="006F107E"/>
    <w:rsid w:val="006F1659"/>
    <w:rsid w:val="006F264F"/>
    <w:rsid w:val="006F2B18"/>
    <w:rsid w:val="006F340E"/>
    <w:rsid w:val="006F34F1"/>
    <w:rsid w:val="006F3D24"/>
    <w:rsid w:val="006F415D"/>
    <w:rsid w:val="006F461A"/>
    <w:rsid w:val="006F501E"/>
    <w:rsid w:val="006F6255"/>
    <w:rsid w:val="006F6666"/>
    <w:rsid w:val="006F6EB9"/>
    <w:rsid w:val="006F7154"/>
    <w:rsid w:val="006F74E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AC9"/>
    <w:rsid w:val="00703CB3"/>
    <w:rsid w:val="00704979"/>
    <w:rsid w:val="00705273"/>
    <w:rsid w:val="00705824"/>
    <w:rsid w:val="00705B23"/>
    <w:rsid w:val="00705DA6"/>
    <w:rsid w:val="00706A1E"/>
    <w:rsid w:val="007078A5"/>
    <w:rsid w:val="0071013D"/>
    <w:rsid w:val="00710305"/>
    <w:rsid w:val="00710535"/>
    <w:rsid w:val="007105A5"/>
    <w:rsid w:val="0071150E"/>
    <w:rsid w:val="0071175A"/>
    <w:rsid w:val="00711938"/>
    <w:rsid w:val="00712036"/>
    <w:rsid w:val="007132EF"/>
    <w:rsid w:val="00713C41"/>
    <w:rsid w:val="00714DFE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31BC"/>
    <w:rsid w:val="00723531"/>
    <w:rsid w:val="00724151"/>
    <w:rsid w:val="00725232"/>
    <w:rsid w:val="0072546B"/>
    <w:rsid w:val="007259AA"/>
    <w:rsid w:val="00725B78"/>
    <w:rsid w:val="00725BDF"/>
    <w:rsid w:val="00725EBC"/>
    <w:rsid w:val="007270D5"/>
    <w:rsid w:val="00727380"/>
    <w:rsid w:val="00727616"/>
    <w:rsid w:val="00727793"/>
    <w:rsid w:val="007279C7"/>
    <w:rsid w:val="00727C26"/>
    <w:rsid w:val="00727CD8"/>
    <w:rsid w:val="00730146"/>
    <w:rsid w:val="007309E7"/>
    <w:rsid w:val="00730BBD"/>
    <w:rsid w:val="00730F58"/>
    <w:rsid w:val="0073100B"/>
    <w:rsid w:val="0073150B"/>
    <w:rsid w:val="00733143"/>
    <w:rsid w:val="0073361F"/>
    <w:rsid w:val="007339BE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28F"/>
    <w:rsid w:val="0075053A"/>
    <w:rsid w:val="00750D70"/>
    <w:rsid w:val="00751524"/>
    <w:rsid w:val="00751A8D"/>
    <w:rsid w:val="007537EC"/>
    <w:rsid w:val="00753FD0"/>
    <w:rsid w:val="00754300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3132"/>
    <w:rsid w:val="00763593"/>
    <w:rsid w:val="00763783"/>
    <w:rsid w:val="00763D7F"/>
    <w:rsid w:val="007651DB"/>
    <w:rsid w:val="007652B3"/>
    <w:rsid w:val="007654B2"/>
    <w:rsid w:val="0076588D"/>
    <w:rsid w:val="00766FFA"/>
    <w:rsid w:val="007678AD"/>
    <w:rsid w:val="00767F2F"/>
    <w:rsid w:val="007707B2"/>
    <w:rsid w:val="00771016"/>
    <w:rsid w:val="007710C5"/>
    <w:rsid w:val="007710FE"/>
    <w:rsid w:val="00772BEA"/>
    <w:rsid w:val="007733D8"/>
    <w:rsid w:val="007747D6"/>
    <w:rsid w:val="00774E25"/>
    <w:rsid w:val="00775AD2"/>
    <w:rsid w:val="0077659D"/>
    <w:rsid w:val="00776EEE"/>
    <w:rsid w:val="00777B32"/>
    <w:rsid w:val="00777D6E"/>
    <w:rsid w:val="0078089B"/>
    <w:rsid w:val="007809F6"/>
    <w:rsid w:val="00781185"/>
    <w:rsid w:val="00781BB3"/>
    <w:rsid w:val="00781ED9"/>
    <w:rsid w:val="00782E40"/>
    <w:rsid w:val="007833FD"/>
    <w:rsid w:val="00784A08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34E7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1A43"/>
    <w:rsid w:val="007A1D42"/>
    <w:rsid w:val="007A21AF"/>
    <w:rsid w:val="007A2814"/>
    <w:rsid w:val="007A29B5"/>
    <w:rsid w:val="007A395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9B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869"/>
    <w:rsid w:val="007C5DBC"/>
    <w:rsid w:val="007C5FB3"/>
    <w:rsid w:val="007C725B"/>
    <w:rsid w:val="007D0B0F"/>
    <w:rsid w:val="007D0F80"/>
    <w:rsid w:val="007D0FFC"/>
    <w:rsid w:val="007D1584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58B"/>
    <w:rsid w:val="007E768E"/>
    <w:rsid w:val="007E7A21"/>
    <w:rsid w:val="007E7BC8"/>
    <w:rsid w:val="007F0028"/>
    <w:rsid w:val="007F023B"/>
    <w:rsid w:val="007F1A33"/>
    <w:rsid w:val="007F1E40"/>
    <w:rsid w:val="007F2218"/>
    <w:rsid w:val="007F2C7A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7E"/>
    <w:rsid w:val="007F5A2C"/>
    <w:rsid w:val="007F6542"/>
    <w:rsid w:val="007F7C47"/>
    <w:rsid w:val="007F7FBE"/>
    <w:rsid w:val="007F7FF5"/>
    <w:rsid w:val="008005B5"/>
    <w:rsid w:val="00800787"/>
    <w:rsid w:val="00800795"/>
    <w:rsid w:val="0080080D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CB2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D39"/>
    <w:rsid w:val="00821DC0"/>
    <w:rsid w:val="00822065"/>
    <w:rsid w:val="0082232F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9F2"/>
    <w:rsid w:val="008313DA"/>
    <w:rsid w:val="0083168E"/>
    <w:rsid w:val="00831E46"/>
    <w:rsid w:val="008323A6"/>
    <w:rsid w:val="00832400"/>
    <w:rsid w:val="0083277C"/>
    <w:rsid w:val="00832AE1"/>
    <w:rsid w:val="00832E71"/>
    <w:rsid w:val="00832E8B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376D1"/>
    <w:rsid w:val="0084026E"/>
    <w:rsid w:val="0084063D"/>
    <w:rsid w:val="00841B07"/>
    <w:rsid w:val="00841F0C"/>
    <w:rsid w:val="00842AD1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50A2B"/>
    <w:rsid w:val="00850EA8"/>
    <w:rsid w:val="00850F65"/>
    <w:rsid w:val="008513FB"/>
    <w:rsid w:val="008516DF"/>
    <w:rsid w:val="00851C1C"/>
    <w:rsid w:val="00851DF7"/>
    <w:rsid w:val="00853AAD"/>
    <w:rsid w:val="00854584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0317"/>
    <w:rsid w:val="00860B60"/>
    <w:rsid w:val="008614AB"/>
    <w:rsid w:val="00861D0E"/>
    <w:rsid w:val="0086213B"/>
    <w:rsid w:val="008631BF"/>
    <w:rsid w:val="00863366"/>
    <w:rsid w:val="00863714"/>
    <w:rsid w:val="008641D9"/>
    <w:rsid w:val="00864614"/>
    <w:rsid w:val="00865274"/>
    <w:rsid w:val="008655CE"/>
    <w:rsid w:val="00866034"/>
    <w:rsid w:val="008667F4"/>
    <w:rsid w:val="00866BF9"/>
    <w:rsid w:val="00867975"/>
    <w:rsid w:val="0087010A"/>
    <w:rsid w:val="008701B8"/>
    <w:rsid w:val="00870C38"/>
    <w:rsid w:val="00870FC0"/>
    <w:rsid w:val="0087112B"/>
    <w:rsid w:val="008712BD"/>
    <w:rsid w:val="00871C86"/>
    <w:rsid w:val="00871E6B"/>
    <w:rsid w:val="00872585"/>
    <w:rsid w:val="00872805"/>
    <w:rsid w:val="0087308B"/>
    <w:rsid w:val="0087312A"/>
    <w:rsid w:val="008739B6"/>
    <w:rsid w:val="00873CA7"/>
    <w:rsid w:val="008744CC"/>
    <w:rsid w:val="008748BD"/>
    <w:rsid w:val="00874AD7"/>
    <w:rsid w:val="00874E2A"/>
    <w:rsid w:val="00876628"/>
    <w:rsid w:val="00876738"/>
    <w:rsid w:val="00876A52"/>
    <w:rsid w:val="00876CCE"/>
    <w:rsid w:val="00876ED1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510E"/>
    <w:rsid w:val="00885160"/>
    <w:rsid w:val="0088542E"/>
    <w:rsid w:val="008859C4"/>
    <w:rsid w:val="008860DF"/>
    <w:rsid w:val="00886FB6"/>
    <w:rsid w:val="0088782F"/>
    <w:rsid w:val="00887AC2"/>
    <w:rsid w:val="00887F78"/>
    <w:rsid w:val="008904E5"/>
    <w:rsid w:val="00890D1D"/>
    <w:rsid w:val="00890D7D"/>
    <w:rsid w:val="0089265D"/>
    <w:rsid w:val="00892814"/>
    <w:rsid w:val="00892910"/>
    <w:rsid w:val="008933F0"/>
    <w:rsid w:val="008939F5"/>
    <w:rsid w:val="008942B3"/>
    <w:rsid w:val="00894CB1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F10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C68"/>
    <w:rsid w:val="008B3E08"/>
    <w:rsid w:val="008B4377"/>
    <w:rsid w:val="008B519F"/>
    <w:rsid w:val="008B526D"/>
    <w:rsid w:val="008B563E"/>
    <w:rsid w:val="008B56FC"/>
    <w:rsid w:val="008B6404"/>
    <w:rsid w:val="008B646E"/>
    <w:rsid w:val="008B65F6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B43"/>
    <w:rsid w:val="008C758A"/>
    <w:rsid w:val="008C7A3B"/>
    <w:rsid w:val="008D0377"/>
    <w:rsid w:val="008D0914"/>
    <w:rsid w:val="008D0EA5"/>
    <w:rsid w:val="008D1143"/>
    <w:rsid w:val="008D1179"/>
    <w:rsid w:val="008D1860"/>
    <w:rsid w:val="008D1CB2"/>
    <w:rsid w:val="008D1DF9"/>
    <w:rsid w:val="008D2122"/>
    <w:rsid w:val="008D21AD"/>
    <w:rsid w:val="008D24DC"/>
    <w:rsid w:val="008D25CE"/>
    <w:rsid w:val="008D2713"/>
    <w:rsid w:val="008D40B0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65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73E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CBF"/>
    <w:rsid w:val="008E4F0E"/>
    <w:rsid w:val="008E5371"/>
    <w:rsid w:val="008E56E4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F04D5"/>
    <w:rsid w:val="008F0CB0"/>
    <w:rsid w:val="008F0DC6"/>
    <w:rsid w:val="008F108B"/>
    <w:rsid w:val="008F1B77"/>
    <w:rsid w:val="008F1D6D"/>
    <w:rsid w:val="008F20C7"/>
    <w:rsid w:val="008F2496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BBF"/>
    <w:rsid w:val="0090035B"/>
    <w:rsid w:val="0090074E"/>
    <w:rsid w:val="00901A09"/>
    <w:rsid w:val="00901D5B"/>
    <w:rsid w:val="00902299"/>
    <w:rsid w:val="00902700"/>
    <w:rsid w:val="00902963"/>
    <w:rsid w:val="00902B04"/>
    <w:rsid w:val="00902BBC"/>
    <w:rsid w:val="00902D05"/>
    <w:rsid w:val="0090344E"/>
    <w:rsid w:val="0090370D"/>
    <w:rsid w:val="00903941"/>
    <w:rsid w:val="00904A5D"/>
    <w:rsid w:val="00905192"/>
    <w:rsid w:val="00905C9D"/>
    <w:rsid w:val="00905F42"/>
    <w:rsid w:val="00906A77"/>
    <w:rsid w:val="00907BCD"/>
    <w:rsid w:val="00907D32"/>
    <w:rsid w:val="00907E50"/>
    <w:rsid w:val="00910860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192"/>
    <w:rsid w:val="00914FEA"/>
    <w:rsid w:val="00915276"/>
    <w:rsid w:val="00916B97"/>
    <w:rsid w:val="00917284"/>
    <w:rsid w:val="0091728F"/>
    <w:rsid w:val="00917B8A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40B2B"/>
    <w:rsid w:val="009412C6"/>
    <w:rsid w:val="00941980"/>
    <w:rsid w:val="00941ED6"/>
    <w:rsid w:val="0094202B"/>
    <w:rsid w:val="009421AA"/>
    <w:rsid w:val="0094227D"/>
    <w:rsid w:val="00942E7B"/>
    <w:rsid w:val="009433A1"/>
    <w:rsid w:val="009448D5"/>
    <w:rsid w:val="00945293"/>
    <w:rsid w:val="00945C8D"/>
    <w:rsid w:val="00945E05"/>
    <w:rsid w:val="009466EB"/>
    <w:rsid w:val="009467A6"/>
    <w:rsid w:val="00946CC5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860"/>
    <w:rsid w:val="0096095A"/>
    <w:rsid w:val="00960A91"/>
    <w:rsid w:val="00961048"/>
    <w:rsid w:val="0096125D"/>
    <w:rsid w:val="00961B06"/>
    <w:rsid w:val="00961DC1"/>
    <w:rsid w:val="009625DC"/>
    <w:rsid w:val="0096289D"/>
    <w:rsid w:val="009630AA"/>
    <w:rsid w:val="00963C3C"/>
    <w:rsid w:val="009641E3"/>
    <w:rsid w:val="009646AF"/>
    <w:rsid w:val="0096483C"/>
    <w:rsid w:val="009648A0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4E6"/>
    <w:rsid w:val="0097278C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143C"/>
    <w:rsid w:val="0098204D"/>
    <w:rsid w:val="00982077"/>
    <w:rsid w:val="0098241E"/>
    <w:rsid w:val="009825BA"/>
    <w:rsid w:val="00982D4E"/>
    <w:rsid w:val="0098312D"/>
    <w:rsid w:val="00983540"/>
    <w:rsid w:val="00983646"/>
    <w:rsid w:val="00983F51"/>
    <w:rsid w:val="00984696"/>
    <w:rsid w:val="0098502E"/>
    <w:rsid w:val="009851A0"/>
    <w:rsid w:val="00985A09"/>
    <w:rsid w:val="00985B48"/>
    <w:rsid w:val="00985B79"/>
    <w:rsid w:val="00985F29"/>
    <w:rsid w:val="0098615F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6568"/>
    <w:rsid w:val="009A6883"/>
    <w:rsid w:val="009A7BAA"/>
    <w:rsid w:val="009A7FF4"/>
    <w:rsid w:val="009B0619"/>
    <w:rsid w:val="009B0829"/>
    <w:rsid w:val="009B1934"/>
    <w:rsid w:val="009B19A8"/>
    <w:rsid w:val="009B1BB1"/>
    <w:rsid w:val="009B23A8"/>
    <w:rsid w:val="009B2DAC"/>
    <w:rsid w:val="009B32EF"/>
    <w:rsid w:val="009B3396"/>
    <w:rsid w:val="009B3499"/>
    <w:rsid w:val="009B4197"/>
    <w:rsid w:val="009B442C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77C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D02DE"/>
    <w:rsid w:val="009D041A"/>
    <w:rsid w:val="009D0466"/>
    <w:rsid w:val="009D0913"/>
    <w:rsid w:val="009D16A7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E1B"/>
    <w:rsid w:val="009D6837"/>
    <w:rsid w:val="009D691A"/>
    <w:rsid w:val="009D739F"/>
    <w:rsid w:val="009D7F76"/>
    <w:rsid w:val="009E02F6"/>
    <w:rsid w:val="009E0543"/>
    <w:rsid w:val="009E1E79"/>
    <w:rsid w:val="009E1F94"/>
    <w:rsid w:val="009E2380"/>
    <w:rsid w:val="009E24DD"/>
    <w:rsid w:val="009E2937"/>
    <w:rsid w:val="009E31A7"/>
    <w:rsid w:val="009E3991"/>
    <w:rsid w:val="009E4797"/>
    <w:rsid w:val="009E4A64"/>
    <w:rsid w:val="009E4ED0"/>
    <w:rsid w:val="009E5755"/>
    <w:rsid w:val="009E5968"/>
    <w:rsid w:val="009E5B7C"/>
    <w:rsid w:val="009E6F43"/>
    <w:rsid w:val="009F012F"/>
    <w:rsid w:val="009F03A5"/>
    <w:rsid w:val="009F0C3D"/>
    <w:rsid w:val="009F116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BB"/>
    <w:rsid w:val="009F5EF3"/>
    <w:rsid w:val="009F6676"/>
    <w:rsid w:val="009F66D5"/>
    <w:rsid w:val="009F66E6"/>
    <w:rsid w:val="009F6A87"/>
    <w:rsid w:val="00A00176"/>
    <w:rsid w:val="00A00377"/>
    <w:rsid w:val="00A00452"/>
    <w:rsid w:val="00A00B85"/>
    <w:rsid w:val="00A00F0E"/>
    <w:rsid w:val="00A00FD9"/>
    <w:rsid w:val="00A01E3C"/>
    <w:rsid w:val="00A025D4"/>
    <w:rsid w:val="00A02A16"/>
    <w:rsid w:val="00A02FB9"/>
    <w:rsid w:val="00A03379"/>
    <w:rsid w:val="00A0357B"/>
    <w:rsid w:val="00A0360E"/>
    <w:rsid w:val="00A042DC"/>
    <w:rsid w:val="00A043FB"/>
    <w:rsid w:val="00A04A0F"/>
    <w:rsid w:val="00A04E4E"/>
    <w:rsid w:val="00A056A3"/>
    <w:rsid w:val="00A05830"/>
    <w:rsid w:val="00A067B4"/>
    <w:rsid w:val="00A06AF1"/>
    <w:rsid w:val="00A076DB"/>
    <w:rsid w:val="00A07903"/>
    <w:rsid w:val="00A10B04"/>
    <w:rsid w:val="00A112AD"/>
    <w:rsid w:val="00A11ACB"/>
    <w:rsid w:val="00A120D0"/>
    <w:rsid w:val="00A129E1"/>
    <w:rsid w:val="00A1317A"/>
    <w:rsid w:val="00A13462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D3C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44D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02B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E53"/>
    <w:rsid w:val="00A56040"/>
    <w:rsid w:val="00A572D2"/>
    <w:rsid w:val="00A57820"/>
    <w:rsid w:val="00A6089E"/>
    <w:rsid w:val="00A61444"/>
    <w:rsid w:val="00A61470"/>
    <w:rsid w:val="00A6187F"/>
    <w:rsid w:val="00A619A0"/>
    <w:rsid w:val="00A6252E"/>
    <w:rsid w:val="00A629DB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3BB"/>
    <w:rsid w:val="00A73611"/>
    <w:rsid w:val="00A736F1"/>
    <w:rsid w:val="00A73BE6"/>
    <w:rsid w:val="00A7453A"/>
    <w:rsid w:val="00A74722"/>
    <w:rsid w:val="00A75253"/>
    <w:rsid w:val="00A7565D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1CE0"/>
    <w:rsid w:val="00A82BB8"/>
    <w:rsid w:val="00A82E80"/>
    <w:rsid w:val="00A8311C"/>
    <w:rsid w:val="00A83E45"/>
    <w:rsid w:val="00A83F34"/>
    <w:rsid w:val="00A84312"/>
    <w:rsid w:val="00A84C5A"/>
    <w:rsid w:val="00A8586E"/>
    <w:rsid w:val="00A85D5E"/>
    <w:rsid w:val="00A85FAE"/>
    <w:rsid w:val="00A86ED5"/>
    <w:rsid w:val="00A87131"/>
    <w:rsid w:val="00A87AA8"/>
    <w:rsid w:val="00A87F57"/>
    <w:rsid w:val="00A9056D"/>
    <w:rsid w:val="00A907B8"/>
    <w:rsid w:val="00A914CF"/>
    <w:rsid w:val="00A91662"/>
    <w:rsid w:val="00A916F2"/>
    <w:rsid w:val="00A91A43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A0AFE"/>
    <w:rsid w:val="00AA1872"/>
    <w:rsid w:val="00AA1DFC"/>
    <w:rsid w:val="00AA3415"/>
    <w:rsid w:val="00AA47B0"/>
    <w:rsid w:val="00AA50AD"/>
    <w:rsid w:val="00AA54D6"/>
    <w:rsid w:val="00AA5915"/>
    <w:rsid w:val="00AA5A85"/>
    <w:rsid w:val="00AA5B89"/>
    <w:rsid w:val="00AA5CA0"/>
    <w:rsid w:val="00AA7C66"/>
    <w:rsid w:val="00AB046B"/>
    <w:rsid w:val="00AB10E7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C07CF"/>
    <w:rsid w:val="00AC187F"/>
    <w:rsid w:val="00AC1B3F"/>
    <w:rsid w:val="00AC1C5D"/>
    <w:rsid w:val="00AC1FD3"/>
    <w:rsid w:val="00AC25D3"/>
    <w:rsid w:val="00AC296F"/>
    <w:rsid w:val="00AC31F3"/>
    <w:rsid w:val="00AC339C"/>
    <w:rsid w:val="00AC38D0"/>
    <w:rsid w:val="00AC464B"/>
    <w:rsid w:val="00AC4B0F"/>
    <w:rsid w:val="00AC5182"/>
    <w:rsid w:val="00AC5C5F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01D"/>
    <w:rsid w:val="00AD1C8D"/>
    <w:rsid w:val="00AD1D99"/>
    <w:rsid w:val="00AD20C8"/>
    <w:rsid w:val="00AD2847"/>
    <w:rsid w:val="00AD325D"/>
    <w:rsid w:val="00AD34A2"/>
    <w:rsid w:val="00AD35AC"/>
    <w:rsid w:val="00AD39A7"/>
    <w:rsid w:val="00AD3E64"/>
    <w:rsid w:val="00AD3FAA"/>
    <w:rsid w:val="00AD429B"/>
    <w:rsid w:val="00AD5151"/>
    <w:rsid w:val="00AD52D7"/>
    <w:rsid w:val="00AD5D9C"/>
    <w:rsid w:val="00AD7E0D"/>
    <w:rsid w:val="00AE0705"/>
    <w:rsid w:val="00AE0C46"/>
    <w:rsid w:val="00AE0F18"/>
    <w:rsid w:val="00AE111E"/>
    <w:rsid w:val="00AE2179"/>
    <w:rsid w:val="00AE2BFE"/>
    <w:rsid w:val="00AE39A1"/>
    <w:rsid w:val="00AE4E22"/>
    <w:rsid w:val="00AE5CF2"/>
    <w:rsid w:val="00AE5FBA"/>
    <w:rsid w:val="00AE60D2"/>
    <w:rsid w:val="00AE6C5A"/>
    <w:rsid w:val="00AE7142"/>
    <w:rsid w:val="00AE7466"/>
    <w:rsid w:val="00AE7D8D"/>
    <w:rsid w:val="00AF0390"/>
    <w:rsid w:val="00AF040D"/>
    <w:rsid w:val="00AF0940"/>
    <w:rsid w:val="00AF0A09"/>
    <w:rsid w:val="00AF0A85"/>
    <w:rsid w:val="00AF200B"/>
    <w:rsid w:val="00AF2126"/>
    <w:rsid w:val="00AF2C60"/>
    <w:rsid w:val="00AF33FD"/>
    <w:rsid w:val="00AF383C"/>
    <w:rsid w:val="00AF38C0"/>
    <w:rsid w:val="00AF3D6D"/>
    <w:rsid w:val="00AF6A35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4D28"/>
    <w:rsid w:val="00B052C7"/>
    <w:rsid w:val="00B05B0A"/>
    <w:rsid w:val="00B05B97"/>
    <w:rsid w:val="00B065EE"/>
    <w:rsid w:val="00B066CA"/>
    <w:rsid w:val="00B067B4"/>
    <w:rsid w:val="00B06D43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E0C"/>
    <w:rsid w:val="00B13256"/>
    <w:rsid w:val="00B143A2"/>
    <w:rsid w:val="00B144B0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083"/>
    <w:rsid w:val="00B333B1"/>
    <w:rsid w:val="00B3374E"/>
    <w:rsid w:val="00B33810"/>
    <w:rsid w:val="00B33AC9"/>
    <w:rsid w:val="00B34236"/>
    <w:rsid w:val="00B35192"/>
    <w:rsid w:val="00B35443"/>
    <w:rsid w:val="00B3586E"/>
    <w:rsid w:val="00B359F9"/>
    <w:rsid w:val="00B35A3C"/>
    <w:rsid w:val="00B379D7"/>
    <w:rsid w:val="00B40358"/>
    <w:rsid w:val="00B40398"/>
    <w:rsid w:val="00B40A91"/>
    <w:rsid w:val="00B40F88"/>
    <w:rsid w:val="00B41565"/>
    <w:rsid w:val="00B42233"/>
    <w:rsid w:val="00B422A8"/>
    <w:rsid w:val="00B42D05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DD6"/>
    <w:rsid w:val="00B47020"/>
    <w:rsid w:val="00B473A6"/>
    <w:rsid w:val="00B47705"/>
    <w:rsid w:val="00B4770D"/>
    <w:rsid w:val="00B47A28"/>
    <w:rsid w:val="00B47B92"/>
    <w:rsid w:val="00B50102"/>
    <w:rsid w:val="00B50404"/>
    <w:rsid w:val="00B5061C"/>
    <w:rsid w:val="00B51078"/>
    <w:rsid w:val="00B52652"/>
    <w:rsid w:val="00B52FC2"/>
    <w:rsid w:val="00B52FDD"/>
    <w:rsid w:val="00B533B8"/>
    <w:rsid w:val="00B536FC"/>
    <w:rsid w:val="00B53F65"/>
    <w:rsid w:val="00B548A1"/>
    <w:rsid w:val="00B54C12"/>
    <w:rsid w:val="00B5539B"/>
    <w:rsid w:val="00B564C6"/>
    <w:rsid w:val="00B56C1A"/>
    <w:rsid w:val="00B57A40"/>
    <w:rsid w:val="00B57CB6"/>
    <w:rsid w:val="00B602F5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B7F"/>
    <w:rsid w:val="00B74E7E"/>
    <w:rsid w:val="00B753C6"/>
    <w:rsid w:val="00B75611"/>
    <w:rsid w:val="00B7619A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90E"/>
    <w:rsid w:val="00B85B63"/>
    <w:rsid w:val="00B865C5"/>
    <w:rsid w:val="00B87902"/>
    <w:rsid w:val="00B90ECC"/>
    <w:rsid w:val="00B91E2B"/>
    <w:rsid w:val="00B930BA"/>
    <w:rsid w:val="00B9323A"/>
    <w:rsid w:val="00B9330C"/>
    <w:rsid w:val="00B9381D"/>
    <w:rsid w:val="00B93DB0"/>
    <w:rsid w:val="00B9453D"/>
    <w:rsid w:val="00B94781"/>
    <w:rsid w:val="00B94F13"/>
    <w:rsid w:val="00B95462"/>
    <w:rsid w:val="00B955A6"/>
    <w:rsid w:val="00B9566F"/>
    <w:rsid w:val="00B95DF2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AC9"/>
    <w:rsid w:val="00BA320E"/>
    <w:rsid w:val="00BA35B5"/>
    <w:rsid w:val="00BA38D2"/>
    <w:rsid w:val="00BA3AF3"/>
    <w:rsid w:val="00BA3B2B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A4A"/>
    <w:rsid w:val="00BB225D"/>
    <w:rsid w:val="00BB2EFB"/>
    <w:rsid w:val="00BB31DF"/>
    <w:rsid w:val="00BB3300"/>
    <w:rsid w:val="00BB48A5"/>
    <w:rsid w:val="00BB4C77"/>
    <w:rsid w:val="00BB4D24"/>
    <w:rsid w:val="00BB4DE7"/>
    <w:rsid w:val="00BB5295"/>
    <w:rsid w:val="00BB5850"/>
    <w:rsid w:val="00BB5A9C"/>
    <w:rsid w:val="00BB5F3F"/>
    <w:rsid w:val="00BB66DD"/>
    <w:rsid w:val="00BB67A9"/>
    <w:rsid w:val="00BB701C"/>
    <w:rsid w:val="00BB7499"/>
    <w:rsid w:val="00BB771C"/>
    <w:rsid w:val="00BB7F7F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A1F"/>
    <w:rsid w:val="00BC5C99"/>
    <w:rsid w:val="00BC6589"/>
    <w:rsid w:val="00BC6F67"/>
    <w:rsid w:val="00BC7910"/>
    <w:rsid w:val="00BC7ABB"/>
    <w:rsid w:val="00BD0802"/>
    <w:rsid w:val="00BD0E93"/>
    <w:rsid w:val="00BD1432"/>
    <w:rsid w:val="00BD14D8"/>
    <w:rsid w:val="00BD157B"/>
    <w:rsid w:val="00BD1828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65E3"/>
    <w:rsid w:val="00BD66F4"/>
    <w:rsid w:val="00BD6970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E37"/>
    <w:rsid w:val="00BE3241"/>
    <w:rsid w:val="00BE3320"/>
    <w:rsid w:val="00BE347D"/>
    <w:rsid w:val="00BE3A32"/>
    <w:rsid w:val="00BE4033"/>
    <w:rsid w:val="00BE4388"/>
    <w:rsid w:val="00BE4BEA"/>
    <w:rsid w:val="00BE5101"/>
    <w:rsid w:val="00BE5463"/>
    <w:rsid w:val="00BE56C6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B2C"/>
    <w:rsid w:val="00BF0C27"/>
    <w:rsid w:val="00BF0F78"/>
    <w:rsid w:val="00BF14BF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BEB"/>
    <w:rsid w:val="00C01C84"/>
    <w:rsid w:val="00C01D82"/>
    <w:rsid w:val="00C03119"/>
    <w:rsid w:val="00C03331"/>
    <w:rsid w:val="00C0366A"/>
    <w:rsid w:val="00C04463"/>
    <w:rsid w:val="00C04508"/>
    <w:rsid w:val="00C06821"/>
    <w:rsid w:val="00C07141"/>
    <w:rsid w:val="00C072C2"/>
    <w:rsid w:val="00C073C3"/>
    <w:rsid w:val="00C07BF2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051E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3ED8"/>
    <w:rsid w:val="00C345DA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828"/>
    <w:rsid w:val="00C41F7D"/>
    <w:rsid w:val="00C420C5"/>
    <w:rsid w:val="00C4325C"/>
    <w:rsid w:val="00C43443"/>
    <w:rsid w:val="00C43C93"/>
    <w:rsid w:val="00C4416C"/>
    <w:rsid w:val="00C4447F"/>
    <w:rsid w:val="00C44861"/>
    <w:rsid w:val="00C45BE7"/>
    <w:rsid w:val="00C45C72"/>
    <w:rsid w:val="00C47A6F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4E"/>
    <w:rsid w:val="00C53D58"/>
    <w:rsid w:val="00C5427F"/>
    <w:rsid w:val="00C546E3"/>
    <w:rsid w:val="00C551DC"/>
    <w:rsid w:val="00C55CA9"/>
    <w:rsid w:val="00C5641F"/>
    <w:rsid w:val="00C569FD"/>
    <w:rsid w:val="00C57387"/>
    <w:rsid w:val="00C57699"/>
    <w:rsid w:val="00C57898"/>
    <w:rsid w:val="00C579FE"/>
    <w:rsid w:val="00C603B6"/>
    <w:rsid w:val="00C60A86"/>
    <w:rsid w:val="00C60B7D"/>
    <w:rsid w:val="00C60FFE"/>
    <w:rsid w:val="00C613F6"/>
    <w:rsid w:val="00C61490"/>
    <w:rsid w:val="00C618E4"/>
    <w:rsid w:val="00C61BF1"/>
    <w:rsid w:val="00C61D6F"/>
    <w:rsid w:val="00C62D44"/>
    <w:rsid w:val="00C638B9"/>
    <w:rsid w:val="00C6398C"/>
    <w:rsid w:val="00C64C6B"/>
    <w:rsid w:val="00C65358"/>
    <w:rsid w:val="00C6596A"/>
    <w:rsid w:val="00C67051"/>
    <w:rsid w:val="00C67ABC"/>
    <w:rsid w:val="00C67ED7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F74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0F02"/>
    <w:rsid w:val="00CA1211"/>
    <w:rsid w:val="00CA19C5"/>
    <w:rsid w:val="00CA1BCE"/>
    <w:rsid w:val="00CA30B5"/>
    <w:rsid w:val="00CA35F9"/>
    <w:rsid w:val="00CA3A9F"/>
    <w:rsid w:val="00CA43F6"/>
    <w:rsid w:val="00CA5BF7"/>
    <w:rsid w:val="00CA60E4"/>
    <w:rsid w:val="00CA659B"/>
    <w:rsid w:val="00CA667F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5A78"/>
    <w:rsid w:val="00CB6B7F"/>
    <w:rsid w:val="00CB77AE"/>
    <w:rsid w:val="00CC0202"/>
    <w:rsid w:val="00CC06E0"/>
    <w:rsid w:val="00CC0A2E"/>
    <w:rsid w:val="00CC139D"/>
    <w:rsid w:val="00CC2750"/>
    <w:rsid w:val="00CC276E"/>
    <w:rsid w:val="00CC2A8F"/>
    <w:rsid w:val="00CC2C4B"/>
    <w:rsid w:val="00CC43A8"/>
    <w:rsid w:val="00CC4AAB"/>
    <w:rsid w:val="00CC4E1F"/>
    <w:rsid w:val="00CC5802"/>
    <w:rsid w:val="00CC5A4A"/>
    <w:rsid w:val="00CC627F"/>
    <w:rsid w:val="00CC67CB"/>
    <w:rsid w:val="00CC6A1F"/>
    <w:rsid w:val="00CC74AE"/>
    <w:rsid w:val="00CC74E4"/>
    <w:rsid w:val="00CC7632"/>
    <w:rsid w:val="00CC7F39"/>
    <w:rsid w:val="00CD08CB"/>
    <w:rsid w:val="00CD0B12"/>
    <w:rsid w:val="00CD0B77"/>
    <w:rsid w:val="00CD12BF"/>
    <w:rsid w:val="00CD1B1F"/>
    <w:rsid w:val="00CD1F40"/>
    <w:rsid w:val="00CD27C5"/>
    <w:rsid w:val="00CD2C54"/>
    <w:rsid w:val="00CD36BF"/>
    <w:rsid w:val="00CD38DC"/>
    <w:rsid w:val="00CD3DA9"/>
    <w:rsid w:val="00CD408E"/>
    <w:rsid w:val="00CD4393"/>
    <w:rsid w:val="00CD445A"/>
    <w:rsid w:val="00CD458D"/>
    <w:rsid w:val="00CD45B0"/>
    <w:rsid w:val="00CD4AAC"/>
    <w:rsid w:val="00CD4FA8"/>
    <w:rsid w:val="00CD61F0"/>
    <w:rsid w:val="00CD68D0"/>
    <w:rsid w:val="00CD76B0"/>
    <w:rsid w:val="00CE0A80"/>
    <w:rsid w:val="00CE0E9F"/>
    <w:rsid w:val="00CE0F34"/>
    <w:rsid w:val="00CE1829"/>
    <w:rsid w:val="00CE1B0D"/>
    <w:rsid w:val="00CE1CFB"/>
    <w:rsid w:val="00CE1D95"/>
    <w:rsid w:val="00CE237E"/>
    <w:rsid w:val="00CE34BA"/>
    <w:rsid w:val="00CE3608"/>
    <w:rsid w:val="00CE3709"/>
    <w:rsid w:val="00CE41F2"/>
    <w:rsid w:val="00CE4CD6"/>
    <w:rsid w:val="00CE4CD7"/>
    <w:rsid w:val="00CE5B04"/>
    <w:rsid w:val="00CE5F05"/>
    <w:rsid w:val="00CE63C9"/>
    <w:rsid w:val="00CE6A1F"/>
    <w:rsid w:val="00CE7262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932"/>
    <w:rsid w:val="00CF7FAD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701"/>
    <w:rsid w:val="00D05BFE"/>
    <w:rsid w:val="00D05EC0"/>
    <w:rsid w:val="00D05FC9"/>
    <w:rsid w:val="00D06027"/>
    <w:rsid w:val="00D06DA8"/>
    <w:rsid w:val="00D07724"/>
    <w:rsid w:val="00D07EDB"/>
    <w:rsid w:val="00D11109"/>
    <w:rsid w:val="00D114F5"/>
    <w:rsid w:val="00D1164A"/>
    <w:rsid w:val="00D1198D"/>
    <w:rsid w:val="00D12280"/>
    <w:rsid w:val="00D12F42"/>
    <w:rsid w:val="00D13266"/>
    <w:rsid w:val="00D13781"/>
    <w:rsid w:val="00D1391C"/>
    <w:rsid w:val="00D1391D"/>
    <w:rsid w:val="00D147A7"/>
    <w:rsid w:val="00D14B1F"/>
    <w:rsid w:val="00D15511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28D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D6"/>
    <w:rsid w:val="00D25D2E"/>
    <w:rsid w:val="00D26344"/>
    <w:rsid w:val="00D27239"/>
    <w:rsid w:val="00D27454"/>
    <w:rsid w:val="00D27A7E"/>
    <w:rsid w:val="00D302C8"/>
    <w:rsid w:val="00D305A4"/>
    <w:rsid w:val="00D30758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2279"/>
    <w:rsid w:val="00D33A9E"/>
    <w:rsid w:val="00D33DB3"/>
    <w:rsid w:val="00D3483A"/>
    <w:rsid w:val="00D349D8"/>
    <w:rsid w:val="00D360FE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2E3"/>
    <w:rsid w:val="00D4354F"/>
    <w:rsid w:val="00D43728"/>
    <w:rsid w:val="00D44419"/>
    <w:rsid w:val="00D44669"/>
    <w:rsid w:val="00D44A78"/>
    <w:rsid w:val="00D46866"/>
    <w:rsid w:val="00D476D0"/>
    <w:rsid w:val="00D477AC"/>
    <w:rsid w:val="00D47EA7"/>
    <w:rsid w:val="00D50AC6"/>
    <w:rsid w:val="00D50C67"/>
    <w:rsid w:val="00D50F19"/>
    <w:rsid w:val="00D514BC"/>
    <w:rsid w:val="00D522CD"/>
    <w:rsid w:val="00D5343A"/>
    <w:rsid w:val="00D5386B"/>
    <w:rsid w:val="00D5396B"/>
    <w:rsid w:val="00D53B65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B77"/>
    <w:rsid w:val="00D60C54"/>
    <w:rsid w:val="00D60E79"/>
    <w:rsid w:val="00D610F8"/>
    <w:rsid w:val="00D63965"/>
    <w:rsid w:val="00D639FE"/>
    <w:rsid w:val="00D63DD5"/>
    <w:rsid w:val="00D63F95"/>
    <w:rsid w:val="00D64FE3"/>
    <w:rsid w:val="00D6592A"/>
    <w:rsid w:val="00D65991"/>
    <w:rsid w:val="00D66201"/>
    <w:rsid w:val="00D66298"/>
    <w:rsid w:val="00D663B7"/>
    <w:rsid w:val="00D66B92"/>
    <w:rsid w:val="00D66DCF"/>
    <w:rsid w:val="00D67109"/>
    <w:rsid w:val="00D674B9"/>
    <w:rsid w:val="00D6791B"/>
    <w:rsid w:val="00D67ED5"/>
    <w:rsid w:val="00D70840"/>
    <w:rsid w:val="00D70B9E"/>
    <w:rsid w:val="00D70BF5"/>
    <w:rsid w:val="00D70C74"/>
    <w:rsid w:val="00D70EA2"/>
    <w:rsid w:val="00D71636"/>
    <w:rsid w:val="00D71747"/>
    <w:rsid w:val="00D71D0D"/>
    <w:rsid w:val="00D72925"/>
    <w:rsid w:val="00D72B22"/>
    <w:rsid w:val="00D72EA8"/>
    <w:rsid w:val="00D7311D"/>
    <w:rsid w:val="00D73B3E"/>
    <w:rsid w:val="00D7441B"/>
    <w:rsid w:val="00D745D6"/>
    <w:rsid w:val="00D74859"/>
    <w:rsid w:val="00D749C7"/>
    <w:rsid w:val="00D74E8D"/>
    <w:rsid w:val="00D75231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35C2"/>
    <w:rsid w:val="00D835F4"/>
    <w:rsid w:val="00D843CA"/>
    <w:rsid w:val="00D84674"/>
    <w:rsid w:val="00D8665B"/>
    <w:rsid w:val="00D8698D"/>
    <w:rsid w:val="00D86C05"/>
    <w:rsid w:val="00D8734C"/>
    <w:rsid w:val="00D900C4"/>
    <w:rsid w:val="00D9037E"/>
    <w:rsid w:val="00D9058C"/>
    <w:rsid w:val="00D908D4"/>
    <w:rsid w:val="00D90B4D"/>
    <w:rsid w:val="00D90BB9"/>
    <w:rsid w:val="00D91280"/>
    <w:rsid w:val="00D91313"/>
    <w:rsid w:val="00D91F9C"/>
    <w:rsid w:val="00D92B16"/>
    <w:rsid w:val="00D9313E"/>
    <w:rsid w:val="00D937C4"/>
    <w:rsid w:val="00D938E4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171F"/>
    <w:rsid w:val="00DA1951"/>
    <w:rsid w:val="00DA1D43"/>
    <w:rsid w:val="00DA2012"/>
    <w:rsid w:val="00DA24A1"/>
    <w:rsid w:val="00DA2C55"/>
    <w:rsid w:val="00DA2EE3"/>
    <w:rsid w:val="00DA3A32"/>
    <w:rsid w:val="00DA3BCA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1B9"/>
    <w:rsid w:val="00DB43CE"/>
    <w:rsid w:val="00DB48B6"/>
    <w:rsid w:val="00DB4FAB"/>
    <w:rsid w:val="00DB514E"/>
    <w:rsid w:val="00DB515C"/>
    <w:rsid w:val="00DB5266"/>
    <w:rsid w:val="00DB5513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AE4"/>
    <w:rsid w:val="00DD3157"/>
    <w:rsid w:val="00DD3D36"/>
    <w:rsid w:val="00DD53D5"/>
    <w:rsid w:val="00DD5A52"/>
    <w:rsid w:val="00DD60A9"/>
    <w:rsid w:val="00DD6736"/>
    <w:rsid w:val="00DD6DAE"/>
    <w:rsid w:val="00DD6FB4"/>
    <w:rsid w:val="00DD7647"/>
    <w:rsid w:val="00DD7C1A"/>
    <w:rsid w:val="00DE03B3"/>
    <w:rsid w:val="00DE06BE"/>
    <w:rsid w:val="00DE07D2"/>
    <w:rsid w:val="00DE1706"/>
    <w:rsid w:val="00DE18C4"/>
    <w:rsid w:val="00DE1AEE"/>
    <w:rsid w:val="00DE1B44"/>
    <w:rsid w:val="00DE1CEF"/>
    <w:rsid w:val="00DE1DAB"/>
    <w:rsid w:val="00DE2A20"/>
    <w:rsid w:val="00DE5343"/>
    <w:rsid w:val="00DE55A6"/>
    <w:rsid w:val="00DE56B5"/>
    <w:rsid w:val="00DE5864"/>
    <w:rsid w:val="00DE5B24"/>
    <w:rsid w:val="00DE687B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913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819"/>
    <w:rsid w:val="00E1197E"/>
    <w:rsid w:val="00E11C69"/>
    <w:rsid w:val="00E137F5"/>
    <w:rsid w:val="00E1485F"/>
    <w:rsid w:val="00E14B60"/>
    <w:rsid w:val="00E14DA4"/>
    <w:rsid w:val="00E15005"/>
    <w:rsid w:val="00E158E5"/>
    <w:rsid w:val="00E162F5"/>
    <w:rsid w:val="00E163B8"/>
    <w:rsid w:val="00E165C1"/>
    <w:rsid w:val="00E16AA2"/>
    <w:rsid w:val="00E16FE2"/>
    <w:rsid w:val="00E17CD7"/>
    <w:rsid w:val="00E17E51"/>
    <w:rsid w:val="00E203E4"/>
    <w:rsid w:val="00E20476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21B5"/>
    <w:rsid w:val="00E2231E"/>
    <w:rsid w:val="00E22C9D"/>
    <w:rsid w:val="00E233D4"/>
    <w:rsid w:val="00E234A2"/>
    <w:rsid w:val="00E23EF2"/>
    <w:rsid w:val="00E24013"/>
    <w:rsid w:val="00E2418F"/>
    <w:rsid w:val="00E241D8"/>
    <w:rsid w:val="00E254EB"/>
    <w:rsid w:val="00E25D08"/>
    <w:rsid w:val="00E25D9D"/>
    <w:rsid w:val="00E26667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FED"/>
    <w:rsid w:val="00E3217A"/>
    <w:rsid w:val="00E32613"/>
    <w:rsid w:val="00E3270D"/>
    <w:rsid w:val="00E32C9B"/>
    <w:rsid w:val="00E3308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40CA"/>
    <w:rsid w:val="00E44341"/>
    <w:rsid w:val="00E44DD4"/>
    <w:rsid w:val="00E45952"/>
    <w:rsid w:val="00E45E37"/>
    <w:rsid w:val="00E46A73"/>
    <w:rsid w:val="00E473E4"/>
    <w:rsid w:val="00E47589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256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E3C"/>
    <w:rsid w:val="00E614A1"/>
    <w:rsid w:val="00E620C3"/>
    <w:rsid w:val="00E621CE"/>
    <w:rsid w:val="00E624E1"/>
    <w:rsid w:val="00E62582"/>
    <w:rsid w:val="00E6274C"/>
    <w:rsid w:val="00E62ECC"/>
    <w:rsid w:val="00E6347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853"/>
    <w:rsid w:val="00E66668"/>
    <w:rsid w:val="00E66AE1"/>
    <w:rsid w:val="00E672A1"/>
    <w:rsid w:val="00E6788D"/>
    <w:rsid w:val="00E67B3C"/>
    <w:rsid w:val="00E7085C"/>
    <w:rsid w:val="00E70FF9"/>
    <w:rsid w:val="00E71BD0"/>
    <w:rsid w:val="00E71CE0"/>
    <w:rsid w:val="00E7260F"/>
    <w:rsid w:val="00E728A2"/>
    <w:rsid w:val="00E7321B"/>
    <w:rsid w:val="00E737EA"/>
    <w:rsid w:val="00E7390E"/>
    <w:rsid w:val="00E746F4"/>
    <w:rsid w:val="00E74883"/>
    <w:rsid w:val="00E74A17"/>
    <w:rsid w:val="00E77793"/>
    <w:rsid w:val="00E8000A"/>
    <w:rsid w:val="00E80301"/>
    <w:rsid w:val="00E80A55"/>
    <w:rsid w:val="00E80BE1"/>
    <w:rsid w:val="00E80DB7"/>
    <w:rsid w:val="00E815F7"/>
    <w:rsid w:val="00E81743"/>
    <w:rsid w:val="00E81A6F"/>
    <w:rsid w:val="00E81DC1"/>
    <w:rsid w:val="00E81FDD"/>
    <w:rsid w:val="00E82589"/>
    <w:rsid w:val="00E84682"/>
    <w:rsid w:val="00E84DF4"/>
    <w:rsid w:val="00E84F23"/>
    <w:rsid w:val="00E856FB"/>
    <w:rsid w:val="00E85A23"/>
    <w:rsid w:val="00E85EC8"/>
    <w:rsid w:val="00E861BC"/>
    <w:rsid w:val="00E864AB"/>
    <w:rsid w:val="00E8716F"/>
    <w:rsid w:val="00E87A83"/>
    <w:rsid w:val="00E90C04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B8F"/>
    <w:rsid w:val="00EA0CE4"/>
    <w:rsid w:val="00EA1274"/>
    <w:rsid w:val="00EA1C9B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88F"/>
    <w:rsid w:val="00EA6C35"/>
    <w:rsid w:val="00EA6CB9"/>
    <w:rsid w:val="00EA758E"/>
    <w:rsid w:val="00EA7676"/>
    <w:rsid w:val="00EA7941"/>
    <w:rsid w:val="00EA7C64"/>
    <w:rsid w:val="00EA7F84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76AC"/>
    <w:rsid w:val="00EB7E8F"/>
    <w:rsid w:val="00EC00C6"/>
    <w:rsid w:val="00EC1DC9"/>
    <w:rsid w:val="00EC2362"/>
    <w:rsid w:val="00EC2C8C"/>
    <w:rsid w:val="00EC2EE0"/>
    <w:rsid w:val="00EC3110"/>
    <w:rsid w:val="00EC34DF"/>
    <w:rsid w:val="00EC438F"/>
    <w:rsid w:val="00EC44E9"/>
    <w:rsid w:val="00EC5A81"/>
    <w:rsid w:val="00EC7341"/>
    <w:rsid w:val="00EC760C"/>
    <w:rsid w:val="00EC76A7"/>
    <w:rsid w:val="00EC7C74"/>
    <w:rsid w:val="00EC7F33"/>
    <w:rsid w:val="00ED06B7"/>
    <w:rsid w:val="00ED08E8"/>
    <w:rsid w:val="00ED0933"/>
    <w:rsid w:val="00ED0AB4"/>
    <w:rsid w:val="00ED0AD0"/>
    <w:rsid w:val="00ED0F9B"/>
    <w:rsid w:val="00ED1354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87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3C18"/>
    <w:rsid w:val="00F04311"/>
    <w:rsid w:val="00F04425"/>
    <w:rsid w:val="00F0454D"/>
    <w:rsid w:val="00F05805"/>
    <w:rsid w:val="00F05E18"/>
    <w:rsid w:val="00F06533"/>
    <w:rsid w:val="00F06957"/>
    <w:rsid w:val="00F06F20"/>
    <w:rsid w:val="00F07718"/>
    <w:rsid w:val="00F07A86"/>
    <w:rsid w:val="00F07DED"/>
    <w:rsid w:val="00F10232"/>
    <w:rsid w:val="00F10444"/>
    <w:rsid w:val="00F105BC"/>
    <w:rsid w:val="00F10B96"/>
    <w:rsid w:val="00F10C25"/>
    <w:rsid w:val="00F10E69"/>
    <w:rsid w:val="00F1134E"/>
    <w:rsid w:val="00F118B2"/>
    <w:rsid w:val="00F13EA9"/>
    <w:rsid w:val="00F162BA"/>
    <w:rsid w:val="00F1635E"/>
    <w:rsid w:val="00F16BAF"/>
    <w:rsid w:val="00F170BC"/>
    <w:rsid w:val="00F17374"/>
    <w:rsid w:val="00F17843"/>
    <w:rsid w:val="00F1797B"/>
    <w:rsid w:val="00F17F06"/>
    <w:rsid w:val="00F20EFE"/>
    <w:rsid w:val="00F20F36"/>
    <w:rsid w:val="00F21052"/>
    <w:rsid w:val="00F21112"/>
    <w:rsid w:val="00F21CA7"/>
    <w:rsid w:val="00F22519"/>
    <w:rsid w:val="00F232F6"/>
    <w:rsid w:val="00F23768"/>
    <w:rsid w:val="00F2422C"/>
    <w:rsid w:val="00F2462A"/>
    <w:rsid w:val="00F24670"/>
    <w:rsid w:val="00F248CA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10AF"/>
    <w:rsid w:val="00F4130D"/>
    <w:rsid w:val="00F41486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09C"/>
    <w:rsid w:val="00F465C3"/>
    <w:rsid w:val="00F4689A"/>
    <w:rsid w:val="00F46FD3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2A3"/>
    <w:rsid w:val="00F53ABB"/>
    <w:rsid w:val="00F548B3"/>
    <w:rsid w:val="00F54AD2"/>
    <w:rsid w:val="00F5517F"/>
    <w:rsid w:val="00F5519D"/>
    <w:rsid w:val="00F56A75"/>
    <w:rsid w:val="00F56A9E"/>
    <w:rsid w:val="00F56F7B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3213"/>
    <w:rsid w:val="00F639A2"/>
    <w:rsid w:val="00F63C5C"/>
    <w:rsid w:val="00F64D50"/>
    <w:rsid w:val="00F64FC3"/>
    <w:rsid w:val="00F65033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808C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5178"/>
    <w:rsid w:val="00F85609"/>
    <w:rsid w:val="00F85C56"/>
    <w:rsid w:val="00F85CEF"/>
    <w:rsid w:val="00F874F1"/>
    <w:rsid w:val="00F87CBC"/>
    <w:rsid w:val="00F87F9B"/>
    <w:rsid w:val="00F87FE7"/>
    <w:rsid w:val="00F9017C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5BCB"/>
    <w:rsid w:val="00F963E3"/>
    <w:rsid w:val="00F96CC5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7EA"/>
    <w:rsid w:val="00FA302E"/>
    <w:rsid w:val="00FA316F"/>
    <w:rsid w:val="00FA3199"/>
    <w:rsid w:val="00FA35F7"/>
    <w:rsid w:val="00FA3E5A"/>
    <w:rsid w:val="00FA5161"/>
    <w:rsid w:val="00FA533D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5C9"/>
    <w:rsid w:val="00FB41BC"/>
    <w:rsid w:val="00FB4657"/>
    <w:rsid w:val="00FB49C0"/>
    <w:rsid w:val="00FB4A33"/>
    <w:rsid w:val="00FB4E63"/>
    <w:rsid w:val="00FB5401"/>
    <w:rsid w:val="00FB67ED"/>
    <w:rsid w:val="00FB6A66"/>
    <w:rsid w:val="00FB6F8E"/>
    <w:rsid w:val="00FB746C"/>
    <w:rsid w:val="00FB7DC6"/>
    <w:rsid w:val="00FC01AB"/>
    <w:rsid w:val="00FC2420"/>
    <w:rsid w:val="00FC24BA"/>
    <w:rsid w:val="00FC2A5E"/>
    <w:rsid w:val="00FC2E96"/>
    <w:rsid w:val="00FC3635"/>
    <w:rsid w:val="00FC4101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C1"/>
    <w:rsid w:val="00FC70EA"/>
    <w:rsid w:val="00FC76FB"/>
    <w:rsid w:val="00FC7792"/>
    <w:rsid w:val="00FD0642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BB5"/>
    <w:rsid w:val="00FE2D02"/>
    <w:rsid w:val="00FE39AD"/>
    <w:rsid w:val="00FE3BEC"/>
    <w:rsid w:val="00FE452F"/>
    <w:rsid w:val="00FE50BB"/>
    <w:rsid w:val="00FE51C6"/>
    <w:rsid w:val="00FE5A85"/>
    <w:rsid w:val="00FE61B9"/>
    <w:rsid w:val="00FE7717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6F23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4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12</Pages>
  <Words>2517</Words>
  <Characters>10946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2021-08-10T18:57:00Z</cp:lastPrinted>
  <dcterms:created xsi:type="dcterms:W3CDTF">2021-08-12T15:48:00Z</dcterms:created>
  <dcterms:modified xsi:type="dcterms:W3CDTF">2021-08-12T15:49:00Z</dcterms:modified>
</cp:coreProperties>
</file>