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9DF3EB9" w14:textId="752E4BFE" w:rsidR="002E3540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0C264EBB" w14:textId="0A2A158D" w:rsidR="002407EE" w:rsidRPr="009A176D" w:rsidRDefault="002407EE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2407EE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14762244" w14:textId="169D53CD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2407EE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1CCB0E92" w14:textId="309C7B5F" w:rsidR="002F3EE8" w:rsidRDefault="002F3EE8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49CAD4A1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054C0DD7" w14:textId="4291BA1A" w:rsidR="00691966" w:rsidRPr="009A176D" w:rsidRDefault="00691966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3AEB11E9" w14:textId="2729D311" w:rsidR="00BE6DB1" w:rsidRPr="00BE6DB1" w:rsidRDefault="00BE6DB1" w:rsidP="001A1F58">
      <w:pPr>
        <w:spacing w:line="240" w:lineRule="auto"/>
        <w:ind w:left="1555"/>
        <w:rPr>
          <w:rFonts w:ascii="Angsana New" w:hAnsi="Angsana New"/>
          <w:sz w:val="30"/>
          <w:szCs w:val="30"/>
          <w:lang w:val="en-US"/>
        </w:rPr>
      </w:pPr>
    </w:p>
    <w:p w14:paraId="7E8C9E43" w14:textId="77777777" w:rsidR="00671861" w:rsidRDefault="00671861" w:rsidP="00FC2922">
      <w:pPr>
        <w:pStyle w:val="Bo-C1Content"/>
        <w:ind w:left="0" w:firstLine="547"/>
      </w:pPr>
    </w:p>
    <w:p w14:paraId="59E5A1D5" w14:textId="3FBE31E3" w:rsidR="007B2482" w:rsidRPr="009A176D" w:rsidRDefault="000D77DB" w:rsidP="00FC2922">
      <w:pPr>
        <w:pStyle w:val="Bo-C1Content"/>
        <w:ind w:left="0" w:firstLine="547"/>
      </w:pPr>
      <w:r w:rsidRPr="00671861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7D0C78D0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9A74B3">
        <w:rPr>
          <w:cs/>
        </w:rPr>
        <w:t xml:space="preserve">วันที่ </w:t>
      </w:r>
      <w:r w:rsidR="00984B3F">
        <w:rPr>
          <w:lang w:val="en-US"/>
        </w:rPr>
        <w:t>13</w:t>
      </w:r>
      <w:r w:rsidR="003B0D7E" w:rsidRPr="009A74B3">
        <w:rPr>
          <w:lang w:val="en-US"/>
        </w:rPr>
        <w:t xml:space="preserve"> </w:t>
      </w:r>
      <w:r w:rsidR="003B0D7E" w:rsidRPr="009A74B3">
        <w:rPr>
          <w:rFonts w:hint="cs"/>
          <w:cs/>
          <w:lang w:val="en-US"/>
        </w:rPr>
        <w:t>สิงหาคม</w:t>
      </w:r>
      <w:r w:rsidR="003B0D7E">
        <w:rPr>
          <w:rFonts w:hint="cs"/>
          <w:cs/>
          <w:lang w:val="en-US"/>
        </w:rPr>
        <w:t xml:space="preserve"> </w:t>
      </w:r>
      <w:r w:rsidR="00984B3F">
        <w:rPr>
          <w:lang w:val="en-US"/>
        </w:rPr>
        <w:t>2564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0B0FEB45" w14:textId="4344C3CA" w:rsidR="007B2482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EB766D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8F34EE">
        <w:rPr>
          <w:rFonts w:ascii="Angsana New" w:hAnsi="Angsana New"/>
          <w:spacing w:val="-6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 ฉบับที่ 34 เรื่อง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FA384C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EB766D">
        <w:rPr>
          <w:rFonts w:ascii="Angsana New" w:hAnsi="Angsana New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6"/>
          <w:sz w:val="30"/>
          <w:szCs w:val="30"/>
        </w:rPr>
        <w:t>2563</w:t>
      </w:r>
    </w:p>
    <w:p w14:paraId="5E6352AE" w14:textId="5893DA83" w:rsidR="00EB766D" w:rsidRDefault="00EB766D" w:rsidP="00EB766D">
      <w:pPr>
        <w:pStyle w:val="Bo-Blankline"/>
      </w:pPr>
    </w:p>
    <w:p w14:paraId="3B32BFB6" w14:textId="6675B6B9" w:rsidR="00EB766D" w:rsidRPr="009A176D" w:rsidRDefault="00EB766D" w:rsidP="00EB766D">
      <w:pPr>
        <w:pStyle w:val="Ang15"/>
        <w:rPr>
          <w:cs/>
        </w:rPr>
      </w:pPr>
      <w:r w:rsidRPr="00EB766D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766D">
        <w:t xml:space="preserve">31 </w:t>
      </w:r>
      <w:r w:rsidRPr="00EB766D">
        <w:rPr>
          <w:cs/>
        </w:rPr>
        <w:t xml:space="preserve">ธันวาคม </w:t>
      </w:r>
      <w:r w:rsidRPr="00EB766D">
        <w:t>2563</w:t>
      </w:r>
    </w:p>
    <w:p w14:paraId="25874DD0" w14:textId="22CB63C7" w:rsidR="00734768" w:rsidRDefault="00734768">
      <w:pPr>
        <w:spacing w:line="240" w:lineRule="auto"/>
        <w:rPr>
          <w:rFonts w:ascii="Angsana New" w:hAnsi="Angsana New"/>
          <w:sz w:val="20"/>
          <w:szCs w:val="20"/>
        </w:rPr>
      </w:pPr>
    </w:p>
    <w:p w14:paraId="252C5343" w14:textId="77777777" w:rsidR="00C44920" w:rsidRPr="00A2616F" w:rsidRDefault="00DD7706" w:rsidP="00C44920">
      <w:pPr>
        <w:pStyle w:val="Caption"/>
        <w:ind w:hanging="900"/>
        <w:rPr>
          <w:cs/>
        </w:rPr>
      </w:pPr>
      <w:r w:rsidRPr="00A2616F">
        <w:rPr>
          <w:rFonts w:hint="cs"/>
          <w:cs/>
        </w:rPr>
        <w:t>การ</w:t>
      </w:r>
      <w:r w:rsidRPr="00A2616F">
        <w:rPr>
          <w:cs/>
        </w:rPr>
        <w:t>เปลี่ยนแปลงนโยบายการบัญชี</w:t>
      </w:r>
    </w:p>
    <w:p w14:paraId="3082F11B" w14:textId="277D3F69" w:rsidR="00C44920" w:rsidRDefault="00C44920" w:rsidP="000E4D32">
      <w:pPr>
        <w:pStyle w:val="Bo-C1Content"/>
        <w:rPr>
          <w:sz w:val="20"/>
          <w:szCs w:val="20"/>
        </w:rPr>
      </w:pPr>
    </w:p>
    <w:p w14:paraId="0AAE75BD" w14:textId="78FDC0D0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</w:t>
      </w:r>
      <w:r w:rsidRPr="007F5B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ในงบการเงินเฉพาะกิจการ</w:t>
      </w:r>
    </w:p>
    <w:p w14:paraId="61E793CC" w14:textId="77777777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1DE589" w14:textId="44533F43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>บริษัทเปลี่ยนนโยบายการบันทึกบัญชีและการวัดมูลค่าภายหลังของเงินลงทุนในบริษัทย่อย</w:t>
      </w:r>
      <w:r w:rsidR="00E314AF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="00984B3F">
        <w:rPr>
          <w:rFonts w:ascii="Angsana New" w:hAnsi="Angsana New"/>
          <w:sz w:val="30"/>
          <w:szCs w:val="30"/>
          <w:lang w:val="en-US"/>
        </w:rPr>
        <w:t>27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</w:t>
      </w:r>
      <w:r w:rsidRPr="00E314BA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  <w:r w:rsidRPr="00AB7B63">
        <w:rPr>
          <w:rFonts w:ascii="Angsana New" w:hAnsi="Angsana New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984B3F">
        <w:rPr>
          <w:rFonts w:ascii="Angsana New" w:hAnsi="Angsana New"/>
          <w:sz w:val="30"/>
          <w:szCs w:val="30"/>
          <w:lang w:val="en-US"/>
        </w:rPr>
        <w:t>1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="00984B3F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Pr="00AB7B63">
        <w:rPr>
          <w:rFonts w:ascii="Angsana New" w:hAnsi="Angsana New" w:hint="cs"/>
          <w:sz w:val="30"/>
          <w:szCs w:val="30"/>
          <w:cs/>
        </w:rPr>
        <w:t>ผลกระทบต่องบการเงินสำหรับงวด</w:t>
      </w:r>
      <w:r w:rsidR="00C21C01">
        <w:rPr>
          <w:rFonts w:ascii="Angsana New" w:hAnsi="Angsana New" w:hint="cs"/>
          <w:sz w:val="30"/>
          <w:szCs w:val="30"/>
          <w:cs/>
        </w:rPr>
        <w:t>หก</w:t>
      </w:r>
      <w:r w:rsidRPr="00AB7B6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="00C21C01">
        <w:rPr>
          <w:rFonts w:ascii="Angsana New" w:hAnsi="Angsana New" w:hint="cs"/>
          <w:sz w:val="30"/>
          <w:szCs w:val="30"/>
          <w:cs/>
        </w:rPr>
        <w:t>มิถุนายน</w:t>
      </w:r>
      <w:r w:rsidRPr="00AB7B63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  <w:lang w:val="en-US"/>
        </w:rPr>
        <w:t xml:space="preserve"> </w:t>
      </w:r>
      <w:r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1040CF78" w14:textId="2A28B6AB" w:rsidR="007F5B5C" w:rsidRDefault="007F5B5C" w:rsidP="007F5B5C">
      <w:pPr>
        <w:spacing w:line="240" w:lineRule="auto"/>
      </w:pPr>
      <w:r>
        <w:rPr>
          <w:cs/>
        </w:rPr>
        <w:br w:type="page"/>
      </w:r>
    </w:p>
    <w:tbl>
      <w:tblPr>
        <w:tblW w:w="945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590"/>
        <w:gridCol w:w="1350"/>
        <w:gridCol w:w="270"/>
        <w:gridCol w:w="1350"/>
        <w:gridCol w:w="270"/>
        <w:gridCol w:w="1350"/>
        <w:gridCol w:w="270"/>
      </w:tblGrid>
      <w:tr w:rsidR="00774D0C" w:rsidRPr="00AB7B63" w14:paraId="360D0492" w14:textId="77777777" w:rsidTr="008B0576">
        <w:trPr>
          <w:gridAfter w:val="1"/>
          <w:wAfter w:w="270" w:type="dxa"/>
          <w:trHeight w:val="230"/>
        </w:trPr>
        <w:tc>
          <w:tcPr>
            <w:tcW w:w="4590" w:type="dxa"/>
            <w:shd w:val="clear" w:color="auto" w:fill="auto"/>
            <w:vAlign w:val="bottom"/>
          </w:tcPr>
          <w:p w14:paraId="62B9C1E8" w14:textId="77777777" w:rsidR="00774D0C" w:rsidRPr="00AB7B63" w:rsidRDefault="00774D0C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0B50CE75" w14:textId="77777777" w:rsidR="00774D0C" w:rsidRPr="00AB7B63" w:rsidRDefault="00774D0C" w:rsidP="008B0576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D0C" w:rsidRPr="00AB7B63" w14:paraId="61FF9935" w14:textId="77777777" w:rsidTr="008B0576">
        <w:trPr>
          <w:gridAfter w:val="1"/>
          <w:wAfter w:w="270" w:type="dxa"/>
          <w:trHeight w:val="128"/>
        </w:trPr>
        <w:tc>
          <w:tcPr>
            <w:tcW w:w="4590" w:type="dxa"/>
            <w:shd w:val="clear" w:color="auto" w:fill="auto"/>
            <w:vAlign w:val="bottom"/>
          </w:tcPr>
          <w:p w14:paraId="2C751302" w14:textId="77777777" w:rsidR="00774D0C" w:rsidRPr="00AB7B63" w:rsidRDefault="00774D0C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266EF85" w14:textId="4805958D" w:rsidR="00774D0C" w:rsidRPr="00AB7B63" w:rsidRDefault="00774D0C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74D0C" w:rsidRPr="00AB7B63" w14:paraId="2131AFB0" w14:textId="77777777" w:rsidTr="008B0576">
        <w:trPr>
          <w:gridAfter w:val="1"/>
          <w:wAfter w:w="270" w:type="dxa"/>
          <w:trHeight w:val="588"/>
        </w:trPr>
        <w:tc>
          <w:tcPr>
            <w:tcW w:w="4590" w:type="dxa"/>
            <w:shd w:val="clear" w:color="auto" w:fill="auto"/>
            <w:vAlign w:val="bottom"/>
          </w:tcPr>
          <w:p w14:paraId="25A56291" w14:textId="77777777" w:rsidR="00774D0C" w:rsidRPr="00AB7B63" w:rsidRDefault="00774D0C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4C3261F" w14:textId="77777777" w:rsidR="00774D0C" w:rsidRPr="00AB7B63" w:rsidRDefault="00774D0C" w:rsidP="008B0576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5D9A5E1C" w14:textId="77777777" w:rsidR="00774D0C" w:rsidRPr="00AB7B63" w:rsidRDefault="00774D0C" w:rsidP="008B0576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932C4" w14:textId="77777777" w:rsidR="00774D0C" w:rsidRPr="00AB7B63" w:rsidRDefault="00774D0C" w:rsidP="008B0576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0FBD2D79" w14:textId="77777777" w:rsidR="00774D0C" w:rsidRPr="00AB7B63" w:rsidRDefault="00774D0C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862B22" w14:textId="77777777" w:rsidR="00774D0C" w:rsidRPr="00AB7B63" w:rsidRDefault="00774D0C" w:rsidP="008B0576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774D0C" w:rsidRPr="00AB7B63" w14:paraId="6B49DC15" w14:textId="77777777" w:rsidTr="008B0576">
        <w:trPr>
          <w:gridAfter w:val="1"/>
          <w:wAfter w:w="270" w:type="dxa"/>
          <w:trHeight w:val="242"/>
        </w:trPr>
        <w:tc>
          <w:tcPr>
            <w:tcW w:w="4590" w:type="dxa"/>
            <w:shd w:val="clear" w:color="auto" w:fill="auto"/>
          </w:tcPr>
          <w:p w14:paraId="0A2DC1D7" w14:textId="77777777" w:rsidR="00774D0C" w:rsidRPr="00AB7B63" w:rsidRDefault="00774D0C" w:rsidP="008B0576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bidi="ar-SA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187212D9" w14:textId="77777777" w:rsidR="00774D0C" w:rsidRPr="00AB7B63" w:rsidRDefault="00774D0C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4D0C" w:rsidRPr="00AB7B63" w14:paraId="26507940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0B8CF5E3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C1BA71" w14:textId="77777777" w:rsidR="00774D0C" w:rsidRPr="00AB7B63" w:rsidRDefault="00774D0C" w:rsidP="008B0576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A44A3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C7F4EA" w14:textId="77777777" w:rsidR="00774D0C" w:rsidRPr="00AB7B63" w:rsidRDefault="00774D0C" w:rsidP="008B0576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B645D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1615D5" w14:textId="77777777" w:rsidR="00774D0C" w:rsidRPr="00AB7B63" w:rsidRDefault="00774D0C" w:rsidP="008B0576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74D0C" w:rsidRPr="00FE0120" w14:paraId="3345DE5A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7848633D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1416F2" w14:textId="77777777" w:rsidR="00774D0C" w:rsidRPr="00774D0C" w:rsidRDefault="00774D0C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74D0C">
              <w:rPr>
                <w:rFonts w:asciiTheme="majorBidi" w:eastAsia="Arial Unicode MS" w:hAnsiTheme="majorBidi" w:cstheme="majorBidi"/>
                <w:sz w:val="30"/>
                <w:szCs w:val="30"/>
              </w:rPr>
              <w:t>1,298,460</w:t>
            </w:r>
          </w:p>
        </w:tc>
        <w:tc>
          <w:tcPr>
            <w:tcW w:w="270" w:type="dxa"/>
            <w:shd w:val="clear" w:color="auto" w:fill="auto"/>
          </w:tcPr>
          <w:p w14:paraId="79C0F816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FA4A57" w14:textId="77777777" w:rsidR="00774D0C" w:rsidRDefault="00774D0C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(1,264,374)</w:t>
            </w:r>
          </w:p>
        </w:tc>
        <w:tc>
          <w:tcPr>
            <w:tcW w:w="270" w:type="dxa"/>
            <w:shd w:val="clear" w:color="auto" w:fill="auto"/>
          </w:tcPr>
          <w:p w14:paraId="6F02F09A" w14:textId="77777777" w:rsidR="00774D0C" w:rsidRPr="00AB7B63" w:rsidRDefault="00774D0C" w:rsidP="008B0576">
            <w:pPr>
              <w:tabs>
                <w:tab w:val="decimal" w:pos="77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D52DAB" w14:textId="77777777" w:rsidR="00774D0C" w:rsidRDefault="00774D0C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34,086</w:t>
            </w:r>
          </w:p>
        </w:tc>
      </w:tr>
      <w:tr w:rsidR="00774D0C" w:rsidRPr="00FE0120" w14:paraId="0D18D1B8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1A6FE562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BFAD67" w14:textId="77777777" w:rsidR="00774D0C" w:rsidRPr="00AB7B63" w:rsidRDefault="00774D0C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C293A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76639E" w14:textId="77777777" w:rsidR="00774D0C" w:rsidRPr="00FE0120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1,738,793</w:t>
            </w:r>
          </w:p>
        </w:tc>
        <w:tc>
          <w:tcPr>
            <w:tcW w:w="270" w:type="dxa"/>
            <w:shd w:val="clear" w:color="auto" w:fill="auto"/>
          </w:tcPr>
          <w:p w14:paraId="71D8A486" w14:textId="77777777" w:rsidR="00774D0C" w:rsidRPr="00AB7B63" w:rsidRDefault="00774D0C" w:rsidP="008B0576">
            <w:pPr>
              <w:tabs>
                <w:tab w:val="decimal" w:pos="77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2C99E6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1,738,793</w:t>
            </w:r>
          </w:p>
        </w:tc>
      </w:tr>
      <w:tr w:rsidR="00774D0C" w:rsidRPr="00AB7B63" w14:paraId="0EADCFFE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0C322610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AD959" w14:textId="77777777" w:rsidR="00774D0C" w:rsidRPr="00051AF0" w:rsidRDefault="00774D0C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12B9D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12D850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42,238</w:t>
            </w:r>
          </w:p>
        </w:tc>
        <w:tc>
          <w:tcPr>
            <w:tcW w:w="270" w:type="dxa"/>
            <w:shd w:val="clear" w:color="auto" w:fill="auto"/>
          </w:tcPr>
          <w:p w14:paraId="76014A54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8D6D7B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42,238</w:t>
            </w:r>
          </w:p>
        </w:tc>
      </w:tr>
      <w:tr w:rsidR="00774D0C" w:rsidRPr="00AB7B63" w14:paraId="5377F764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3D11019D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77C2AB" w14:textId="77777777" w:rsidR="00774D0C" w:rsidRPr="008626C7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549,491</w:t>
            </w:r>
          </w:p>
        </w:tc>
        <w:tc>
          <w:tcPr>
            <w:tcW w:w="270" w:type="dxa"/>
            <w:shd w:val="clear" w:color="auto" w:fill="auto"/>
          </w:tcPr>
          <w:p w14:paraId="1D7403C6" w14:textId="77777777" w:rsidR="00774D0C" w:rsidRPr="008626C7" w:rsidRDefault="00774D0C" w:rsidP="008B0576">
            <w:pPr>
              <w:tabs>
                <w:tab w:val="decimal" w:pos="770"/>
                <w:tab w:val="decimal" w:pos="106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17AC1" w14:textId="77777777" w:rsidR="00774D0C" w:rsidRPr="008626C7" w:rsidRDefault="00774D0C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516,657</w:t>
            </w:r>
          </w:p>
        </w:tc>
        <w:tc>
          <w:tcPr>
            <w:tcW w:w="270" w:type="dxa"/>
            <w:shd w:val="clear" w:color="auto" w:fill="auto"/>
          </w:tcPr>
          <w:p w14:paraId="478EFDF4" w14:textId="77777777" w:rsidR="00774D0C" w:rsidRPr="008626C7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B14A30" w14:textId="77777777" w:rsidR="00774D0C" w:rsidRPr="008626C7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1,066,148</w:t>
            </w:r>
          </w:p>
        </w:tc>
      </w:tr>
      <w:tr w:rsidR="00774D0C" w:rsidRPr="00AB7B63" w14:paraId="5015CDCB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3C5A9D02" w14:textId="77777777" w:rsidR="00774D0C" w:rsidRPr="006B7D14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61BDB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A7A15C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E6298D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D4EBFA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6DA312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74D0C" w:rsidRPr="00AB7B63" w14:paraId="217236B9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6F84C015" w14:textId="77777777" w:rsidR="00774D0C" w:rsidRPr="00AB7B63" w:rsidRDefault="00774D0C" w:rsidP="00FA384C">
            <w:pPr>
              <w:tabs>
                <w:tab w:val="left" w:pos="2563"/>
                <w:tab w:val="right" w:pos="8306"/>
              </w:tabs>
              <w:ind w:left="254" w:right="-111" w:hanging="254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9CF94" w14:textId="77777777" w:rsidR="00774D0C" w:rsidRPr="00AB7B63" w:rsidRDefault="00774D0C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D349D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82854" w14:textId="77777777" w:rsidR="00774D0C" w:rsidRPr="00AB7B63" w:rsidRDefault="00774D0C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233FE852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C06867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73</w:t>
            </w:r>
          </w:p>
        </w:tc>
      </w:tr>
      <w:tr w:rsidR="00774D0C" w:rsidRPr="00AB7B63" w14:paraId="48BD01B8" w14:textId="77777777" w:rsidTr="008B0576">
        <w:trPr>
          <w:trHeight w:val="284"/>
        </w:trPr>
        <w:tc>
          <w:tcPr>
            <w:tcW w:w="4590" w:type="dxa"/>
            <w:shd w:val="clear" w:color="auto" w:fill="auto"/>
          </w:tcPr>
          <w:p w14:paraId="35AA21FD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6A506" w14:textId="77777777" w:rsidR="00774D0C" w:rsidRPr="00AB7B63" w:rsidRDefault="00774D0C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5C745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A9814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(9,294)</w:t>
            </w:r>
          </w:p>
        </w:tc>
        <w:tc>
          <w:tcPr>
            <w:tcW w:w="270" w:type="dxa"/>
            <w:shd w:val="clear" w:color="auto" w:fill="auto"/>
          </w:tcPr>
          <w:p w14:paraId="7D391453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DA4EC" w14:textId="77777777" w:rsidR="00774D0C" w:rsidRPr="00AB7B63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(9,294)</w:t>
            </w:r>
          </w:p>
        </w:tc>
        <w:tc>
          <w:tcPr>
            <w:tcW w:w="270" w:type="dxa"/>
          </w:tcPr>
          <w:p w14:paraId="193CB373" w14:textId="77777777" w:rsidR="00774D0C" w:rsidRPr="00AB7B63" w:rsidRDefault="00774D0C" w:rsidP="008B0576">
            <w:pPr>
              <w:spacing w:line="240" w:lineRule="auto"/>
            </w:pPr>
          </w:p>
        </w:tc>
      </w:tr>
      <w:tr w:rsidR="00774D0C" w:rsidRPr="008626C7" w14:paraId="074CD47A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15F7B980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42C2E" w14:textId="77777777" w:rsidR="00774D0C" w:rsidRPr="008626C7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5E6FC1E4" w14:textId="77777777" w:rsidR="00774D0C" w:rsidRPr="008626C7" w:rsidRDefault="00774D0C" w:rsidP="008B0576">
            <w:pPr>
              <w:tabs>
                <w:tab w:val="decimal" w:pos="770"/>
                <w:tab w:val="decimal" w:pos="106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E383A" w14:textId="77777777" w:rsidR="00774D0C" w:rsidRPr="008626C7" w:rsidRDefault="00774D0C" w:rsidP="00774D0C">
            <w:pPr>
              <w:tabs>
                <w:tab w:val="decimal" w:pos="972"/>
              </w:tabs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(9,221)</w:t>
            </w:r>
          </w:p>
        </w:tc>
        <w:tc>
          <w:tcPr>
            <w:tcW w:w="270" w:type="dxa"/>
            <w:shd w:val="clear" w:color="auto" w:fill="auto"/>
          </w:tcPr>
          <w:p w14:paraId="1F6FA7DE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7BC3B" w14:textId="77777777" w:rsidR="00774D0C" w:rsidRPr="008626C7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(9,2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73</w:t>
            </w: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74D0C" w:rsidRPr="008626C7" w14:paraId="5EB57676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29800E85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9DD5F" w14:textId="77777777" w:rsidR="00774D0C" w:rsidRPr="00592051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549,439</w:t>
            </w:r>
          </w:p>
        </w:tc>
        <w:tc>
          <w:tcPr>
            <w:tcW w:w="270" w:type="dxa"/>
            <w:shd w:val="clear" w:color="auto" w:fill="auto"/>
          </w:tcPr>
          <w:p w14:paraId="656E478F" w14:textId="77777777" w:rsidR="00774D0C" w:rsidRPr="00592051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2A6D" w14:textId="77777777" w:rsidR="00774D0C" w:rsidRPr="00592051" w:rsidRDefault="00774D0C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507,436</w:t>
            </w:r>
          </w:p>
        </w:tc>
        <w:tc>
          <w:tcPr>
            <w:tcW w:w="270" w:type="dxa"/>
            <w:shd w:val="clear" w:color="auto" w:fill="auto"/>
          </w:tcPr>
          <w:p w14:paraId="17B4884B" w14:textId="77777777" w:rsidR="00774D0C" w:rsidRPr="00592051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D5FEB" w14:textId="77777777" w:rsidR="00774D0C" w:rsidRPr="008626C7" w:rsidRDefault="00774D0C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1,0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  <w:r w:rsidRPr="008626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</w:tr>
      <w:tr w:rsidR="00774D0C" w:rsidRPr="00AB7B63" w14:paraId="0145B53D" w14:textId="77777777" w:rsidTr="008B0576">
        <w:trPr>
          <w:gridAfter w:val="1"/>
          <w:wAfter w:w="270" w:type="dxa"/>
          <w:trHeight w:val="284"/>
        </w:trPr>
        <w:tc>
          <w:tcPr>
            <w:tcW w:w="4590" w:type="dxa"/>
            <w:shd w:val="clear" w:color="auto" w:fill="auto"/>
          </w:tcPr>
          <w:p w14:paraId="728E80A1" w14:textId="77777777" w:rsidR="00774D0C" w:rsidRPr="00AB7B63" w:rsidRDefault="00774D0C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บาท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992AD" w14:textId="77777777" w:rsidR="00774D0C" w:rsidRPr="00AB7B63" w:rsidRDefault="00774D0C" w:rsidP="008B0576">
            <w:pPr>
              <w:tabs>
                <w:tab w:val="decimal" w:pos="70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0.029</w:t>
            </w:r>
          </w:p>
        </w:tc>
        <w:tc>
          <w:tcPr>
            <w:tcW w:w="270" w:type="dxa"/>
            <w:shd w:val="clear" w:color="auto" w:fill="auto"/>
          </w:tcPr>
          <w:p w14:paraId="1EACF029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60B4A" w14:textId="77777777" w:rsidR="00774D0C" w:rsidRPr="00AB7B63" w:rsidRDefault="00774D0C" w:rsidP="00774D0C">
            <w:pPr>
              <w:spacing w:line="240" w:lineRule="atLeast"/>
              <w:ind w:left="-110" w:right="-372" w:firstLine="72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0.027</w:t>
            </w:r>
          </w:p>
        </w:tc>
        <w:tc>
          <w:tcPr>
            <w:tcW w:w="270" w:type="dxa"/>
            <w:shd w:val="clear" w:color="auto" w:fill="auto"/>
          </w:tcPr>
          <w:p w14:paraId="106C1125" w14:textId="77777777" w:rsidR="00774D0C" w:rsidRPr="00AB7B63" w:rsidRDefault="00774D0C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A6447" w14:textId="77777777" w:rsidR="00774D0C" w:rsidRPr="00AB7B63" w:rsidRDefault="00774D0C" w:rsidP="008B0576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0.056</w:t>
            </w:r>
          </w:p>
        </w:tc>
      </w:tr>
    </w:tbl>
    <w:p w14:paraId="54C253A8" w14:textId="41C1C289" w:rsidR="00522F63" w:rsidRPr="00AB394B" w:rsidRDefault="00522F6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21B3">
        <w:rPr>
          <w:sz w:val="30"/>
          <w:szCs w:val="30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33D01DC2" w:rsidR="00F91B1B" w:rsidRDefault="00EA4D1F" w:rsidP="00AE1428">
      <w:pPr>
        <w:pStyle w:val="Bo-Blankline"/>
        <w:jc w:val="thaiDistribute"/>
        <w:rPr>
          <w:b/>
          <w:sz w:val="30"/>
          <w:szCs w:val="30"/>
        </w:rPr>
      </w:pPr>
      <w:r w:rsidRPr="005215C5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984B3F">
        <w:rPr>
          <w:bCs/>
          <w:sz w:val="30"/>
          <w:szCs w:val="30"/>
          <w:lang w:val="en-US"/>
        </w:rPr>
        <w:t>7</w:t>
      </w:r>
      <w:r w:rsidRPr="005215C5">
        <w:rPr>
          <w:b/>
          <w:sz w:val="30"/>
          <w:szCs w:val="30"/>
          <w:cs/>
        </w:rPr>
        <w:t xml:space="preserve"> </w:t>
      </w:r>
      <w:r w:rsidR="00247690" w:rsidRPr="005215C5">
        <w:rPr>
          <w:rFonts w:hint="cs"/>
          <w:b/>
          <w:sz w:val="30"/>
          <w:szCs w:val="30"/>
          <w:cs/>
        </w:rPr>
        <w:t>สำหรับ</w:t>
      </w:r>
      <w:r w:rsidRPr="005215C5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482849">
        <w:rPr>
          <w:rFonts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p w14:paraId="65C3E8AE" w14:textId="77777777" w:rsidR="00482849" w:rsidRPr="003D51B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นโยบายการกำหนดราคาไม่มีการเปลี่ยนแปลงอย่างมีสาระสำคัญในระหว่างงวดหกเดือนสิ้นสุดวันที่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30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มิถุนายน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2564</w:t>
      </w:r>
    </w:p>
    <w:p w14:paraId="27C24A68" w14:textId="77777777" w:rsidR="00482849" w:rsidRPr="00D655EB" w:rsidRDefault="00482849" w:rsidP="00482849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C8DC8E2" w14:textId="63AD4089" w:rsidR="00F91B1B" w:rsidRPr="000B0078" w:rsidRDefault="00482849" w:rsidP="00482849">
      <w:pPr>
        <w:pStyle w:val="Bo-Blankline"/>
      </w:pPr>
      <w:r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366042CB" w14:textId="7C9C59B0" w:rsidR="00BB3DBA" w:rsidRPr="00482849" w:rsidRDefault="00BB3DBA">
      <w:pPr>
        <w:spacing w:line="240" w:lineRule="auto"/>
        <w:rPr>
          <w:rFonts w:ascii="Angsana New" w:hAnsi="Angsana New"/>
          <w:spacing w:val="10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0"/>
        <w:gridCol w:w="236"/>
        <w:gridCol w:w="1024"/>
        <w:gridCol w:w="239"/>
        <w:gridCol w:w="1165"/>
      </w:tblGrid>
      <w:tr w:rsidR="00401C32" w:rsidRPr="00482416" w14:paraId="5B79330E" w14:textId="77777777" w:rsidTr="008A3C6B">
        <w:trPr>
          <w:tblHeader/>
        </w:trPr>
        <w:tc>
          <w:tcPr>
            <w:tcW w:w="4140" w:type="dxa"/>
          </w:tcPr>
          <w:p w14:paraId="2F4C8200" w14:textId="1BD69B53" w:rsidR="00401C32" w:rsidRPr="00482416" w:rsidRDefault="00401C32" w:rsidP="00F7489F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br w:type="page"/>
            </w:r>
            <w:r w:rsidR="00F7489F"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2523F4E5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76C63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A9E06D7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482416" w14:paraId="5582DC11" w14:textId="77777777" w:rsidTr="008A3C6B">
        <w:trPr>
          <w:tblHeader/>
        </w:trPr>
        <w:tc>
          <w:tcPr>
            <w:tcW w:w="4140" w:type="dxa"/>
          </w:tcPr>
          <w:p w14:paraId="53A88ED4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47C46B1" w14:textId="2E298085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EB0A874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A3B2DCD" w14:textId="34E68208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58EC22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67CC4F" w14:textId="3AE214F9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215EB7D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DF7C664" w14:textId="7C944525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1C32" w:rsidRPr="00482416" w14:paraId="57126CE7" w14:textId="77777777" w:rsidTr="008A3C6B">
        <w:trPr>
          <w:tblHeader/>
        </w:trPr>
        <w:tc>
          <w:tcPr>
            <w:tcW w:w="4140" w:type="dxa"/>
          </w:tcPr>
          <w:p w14:paraId="18416E31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12D0480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1C32" w:rsidRPr="00482416" w14:paraId="442BE987" w14:textId="77777777" w:rsidTr="008A3C6B">
        <w:tc>
          <w:tcPr>
            <w:tcW w:w="4140" w:type="dxa"/>
          </w:tcPr>
          <w:p w14:paraId="78E8C1EA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6432B5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179A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686496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E788B6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48D21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6EAC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78B7B2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B69" w:rsidRPr="00482416" w14:paraId="300B1089" w14:textId="77777777" w:rsidTr="008A3C6B">
        <w:tc>
          <w:tcPr>
            <w:tcW w:w="4140" w:type="dxa"/>
          </w:tcPr>
          <w:p w14:paraId="63AAACEB" w14:textId="77777777" w:rsidR="00CD2B69" w:rsidRPr="00482416" w:rsidRDefault="00CD2B69" w:rsidP="00CD2B69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5B89B26" w14:textId="1E2F1154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24CA3C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6F39F0" w14:textId="591A77DB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0E735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6CCC6B" w14:textId="6D31F744" w:rsidR="00CD2B69" w:rsidRPr="00860725" w:rsidRDefault="00CD2B69" w:rsidP="008A3C6B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7,514,355</w:t>
            </w:r>
          </w:p>
        </w:tc>
        <w:tc>
          <w:tcPr>
            <w:tcW w:w="239" w:type="dxa"/>
            <w:shd w:val="clear" w:color="auto" w:fill="auto"/>
          </w:tcPr>
          <w:p w14:paraId="1BEAF499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FB64F40" w14:textId="6DFFAD3A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6,708,064</w:t>
            </w:r>
          </w:p>
        </w:tc>
      </w:tr>
      <w:tr w:rsidR="00CD2B69" w:rsidRPr="00482416" w14:paraId="7C63E990" w14:textId="77777777" w:rsidTr="008A3C6B">
        <w:tc>
          <w:tcPr>
            <w:tcW w:w="4140" w:type="dxa"/>
          </w:tcPr>
          <w:p w14:paraId="338619C8" w14:textId="77777777" w:rsidR="00CD2B69" w:rsidRPr="00482416" w:rsidRDefault="00CD2B69" w:rsidP="00CD2B69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A97E878" w14:textId="0EB87CC4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E232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56732B" w14:textId="0E2D00E6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D0BD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0D15EC" w14:textId="00A32A76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99,605</w:t>
            </w:r>
          </w:p>
        </w:tc>
        <w:tc>
          <w:tcPr>
            <w:tcW w:w="239" w:type="dxa"/>
            <w:shd w:val="clear" w:color="auto" w:fill="auto"/>
          </w:tcPr>
          <w:p w14:paraId="4B0EC325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613611" w14:textId="5E126D09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118,453</w:t>
            </w:r>
          </w:p>
        </w:tc>
      </w:tr>
      <w:tr w:rsidR="00CD2B69" w:rsidRPr="00482416" w14:paraId="397D63BC" w14:textId="77777777" w:rsidTr="008A3C6B">
        <w:tc>
          <w:tcPr>
            <w:tcW w:w="4140" w:type="dxa"/>
          </w:tcPr>
          <w:p w14:paraId="20042CC7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5B36A4AF" w14:textId="569715FC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8B7F9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96A29A" w14:textId="5557EA0B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E8AAE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F28D7C" w14:textId="75F04533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</w:t>
            </w:r>
            <w:r w:rsidR="00F65089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39" w:type="dxa"/>
            <w:shd w:val="clear" w:color="auto" w:fill="auto"/>
          </w:tcPr>
          <w:p w14:paraId="592A8EC9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B48C76" w14:textId="58F20F58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182,954</w:t>
            </w:r>
          </w:p>
        </w:tc>
      </w:tr>
      <w:tr w:rsidR="00CD2B69" w:rsidRPr="00482416" w14:paraId="0A8476C0" w14:textId="77777777" w:rsidTr="008A3C6B">
        <w:tc>
          <w:tcPr>
            <w:tcW w:w="4140" w:type="dxa"/>
          </w:tcPr>
          <w:p w14:paraId="1A67E71C" w14:textId="77777777" w:rsidR="00CD2B69" w:rsidRPr="00482416" w:rsidRDefault="00CD2B69" w:rsidP="00CD2B69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1F19DF69" w14:textId="7D3359E2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9C888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62D69AC" w14:textId="1824A89F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3BB6C9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8E02BE9" w14:textId="1EA2B29B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936,077</w:t>
            </w:r>
          </w:p>
        </w:tc>
        <w:tc>
          <w:tcPr>
            <w:tcW w:w="239" w:type="dxa"/>
            <w:shd w:val="clear" w:color="auto" w:fill="auto"/>
          </w:tcPr>
          <w:p w14:paraId="4B018341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41526F6" w14:textId="11259430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865,548</w:t>
            </w:r>
          </w:p>
        </w:tc>
      </w:tr>
      <w:tr w:rsidR="00CD2B69" w:rsidRPr="00482416" w14:paraId="0E070D85" w14:textId="77777777" w:rsidTr="008A3C6B">
        <w:tc>
          <w:tcPr>
            <w:tcW w:w="4140" w:type="dxa"/>
          </w:tcPr>
          <w:p w14:paraId="76A9E2A1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6E6827A8" w14:textId="360C1E2D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C64AE6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341E90" w14:textId="7AE8A673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855F51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A67A92" w14:textId="599032EF" w:rsidR="00CD2B69" w:rsidRPr="00802702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15,538</w:t>
            </w:r>
          </w:p>
        </w:tc>
        <w:tc>
          <w:tcPr>
            <w:tcW w:w="239" w:type="dxa"/>
            <w:shd w:val="clear" w:color="auto" w:fill="auto"/>
          </w:tcPr>
          <w:p w14:paraId="28B90C35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160693" w14:textId="57EB57DE" w:rsidR="00CD2B69" w:rsidRPr="00B40CC9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17,971</w:t>
            </w:r>
          </w:p>
        </w:tc>
      </w:tr>
      <w:tr w:rsidR="00CD2B69" w:rsidRPr="00482416" w14:paraId="64083703" w14:textId="77777777" w:rsidTr="008A3C6B">
        <w:tc>
          <w:tcPr>
            <w:tcW w:w="4140" w:type="dxa"/>
          </w:tcPr>
          <w:p w14:paraId="3F9E722C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C8EC712" w14:textId="09EE6D8E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7C326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8658D4" w14:textId="0D4B0967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A968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3EA1C0" w14:textId="45F333F8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43,898</w:t>
            </w:r>
          </w:p>
        </w:tc>
        <w:tc>
          <w:tcPr>
            <w:tcW w:w="239" w:type="dxa"/>
            <w:shd w:val="clear" w:color="auto" w:fill="auto"/>
          </w:tcPr>
          <w:p w14:paraId="7CD00642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D0511" w14:textId="4D5911B0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34,153</w:t>
            </w:r>
          </w:p>
        </w:tc>
      </w:tr>
      <w:tr w:rsidR="00CD2B69" w:rsidRPr="00482416" w14:paraId="6AF791A0" w14:textId="77777777" w:rsidTr="008A3C6B">
        <w:tc>
          <w:tcPr>
            <w:tcW w:w="4140" w:type="dxa"/>
          </w:tcPr>
          <w:p w14:paraId="2A33662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0E1B305" w14:textId="1AEDA5D3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9D6EAE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ABD4F6" w14:textId="2E056DBC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5D3B5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67A7A2" w14:textId="153F96ED" w:rsidR="00CD2B69" w:rsidRDefault="0026681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1,063,125</w:t>
            </w:r>
          </w:p>
        </w:tc>
        <w:tc>
          <w:tcPr>
            <w:tcW w:w="239" w:type="dxa"/>
            <w:shd w:val="clear" w:color="auto" w:fill="auto"/>
          </w:tcPr>
          <w:p w14:paraId="3D96ECBC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04BDF0" w14:textId="75505DFD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1,264,375</w:t>
            </w:r>
          </w:p>
        </w:tc>
      </w:tr>
      <w:tr w:rsidR="00CD2B69" w:rsidRPr="00482416" w14:paraId="04C0C2AA" w14:textId="77777777" w:rsidTr="008A3C6B">
        <w:tc>
          <w:tcPr>
            <w:tcW w:w="4140" w:type="dxa"/>
          </w:tcPr>
          <w:p w14:paraId="369AA77A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617D300" w14:textId="29FF3CD6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6A57B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9072A8A" w14:textId="05E97B48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F7B537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EFEAF4" w14:textId="54EB82DB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15,694</w:t>
            </w:r>
          </w:p>
        </w:tc>
        <w:tc>
          <w:tcPr>
            <w:tcW w:w="239" w:type="dxa"/>
            <w:shd w:val="clear" w:color="auto" w:fill="auto"/>
          </w:tcPr>
          <w:p w14:paraId="461562BD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79CD2B" w14:textId="5EF17293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11,864</w:t>
            </w:r>
          </w:p>
        </w:tc>
      </w:tr>
      <w:tr w:rsidR="00CD2B69" w:rsidRPr="00482416" w14:paraId="599C93D5" w14:textId="77777777" w:rsidTr="008A3C6B">
        <w:tc>
          <w:tcPr>
            <w:tcW w:w="4140" w:type="dxa"/>
          </w:tcPr>
          <w:p w14:paraId="71F8B7A4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DA9FE25" w14:textId="3FCDA586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7BD1D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6EDC20" w14:textId="35B892EA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FF824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334CE28" w14:textId="0115B58E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39" w:type="dxa"/>
            <w:shd w:val="clear" w:color="auto" w:fill="auto"/>
          </w:tcPr>
          <w:p w14:paraId="5BD5A694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6451A3" w14:textId="004BAB09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CD2B69" w:rsidRPr="00482416" w14:paraId="24731B16" w14:textId="77777777" w:rsidTr="008A3C6B">
        <w:tc>
          <w:tcPr>
            <w:tcW w:w="4140" w:type="dxa"/>
          </w:tcPr>
          <w:p w14:paraId="66E0465E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080" w:type="dxa"/>
            <w:shd w:val="clear" w:color="auto" w:fill="auto"/>
          </w:tcPr>
          <w:p w14:paraId="44F864E2" w14:textId="4F53DFF8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42F8B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4B2F76" w14:textId="795C0B1C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688C32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D73B32" w14:textId="38E2BA1D" w:rsidR="00CD2B69" w:rsidRPr="004F5741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06CF9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057D429" w14:textId="06AF5B8C" w:rsidR="00CD2B69" w:rsidRPr="00B40CC9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122,696</w:t>
            </w:r>
          </w:p>
        </w:tc>
      </w:tr>
      <w:tr w:rsidR="00CD2B69" w:rsidRPr="00482416" w14:paraId="472E614A" w14:textId="77777777" w:rsidTr="008A3C6B">
        <w:tc>
          <w:tcPr>
            <w:tcW w:w="4140" w:type="dxa"/>
          </w:tcPr>
          <w:p w14:paraId="6EE2EDE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2CEECF4" w14:textId="5FC40236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64FB53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0A58D8" w14:textId="7157D3F7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FF516C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0E39F36" w14:textId="55D07E9F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134,568</w:t>
            </w:r>
          </w:p>
        </w:tc>
        <w:tc>
          <w:tcPr>
            <w:tcW w:w="239" w:type="dxa"/>
            <w:shd w:val="clear" w:color="auto" w:fill="auto"/>
          </w:tcPr>
          <w:p w14:paraId="275FA193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C65EC5" w14:textId="7BCB0814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97,510</w:t>
            </w:r>
          </w:p>
        </w:tc>
      </w:tr>
      <w:tr w:rsidR="00CD2B69" w:rsidRPr="00482416" w14:paraId="6F8E8197" w14:textId="77777777" w:rsidTr="008A3C6B">
        <w:tc>
          <w:tcPr>
            <w:tcW w:w="4140" w:type="dxa"/>
          </w:tcPr>
          <w:p w14:paraId="595736C9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01DDB43C" w14:textId="7D95B8A4" w:rsidR="00CD2B69" w:rsidRPr="00482416" w:rsidRDefault="00CD2B69" w:rsidP="00CD2B6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14E6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B2690C1" w14:textId="28DD17EB" w:rsidR="00CD2B69" w:rsidRPr="00482416" w:rsidRDefault="00CD2B69" w:rsidP="00426A4D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8BF463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2B3D40" w14:textId="4621F802" w:rsidR="00CD2B69" w:rsidRPr="00860725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  <w:tc>
          <w:tcPr>
            <w:tcW w:w="239" w:type="dxa"/>
            <w:shd w:val="clear" w:color="auto" w:fill="auto"/>
          </w:tcPr>
          <w:p w14:paraId="52D99E6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9FEE88" w14:textId="5CA154CA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16,974</w:t>
            </w:r>
          </w:p>
        </w:tc>
      </w:tr>
      <w:tr w:rsidR="00401C32" w:rsidRPr="00482416" w14:paraId="05610FFB" w14:textId="77777777" w:rsidTr="008A3C6B">
        <w:tc>
          <w:tcPr>
            <w:tcW w:w="4140" w:type="dxa"/>
          </w:tcPr>
          <w:p w14:paraId="490E61D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7CB336A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054F4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48009D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4C571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B4B3FC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69CD12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ED1590" w14:textId="77777777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482416" w14:paraId="1E73660B" w14:textId="77777777" w:rsidTr="008A3C6B">
        <w:tc>
          <w:tcPr>
            <w:tcW w:w="4140" w:type="dxa"/>
          </w:tcPr>
          <w:p w14:paraId="77AEBB6A" w14:textId="77777777" w:rsidR="00401C32" w:rsidRPr="00482416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558CA4C" w14:textId="2EEA0A4B" w:rsidR="00401C32" w:rsidRPr="00F033E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1,792</w:t>
            </w:r>
          </w:p>
        </w:tc>
        <w:tc>
          <w:tcPr>
            <w:tcW w:w="236" w:type="dxa"/>
            <w:shd w:val="clear" w:color="auto" w:fill="auto"/>
          </w:tcPr>
          <w:p w14:paraId="3A557198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AF39F98" w14:textId="4C954EDC" w:rsidR="00401C32" w:rsidRPr="00482416" w:rsidRDefault="00984B3F" w:rsidP="00B40CC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6F3E8014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C474D4" w14:textId="5F869A35" w:rsidR="00401C32" w:rsidRPr="00CD2B69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239" w:type="dxa"/>
          </w:tcPr>
          <w:p w14:paraId="4AC2C2B4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B45D7E" w14:textId="53255450" w:rsidR="00401C32" w:rsidRPr="00B40CC9" w:rsidRDefault="00984B3F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401C32" w:rsidRPr="00482416" w14:paraId="363BE139" w14:textId="77777777" w:rsidTr="008A3C6B">
        <w:tc>
          <w:tcPr>
            <w:tcW w:w="4140" w:type="dxa"/>
          </w:tcPr>
          <w:p w14:paraId="4C1E8179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4959D1C1" w14:textId="067F5B09" w:rsidR="00401C32" w:rsidRPr="004F5741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279,192</w:t>
            </w:r>
          </w:p>
        </w:tc>
        <w:tc>
          <w:tcPr>
            <w:tcW w:w="236" w:type="dxa"/>
            <w:shd w:val="clear" w:color="auto" w:fill="auto"/>
          </w:tcPr>
          <w:p w14:paraId="15D0A7F1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C77F54" w14:textId="16BF75F3" w:rsidR="00401C32" w:rsidRPr="00482416" w:rsidRDefault="00401C32" w:rsidP="008A3C6B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303,704</w:t>
            </w:r>
          </w:p>
        </w:tc>
        <w:tc>
          <w:tcPr>
            <w:tcW w:w="236" w:type="dxa"/>
            <w:shd w:val="clear" w:color="auto" w:fill="auto"/>
          </w:tcPr>
          <w:p w14:paraId="006C6487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594C8F" w14:textId="7910459C" w:rsidR="00401C32" w:rsidRPr="00CD2B69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266,243</w:t>
            </w:r>
          </w:p>
        </w:tc>
        <w:tc>
          <w:tcPr>
            <w:tcW w:w="239" w:type="dxa"/>
          </w:tcPr>
          <w:p w14:paraId="51DAF428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D58AD5" w14:textId="4A6AB70D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289,725</w:t>
            </w:r>
          </w:p>
        </w:tc>
      </w:tr>
      <w:tr w:rsidR="00401C32" w:rsidRPr="00482416" w14:paraId="575F94FC" w14:textId="77777777" w:rsidTr="008A3C6B">
        <w:tc>
          <w:tcPr>
            <w:tcW w:w="4140" w:type="dxa"/>
          </w:tcPr>
          <w:p w14:paraId="323C2B5D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9585897" w14:textId="30E9B5F6" w:rsidR="00401C32" w:rsidRPr="004F5741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3,155</w:t>
            </w:r>
          </w:p>
        </w:tc>
        <w:tc>
          <w:tcPr>
            <w:tcW w:w="236" w:type="dxa"/>
            <w:shd w:val="clear" w:color="auto" w:fill="auto"/>
          </w:tcPr>
          <w:p w14:paraId="5D4B6F79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004DE6" w14:textId="460ECEC7" w:rsidR="00401C32" w:rsidRPr="004F5741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36" w:type="dxa"/>
            <w:shd w:val="clear" w:color="auto" w:fill="auto"/>
          </w:tcPr>
          <w:p w14:paraId="50B93B55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26105B" w14:textId="3B60F7C3" w:rsidR="00401C32" w:rsidRPr="00CD2B69" w:rsidRDefault="00CD2B69" w:rsidP="008A3C6B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84E6326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3E9ED2" w14:textId="53D0641A" w:rsidR="00401C32" w:rsidRPr="00B40CC9" w:rsidRDefault="00984B3F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401C32" w:rsidRPr="00482416" w14:paraId="2D0ACCDB" w14:textId="77777777" w:rsidTr="008A3C6B">
        <w:tc>
          <w:tcPr>
            <w:tcW w:w="4140" w:type="dxa"/>
          </w:tcPr>
          <w:p w14:paraId="08E37851" w14:textId="77777777" w:rsidR="00401C32" w:rsidRPr="00482416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98B7D11" w14:textId="10F665DA" w:rsidR="00401C32" w:rsidRPr="004F5741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749AD26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845896" w14:textId="717F7C22" w:rsidR="00401C32" w:rsidRPr="00482416" w:rsidRDefault="00401C32" w:rsidP="00B40CC9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47146F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E7CB07" w14:textId="120DB987" w:rsidR="00401C32" w:rsidRPr="00CD2B69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464B5B7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9C1629" w14:textId="371FA759" w:rsidR="00401C32" w:rsidRPr="00482416" w:rsidRDefault="00401C32" w:rsidP="00401C32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482416" w14:paraId="5288CC77" w14:textId="77777777" w:rsidTr="008A3C6B">
        <w:tc>
          <w:tcPr>
            <w:tcW w:w="4140" w:type="dxa"/>
          </w:tcPr>
          <w:p w14:paraId="1261BC9C" w14:textId="77777777" w:rsidR="00401C32" w:rsidRPr="00482416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4A8D7859" w14:textId="7CE1A6B4" w:rsidR="00401C32" w:rsidRPr="004F5741" w:rsidRDefault="00CD2B69" w:rsidP="008A3C6B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CE097B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304ED9B5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02B364" w14:textId="0C79B549" w:rsidR="00401C32" w:rsidRPr="00482416" w:rsidRDefault="00984B3F" w:rsidP="00B40CC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6" w:type="dxa"/>
            <w:shd w:val="clear" w:color="auto" w:fill="auto"/>
          </w:tcPr>
          <w:p w14:paraId="6EA8FDD5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1ED3E8" w14:textId="1DFED943" w:rsidR="00401C32" w:rsidRPr="00CD2B69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9,543</w:t>
            </w:r>
          </w:p>
        </w:tc>
        <w:tc>
          <w:tcPr>
            <w:tcW w:w="239" w:type="dxa"/>
          </w:tcPr>
          <w:p w14:paraId="0DB44B1E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8B27D96" w14:textId="15FE771B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10,373</w:t>
            </w:r>
          </w:p>
        </w:tc>
      </w:tr>
      <w:tr w:rsidR="000F59B0" w:rsidRPr="00482416" w14:paraId="0C882A22" w14:textId="77777777" w:rsidTr="008A3C6B">
        <w:tc>
          <w:tcPr>
            <w:tcW w:w="4140" w:type="dxa"/>
          </w:tcPr>
          <w:p w14:paraId="1A620835" w14:textId="77777777" w:rsidR="000F59B0" w:rsidRPr="00482416" w:rsidRDefault="000F59B0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E18A7B" w14:textId="77777777" w:rsidR="000F59B0" w:rsidRDefault="000F59B0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8A777D" w14:textId="77777777" w:rsidR="000F59B0" w:rsidRPr="00482416" w:rsidRDefault="000F59B0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16B1FB" w14:textId="77777777" w:rsidR="000F59B0" w:rsidRDefault="000F59B0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B6AD2C" w14:textId="77777777" w:rsidR="000F59B0" w:rsidRPr="00482416" w:rsidRDefault="000F59B0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1E334C" w14:textId="77777777" w:rsidR="000F59B0" w:rsidRDefault="000F59B0" w:rsidP="00CD2B6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A2BAEE" w14:textId="77777777" w:rsidR="000F59B0" w:rsidRPr="00482416" w:rsidRDefault="000F59B0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DEA31E0" w14:textId="77777777" w:rsidR="000F59B0" w:rsidRDefault="000F59B0" w:rsidP="00B40CC9">
            <w:pPr>
              <w:tabs>
                <w:tab w:val="decimal" w:pos="7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849" w:rsidRPr="00482416" w14:paraId="776FC595" w14:textId="77777777" w:rsidTr="008A3C6B">
        <w:tc>
          <w:tcPr>
            <w:tcW w:w="4140" w:type="dxa"/>
          </w:tcPr>
          <w:p w14:paraId="59218029" w14:textId="77777777" w:rsidR="00482849" w:rsidRPr="00482416" w:rsidRDefault="00482849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E8CF8" w14:textId="77777777" w:rsidR="00482849" w:rsidRPr="004F5741" w:rsidRDefault="00482849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B2EB65" w14:textId="77777777" w:rsidR="00482849" w:rsidRPr="00482416" w:rsidRDefault="00482849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FD71B6" w14:textId="77777777" w:rsidR="00482849" w:rsidRDefault="00482849" w:rsidP="00401C32">
            <w:pPr>
              <w:tabs>
                <w:tab w:val="decimal" w:pos="57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001BE0" w14:textId="77777777" w:rsidR="00482849" w:rsidRPr="00482416" w:rsidRDefault="0048284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3A222A" w14:textId="77777777" w:rsidR="00482849" w:rsidRPr="00CD2B69" w:rsidRDefault="00482849" w:rsidP="00CD2B6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3D6B2A" w14:textId="77777777" w:rsidR="00482849" w:rsidRPr="00482416" w:rsidRDefault="0048284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451627" w14:textId="77777777" w:rsidR="00482849" w:rsidRDefault="00482849" w:rsidP="00401C32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849" w:rsidRPr="00482416" w14:paraId="1A9C52EA" w14:textId="77777777" w:rsidTr="008A3C6B">
        <w:tc>
          <w:tcPr>
            <w:tcW w:w="4140" w:type="dxa"/>
          </w:tcPr>
          <w:p w14:paraId="1705F0F6" w14:textId="77777777" w:rsidR="00482849" w:rsidRPr="00482416" w:rsidRDefault="00482849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F9D359" w14:textId="77777777" w:rsidR="00482849" w:rsidRPr="004F5741" w:rsidRDefault="00482849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2DF032" w14:textId="77777777" w:rsidR="00482849" w:rsidRPr="00482416" w:rsidRDefault="00482849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D649976" w14:textId="77777777" w:rsidR="00482849" w:rsidRDefault="00482849" w:rsidP="00401C32">
            <w:pPr>
              <w:tabs>
                <w:tab w:val="decimal" w:pos="57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6021E6" w14:textId="77777777" w:rsidR="00482849" w:rsidRPr="00482416" w:rsidRDefault="0048284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01732F" w14:textId="77777777" w:rsidR="00482849" w:rsidRPr="00CD2B69" w:rsidRDefault="00482849" w:rsidP="00CD2B6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CAB03" w14:textId="77777777" w:rsidR="00482849" w:rsidRPr="00482416" w:rsidRDefault="0048284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329833B" w14:textId="77777777" w:rsidR="00482849" w:rsidRDefault="00482849" w:rsidP="00401C32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482416" w14:paraId="0C7C8D88" w14:textId="77777777" w:rsidTr="008A3C6B">
        <w:tc>
          <w:tcPr>
            <w:tcW w:w="4140" w:type="dxa"/>
          </w:tcPr>
          <w:p w14:paraId="1E6CDCF1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164D9B9" w14:textId="37807A3A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175AF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0C8E7E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C36266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A2A8BD" w14:textId="4AE7AE8A" w:rsidR="00401C32" w:rsidRPr="00482416" w:rsidRDefault="00401C32" w:rsidP="00CD2B6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53031A7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EDA916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B69" w:rsidRPr="00482416" w14:paraId="4B9ED017" w14:textId="77777777" w:rsidTr="008A3C6B">
        <w:tc>
          <w:tcPr>
            <w:tcW w:w="4140" w:type="dxa"/>
          </w:tcPr>
          <w:p w14:paraId="214E5A66" w14:textId="77777777" w:rsidR="00CD2B69" w:rsidRPr="00482416" w:rsidRDefault="00CD2B69" w:rsidP="00CD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5EEB32D" w14:textId="13D97F5E" w:rsidR="00CD2B69" w:rsidRPr="00B40CC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1,420</w:t>
            </w:r>
          </w:p>
        </w:tc>
        <w:tc>
          <w:tcPr>
            <w:tcW w:w="236" w:type="dxa"/>
            <w:shd w:val="clear" w:color="auto" w:fill="auto"/>
          </w:tcPr>
          <w:p w14:paraId="415CA10F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9BA2E1" w14:textId="5DAC3B3E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36" w:type="dxa"/>
            <w:shd w:val="clear" w:color="auto" w:fill="auto"/>
          </w:tcPr>
          <w:p w14:paraId="02C450D5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5DAC9B" w14:textId="5D2D3A92" w:rsidR="00CD2B69" w:rsidRPr="00482416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39" w:type="dxa"/>
          </w:tcPr>
          <w:p w14:paraId="64B39D1C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9F341B" w14:textId="5B754F9D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CD2B69" w:rsidRPr="00482416" w14:paraId="54ED5B48" w14:textId="77777777" w:rsidTr="008A3C6B">
        <w:tc>
          <w:tcPr>
            <w:tcW w:w="4140" w:type="dxa"/>
          </w:tcPr>
          <w:p w14:paraId="26A1EBDB" w14:textId="77777777" w:rsidR="00CD2B69" w:rsidRPr="00482416" w:rsidRDefault="00CD2B69" w:rsidP="00CD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CE200CF" w14:textId="58BEB677" w:rsidR="00CD2B69" w:rsidRPr="00B40CC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7545CD47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E112F5" w14:textId="74444895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2A105B8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5069C" w14:textId="71469F33" w:rsidR="00CD2B69" w:rsidRPr="00482416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CBB734E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433FA4" w14:textId="3D7FD718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2B69" w:rsidRPr="00482416" w14:paraId="7862420E" w14:textId="77777777" w:rsidTr="008A3C6B">
        <w:tc>
          <w:tcPr>
            <w:tcW w:w="4140" w:type="dxa"/>
          </w:tcPr>
          <w:p w14:paraId="30D3B7CB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53EAA08" w14:textId="4AB3D5E5" w:rsidR="00CD2B69" w:rsidRPr="00B40CC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36" w:type="dxa"/>
            <w:shd w:val="clear" w:color="auto" w:fill="auto"/>
          </w:tcPr>
          <w:p w14:paraId="100DD318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67FF8E" w14:textId="20B87437" w:rsidR="00CD2B69" w:rsidRPr="00405A5A" w:rsidRDefault="00CD2B69" w:rsidP="00CD2B6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236" w:type="dxa"/>
            <w:shd w:val="clear" w:color="auto" w:fill="auto"/>
          </w:tcPr>
          <w:p w14:paraId="19C3E180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AEA92B" w14:textId="35DF0DCE" w:rsidR="00CD2B69" w:rsidRPr="00482416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239" w:type="dxa"/>
          </w:tcPr>
          <w:p w14:paraId="699C9CE7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3C324B" w14:textId="26BE0CB5" w:rsidR="00CD2B69" w:rsidRPr="00B40CC9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CD2B69" w:rsidRPr="00482416" w14:paraId="367BDEFD" w14:textId="77777777" w:rsidTr="008A3C6B">
        <w:tc>
          <w:tcPr>
            <w:tcW w:w="4140" w:type="dxa"/>
          </w:tcPr>
          <w:p w14:paraId="6C8D18FB" w14:textId="77777777" w:rsidR="00CD2B69" w:rsidRPr="00482416" w:rsidRDefault="00CD2B69" w:rsidP="00CD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7C0445CC" w14:textId="53EE8A98" w:rsidR="00CD2B69" w:rsidRPr="00B40CC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112,932</w:t>
            </w:r>
          </w:p>
        </w:tc>
        <w:tc>
          <w:tcPr>
            <w:tcW w:w="236" w:type="dxa"/>
            <w:shd w:val="clear" w:color="auto" w:fill="auto"/>
          </w:tcPr>
          <w:p w14:paraId="4AF6A39C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EF854A" w14:textId="7C244B10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108,178</w:t>
            </w:r>
          </w:p>
        </w:tc>
        <w:tc>
          <w:tcPr>
            <w:tcW w:w="236" w:type="dxa"/>
            <w:shd w:val="clear" w:color="auto" w:fill="auto"/>
          </w:tcPr>
          <w:p w14:paraId="69D95E1E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FC9703" w14:textId="49215AF9" w:rsidR="00CD2B69" w:rsidRPr="009F1ED2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56,230</w:t>
            </w:r>
          </w:p>
        </w:tc>
        <w:tc>
          <w:tcPr>
            <w:tcW w:w="239" w:type="dxa"/>
          </w:tcPr>
          <w:p w14:paraId="3F3A406E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69CD8" w14:textId="247B9456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49,288</w:t>
            </w:r>
          </w:p>
        </w:tc>
      </w:tr>
      <w:tr w:rsidR="00CD2B69" w:rsidRPr="00482416" w14:paraId="6467D546" w14:textId="77777777" w:rsidTr="008A3C6B">
        <w:tc>
          <w:tcPr>
            <w:tcW w:w="4140" w:type="dxa"/>
          </w:tcPr>
          <w:p w14:paraId="4926658E" w14:textId="77777777" w:rsidR="00CD2B69" w:rsidRPr="00482416" w:rsidRDefault="00CD2B69" w:rsidP="00CD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112C3AA" w14:textId="0147B892" w:rsidR="00CD2B69" w:rsidRPr="00B40CC9" w:rsidRDefault="00CD2B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38,148</w:t>
            </w:r>
          </w:p>
        </w:tc>
        <w:tc>
          <w:tcPr>
            <w:tcW w:w="236" w:type="dxa"/>
            <w:shd w:val="clear" w:color="auto" w:fill="auto"/>
          </w:tcPr>
          <w:p w14:paraId="27E92AC0" w14:textId="77777777" w:rsidR="00CD2B69" w:rsidRPr="00482416" w:rsidRDefault="00CD2B69" w:rsidP="00CD2B6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19C0FF" w14:textId="71CF9A63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36,376</w:t>
            </w:r>
          </w:p>
        </w:tc>
        <w:tc>
          <w:tcPr>
            <w:tcW w:w="236" w:type="dxa"/>
            <w:shd w:val="clear" w:color="auto" w:fill="auto"/>
          </w:tcPr>
          <w:p w14:paraId="720DC7C8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B638FF" w14:textId="76F98A19" w:rsidR="00CD2B69" w:rsidRPr="00F15B0D" w:rsidRDefault="00CD2B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35,195</w:t>
            </w:r>
          </w:p>
        </w:tc>
        <w:tc>
          <w:tcPr>
            <w:tcW w:w="239" w:type="dxa"/>
          </w:tcPr>
          <w:p w14:paraId="0AB55380" w14:textId="77777777" w:rsidR="00CD2B69" w:rsidRPr="00482416" w:rsidRDefault="00CD2B69" w:rsidP="00CD2B6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510634" w14:textId="0F3F1CC8" w:rsidR="00CD2B69" w:rsidRPr="00482416" w:rsidRDefault="00CD2B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33,488</w:t>
            </w:r>
          </w:p>
        </w:tc>
      </w:tr>
      <w:tr w:rsidR="00401C32" w:rsidRPr="00482416" w14:paraId="58CA7A94" w14:textId="77777777" w:rsidTr="008A3C6B">
        <w:tc>
          <w:tcPr>
            <w:tcW w:w="4140" w:type="dxa"/>
          </w:tcPr>
          <w:p w14:paraId="7E6DDD34" w14:textId="77777777" w:rsidR="00401C32" w:rsidRPr="00482416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CC20FB" w14:textId="77777777" w:rsidR="00401C32" w:rsidRPr="00B40CC9" w:rsidRDefault="00401C32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1A1839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2010C7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30ACD6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063620A" w14:textId="77777777" w:rsidR="00401C32" w:rsidRPr="00482416" w:rsidRDefault="00401C32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B4DA5E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2A45F5" w14:textId="77777777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969" w:rsidRPr="00482416" w14:paraId="3AE40C7F" w14:textId="77777777" w:rsidTr="008A3C6B">
        <w:tc>
          <w:tcPr>
            <w:tcW w:w="4140" w:type="dxa"/>
          </w:tcPr>
          <w:p w14:paraId="3D638AB1" w14:textId="1F061CD8" w:rsidR="005E3969" w:rsidRPr="005E3969" w:rsidRDefault="005E3969" w:rsidP="00401C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ECC8164" w14:textId="77777777" w:rsidR="005E3969" w:rsidRPr="00B40CC9" w:rsidRDefault="005E396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8CB20A" w14:textId="77777777" w:rsidR="005E3969" w:rsidRPr="00482416" w:rsidRDefault="005E3969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972C3C" w14:textId="77777777" w:rsidR="005E3969" w:rsidRPr="00482416" w:rsidRDefault="005E3969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8C459" w14:textId="77777777" w:rsidR="005E3969" w:rsidRPr="00482416" w:rsidRDefault="005E396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18046" w14:textId="77777777" w:rsidR="005E3969" w:rsidRPr="00482416" w:rsidRDefault="005E3969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02AD29" w14:textId="77777777" w:rsidR="005E3969" w:rsidRPr="00482416" w:rsidRDefault="005E3969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9CC6B" w14:textId="77777777" w:rsidR="005E3969" w:rsidRPr="00482416" w:rsidRDefault="005E3969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482416" w14:paraId="396D68C7" w14:textId="77777777" w:rsidTr="008A3C6B">
        <w:tc>
          <w:tcPr>
            <w:tcW w:w="4140" w:type="dxa"/>
          </w:tcPr>
          <w:p w14:paraId="378259B6" w14:textId="77777777" w:rsidR="00401C32" w:rsidRPr="00482416" w:rsidRDefault="00401C32" w:rsidP="00401C3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EB86466" w14:textId="77777777" w:rsidR="00401C32" w:rsidRPr="00B40CC9" w:rsidRDefault="00401C32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F06942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02D866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4AF94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40713F" w14:textId="77777777" w:rsidR="00401C32" w:rsidRPr="00482416" w:rsidRDefault="00401C32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5455E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830BEE" w14:textId="77777777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482416" w14:paraId="6BAB68FA" w14:textId="77777777" w:rsidTr="008A3C6B">
        <w:tc>
          <w:tcPr>
            <w:tcW w:w="4140" w:type="dxa"/>
          </w:tcPr>
          <w:p w14:paraId="3559606D" w14:textId="77777777" w:rsidR="00401C32" w:rsidRPr="00482416" w:rsidRDefault="00401C32" w:rsidP="00401C3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0D51009" w14:textId="13113BA9" w:rsidR="00401C32" w:rsidRPr="00B40CC9" w:rsidRDefault="002A2632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A0AB9" w:rsidRPr="00B40CC9">
              <w:rPr>
                <w:rFonts w:ascii="Angsana New" w:hAnsi="Angsana New"/>
                <w:sz w:val="30"/>
                <w:szCs w:val="30"/>
                <w:lang w:val="en-US"/>
              </w:rPr>
              <w:t>60,190</w:t>
            </w:r>
          </w:p>
        </w:tc>
        <w:tc>
          <w:tcPr>
            <w:tcW w:w="236" w:type="dxa"/>
          </w:tcPr>
          <w:p w14:paraId="48D50C53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46AAF0" w14:textId="1ABA6169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206,982</w:t>
            </w:r>
          </w:p>
        </w:tc>
        <w:tc>
          <w:tcPr>
            <w:tcW w:w="236" w:type="dxa"/>
          </w:tcPr>
          <w:p w14:paraId="22188A69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82B417" w14:textId="5D4BF382" w:rsidR="00401C32" w:rsidRPr="00B40CC9" w:rsidRDefault="003E07D8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117,807</w:t>
            </w:r>
          </w:p>
        </w:tc>
        <w:tc>
          <w:tcPr>
            <w:tcW w:w="239" w:type="dxa"/>
          </w:tcPr>
          <w:p w14:paraId="0B4396F2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028B6B" w14:textId="06BFB1B1" w:rsidR="00401C32" w:rsidRPr="00B40CC9" w:rsidRDefault="00984B3F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167</w:t>
            </w:r>
            <w:r w:rsidR="00401C32" w:rsidRPr="00B40CC9">
              <w:rPr>
                <w:rFonts w:ascii="Angsana New" w:hAnsi="Angsana New"/>
                <w:sz w:val="30"/>
                <w:szCs w:val="30"/>
              </w:rPr>
              <w:t>,</w:t>
            </w:r>
            <w:r w:rsidRPr="00B40CC9">
              <w:rPr>
                <w:rFonts w:ascii="Angsana New" w:hAnsi="Angsana New"/>
                <w:sz w:val="30"/>
                <w:szCs w:val="30"/>
              </w:rPr>
              <w:t>704</w:t>
            </w:r>
          </w:p>
        </w:tc>
      </w:tr>
      <w:tr w:rsidR="00401C32" w:rsidRPr="00482416" w14:paraId="53C1AB78" w14:textId="77777777" w:rsidTr="008A3C6B">
        <w:tc>
          <w:tcPr>
            <w:tcW w:w="4140" w:type="dxa"/>
          </w:tcPr>
          <w:p w14:paraId="29E7283F" w14:textId="77777777" w:rsidR="00401C32" w:rsidRPr="00482416" w:rsidRDefault="00401C32" w:rsidP="00401C3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FFC23E" w14:textId="6DCF97E4" w:rsidR="00401C32" w:rsidRPr="00B40CC9" w:rsidRDefault="00B32B8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1,325</w:t>
            </w:r>
          </w:p>
        </w:tc>
        <w:tc>
          <w:tcPr>
            <w:tcW w:w="236" w:type="dxa"/>
          </w:tcPr>
          <w:p w14:paraId="25CB97B2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E8752F8" w14:textId="23F429C5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3,222</w:t>
            </w:r>
          </w:p>
        </w:tc>
        <w:tc>
          <w:tcPr>
            <w:tcW w:w="236" w:type="dxa"/>
          </w:tcPr>
          <w:p w14:paraId="7886BC9F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3FF195E" w14:textId="45C9AFB2" w:rsidR="00401C32" w:rsidRPr="00482416" w:rsidRDefault="003E07D8" w:rsidP="003E07D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C7D23DC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D57A4C" w14:textId="0B9B2ABD" w:rsidR="00401C32" w:rsidRPr="00482416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</w:tr>
      <w:tr w:rsidR="00401C32" w:rsidRPr="00482416" w14:paraId="5778476E" w14:textId="77777777" w:rsidTr="008A3C6B">
        <w:tc>
          <w:tcPr>
            <w:tcW w:w="4140" w:type="dxa"/>
          </w:tcPr>
          <w:p w14:paraId="47DC1028" w14:textId="77777777" w:rsidR="00401C32" w:rsidRPr="00482416" w:rsidRDefault="00401C32" w:rsidP="00401C3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4A825" w14:textId="4113D264" w:rsidR="00401C32" w:rsidRPr="00B40CC9" w:rsidRDefault="00B32B89" w:rsidP="00B40CC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A2632" w:rsidRPr="00B40C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A0AB9" w:rsidRPr="00B40C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1,515</w:t>
            </w:r>
          </w:p>
        </w:tc>
        <w:tc>
          <w:tcPr>
            <w:tcW w:w="236" w:type="dxa"/>
          </w:tcPr>
          <w:p w14:paraId="10937693" w14:textId="77777777" w:rsidR="00401C32" w:rsidRPr="00B40CC9" w:rsidRDefault="00401C32" w:rsidP="00401C3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8A4CC" w14:textId="53BD07AF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210,204</w:t>
            </w:r>
          </w:p>
        </w:tc>
        <w:tc>
          <w:tcPr>
            <w:tcW w:w="236" w:type="dxa"/>
          </w:tcPr>
          <w:p w14:paraId="0C16CCDA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BD7726" w14:textId="61A0ABF3" w:rsidR="00401C32" w:rsidRPr="00B40CC9" w:rsidRDefault="003E07D8" w:rsidP="00B40C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117,807</w:t>
            </w:r>
          </w:p>
        </w:tc>
        <w:tc>
          <w:tcPr>
            <w:tcW w:w="239" w:type="dxa"/>
          </w:tcPr>
          <w:p w14:paraId="3C90D03C" w14:textId="77777777" w:rsidR="00401C32" w:rsidRPr="00482416" w:rsidRDefault="00401C32" w:rsidP="00401C3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16910" w14:textId="0EC4CEA2" w:rsidR="00401C32" w:rsidRPr="008A3C6B" w:rsidRDefault="00401C32" w:rsidP="008A3C6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C6B">
              <w:rPr>
                <w:rFonts w:ascii="Angsana New" w:hAnsi="Angsana New"/>
                <w:b/>
                <w:bCs/>
                <w:sz w:val="30"/>
                <w:szCs w:val="30"/>
              </w:rPr>
              <w:t>169,449</w:t>
            </w:r>
          </w:p>
        </w:tc>
      </w:tr>
    </w:tbl>
    <w:p w14:paraId="3C591EC7" w14:textId="7971EBA4" w:rsidR="00482849" w:rsidRDefault="00482849" w:rsidP="00401C32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p w14:paraId="2269DA81" w14:textId="7777777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AB13424" w14:textId="3386EFA0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984B3F">
        <w:rPr>
          <w:lang w:val="en-US"/>
        </w:rPr>
        <w:t>30</w:t>
      </w:r>
      <w:r w:rsidR="00DC04CF">
        <w:t xml:space="preserve"> </w:t>
      </w:r>
      <w:r w:rsidR="00401C32">
        <w:rPr>
          <w:rFonts w:hint="cs"/>
          <w:cs/>
        </w:rPr>
        <w:t>มิถุนายน</w:t>
      </w:r>
      <w:r w:rsidR="00DC04CF">
        <w:rPr>
          <w:rFonts w:hint="cs"/>
          <w:cs/>
        </w:rPr>
        <w:t xml:space="preserve"> </w:t>
      </w:r>
      <w:r w:rsidR="00984B3F">
        <w:rPr>
          <w:lang w:val="en-US"/>
        </w:rPr>
        <w:t>2564</w:t>
      </w:r>
      <w:r w:rsidR="00DC04CF">
        <w:t xml:space="preserve"> </w:t>
      </w:r>
      <w:r w:rsidR="00DC04CF">
        <w:rPr>
          <w:rFonts w:hint="cs"/>
          <w:cs/>
        </w:rPr>
        <w:t xml:space="preserve">และ </w:t>
      </w:r>
      <w:r w:rsidR="00984B3F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984B3F">
        <w:rPr>
          <w:lang w:val="en-US"/>
        </w:rPr>
        <w:t>2563</w:t>
      </w:r>
      <w:r w:rsidR="00DC04CF">
        <w:t xml:space="preserve"> </w:t>
      </w:r>
      <w:r>
        <w:rPr>
          <w:cs/>
        </w:rPr>
        <w:t>มีดังนี้</w:t>
      </w:r>
    </w:p>
    <w:p w14:paraId="399D6E9F" w14:textId="77777777" w:rsidR="00D5525C" w:rsidRPr="00D5525C" w:rsidRDefault="00D5525C" w:rsidP="00D5525C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D5525C" w:rsidRPr="00D5525C" w14:paraId="23024226" w14:textId="77777777" w:rsidTr="008A3C6B">
        <w:trPr>
          <w:tblHeader/>
        </w:trPr>
        <w:tc>
          <w:tcPr>
            <w:tcW w:w="4140" w:type="dxa"/>
          </w:tcPr>
          <w:p w14:paraId="67A98960" w14:textId="55E54FD1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D5525C" w14:paraId="66C0F82D" w14:textId="77777777" w:rsidTr="008A3C6B">
        <w:trPr>
          <w:tblHeader/>
        </w:trPr>
        <w:tc>
          <w:tcPr>
            <w:tcW w:w="4140" w:type="dxa"/>
          </w:tcPr>
          <w:p w14:paraId="610C4EC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587F" w14:textId="1589E27B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14:paraId="2FEDC8D2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03DDB1B" w14:textId="69D4C8B1" w:rsidR="00401C32" w:rsidRPr="001A69B6" w:rsidRDefault="00984B3F" w:rsidP="00401C32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05E80F0E" w14:textId="007C4474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14:paraId="329632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175FBF" w14:textId="3AA3845E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1C32" w:rsidRPr="00D5525C" w14:paraId="2EA40286" w14:textId="77777777" w:rsidTr="008A3C6B">
        <w:trPr>
          <w:tblHeader/>
        </w:trPr>
        <w:tc>
          <w:tcPr>
            <w:tcW w:w="4140" w:type="dxa"/>
          </w:tcPr>
          <w:p w14:paraId="28B0735D" w14:textId="44B29C78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7C2C" w14:textId="52F00769" w:rsidR="00401C32" w:rsidRPr="001A69B6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F165F1A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84B4E59" w14:textId="4127C024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C0987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649B1596" w14:textId="63FAD192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C97FFAC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83DB4" w14:textId="3D7D280D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01C32" w:rsidRPr="00D5525C" w14:paraId="1A1A91CA" w14:textId="77777777" w:rsidTr="008A3C6B">
        <w:trPr>
          <w:tblHeader/>
        </w:trPr>
        <w:tc>
          <w:tcPr>
            <w:tcW w:w="4140" w:type="dxa"/>
          </w:tcPr>
          <w:p w14:paraId="6501AA3D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ECE504" w14:textId="77777777" w:rsidR="00401C32" w:rsidRPr="00D5525C" w:rsidRDefault="00401C32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1C32" w:rsidRPr="00D5525C" w14:paraId="11A6861E" w14:textId="77777777" w:rsidTr="008A3C6B">
        <w:trPr>
          <w:tblHeader/>
        </w:trPr>
        <w:tc>
          <w:tcPr>
            <w:tcW w:w="4140" w:type="dxa"/>
          </w:tcPr>
          <w:p w14:paraId="0857A2DD" w14:textId="3A14C76A" w:rsidR="00401C32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50FBFC5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DED0C8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DB9D7F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5F14A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980" w:rsidRPr="00D5525C" w14:paraId="4505A49E" w14:textId="77777777" w:rsidTr="008A3C6B">
        <w:tc>
          <w:tcPr>
            <w:tcW w:w="4140" w:type="dxa"/>
          </w:tcPr>
          <w:p w14:paraId="48BEA758" w14:textId="5A6C1645" w:rsidR="00AA5980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26B58E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FF99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4E67950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89DAC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559E6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F9B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DD620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B89" w:rsidRPr="00D5525C" w14:paraId="5248EB0D" w14:textId="77777777" w:rsidTr="008A3C6B">
        <w:tc>
          <w:tcPr>
            <w:tcW w:w="4140" w:type="dxa"/>
          </w:tcPr>
          <w:p w14:paraId="3C73E578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370BC1" w14:textId="2D06EC9F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CAB8D0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20EB43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2F385" w14:textId="16E410A8" w:rsidR="00B32B89" w:rsidRPr="00D5525C" w:rsidRDefault="00B32B89" w:rsidP="0001307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1,224,185</w:t>
            </w:r>
          </w:p>
        </w:tc>
        <w:tc>
          <w:tcPr>
            <w:tcW w:w="236" w:type="dxa"/>
          </w:tcPr>
          <w:p w14:paraId="7CD4FC1F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D9240E" w14:textId="2AA80222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B32B89" w:rsidRPr="00D5525C" w14:paraId="5F6D4D9E" w14:textId="77777777" w:rsidTr="008A3C6B">
        <w:tc>
          <w:tcPr>
            <w:tcW w:w="4140" w:type="dxa"/>
            <w:vAlign w:val="bottom"/>
          </w:tcPr>
          <w:p w14:paraId="526E33E1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C916A1" w14:textId="7DB05032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75FACE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35BEC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8F0BEF" w14:textId="567269D7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204,156</w:t>
            </w:r>
          </w:p>
        </w:tc>
        <w:tc>
          <w:tcPr>
            <w:tcW w:w="236" w:type="dxa"/>
          </w:tcPr>
          <w:p w14:paraId="7BC99A73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72AB0" w14:textId="1C8D4326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144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B32B89" w:rsidRPr="00D5525C" w14:paraId="727E0653" w14:textId="77777777" w:rsidTr="008A3C6B">
        <w:tc>
          <w:tcPr>
            <w:tcW w:w="4140" w:type="dxa"/>
            <w:vAlign w:val="bottom"/>
          </w:tcPr>
          <w:p w14:paraId="7F47A2A1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A36E8DB" w14:textId="70019675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9008D4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AF7CD0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BEB07A" w14:textId="48CC7718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424,298</w:t>
            </w:r>
          </w:p>
        </w:tc>
        <w:tc>
          <w:tcPr>
            <w:tcW w:w="236" w:type="dxa"/>
          </w:tcPr>
          <w:p w14:paraId="7284FAC7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5A8EA" w14:textId="14FBF21B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338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B32B89" w:rsidRPr="00D5525C" w14:paraId="0F89FEF7" w14:textId="77777777" w:rsidTr="008A3C6B">
        <w:tc>
          <w:tcPr>
            <w:tcW w:w="4140" w:type="dxa"/>
            <w:vAlign w:val="bottom"/>
          </w:tcPr>
          <w:p w14:paraId="67C59EF4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236FD9C6" w14:textId="07F5EFEF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024052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26A56E5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64751E0" w14:textId="7E066F39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3,246,599</w:t>
            </w:r>
          </w:p>
        </w:tc>
        <w:tc>
          <w:tcPr>
            <w:tcW w:w="236" w:type="dxa"/>
          </w:tcPr>
          <w:p w14:paraId="491CB346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166768" w14:textId="10E4DF78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3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897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B32B89" w:rsidRPr="00D5525C" w14:paraId="192221CC" w14:textId="77777777" w:rsidTr="008A3C6B">
        <w:tc>
          <w:tcPr>
            <w:tcW w:w="4140" w:type="dxa"/>
            <w:vAlign w:val="bottom"/>
          </w:tcPr>
          <w:p w14:paraId="3C06F8B6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28033AF" w14:textId="010246D2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4BAB0C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EDC98B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71C0694" w14:textId="44AE78D2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14,911</w:t>
            </w:r>
          </w:p>
        </w:tc>
        <w:tc>
          <w:tcPr>
            <w:tcW w:w="236" w:type="dxa"/>
          </w:tcPr>
          <w:p w14:paraId="2935195C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1A9DBC" w14:textId="010B127E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16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B32B89" w:rsidRPr="00D5525C" w14:paraId="21ADA60D" w14:textId="77777777" w:rsidTr="008A3C6B">
        <w:tc>
          <w:tcPr>
            <w:tcW w:w="4140" w:type="dxa"/>
            <w:vAlign w:val="bottom"/>
          </w:tcPr>
          <w:p w14:paraId="4D77432F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73594520" w14:textId="4F639318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BDE1C6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98B3A3B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174304" w14:textId="43E0AE55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4,170</w:t>
            </w:r>
          </w:p>
        </w:tc>
        <w:tc>
          <w:tcPr>
            <w:tcW w:w="236" w:type="dxa"/>
          </w:tcPr>
          <w:p w14:paraId="1E72BA56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32C77" w14:textId="3D34B34D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4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B32B89" w:rsidRPr="00D5525C" w14:paraId="60C9DC8B" w14:textId="77777777" w:rsidTr="008A3C6B">
        <w:tc>
          <w:tcPr>
            <w:tcW w:w="4140" w:type="dxa"/>
          </w:tcPr>
          <w:p w14:paraId="1DC80BE1" w14:textId="77777777" w:rsidR="00B32B89" w:rsidRPr="00D5525C" w:rsidRDefault="00B32B89" w:rsidP="00B32B8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1E7C7156" w14:textId="3A0EF163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14A55E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18D8AB" w14:textId="77777777" w:rsidR="00B32B89" w:rsidRPr="00D5525C" w:rsidRDefault="00B32B89" w:rsidP="00B32B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B312A8" w14:textId="1D8CD82F" w:rsidR="00B32B89" w:rsidRPr="00D5525C" w:rsidRDefault="00B32B89" w:rsidP="00B32B8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ADF822E" w14:textId="77777777" w:rsidR="00B32B89" w:rsidRPr="00D5525C" w:rsidRDefault="00B32B89" w:rsidP="00B32B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922607" w14:textId="4392E3D6" w:rsidR="00B32B89" w:rsidRPr="00D5525C" w:rsidRDefault="00B32B89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401C32" w:rsidRPr="00D5525C" w14:paraId="3BFC9D25" w14:textId="77777777" w:rsidTr="008A3C6B">
        <w:tc>
          <w:tcPr>
            <w:tcW w:w="4140" w:type="dxa"/>
          </w:tcPr>
          <w:p w14:paraId="3B1EA008" w14:textId="77777777" w:rsidR="00401C32" w:rsidRPr="00D5525C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0EE1D16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33EB1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D7DB83" w14:textId="77777777" w:rsidR="00401C32" w:rsidRPr="00D5525C" w:rsidRDefault="00401C32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B69D" w14:textId="77777777" w:rsidR="00401C32" w:rsidRPr="00D5525C" w:rsidRDefault="00401C32" w:rsidP="00401C3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D5525C" w14:paraId="7CD49898" w14:textId="77777777" w:rsidTr="008A3C6B">
        <w:tc>
          <w:tcPr>
            <w:tcW w:w="4140" w:type="dxa"/>
            <w:vAlign w:val="bottom"/>
          </w:tcPr>
          <w:p w14:paraId="652574CC" w14:textId="77777777" w:rsidR="00401C32" w:rsidRPr="00D5525C" w:rsidRDefault="00401C32" w:rsidP="00401C32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8FEA693" w14:textId="4E40E63B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C4947E5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57E4A5" w14:textId="48691598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0EB8095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B0AAAC" w14:textId="24AE22CB" w:rsidR="00401C32" w:rsidRPr="00D5525C" w:rsidRDefault="004E7747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B0967" w14:textId="03DF072B" w:rsidR="00401C32" w:rsidRPr="00D5525C" w:rsidRDefault="00401C32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7DD370C8" w14:textId="77777777" w:rsidTr="008A3C6B">
        <w:tc>
          <w:tcPr>
            <w:tcW w:w="4140" w:type="dxa"/>
          </w:tcPr>
          <w:p w14:paraId="02EEF9CE" w14:textId="1ACA18E7" w:rsidR="00401C32" w:rsidRPr="00D5525C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4F20D9C" w14:textId="1D188817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7500CED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D3081" w14:textId="221D5BD9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040AA97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151E71" w14:textId="1AC1CAA8" w:rsidR="00401C32" w:rsidRPr="00D5525C" w:rsidRDefault="004E7747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4D3D9C75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A81250" w14:textId="77FDFA0B" w:rsidR="00401C32" w:rsidRPr="00D5525C" w:rsidRDefault="00984B3F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401C32" w:rsidRPr="00D5525C" w14:paraId="2E2F7C1A" w14:textId="77777777" w:rsidTr="008A3C6B">
        <w:tc>
          <w:tcPr>
            <w:tcW w:w="4140" w:type="dxa"/>
          </w:tcPr>
          <w:p w14:paraId="339AB42C" w14:textId="77777777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0FEDE37" w14:textId="08DD7BD4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236" w:type="dxa"/>
          </w:tcPr>
          <w:p w14:paraId="5C9FC2D7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8028A4B" w14:textId="4718CFEE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0576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AA6FE4A" w14:textId="400236D8" w:rsidR="00401C32" w:rsidRPr="00D5525C" w:rsidRDefault="004E7747" w:rsidP="004E774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236" w:type="dxa"/>
          </w:tcPr>
          <w:p w14:paraId="137622DE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246B27" w14:textId="54885475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56E6A90F" w14:textId="77777777" w:rsidTr="008A3C6B">
        <w:tc>
          <w:tcPr>
            <w:tcW w:w="4140" w:type="dxa"/>
          </w:tcPr>
          <w:p w14:paraId="6EB8CF7A" w14:textId="77777777" w:rsidR="00401C32" w:rsidRPr="00D5525C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2FC79F3" w14:textId="77777777" w:rsidR="00401C32" w:rsidRPr="00D5525C" w:rsidRDefault="00401C32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7C8720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54C67F" w14:textId="77777777" w:rsidR="00401C32" w:rsidRPr="00D5525C" w:rsidRDefault="00401C32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75B4E" w14:textId="77777777" w:rsidR="00401C32" w:rsidRPr="00D5525C" w:rsidRDefault="00401C32" w:rsidP="00401C3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C32" w:rsidRPr="00D5525C" w14:paraId="355E2C70" w14:textId="77777777" w:rsidTr="008A3C6B">
        <w:trPr>
          <w:trHeight w:val="353"/>
        </w:trPr>
        <w:tc>
          <w:tcPr>
            <w:tcW w:w="4140" w:type="dxa"/>
          </w:tcPr>
          <w:p w14:paraId="69F0899A" w14:textId="77777777" w:rsidR="00401C32" w:rsidRPr="00D5525C" w:rsidRDefault="00401C32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DBBB07" w14:textId="54A4E5B5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47A2CC77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B8AD1AA" w14:textId="0A76F601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279A37D5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CAE62" w14:textId="7C6EB01D" w:rsidR="00401C32" w:rsidRPr="00D5525C" w:rsidRDefault="004E7747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89AD4CC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E25EDE" w14:textId="568AF65D" w:rsidR="00401C32" w:rsidRPr="00D5525C" w:rsidRDefault="00984B3F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1C32" w:rsidRPr="00D5525C" w14:paraId="650B6564" w14:textId="77777777" w:rsidTr="008A3C6B">
        <w:tc>
          <w:tcPr>
            <w:tcW w:w="4140" w:type="dxa"/>
          </w:tcPr>
          <w:p w14:paraId="78DB8A98" w14:textId="09AC25A1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960D51E" w14:textId="1D1D3AE7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32DCA8F4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64A764D" w14:textId="37B2D7B6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01A943C4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9956DF" w14:textId="3F1C03DF" w:rsidR="00401C32" w:rsidRPr="00D5525C" w:rsidRDefault="004E7747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76A68A57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63565" w14:textId="596C4093" w:rsidR="00401C32" w:rsidRPr="00D5525C" w:rsidRDefault="00984B3F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01C32" w:rsidRPr="00D5525C" w14:paraId="4F78B8C5" w14:textId="77777777" w:rsidTr="008A3C6B">
        <w:tc>
          <w:tcPr>
            <w:tcW w:w="4140" w:type="dxa"/>
          </w:tcPr>
          <w:p w14:paraId="013D975B" w14:textId="77777777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2E4325C" w14:textId="3A5885DC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76CC504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F2EBE" w14:textId="387CEE01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40E9B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520DC2" w14:textId="51BF6690" w:rsidR="00401C32" w:rsidRPr="00D5525C" w:rsidRDefault="004E7747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0E698E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83C710" w14:textId="587F8EB8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587D5644" w14:textId="77777777" w:rsidTr="008A3C6B">
        <w:tc>
          <w:tcPr>
            <w:tcW w:w="4140" w:type="dxa"/>
          </w:tcPr>
          <w:p w14:paraId="65553ADA" w14:textId="77777777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11BF9C82" w14:textId="0BB01051" w:rsidR="00401C32" w:rsidRPr="00D5525C" w:rsidRDefault="004E7747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7EE3DC7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8EF9F6" w14:textId="20422E87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361815B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0665B9" w14:textId="36CE928E" w:rsidR="00401C32" w:rsidRPr="00D5525C" w:rsidRDefault="004E7747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94C49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7083CE" w14:textId="12EC0479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980" w:rsidRPr="00D5525C" w14:paraId="4671EE03" w14:textId="77777777" w:rsidTr="008A3C6B">
        <w:tc>
          <w:tcPr>
            <w:tcW w:w="4140" w:type="dxa"/>
          </w:tcPr>
          <w:p w14:paraId="7394C588" w14:textId="77777777" w:rsidR="00AA5980" w:rsidRPr="00D5525C" w:rsidRDefault="00AA5980" w:rsidP="00AB0F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AE340" w14:textId="6A1C6F04" w:rsidR="00AA5980" w:rsidRPr="00D5525C" w:rsidRDefault="00624AB5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789CD701" w14:textId="77777777" w:rsidR="00AA5980" w:rsidRPr="00D5525C" w:rsidRDefault="00AA5980" w:rsidP="00AB0F5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3F12984" w14:textId="77777777" w:rsidR="00AA5980" w:rsidRPr="00D5525C" w:rsidRDefault="00AA5980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27303" w14:textId="77777777" w:rsidR="00AA5980" w:rsidRPr="00D5525C" w:rsidRDefault="00AA5980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5930D90" w14:textId="62E68C6C" w:rsidR="00AA5980" w:rsidRPr="00D5525C" w:rsidRDefault="00624AB5" w:rsidP="00624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7C0E20" w14:textId="77777777" w:rsidR="00AA5980" w:rsidRPr="00D5525C" w:rsidRDefault="00AA5980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36C008" w14:textId="77777777" w:rsidR="00AA5980" w:rsidRPr="00D5525C" w:rsidRDefault="00AA5980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149CD549" w14:textId="77777777" w:rsidTr="008A3C6B">
        <w:tc>
          <w:tcPr>
            <w:tcW w:w="4140" w:type="dxa"/>
          </w:tcPr>
          <w:p w14:paraId="0E08C856" w14:textId="77777777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FA5247" w14:textId="0F69A4DE" w:rsidR="00401C32" w:rsidRPr="00D5525C" w:rsidRDefault="00624AB5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7B3328C2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4AF98CE" w14:textId="1A36FE2C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0F86113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54E7678" w14:textId="41A5F8C8" w:rsidR="00401C32" w:rsidRPr="00D5525C" w:rsidRDefault="00624AB5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3A220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80F78DF" w14:textId="3FC58675" w:rsidR="00401C32" w:rsidRPr="00D5525C" w:rsidRDefault="00401C32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6A4A3F4E" w14:textId="77777777" w:rsidTr="008A3C6B">
        <w:tc>
          <w:tcPr>
            <w:tcW w:w="4140" w:type="dxa"/>
          </w:tcPr>
          <w:p w14:paraId="5FAF15ED" w14:textId="77777777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91F14" w14:textId="2F53C993" w:rsidR="00401C32" w:rsidRPr="00D5525C" w:rsidRDefault="00624AB5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3C5A3761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C0B5A67" w14:textId="7E5254E8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0A981D47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8A7EA03" w14:textId="494F64C8" w:rsidR="00401C32" w:rsidRPr="00244986" w:rsidRDefault="00624AB5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5,120,243</w:t>
            </w:r>
          </w:p>
        </w:tc>
        <w:tc>
          <w:tcPr>
            <w:tcW w:w="236" w:type="dxa"/>
          </w:tcPr>
          <w:p w14:paraId="2CC937ED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7359D6" w14:textId="6ED16194" w:rsidR="00401C32" w:rsidRPr="00D5525C" w:rsidRDefault="00984B3F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401C32" w:rsidRPr="00D5525C" w14:paraId="398B4FF5" w14:textId="77777777" w:rsidTr="008A3C6B">
        <w:tc>
          <w:tcPr>
            <w:tcW w:w="4140" w:type="dxa"/>
            <w:vAlign w:val="bottom"/>
          </w:tcPr>
          <w:p w14:paraId="3D6B8800" w14:textId="6516576A" w:rsidR="00401C32" w:rsidRPr="00D5525C" w:rsidRDefault="00401C32" w:rsidP="00401C32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D3AB8" w14:textId="1C4BB017" w:rsidR="00401C32" w:rsidRPr="00D5525C" w:rsidRDefault="00624AB5" w:rsidP="00624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401C32" w:rsidRPr="00D5525C" w:rsidRDefault="00401C32" w:rsidP="00401C3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B60AE12" w14:textId="12F3B837" w:rsidR="00401C32" w:rsidRPr="00D5525C" w:rsidRDefault="00401C32" w:rsidP="00624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E9A63E9" w14:textId="05DA21B4" w:rsidR="00401C32" w:rsidRPr="00D5525C" w:rsidRDefault="00624AB5" w:rsidP="00624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5780C" w14:textId="08CCCEDF" w:rsidR="00401C32" w:rsidRPr="00D5525C" w:rsidRDefault="00401C32" w:rsidP="00624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C32" w:rsidRPr="00D5525C" w14:paraId="4715ABAA" w14:textId="77777777" w:rsidTr="008A3C6B">
        <w:trPr>
          <w:trHeight w:val="67"/>
        </w:trPr>
        <w:tc>
          <w:tcPr>
            <w:tcW w:w="4140" w:type="dxa"/>
            <w:vAlign w:val="bottom"/>
          </w:tcPr>
          <w:p w14:paraId="573C7494" w14:textId="77777777" w:rsidR="00401C32" w:rsidRPr="00D5525C" w:rsidRDefault="00401C32" w:rsidP="00401C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386E8974" w:rsidR="00401C32" w:rsidRPr="00D5525C" w:rsidRDefault="0035034F" w:rsidP="008A3C6B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57643B12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B1920" w14:textId="22370579" w:rsidR="00401C32" w:rsidRPr="00D5525C" w:rsidRDefault="00984B3F" w:rsidP="008A3C6B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653FB691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7B7425CF" w:rsidR="00401C32" w:rsidRPr="00D5525C" w:rsidRDefault="0035034F" w:rsidP="00401C3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5,120,243</w:t>
            </w:r>
          </w:p>
        </w:tc>
        <w:tc>
          <w:tcPr>
            <w:tcW w:w="236" w:type="dxa"/>
          </w:tcPr>
          <w:p w14:paraId="6D034CFE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102C3087" w:rsidR="00401C32" w:rsidRPr="00D5525C" w:rsidRDefault="00984B3F" w:rsidP="0001307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401C32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0012F692" w14:textId="4C6335C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</w:p>
    <w:p w14:paraId="1512EC89" w14:textId="7777777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CE2164" w:rsidRPr="00F472FE" w14:paraId="58F1400D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7289E09B" w14:textId="7ACA5E42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401C32" w:rsidRPr="00F472FE" w14:paraId="14629F0C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80C5A35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7714443A" w:rsidR="00401C32" w:rsidRPr="00F472FE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01C32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38811178" w14:textId="57A76ADA" w:rsidR="00401C32" w:rsidRPr="00640271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01C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87F159" w14:textId="4198ECF2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01C32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8519F5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401C32" w:rsidRPr="00F472FE" w:rsidRDefault="00401C32" w:rsidP="00401C3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8792430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4551DF" w14:textId="413DB70E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01C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401C32" w:rsidRPr="00F472FE" w14:paraId="1F6C49F7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67C4A54" w14:textId="746E1A48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93C507C" w14:textId="0523B7A2" w:rsidR="00401C32" w:rsidRPr="00283DA1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</w:tcBorders>
          </w:tcPr>
          <w:p w14:paraId="69E861F6" w14:textId="655C8297" w:rsidR="00401C32" w:rsidRPr="00F472FE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030E0F" w14:textId="1DB12096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E11FC4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401C32" w:rsidRPr="00F472FE" w:rsidRDefault="00401C32" w:rsidP="00401C3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DE6FF03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A0871D" w14:textId="24119800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401C32" w:rsidRPr="00F472FE" w14:paraId="7E758E63" w14:textId="77777777" w:rsidTr="00AB0F58">
        <w:trPr>
          <w:trHeight w:val="240"/>
          <w:tblHeader/>
        </w:trPr>
        <w:tc>
          <w:tcPr>
            <w:tcW w:w="3150" w:type="dxa"/>
          </w:tcPr>
          <w:p w14:paraId="185E5ED3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768932D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01E30CFA" w14:textId="77777777" w:rsidR="00401C32" w:rsidRPr="00F472FE" w:rsidRDefault="00401C32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01C32" w:rsidRPr="00F472FE" w14:paraId="3A2A56D3" w14:textId="77777777" w:rsidTr="00AB0F58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7EE45550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AF693A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64A8CB" w14:textId="77777777" w:rsidR="00401C32" w:rsidRPr="00F472FE" w:rsidRDefault="00401C32" w:rsidP="00401C3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401C32" w:rsidRPr="00F472FE" w:rsidRDefault="00401C32" w:rsidP="00401C32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1776434" w14:textId="77777777" w:rsidR="00401C32" w:rsidRPr="00F472FE" w:rsidRDefault="00401C32" w:rsidP="00401C32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401C32" w:rsidRPr="00F472FE" w:rsidRDefault="00401C32" w:rsidP="00401C3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283EBEDE" w14:textId="77777777" w:rsidR="00401C32" w:rsidRPr="00F472FE" w:rsidRDefault="00401C32" w:rsidP="00401C3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401C32" w:rsidRPr="00F472FE" w:rsidRDefault="00401C32" w:rsidP="00401C32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EF3753" w14:textId="77777777" w:rsidR="00401C32" w:rsidRPr="00F472FE" w:rsidRDefault="00401C32" w:rsidP="00401C32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A426B" w:rsidRPr="00F472FE" w14:paraId="10323895" w14:textId="77777777" w:rsidTr="00395152">
        <w:tc>
          <w:tcPr>
            <w:tcW w:w="3150" w:type="dxa"/>
          </w:tcPr>
          <w:p w14:paraId="0551B73F" w14:textId="7777777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6CCB7B66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4379FEB6" w14:textId="38EE799F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A2D5E17" w14:textId="0F4A42BF" w:rsidR="00BA426B" w:rsidRPr="00994219" w:rsidRDefault="00BA426B" w:rsidP="000B0B1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F6740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7A90CB8" w14:textId="5AB03451" w:rsidR="00BA426B" w:rsidRPr="00857198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59BC19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C91C8F9" w14:textId="759ADD4C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D7D3A5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3CF3" w14:textId="5E42FA07" w:rsidR="00BA426B" w:rsidRPr="00F472FE" w:rsidRDefault="00727CB1" w:rsidP="000B0B15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</w:tr>
      <w:tr w:rsidR="00BA426B" w:rsidRPr="00F472FE" w14:paraId="510F2D9D" w14:textId="77777777" w:rsidTr="00395152">
        <w:tc>
          <w:tcPr>
            <w:tcW w:w="3150" w:type="dxa"/>
          </w:tcPr>
          <w:p w14:paraId="71B15ACE" w14:textId="7777777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57DF16C7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7B893B8" w14:textId="2FBC98DD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F07E464" w14:textId="6D498BF3" w:rsidR="00BA426B" w:rsidRPr="00994219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1B568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42931E5" w14:textId="34D3E529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6BF33C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75F24DB" w14:textId="51289AD4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15BA26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346C7" w14:textId="4AE50375" w:rsidR="00BA426B" w:rsidRPr="00F472FE" w:rsidRDefault="00727CB1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BA426B" w:rsidRPr="00F472FE" w14:paraId="5D41976E" w14:textId="77777777" w:rsidTr="00395152">
        <w:tc>
          <w:tcPr>
            <w:tcW w:w="3150" w:type="dxa"/>
          </w:tcPr>
          <w:p w14:paraId="48856114" w14:textId="7777777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1D6BD0A1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1048338A" w14:textId="7141106D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CEDE769" w14:textId="72CA62F8" w:rsidR="00BA426B" w:rsidRPr="00F472FE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D37C6B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8BD1D" w14:textId="599EA184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5BA367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E988428" w14:textId="1DC8985A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12AEED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D7D02" w14:textId="40F9508F" w:rsidR="00BA426B" w:rsidRPr="00F472FE" w:rsidRDefault="00727CB1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</w:tr>
      <w:tr w:rsidR="00BA426B" w:rsidRPr="00F472FE" w14:paraId="7B978F5B" w14:textId="77777777" w:rsidTr="00395152">
        <w:tc>
          <w:tcPr>
            <w:tcW w:w="3150" w:type="dxa"/>
          </w:tcPr>
          <w:p w14:paraId="385B51C5" w14:textId="21D9E7F4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225CC13E" w14:textId="5162A92B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B6E36B9" w14:textId="68202400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E3630D3" w14:textId="1D1CF09E" w:rsidR="00BA426B" w:rsidRPr="00F472FE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2611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CB6B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7ADA0" w14:textId="55896A85" w:rsidR="00BA426B" w:rsidRPr="00F472FE" w:rsidRDefault="00BA426B" w:rsidP="00BA426B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8CA061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EE1C218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0E382D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DF25C" w14:textId="0C96A41E" w:rsidR="00BA426B" w:rsidRPr="00F472FE" w:rsidRDefault="00727CB1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436,458</w:t>
            </w:r>
          </w:p>
        </w:tc>
      </w:tr>
      <w:tr w:rsidR="00BA426B" w:rsidRPr="00F472FE" w14:paraId="26FBDF90" w14:textId="77777777" w:rsidTr="00395152">
        <w:tc>
          <w:tcPr>
            <w:tcW w:w="3150" w:type="dxa"/>
          </w:tcPr>
          <w:p w14:paraId="3EB5FDED" w14:textId="7777777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3519C8" w14:textId="77777777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A2AC0D5" w14:textId="77777777" w:rsidR="00BA426B" w:rsidRPr="00F472FE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878B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0BA03" w14:textId="77777777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2CC8BF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CCDC42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A89F9" w14:textId="4DF0A256" w:rsidR="00BA426B" w:rsidRPr="00F472FE" w:rsidRDefault="00BA426B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BA426B" w:rsidRPr="00F472FE" w14:paraId="0D198414" w14:textId="77777777" w:rsidTr="00395152">
        <w:tc>
          <w:tcPr>
            <w:tcW w:w="3150" w:type="dxa"/>
          </w:tcPr>
          <w:p w14:paraId="27BC6371" w14:textId="7777777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6D836D55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3167D82" w14:textId="3411FE53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0D99443" w14:textId="2A5F0714" w:rsidR="00BA426B" w:rsidRPr="00F472FE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197784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AB61" w14:textId="70318D9E" w:rsidR="00BA426B" w:rsidRPr="00857198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5D6EB6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96CFC5E" w14:textId="1768B10E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1A85D8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699D" w14:textId="184AF8AD" w:rsidR="00BA426B" w:rsidRPr="00F472FE" w:rsidRDefault="00727CB1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</w:tr>
      <w:tr w:rsidR="00BA426B" w:rsidRPr="00F472FE" w14:paraId="1822BA38" w14:textId="77777777" w:rsidTr="00395152">
        <w:tc>
          <w:tcPr>
            <w:tcW w:w="3150" w:type="dxa"/>
          </w:tcPr>
          <w:p w14:paraId="067AD66E" w14:textId="3E0A8B67" w:rsidR="00BA426B" w:rsidRPr="00F472FE" w:rsidRDefault="00BA426B" w:rsidP="00BA426B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3180FB99" w14:textId="18B47CE6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3C40FAEB" w14:textId="31568654" w:rsidR="00BA426B" w:rsidRPr="00F472FE" w:rsidRDefault="00BA426B" w:rsidP="00BA426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E6D726" w14:textId="5618B041" w:rsidR="00BA426B" w:rsidRPr="00F472FE" w:rsidRDefault="00BA426B" w:rsidP="00BA426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D8951C" w14:textId="77777777" w:rsidR="00BA426B" w:rsidRPr="00F472FE" w:rsidRDefault="00BA426B" w:rsidP="00BA426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D37E0" w14:textId="3812E6C0" w:rsidR="00BA426B" w:rsidRPr="00857198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B56B03" w14:textId="77777777" w:rsidR="00BA426B" w:rsidRPr="00F472FE" w:rsidRDefault="00BA426B" w:rsidP="00BA426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BD71560" w14:textId="265D1F68" w:rsidR="00BA426B" w:rsidRPr="00F472FE" w:rsidRDefault="00BA426B" w:rsidP="00BA42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5BE20F" w14:textId="77777777" w:rsidR="00BA426B" w:rsidRPr="00F472FE" w:rsidRDefault="00BA426B" w:rsidP="00BA426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C3FA6" w14:textId="23DCEE67" w:rsidR="00BA426B" w:rsidRPr="00F472FE" w:rsidRDefault="00727CB1" w:rsidP="00BA426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2F5567" w:rsidRPr="00F472FE" w14:paraId="51B72D1C" w14:textId="77777777" w:rsidTr="00395152">
        <w:tc>
          <w:tcPr>
            <w:tcW w:w="3150" w:type="dxa"/>
          </w:tcPr>
          <w:p w14:paraId="26ECB727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BC541D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3F389B8" w14:textId="6CC254A8" w:rsidR="002F5567" w:rsidRPr="00994219" w:rsidRDefault="00984B3F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="002F5567" w:rsidRPr="00283D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270" w:type="dxa"/>
          </w:tcPr>
          <w:p w14:paraId="50F71FA0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85176A" w14:textId="112D311D" w:rsidR="002F5567" w:rsidRPr="00AC09D4" w:rsidRDefault="00BA426B" w:rsidP="002F5567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shd w:val="clear" w:color="auto" w:fill="auto"/>
          </w:tcPr>
          <w:p w14:paraId="13E012A1" w14:textId="77777777" w:rsidR="002F5567" w:rsidRPr="00F472FE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51230E68" w:rsidR="002F5567" w:rsidRPr="00F472FE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687A4" w14:textId="77777777" w:rsidR="002F5567" w:rsidRPr="00F472FE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E7B90" w14:textId="06FD9AB1" w:rsidR="002F5567" w:rsidRPr="00F472FE" w:rsidRDefault="00727CB1" w:rsidP="002F5567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853,490</w:t>
            </w:r>
          </w:p>
        </w:tc>
      </w:tr>
      <w:tr w:rsidR="002F5567" w:rsidRPr="00F472FE" w14:paraId="038AE017" w14:textId="77777777" w:rsidTr="00395152">
        <w:trPr>
          <w:trHeight w:val="80"/>
        </w:trPr>
        <w:tc>
          <w:tcPr>
            <w:tcW w:w="3150" w:type="dxa"/>
          </w:tcPr>
          <w:p w14:paraId="7B4A774A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B00B4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C6BDF3" w14:textId="3322352D" w:rsidR="002F5567" w:rsidRPr="00994219" w:rsidRDefault="00984B3F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F55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E71F4D5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A7C41" w14:textId="091BE219" w:rsidR="002F5567" w:rsidRPr="00AC09D4" w:rsidRDefault="00BA426B" w:rsidP="002F5567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15,697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0D7A2A" w14:textId="77777777" w:rsidR="002F5567" w:rsidRPr="00F472FE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7F9C378C" w:rsidR="002F5567" w:rsidRPr="00F472FE" w:rsidRDefault="002F5567" w:rsidP="002F5567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27CB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13,022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349D33" w14:textId="77777777" w:rsidR="002F5567" w:rsidRPr="00F472FE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F6D25" w14:textId="3CCAB7F5" w:rsidR="002F5567" w:rsidRPr="00F472FE" w:rsidRDefault="00727CB1" w:rsidP="002F5567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6,818</w:t>
            </w:r>
          </w:p>
        </w:tc>
      </w:tr>
      <w:tr w:rsidR="002F5567" w:rsidRPr="00F472FE" w14:paraId="62E37254" w14:textId="77777777" w:rsidTr="00395152">
        <w:tc>
          <w:tcPr>
            <w:tcW w:w="3150" w:type="dxa"/>
          </w:tcPr>
          <w:p w14:paraId="01C375F3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C2314B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E9ECC7" w14:textId="776BA935" w:rsidR="002F5567" w:rsidRPr="00AC09D4" w:rsidRDefault="00984B3F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  <w:r w:rsidR="002F5567"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D62A9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EDB76" w14:textId="69F3D104" w:rsidR="002F5567" w:rsidRPr="00AC09D4" w:rsidRDefault="00BA426B" w:rsidP="002F5567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54,297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A6378C" w14:textId="77777777" w:rsidR="002F5567" w:rsidRPr="00AC09D4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41E23AE1" w:rsidR="002F5567" w:rsidRPr="00AC09D4" w:rsidRDefault="002F5567" w:rsidP="000B0B15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727CB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13,022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AE9697" w14:textId="77777777" w:rsidR="002F5567" w:rsidRPr="00F472FE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4202F" w14:textId="0D8A8C0A" w:rsidR="002F5567" w:rsidRPr="00AC09D4" w:rsidRDefault="00727CB1" w:rsidP="002F5567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860,308</w:t>
            </w:r>
          </w:p>
        </w:tc>
      </w:tr>
      <w:tr w:rsidR="002F5567" w:rsidRPr="00F472FE" w14:paraId="49338BB3" w14:textId="77777777" w:rsidTr="000C668A">
        <w:tc>
          <w:tcPr>
            <w:tcW w:w="3150" w:type="dxa"/>
            <w:tcBorders>
              <w:top w:val="nil"/>
            </w:tcBorders>
          </w:tcPr>
          <w:p w14:paraId="3A5A860A" w14:textId="16BE7931" w:rsidR="002F5567" w:rsidRPr="00F472FE" w:rsidRDefault="000C4989" w:rsidP="000C4989">
            <w:pPr>
              <w:tabs>
                <w:tab w:val="left" w:pos="720"/>
              </w:tabs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5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0C49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A32B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  <w:tcBorders>
              <w:top w:val="nil"/>
            </w:tcBorders>
          </w:tcPr>
          <w:p w14:paraId="3DD502AD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D486E8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4846E1" w14:textId="74814908" w:rsidR="002F5567" w:rsidRPr="00AC09D4" w:rsidRDefault="002F5567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3DBFC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AB3FDE" w14:textId="6E635A04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BE0216" w14:textId="77777777" w:rsidR="002F5567" w:rsidRPr="000F348C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462E90C" w14:textId="2AFE071B" w:rsidR="002F5567" w:rsidRPr="000F348C" w:rsidRDefault="002F5567" w:rsidP="002F5567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935024" w14:textId="77777777" w:rsidR="002F5567" w:rsidRPr="000F348C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B766CAA" w14:textId="020D3A55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4989" w:rsidRPr="00F472FE" w14:paraId="00739B34" w14:textId="77777777" w:rsidTr="00EB67CE">
        <w:tc>
          <w:tcPr>
            <w:tcW w:w="3150" w:type="dxa"/>
            <w:tcBorders>
              <w:top w:val="nil"/>
            </w:tcBorders>
          </w:tcPr>
          <w:p w14:paraId="5EF45FD2" w14:textId="3851F1DA" w:rsidR="000C4989" w:rsidRPr="00F472FE" w:rsidRDefault="000C4989" w:rsidP="000C498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tcBorders>
              <w:top w:val="nil"/>
            </w:tcBorders>
          </w:tcPr>
          <w:p w14:paraId="600CE011" w14:textId="77777777" w:rsidR="000C4989" w:rsidRPr="00F472FE" w:rsidRDefault="000C4989" w:rsidP="000C498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8FCD1C7" w14:textId="77777777" w:rsidR="000C4989" w:rsidRPr="00F472FE" w:rsidRDefault="000C4989" w:rsidP="000C498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608A4D2" w14:textId="3AB8157B" w:rsidR="000C4989" w:rsidRPr="003E533C" w:rsidRDefault="000C4989" w:rsidP="000C498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A7EAD9" w14:textId="77777777" w:rsidR="000C4989" w:rsidRPr="00F472FE" w:rsidRDefault="000C4989" w:rsidP="000C498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8E96983" w14:textId="431CEEFE" w:rsidR="000C4989" w:rsidRPr="000F348C" w:rsidRDefault="000C4989" w:rsidP="000C49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D81A8E5" w14:textId="77777777" w:rsidR="000C4989" w:rsidRPr="000F348C" w:rsidRDefault="000C4989" w:rsidP="000C498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2393F05" w14:textId="480961E9" w:rsidR="000C4989" w:rsidRDefault="000C4989" w:rsidP="000C4989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3376E2" w14:textId="77777777" w:rsidR="000C4989" w:rsidRPr="000F348C" w:rsidRDefault="000C4989" w:rsidP="000C498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664B4AA" w14:textId="71E7DC83" w:rsidR="000C4989" w:rsidRPr="000F348C" w:rsidRDefault="000C4989" w:rsidP="000C49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F5567" w:rsidRPr="00F472FE" w14:paraId="256A8CB1" w14:textId="77777777" w:rsidTr="00EB67CE">
        <w:tc>
          <w:tcPr>
            <w:tcW w:w="3150" w:type="dxa"/>
            <w:tcBorders>
              <w:top w:val="nil"/>
              <w:bottom w:val="nil"/>
            </w:tcBorders>
          </w:tcPr>
          <w:p w14:paraId="79EB420E" w14:textId="5565F03F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="00984B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)จำกัด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51FDB5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7EF4E0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E851357" w14:textId="678F3AEF" w:rsidR="002F5567" w:rsidRPr="00AC09D4" w:rsidRDefault="002F5567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84B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984B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439B8B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6B2DA0C" w14:textId="2BF0D3C2" w:rsidR="002F5567" w:rsidRPr="000F348C" w:rsidRDefault="002F5567" w:rsidP="000B0B15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EB67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F34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6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685</w:t>
            </w:r>
            <w:r w:rsidRPr="000F34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63BAD3" w14:textId="77777777" w:rsidR="002F5567" w:rsidRPr="000F348C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B0320E6" w14:textId="5FBCAAAD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1CEC6" w14:textId="77777777" w:rsidR="002F5567" w:rsidRPr="000F348C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0367D1C" w14:textId="2285284D" w:rsidR="002F5567" w:rsidRPr="000F348C" w:rsidRDefault="000C4989" w:rsidP="002F5567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(34</w:t>
            </w:r>
            <w:r w:rsidR="00EB6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B6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2F5567" w:rsidRPr="00F472FE" w14:paraId="4FB9C5CB" w14:textId="77777777" w:rsidTr="00EB67CE">
        <w:tc>
          <w:tcPr>
            <w:tcW w:w="3150" w:type="dxa"/>
            <w:tcBorders>
              <w:top w:val="nil"/>
              <w:bottom w:val="nil"/>
            </w:tcBorders>
          </w:tcPr>
          <w:p w14:paraId="5BF815B7" w14:textId="4D56DDEE" w:rsidR="002F5567" w:rsidRPr="00DA64FF" w:rsidRDefault="002F5567" w:rsidP="002F5567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65F1E2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D5439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9508D8" w14:textId="45786808" w:rsidR="002F5567" w:rsidRPr="00857198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0FCF0" w14:textId="77777777" w:rsidR="002F5567" w:rsidRPr="00F472FE" w:rsidRDefault="002F5567" w:rsidP="002F5567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48569" w14:textId="2467C765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F01A8" w14:textId="77777777" w:rsidR="002F5567" w:rsidRPr="000F348C" w:rsidRDefault="002F5567" w:rsidP="002F5567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752D" w14:textId="0EC4867B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F35D0" w14:textId="77777777" w:rsidR="002F5567" w:rsidRPr="000F348C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6026B5" w14:textId="6703797C" w:rsidR="002F5567" w:rsidRPr="000F348C" w:rsidRDefault="000C4989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F5567" w:rsidRPr="00F472FE" w14:paraId="5595D4B4" w14:textId="77777777" w:rsidTr="00EB67CE">
        <w:tc>
          <w:tcPr>
            <w:tcW w:w="3150" w:type="dxa"/>
            <w:tcBorders>
              <w:bottom w:val="nil"/>
            </w:tcBorders>
          </w:tcPr>
          <w:p w14:paraId="24E5E6FF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D5CB3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A38EF" w14:textId="431AB153" w:rsidR="002F5567" w:rsidRPr="00F472FE" w:rsidRDefault="00984B3F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</w:t>
            </w:r>
            <w:r w:rsidR="002F5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716F9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F290262" w14:textId="21FDDB0E" w:rsidR="002F5567" w:rsidRPr="000F348C" w:rsidRDefault="002F5567" w:rsidP="002F5567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4D3EB8" w14:textId="77777777" w:rsidR="002F5567" w:rsidRPr="000F348C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56BFFDF" w14:textId="58ADE382" w:rsidR="002F5567" w:rsidRPr="000F348C" w:rsidRDefault="002F5567" w:rsidP="002F556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43DE7C" w14:textId="77777777" w:rsidR="002F5567" w:rsidRPr="000F348C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1808" w14:textId="191DC69E" w:rsidR="002F5567" w:rsidRPr="000F348C" w:rsidRDefault="00EB67CE" w:rsidP="002F5567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513,407</w:t>
            </w:r>
          </w:p>
        </w:tc>
      </w:tr>
    </w:tbl>
    <w:p w14:paraId="700DE982" w14:textId="6B7A2049" w:rsidR="00FA0AB9" w:rsidRDefault="00FA0AB9" w:rsidP="00B37E56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47357958" w14:textId="77777777" w:rsidR="00FA0AB9" w:rsidRDefault="00FA0AB9">
      <w:pPr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1A69B6" w:rsidRPr="001A69B6" w14:paraId="082053C2" w14:textId="77777777" w:rsidTr="00FA0AB9">
        <w:trPr>
          <w:tblHeader/>
        </w:trPr>
        <w:tc>
          <w:tcPr>
            <w:tcW w:w="3870" w:type="dxa"/>
          </w:tcPr>
          <w:p w14:paraId="0B56FB3E" w14:textId="73DD2598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4162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3A6423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1A69B6" w14:paraId="185D1896" w14:textId="77777777" w:rsidTr="00FA0AB9">
        <w:trPr>
          <w:tblHeader/>
        </w:trPr>
        <w:tc>
          <w:tcPr>
            <w:tcW w:w="3870" w:type="dxa"/>
          </w:tcPr>
          <w:p w14:paraId="5B39E010" w14:textId="05F82774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55B48E" w14:textId="7CC38658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0FC9742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997D" w14:textId="2170C0F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228EFD" w14:textId="4465F35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DD451A7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D7A63" w14:textId="0B51E6A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A69B6" w14:paraId="0E9A91DB" w14:textId="77777777" w:rsidTr="00FA0AB9">
        <w:trPr>
          <w:tblHeader/>
        </w:trPr>
        <w:tc>
          <w:tcPr>
            <w:tcW w:w="3870" w:type="dxa"/>
          </w:tcPr>
          <w:p w14:paraId="26082C16" w14:textId="77777777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2222" w14:textId="0DDFB7A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E7A3989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05AE" w14:textId="4BD10EC1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92C8D93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3FFE13" w14:textId="7EA29F7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B02D5D0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182FA" w14:textId="2232636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1A69B6" w14:paraId="08D07245" w14:textId="77777777" w:rsidTr="00FA0AB9">
        <w:trPr>
          <w:tblHeader/>
        </w:trPr>
        <w:tc>
          <w:tcPr>
            <w:tcW w:w="3870" w:type="dxa"/>
          </w:tcPr>
          <w:p w14:paraId="4684E631" w14:textId="77777777" w:rsidR="00745748" w:rsidRPr="001A69B6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37FCC60" w14:textId="77777777" w:rsidR="00745748" w:rsidRPr="001A69B6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0F58" w:rsidRPr="001A69B6" w14:paraId="0B2DEBD4" w14:textId="77777777" w:rsidTr="00E9605F">
        <w:tc>
          <w:tcPr>
            <w:tcW w:w="3870" w:type="dxa"/>
          </w:tcPr>
          <w:p w14:paraId="2673253F" w14:textId="6E7691BB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7"/>
          </w:tcPr>
          <w:p w14:paraId="2A68A27A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222A495C" w14:textId="77777777" w:rsidTr="00E9605F">
        <w:tc>
          <w:tcPr>
            <w:tcW w:w="3870" w:type="dxa"/>
          </w:tcPr>
          <w:p w14:paraId="55530BBF" w14:textId="6AF1B4A5" w:rsidR="00AB0F58" w:rsidRPr="001A69B6" w:rsidRDefault="00AB0F58" w:rsidP="000105FE">
            <w:pPr>
              <w:tabs>
                <w:tab w:val="left" w:pos="197"/>
              </w:tabs>
              <w:spacing w:line="240" w:lineRule="atLeast"/>
              <w:ind w:right="65"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7"/>
          </w:tcPr>
          <w:p w14:paraId="6DF66FC2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0C6AAC26" w14:textId="77777777" w:rsidTr="00AB0F58">
        <w:trPr>
          <w:trHeight w:val="60"/>
        </w:trPr>
        <w:tc>
          <w:tcPr>
            <w:tcW w:w="3870" w:type="dxa"/>
          </w:tcPr>
          <w:p w14:paraId="3FBC6A0D" w14:textId="77777777" w:rsidR="00AB0F58" w:rsidRPr="001A69B6" w:rsidRDefault="00AB0F58" w:rsidP="00AB0F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3D5C46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D3DEE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756CA" w14:textId="77777777" w:rsidR="00AB0F58" w:rsidRPr="001A69B6" w:rsidRDefault="00AB0F58" w:rsidP="00AB0F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94433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A1093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80C" w:rsidRPr="001A69B6" w14:paraId="06271860" w14:textId="77777777" w:rsidTr="002C5266">
        <w:tc>
          <w:tcPr>
            <w:tcW w:w="3870" w:type="dxa"/>
          </w:tcPr>
          <w:p w14:paraId="735AF1FD" w14:textId="77777777" w:rsidR="0007380C" w:rsidRPr="001A69B6" w:rsidRDefault="0007380C" w:rsidP="0007380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025BFE" w14:textId="74D6DBE1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9F1A" w14:textId="6AF3DF17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21950" w14:textId="4E4B577C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  <w:tc>
          <w:tcPr>
            <w:tcW w:w="270" w:type="dxa"/>
          </w:tcPr>
          <w:p w14:paraId="1F81F14C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C547" w14:textId="5298D500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07380C" w:rsidRPr="001A69B6" w14:paraId="41F47F95" w14:textId="77777777" w:rsidTr="002C5266">
        <w:tc>
          <w:tcPr>
            <w:tcW w:w="3870" w:type="dxa"/>
            <w:vAlign w:val="bottom"/>
          </w:tcPr>
          <w:p w14:paraId="24DEDDB7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EC69DC" w14:textId="71BE45E4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7CCEE" w14:textId="423C9949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3AAA25" w14:textId="2F7C6225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</w:t>
            </w:r>
            <w:r w:rsidR="00470BE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99E2EB3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25A06" w14:textId="2453D6C2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07380C" w:rsidRPr="001A69B6" w14:paraId="678E6B09" w14:textId="77777777" w:rsidTr="002C5266">
        <w:tc>
          <w:tcPr>
            <w:tcW w:w="3870" w:type="dxa"/>
            <w:vAlign w:val="bottom"/>
          </w:tcPr>
          <w:p w14:paraId="5BCF4414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3973A203" w14:textId="2B8C1F1C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DAD92" w14:textId="61F62A90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B16B0" w14:textId="4F9A4F71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9,715</w:t>
            </w:r>
          </w:p>
        </w:tc>
        <w:tc>
          <w:tcPr>
            <w:tcW w:w="270" w:type="dxa"/>
          </w:tcPr>
          <w:p w14:paraId="13C255E7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62B0E" w14:textId="41A0B6FC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07380C" w:rsidRPr="001A69B6" w14:paraId="2EB3C2A9" w14:textId="77777777" w:rsidTr="002C5266">
        <w:tc>
          <w:tcPr>
            <w:tcW w:w="3870" w:type="dxa"/>
            <w:vAlign w:val="bottom"/>
          </w:tcPr>
          <w:p w14:paraId="5DAD25E3" w14:textId="1F80024A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1997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56936BB3" w14:textId="39924293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097A3FE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B2BAE" w14:textId="149B4705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4774FA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5F483A" w14:textId="408A3036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662B5C2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3A166" w14:textId="672C46B6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482849" w:rsidRPr="001A69B6" w14:paraId="5E80315D" w14:textId="77777777" w:rsidTr="002C5266">
        <w:tc>
          <w:tcPr>
            <w:tcW w:w="3870" w:type="dxa"/>
            <w:vAlign w:val="bottom"/>
          </w:tcPr>
          <w:p w14:paraId="2D51D58E" w14:textId="12A018BC" w:rsidR="00482849" w:rsidRPr="001A69B6" w:rsidRDefault="00482849" w:rsidP="0048284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377A6FC5" w14:textId="22E19407" w:rsidR="00482849" w:rsidRPr="001A69B6" w:rsidRDefault="00482849" w:rsidP="004828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1EA178" w14:textId="77777777" w:rsidR="00482849" w:rsidRPr="001A69B6" w:rsidRDefault="00482849" w:rsidP="004828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6EAF" w14:textId="42F89F11" w:rsidR="00482849" w:rsidRPr="001A69B6" w:rsidRDefault="00482849" w:rsidP="004828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13ED3E" w14:textId="77777777" w:rsidR="00482849" w:rsidRPr="001A69B6" w:rsidRDefault="00482849" w:rsidP="004828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8129CD" w14:textId="56FB36CD" w:rsidR="00482849" w:rsidRDefault="00482849" w:rsidP="0048284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36,502</w:t>
            </w:r>
          </w:p>
        </w:tc>
        <w:tc>
          <w:tcPr>
            <w:tcW w:w="270" w:type="dxa"/>
          </w:tcPr>
          <w:p w14:paraId="192DAC37" w14:textId="77777777" w:rsidR="00482849" w:rsidRPr="001A69B6" w:rsidRDefault="00482849" w:rsidP="004828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46E82" w14:textId="7E723853" w:rsidR="00482849" w:rsidRDefault="00482849" w:rsidP="004828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07380C" w:rsidRPr="001A69B6" w14:paraId="4080FEC9" w14:textId="77777777" w:rsidTr="002C5266">
        <w:tc>
          <w:tcPr>
            <w:tcW w:w="3870" w:type="dxa"/>
            <w:vAlign w:val="bottom"/>
          </w:tcPr>
          <w:p w14:paraId="4261405A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7EE878D" w14:textId="0E9E2362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294F" w14:textId="14C96358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A611BE" w14:textId="30BB82EE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95,906</w:t>
            </w:r>
          </w:p>
        </w:tc>
        <w:tc>
          <w:tcPr>
            <w:tcW w:w="270" w:type="dxa"/>
          </w:tcPr>
          <w:p w14:paraId="1603A8A0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8CCAE" w14:textId="279C8F96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</w:tr>
      <w:tr w:rsidR="0007380C" w:rsidRPr="001A69B6" w14:paraId="2C2E165C" w14:textId="77777777" w:rsidTr="002C5266">
        <w:tc>
          <w:tcPr>
            <w:tcW w:w="3870" w:type="dxa"/>
            <w:vAlign w:val="bottom"/>
          </w:tcPr>
          <w:p w14:paraId="2FBB3B1D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3CD7960F" w14:textId="63C01CFF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DABC3" w14:textId="2A922063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6DA55C" w14:textId="3734E55A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66D6401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2734D" w14:textId="118F0952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07380C" w:rsidRPr="001A69B6" w14:paraId="32EBFEA8" w14:textId="77777777" w:rsidTr="002C5266">
        <w:tc>
          <w:tcPr>
            <w:tcW w:w="3870" w:type="dxa"/>
            <w:vAlign w:val="bottom"/>
          </w:tcPr>
          <w:p w14:paraId="7F1C8289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3C8CE0A" w14:textId="5C255DE4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946C6" w14:textId="3B84668E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4C77" w14:textId="1B9C9521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53B5854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88C52" w14:textId="730CFAD9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07380C" w:rsidRPr="001A69B6" w14:paraId="66A35C1B" w14:textId="77777777" w:rsidTr="002C5266">
        <w:tc>
          <w:tcPr>
            <w:tcW w:w="3870" w:type="dxa"/>
          </w:tcPr>
          <w:p w14:paraId="229536D8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5165BEB4" w14:textId="208FEC51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ED858" w14:textId="1C3DD3AD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90CF6" w14:textId="0DD0063F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4E30C9D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7B54F" w14:textId="13D5715A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07380C" w:rsidRPr="001A69B6" w14:paraId="0A3C04D6" w14:textId="77777777" w:rsidTr="002C5266">
        <w:tc>
          <w:tcPr>
            <w:tcW w:w="3870" w:type="dxa"/>
          </w:tcPr>
          <w:p w14:paraId="241171CB" w14:textId="77777777" w:rsidR="0007380C" w:rsidRPr="001A69B6" w:rsidRDefault="0007380C" w:rsidP="0007380C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7477F" w14:textId="0B6247FA" w:rsidR="0007380C" w:rsidRPr="001A69B6" w:rsidRDefault="0007380C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01EAD5" w14:textId="75214B11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C928B" w14:textId="4C6995E6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DEE3B8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2E22F" w14:textId="72939115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07380C" w:rsidRPr="001A69B6" w14:paraId="6D7A40F8" w14:textId="77777777" w:rsidTr="002C5266">
        <w:tc>
          <w:tcPr>
            <w:tcW w:w="3870" w:type="dxa"/>
          </w:tcPr>
          <w:p w14:paraId="3B923E77" w14:textId="77777777" w:rsidR="0007380C" w:rsidRPr="001A69B6" w:rsidRDefault="0007380C" w:rsidP="0007380C">
            <w:pPr>
              <w:spacing w:line="240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47321F6" w14:textId="546FEABB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207F6" w14:textId="3EC43D4B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FA323" w14:textId="09A8746C" w:rsidR="0007380C" w:rsidRPr="004A307D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F2437E" w14:textId="77777777" w:rsidR="0007380C" w:rsidRPr="004A307D" w:rsidRDefault="0007380C" w:rsidP="0007380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140114" w14:textId="6C97655E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07380C" w:rsidRPr="001A69B6" w14:paraId="34E24E0A" w14:textId="77777777" w:rsidTr="002C5266">
        <w:tc>
          <w:tcPr>
            <w:tcW w:w="3870" w:type="dxa"/>
          </w:tcPr>
          <w:p w14:paraId="7E996C98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5EE811BB" w14:textId="648CE884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8B988" w14:textId="503B9FE2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8DDC1" w14:textId="1E86FAE0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A009DB" w14:textId="77777777" w:rsidR="0007380C" w:rsidRPr="001A69B6" w:rsidRDefault="0007380C" w:rsidP="0007380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A7011C" w14:textId="5A4BD48B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07380C" w:rsidRPr="001A69B6" w14:paraId="672DE270" w14:textId="77777777" w:rsidTr="002C5266">
        <w:tc>
          <w:tcPr>
            <w:tcW w:w="3870" w:type="dxa"/>
          </w:tcPr>
          <w:p w14:paraId="68D89851" w14:textId="77777777" w:rsidR="0007380C" w:rsidRPr="001A69B6" w:rsidRDefault="0007380C" w:rsidP="000738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58584E97" w14:textId="0CC0EEF7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D624E" w14:textId="0DE26899" w:rsidR="0007380C" w:rsidRPr="001A69B6" w:rsidRDefault="0007380C" w:rsidP="000738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07380C" w:rsidRPr="001A69B6" w:rsidRDefault="0007380C" w:rsidP="000738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28216" w14:textId="284834C8" w:rsidR="0007380C" w:rsidRPr="001A69B6" w:rsidRDefault="0007380C" w:rsidP="0007380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2,464</w:t>
            </w:r>
          </w:p>
        </w:tc>
        <w:tc>
          <w:tcPr>
            <w:tcW w:w="270" w:type="dxa"/>
          </w:tcPr>
          <w:p w14:paraId="7D654B26" w14:textId="77777777" w:rsidR="0007380C" w:rsidRPr="001A69B6" w:rsidRDefault="0007380C" w:rsidP="0007380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0E3BF" w14:textId="3AE3A3FD" w:rsidR="0007380C" w:rsidRPr="001A69B6" w:rsidRDefault="0007380C" w:rsidP="0007380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925592" w:rsidRPr="001A69B6" w14:paraId="2B6B9007" w14:textId="77777777" w:rsidTr="009229DC">
        <w:tc>
          <w:tcPr>
            <w:tcW w:w="3870" w:type="dxa"/>
          </w:tcPr>
          <w:p w14:paraId="350CC75E" w14:textId="77777777" w:rsidR="00925592" w:rsidRPr="001A69B6" w:rsidRDefault="00925592" w:rsidP="0092559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6493166" w14:textId="4A076816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EB483" w14:textId="67160EBF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D9E7B" w14:textId="0F6603C1" w:rsidR="00925592" w:rsidRPr="00925592" w:rsidRDefault="00925592" w:rsidP="00925592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5A05B56A" w14:textId="77777777" w:rsidR="00925592" w:rsidRPr="001A69B6" w:rsidRDefault="00925592" w:rsidP="009255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0D9075" w14:textId="4B4F62F3" w:rsidR="00925592" w:rsidRPr="001A69B6" w:rsidRDefault="00925592" w:rsidP="009255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925592" w:rsidRPr="001A69B6" w14:paraId="40F15DB8" w14:textId="77777777" w:rsidTr="009229DC">
        <w:tc>
          <w:tcPr>
            <w:tcW w:w="3870" w:type="dxa"/>
          </w:tcPr>
          <w:p w14:paraId="588126DF" w14:textId="77777777" w:rsidR="00925592" w:rsidRPr="001A69B6" w:rsidRDefault="00925592" w:rsidP="0092559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DBD1A0B" w14:textId="1930E37E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101B1" w14:textId="50BCDC73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3FFE1" w14:textId="7127167A" w:rsidR="00925592" w:rsidRPr="001A69B6" w:rsidRDefault="00925592" w:rsidP="009255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265C3840" w14:textId="77777777" w:rsidR="00925592" w:rsidRPr="001A69B6" w:rsidRDefault="00925592" w:rsidP="009255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6BD1A" w14:textId="6F4D035C" w:rsidR="00925592" w:rsidRPr="001A69B6" w:rsidRDefault="00925592" w:rsidP="009255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925592" w:rsidRPr="001A69B6" w14:paraId="174CF5EF" w14:textId="77777777" w:rsidTr="009229DC">
        <w:tc>
          <w:tcPr>
            <w:tcW w:w="3870" w:type="dxa"/>
          </w:tcPr>
          <w:p w14:paraId="334DFA09" w14:textId="77777777" w:rsidR="00925592" w:rsidRPr="001A69B6" w:rsidRDefault="00925592" w:rsidP="00925592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517DFD17" w14:textId="039427E7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42AE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1F98F" w14:textId="77777777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FAF74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ABA13" w14:textId="334B0066" w:rsidR="00925592" w:rsidRPr="001A69B6" w:rsidRDefault="00925592" w:rsidP="009255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D1148F0" w14:textId="77777777" w:rsidR="00925592" w:rsidRPr="001A69B6" w:rsidRDefault="00925592" w:rsidP="009255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27F775" w14:textId="695B8579" w:rsidR="00925592" w:rsidRPr="001A69B6" w:rsidRDefault="00925592" w:rsidP="009255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925592" w:rsidRPr="001A69B6" w14:paraId="28409586" w14:textId="77777777" w:rsidTr="009229DC">
        <w:tc>
          <w:tcPr>
            <w:tcW w:w="3870" w:type="dxa"/>
          </w:tcPr>
          <w:p w14:paraId="77C9B183" w14:textId="540ED136" w:rsidR="00925592" w:rsidRPr="001A69B6" w:rsidRDefault="00925592" w:rsidP="00925592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FABF264" w14:textId="65CB7533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EAD49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A3E2" w14:textId="757218FB" w:rsidR="00925592" w:rsidRPr="001A69B6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DF130" w14:textId="77777777" w:rsidR="00925592" w:rsidRPr="001A69B6" w:rsidRDefault="00925592" w:rsidP="0092559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1AA158" w14:textId="5F5B1721" w:rsidR="00925592" w:rsidRPr="001A69B6" w:rsidRDefault="00925592" w:rsidP="009255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AC7DD2" w14:textId="77777777" w:rsidR="00925592" w:rsidRPr="001A69B6" w:rsidRDefault="00925592" w:rsidP="009255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639465" w14:textId="76DCBCB3" w:rsidR="00925592" w:rsidRPr="00E84E3C" w:rsidRDefault="00925592" w:rsidP="00925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0F58" w:rsidRPr="001A69B6" w14:paraId="2A3BBFBB" w14:textId="77777777" w:rsidTr="00AB0F58">
        <w:tc>
          <w:tcPr>
            <w:tcW w:w="3870" w:type="dxa"/>
          </w:tcPr>
          <w:p w14:paraId="0A8B8567" w14:textId="61FEF3A9" w:rsidR="00AB0F58" w:rsidRPr="001A69B6" w:rsidRDefault="00AB0F58" w:rsidP="00AB0F58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5897744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B1440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C39C2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908032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2EB43" w14:textId="77777777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82ECD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8308F" w14:textId="77777777" w:rsidR="00AB0F58" w:rsidRPr="00E84E3C" w:rsidRDefault="00AB0F58" w:rsidP="00AB0F5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F58" w:rsidRPr="001A69B6" w14:paraId="6D182E2B" w14:textId="77777777" w:rsidTr="009229DC">
        <w:tc>
          <w:tcPr>
            <w:tcW w:w="3870" w:type="dxa"/>
            <w:vAlign w:val="bottom"/>
          </w:tcPr>
          <w:p w14:paraId="28B455EA" w14:textId="1B836478" w:rsidR="00AB0F58" w:rsidRPr="001A69B6" w:rsidRDefault="00AB0F58" w:rsidP="00AB0F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950B72B" w14:textId="5397E4CA" w:rsidR="00AB0F58" w:rsidRPr="001A69B6" w:rsidRDefault="00A96A33" w:rsidP="00A96A33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</w:t>
            </w:r>
            <w:r w:rsidR="009229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8FB933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0A56E" w14:textId="6844B8CD" w:rsidR="00AB0F58" w:rsidRPr="001A69B6" w:rsidRDefault="00984B3F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B0F58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659746DF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86D803" w14:textId="7F08FE70" w:rsidR="00AB0F58" w:rsidRPr="001A69B6" w:rsidRDefault="00A96A33" w:rsidP="00AB0F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8,090</w:t>
            </w:r>
          </w:p>
        </w:tc>
        <w:tc>
          <w:tcPr>
            <w:tcW w:w="270" w:type="dxa"/>
          </w:tcPr>
          <w:p w14:paraId="0B19E6BA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515F4" w14:textId="58A69435" w:rsidR="00AB0F58" w:rsidRPr="001A69B6" w:rsidRDefault="00984B3F" w:rsidP="00AB0F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0F58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AB0F58" w:rsidRPr="001A69B6" w14:paraId="0D86405F" w14:textId="77777777" w:rsidTr="009229DC">
        <w:tc>
          <w:tcPr>
            <w:tcW w:w="3870" w:type="dxa"/>
            <w:vAlign w:val="bottom"/>
          </w:tcPr>
          <w:p w14:paraId="53B023A0" w14:textId="485FF1B3" w:rsidR="00AB0F58" w:rsidRPr="001A69B6" w:rsidRDefault="00AB0F58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53A2A5" w14:textId="2FFAEBE0" w:rsidR="00AB0F58" w:rsidRPr="008E06D1" w:rsidRDefault="00A96A33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934E89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8B943" w14:textId="6CA3AA9D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F27EA80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BFBF5" w14:textId="17160BAC" w:rsidR="00AB0F58" w:rsidRPr="001A69B6" w:rsidRDefault="00A96A33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DD961C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D47B2D" w14:textId="59DAA151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A0AB9" w:rsidRPr="001A69B6" w14:paraId="7C7718DE" w14:textId="77777777" w:rsidTr="009229DC">
        <w:tc>
          <w:tcPr>
            <w:tcW w:w="3870" w:type="dxa"/>
            <w:vAlign w:val="bottom"/>
          </w:tcPr>
          <w:p w14:paraId="0C49D19A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FAA750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F15B8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18ECE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04E3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5D54D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4905C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D30BC3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64CFAC2" w14:textId="77777777" w:rsidTr="009229DC">
        <w:tc>
          <w:tcPr>
            <w:tcW w:w="3870" w:type="dxa"/>
            <w:vAlign w:val="bottom"/>
          </w:tcPr>
          <w:p w14:paraId="5EC9A155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3F143D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86A9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EC5A7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16F7B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6EBD64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47AF9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CE6D88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7D96C55" w14:textId="77777777" w:rsidTr="009229DC">
        <w:tc>
          <w:tcPr>
            <w:tcW w:w="3870" w:type="dxa"/>
            <w:vAlign w:val="bottom"/>
          </w:tcPr>
          <w:p w14:paraId="0B369E64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671B93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9A78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D9B33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7B83C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3C54A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48C82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DF5555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1776D373" w14:textId="77777777" w:rsidTr="009229DC">
        <w:tc>
          <w:tcPr>
            <w:tcW w:w="3870" w:type="dxa"/>
            <w:vAlign w:val="bottom"/>
          </w:tcPr>
          <w:p w14:paraId="084EEA65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82E607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BF835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8B69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34021A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179CF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AD64A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2B916C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1829201" w14:textId="77777777" w:rsidTr="009229DC">
        <w:tc>
          <w:tcPr>
            <w:tcW w:w="3870" w:type="dxa"/>
          </w:tcPr>
          <w:p w14:paraId="26699DB4" w14:textId="1462DD91" w:rsidR="00FA0AB9" w:rsidRPr="001A69B6" w:rsidRDefault="00FA0AB9" w:rsidP="00FA0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3CD3B86A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5692E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F4E77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1DFD5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4B57C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33E59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5BB02D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85BD79E" w14:textId="77777777" w:rsidTr="009229DC">
        <w:tc>
          <w:tcPr>
            <w:tcW w:w="3870" w:type="dxa"/>
          </w:tcPr>
          <w:p w14:paraId="09F13F54" w14:textId="7B8CB0C0" w:rsidR="00FA0AB9" w:rsidRPr="001A69B6" w:rsidRDefault="00FA0AB9" w:rsidP="00FA0AB9">
            <w:pPr>
              <w:spacing w:line="240" w:lineRule="auto"/>
              <w:ind w:left="524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07172235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7F092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4D60D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6F5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116EE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998A1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612F2E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F58" w:rsidRPr="001A69B6" w14:paraId="2571AB11" w14:textId="77777777" w:rsidTr="009229DC">
        <w:tc>
          <w:tcPr>
            <w:tcW w:w="3870" w:type="dxa"/>
          </w:tcPr>
          <w:p w14:paraId="726039E0" w14:textId="2BF42CD4" w:rsidR="00AB0F58" w:rsidRPr="001A69B6" w:rsidRDefault="00AB0F58" w:rsidP="00AB0F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993D82" w14:textId="0796F6E9" w:rsidR="00AB0F58" w:rsidRPr="008E06D1" w:rsidRDefault="00AB0F58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D99D3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516882E0" w:rsidR="00AB0F58" w:rsidRPr="001A69B6" w:rsidRDefault="00AB0F58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9079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18D36A6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B49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3171BE9E" w:rsidR="00AB0F58" w:rsidRPr="001A69B6" w:rsidRDefault="00AB0F58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F58" w:rsidRPr="001A69B6" w14:paraId="6E281AB7" w14:textId="77777777" w:rsidTr="009229DC">
        <w:tc>
          <w:tcPr>
            <w:tcW w:w="3870" w:type="dxa"/>
            <w:vAlign w:val="bottom"/>
          </w:tcPr>
          <w:p w14:paraId="14BC83F8" w14:textId="6D5018FD" w:rsidR="00AB0F58" w:rsidRPr="001A69B6" w:rsidRDefault="00AB0F58" w:rsidP="00AB0F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1F7DF0" w14:textId="293F0E62" w:rsidR="00AB0F58" w:rsidRPr="008E06D1" w:rsidRDefault="00A96A33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18,622</w:t>
            </w:r>
          </w:p>
        </w:tc>
        <w:tc>
          <w:tcPr>
            <w:tcW w:w="270" w:type="dxa"/>
            <w:shd w:val="clear" w:color="auto" w:fill="auto"/>
          </w:tcPr>
          <w:p w14:paraId="162F268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2222DABF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AB0F58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0D75BBCD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190B75F2" w:rsidR="00AB0F58" w:rsidRPr="001A69B6" w:rsidRDefault="00A96A33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18,428</w:t>
            </w:r>
          </w:p>
        </w:tc>
        <w:tc>
          <w:tcPr>
            <w:tcW w:w="270" w:type="dxa"/>
          </w:tcPr>
          <w:p w14:paraId="6E40C379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4A94B97B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B0F58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AB0F58" w:rsidRPr="001A69B6" w14:paraId="7697858D" w14:textId="77777777" w:rsidTr="009229DC">
        <w:tc>
          <w:tcPr>
            <w:tcW w:w="3870" w:type="dxa"/>
            <w:vAlign w:val="bottom"/>
          </w:tcPr>
          <w:p w14:paraId="1395C2BD" w14:textId="6A7CB8DE" w:rsidR="00AB0F58" w:rsidRPr="001A69B6" w:rsidRDefault="00AB0F58" w:rsidP="00AB0F5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5C81A2" w14:textId="706B7A03" w:rsidR="00AB0F58" w:rsidRPr="008E06D1" w:rsidRDefault="00A96A33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1,222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3DAD7148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5DEC1814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67B89649" w:rsidR="00AB0F58" w:rsidRPr="001A69B6" w:rsidRDefault="00A96A33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7823F1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79F62CA2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AB0F58" w:rsidRPr="001A69B6" w14:paraId="075A3EB5" w14:textId="77777777" w:rsidTr="009229DC">
        <w:tc>
          <w:tcPr>
            <w:tcW w:w="3870" w:type="dxa"/>
            <w:vAlign w:val="bottom"/>
          </w:tcPr>
          <w:p w14:paraId="2DEB56B4" w14:textId="0F68CC8A" w:rsidR="00AB0F58" w:rsidRPr="001A69B6" w:rsidRDefault="00AB0F58" w:rsidP="00AB0F5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105F4D22" w:rsidR="00AB0F58" w:rsidRPr="008E06D1" w:rsidRDefault="00A96A33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53BD4F48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038B9E5D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1CE7F1C4" w:rsidR="00AB0F58" w:rsidRPr="001A69B6" w:rsidRDefault="00A96A33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7D34EA6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6AEB2F8B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AB0F58" w:rsidRPr="001A69B6" w14:paraId="1CAC8BC6" w14:textId="77777777" w:rsidTr="009229DC">
        <w:tc>
          <w:tcPr>
            <w:tcW w:w="3870" w:type="dxa"/>
            <w:vAlign w:val="bottom"/>
          </w:tcPr>
          <w:p w14:paraId="2C2449F2" w14:textId="7BF0F426" w:rsidR="00AB0F58" w:rsidRPr="001A69B6" w:rsidRDefault="00AB0F58" w:rsidP="00AB0F5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735987E" w14:textId="331ECC8C" w:rsidR="00AB0F58" w:rsidRPr="008E06D1" w:rsidRDefault="00A96A33" w:rsidP="00A9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7C981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2863" w14:textId="53BE6ECC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4E9C4597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693B6" w14:textId="0932B676" w:rsidR="00AB0F58" w:rsidRPr="001A69B6" w:rsidRDefault="00A96A33" w:rsidP="00A9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D8F7F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6E7EE" w14:textId="59B2697C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AB0F58" w:rsidRPr="001A69B6" w14:paraId="4A15CFBA" w14:textId="77777777" w:rsidTr="009229DC">
        <w:tc>
          <w:tcPr>
            <w:tcW w:w="3870" w:type="dxa"/>
            <w:vAlign w:val="bottom"/>
          </w:tcPr>
          <w:p w14:paraId="227AFD94" w14:textId="1B1C80C9" w:rsidR="00AB0F58" w:rsidRPr="001A69B6" w:rsidRDefault="00AB0F58" w:rsidP="00AB0F5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3F99DD5E" w:rsidR="00AB0F58" w:rsidRPr="008E06D1" w:rsidRDefault="00A96A33" w:rsidP="00A96A33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1EC5F7C4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3C7DB31B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798E8091" w:rsidR="00AB0F58" w:rsidRPr="00BC7383" w:rsidRDefault="00A96A33" w:rsidP="00A96A33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4780A8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519201A2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AB0F58" w:rsidRPr="001A69B6" w14:paraId="11899FDD" w14:textId="77777777" w:rsidTr="009229DC">
        <w:tc>
          <w:tcPr>
            <w:tcW w:w="3870" w:type="dxa"/>
            <w:vAlign w:val="bottom"/>
          </w:tcPr>
          <w:p w14:paraId="41CEF34E" w14:textId="078BDACA" w:rsidR="00AB0F58" w:rsidRPr="001A69B6" w:rsidRDefault="00AB0F58" w:rsidP="00AB0F5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58BDEB" w14:textId="527C6B91" w:rsidR="00AB0F58" w:rsidRPr="00A96A33" w:rsidRDefault="00A96A33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6A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</w:t>
            </w:r>
            <w:r w:rsidR="009229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1B44E" w14:textId="105C1A1F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AB0F58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16CEF55F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7F99B" w14:textId="6285CFD7" w:rsidR="00AB0F58" w:rsidRPr="00A96A33" w:rsidRDefault="00A96A33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A33">
              <w:rPr>
                <w:rFonts w:ascii="Angsana New" w:hAnsi="Angsana New"/>
                <w:b/>
                <w:bCs/>
                <w:sz w:val="30"/>
                <w:szCs w:val="30"/>
              </w:rPr>
              <w:t>249,35</w:t>
            </w:r>
            <w:r w:rsidR="00470BE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1F7CB5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01DF2" w14:textId="29BF53EA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AB0F58"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AB0F58" w:rsidRPr="001A69B6" w14:paraId="4A64DD2D" w14:textId="77777777" w:rsidTr="00AB0F58">
        <w:tc>
          <w:tcPr>
            <w:tcW w:w="3870" w:type="dxa"/>
            <w:vAlign w:val="bottom"/>
          </w:tcPr>
          <w:p w14:paraId="67C697AE" w14:textId="0560A9C9" w:rsidR="00AB0F58" w:rsidRPr="001A69B6" w:rsidRDefault="00AB0F58" w:rsidP="008E5A57">
            <w:pPr>
              <w:spacing w:line="240" w:lineRule="auto"/>
              <w:ind w:left="246" w:hanging="2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48B5E978" w14:textId="14FF8622" w:rsidR="00AB0F58" w:rsidRPr="0058102B" w:rsidRDefault="00AB0F58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A72B8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9FB351" w14:textId="685E4175" w:rsidR="00AB0F58" w:rsidRPr="001A69B6" w:rsidRDefault="00AB0F58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AF064B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112E1" w14:textId="2538FD14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455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05E667" w14:textId="0302239D" w:rsidR="00AB0F58" w:rsidRPr="001B33E2" w:rsidRDefault="00AB0F58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0F58" w:rsidRPr="001A69B6" w14:paraId="5554B99C" w14:textId="77777777" w:rsidTr="00EB67CE">
        <w:tc>
          <w:tcPr>
            <w:tcW w:w="3870" w:type="dxa"/>
            <w:vAlign w:val="bottom"/>
          </w:tcPr>
          <w:p w14:paraId="1A85E66F" w14:textId="63B2340D" w:rsidR="00AB0F58" w:rsidRPr="001A69B6" w:rsidRDefault="00AB0F58" w:rsidP="00AB0F58">
            <w:pPr>
              <w:spacing w:line="240" w:lineRule="auto"/>
              <w:ind w:left="336" w:hanging="3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1DE5F70F" w14:textId="611027B7" w:rsidR="00AB0F58" w:rsidRPr="001A69B6" w:rsidRDefault="00A96A33" w:rsidP="00A9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6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3BFE9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260FBB" w14:textId="4683B174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65AB7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42F9E5" w14:textId="2BCA36A5" w:rsidR="00AB0F58" w:rsidRPr="00EB67CE" w:rsidRDefault="00EB67CE" w:rsidP="00EB67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990BE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B2BEF6" w14:textId="064927EA" w:rsidR="00AB0F58" w:rsidRPr="001A69B6" w:rsidRDefault="00AB0F58" w:rsidP="008930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0F58" w:rsidRPr="001A69B6" w14:paraId="45A6D8BC" w14:textId="77777777" w:rsidTr="00EB67CE">
        <w:tc>
          <w:tcPr>
            <w:tcW w:w="3870" w:type="dxa"/>
            <w:vAlign w:val="bottom"/>
          </w:tcPr>
          <w:p w14:paraId="2E617223" w14:textId="0D2FFF1D" w:rsidR="00AB0F58" w:rsidRPr="001A69B6" w:rsidRDefault="00AB0F58" w:rsidP="000105FE">
            <w:pPr>
              <w:spacing w:line="240" w:lineRule="auto"/>
              <w:ind w:left="254" w:hanging="2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61BC" w14:textId="4B22D3EE" w:rsidR="00AB0F58" w:rsidRPr="001A69B6" w:rsidRDefault="00984B3F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4BE8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B841" w14:textId="06123412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B7F9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8B02" w14:textId="12292A67" w:rsidR="00AB0F58" w:rsidRPr="001A69B6" w:rsidRDefault="00984B3F" w:rsidP="00984B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6A173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C6476" w14:textId="3B6C769F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0F58" w:rsidRPr="001A69B6" w14:paraId="0363F04F" w14:textId="77777777" w:rsidTr="00EB67CE">
        <w:tc>
          <w:tcPr>
            <w:tcW w:w="3870" w:type="dxa"/>
            <w:vAlign w:val="bottom"/>
          </w:tcPr>
          <w:p w14:paraId="627612E6" w14:textId="302050F6" w:rsidR="00AB0F58" w:rsidRPr="00AE28D0" w:rsidRDefault="00AB0F58" w:rsidP="00AB0F58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FDACB" w14:textId="6BD5DD27" w:rsidR="00AB0F58" w:rsidRPr="00A96A33" w:rsidRDefault="00A96A33" w:rsidP="00A96A33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6A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</w:t>
            </w:r>
            <w:r w:rsidR="00946A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Pr="00A96A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398465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110C" w14:textId="1B7BE8DA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AB0F58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12FEAF4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5435" w14:textId="6B9D8688" w:rsidR="00AB0F58" w:rsidRPr="00EB67CE" w:rsidRDefault="00EB67CE" w:rsidP="00EB67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67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249,358</w:t>
            </w:r>
          </w:p>
        </w:tc>
        <w:tc>
          <w:tcPr>
            <w:tcW w:w="270" w:type="dxa"/>
            <w:shd w:val="clear" w:color="auto" w:fill="auto"/>
          </w:tcPr>
          <w:p w14:paraId="628C264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83E0" w14:textId="5F5B324A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AB0F58" w:rsidRPr="001A69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05665CF4" w14:textId="08B9913C" w:rsidR="00A3057C" w:rsidRDefault="00A3057C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17C58941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F3E35FB" w14:textId="77777777" w:rsidTr="004F7299">
        <w:tc>
          <w:tcPr>
            <w:tcW w:w="3870" w:type="dxa"/>
          </w:tcPr>
          <w:p w14:paraId="7B68F3C3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1E9D9053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B137E7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7BB556B3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0D70399A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5E8A75A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34371426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38128EC8" w14:textId="77777777" w:rsidTr="004F7299">
        <w:tc>
          <w:tcPr>
            <w:tcW w:w="3870" w:type="dxa"/>
          </w:tcPr>
          <w:p w14:paraId="72AAF4B5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2C78ACE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5AE575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47E4DBF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40C224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1F3934D7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25A56D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33DA73D1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2BFFD82B" w14:textId="77777777" w:rsidTr="004F7299">
        <w:tc>
          <w:tcPr>
            <w:tcW w:w="3870" w:type="dxa"/>
          </w:tcPr>
          <w:p w14:paraId="00A9B90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745748" w:rsidRPr="008B4D50" w:rsidRDefault="00745748" w:rsidP="007457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67CA1AF7" w14:textId="77777777" w:rsidTr="004F7299">
        <w:tc>
          <w:tcPr>
            <w:tcW w:w="3870" w:type="dxa"/>
          </w:tcPr>
          <w:p w14:paraId="1114A1DC" w14:textId="1CDAFA6B" w:rsidR="00745748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745748" w:rsidRPr="00717049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745748" w:rsidRPr="00744476" w:rsidRDefault="00745748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FF" w:rsidRPr="00744476" w14:paraId="0C71436F" w14:textId="77777777" w:rsidTr="004F7299">
        <w:tc>
          <w:tcPr>
            <w:tcW w:w="3870" w:type="dxa"/>
          </w:tcPr>
          <w:p w14:paraId="5AD1A4B0" w14:textId="27C6499D" w:rsidR="00C43BFF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7A7E860" w14:textId="77777777" w:rsidR="00C43BFF" w:rsidRPr="00717049" w:rsidRDefault="00C43BFF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A8F0E" w14:textId="77777777" w:rsidR="00C43BFF" w:rsidRPr="00744476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E04E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F079" w14:textId="77777777" w:rsidR="00C43BFF" w:rsidRPr="008B4D50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90729" w14:textId="77777777" w:rsidR="00C43BFF" w:rsidRPr="00744476" w:rsidRDefault="00C43BFF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46205" w14:textId="77777777" w:rsidR="00C43BFF" w:rsidRPr="00744476" w:rsidRDefault="00C43BFF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914784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748" w:rsidRPr="002A2E92" w14:paraId="7D10CE61" w14:textId="77777777" w:rsidTr="004F7299">
        <w:tc>
          <w:tcPr>
            <w:tcW w:w="3870" w:type="dxa"/>
            <w:vAlign w:val="bottom"/>
          </w:tcPr>
          <w:p w14:paraId="4F7951AB" w14:textId="77777777" w:rsidR="00745748" w:rsidRPr="009154B5" w:rsidRDefault="00745748" w:rsidP="007457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EE216" w14:textId="5A5B2D3D" w:rsidR="00745748" w:rsidRPr="002A2E92" w:rsidRDefault="00AD123E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3746573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4ECA4B80" w:rsidR="00745748" w:rsidRPr="002A2E92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76E355B9" w:rsidR="00745748" w:rsidRPr="006C117A" w:rsidRDefault="00AD123E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BDC21C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644E4D30" w:rsidR="00745748" w:rsidRPr="00FC705E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4646AB6" w14:textId="2CF67CE8" w:rsidR="00FF3042" w:rsidRDefault="00FF3042">
      <w:pPr>
        <w:rPr>
          <w:rFonts w:asciiTheme="majorBidi" w:hAnsiTheme="majorBidi" w:cstheme="majorBidi"/>
          <w:sz w:val="20"/>
          <w:szCs w:val="20"/>
          <w:cs/>
        </w:rPr>
      </w:pPr>
    </w:p>
    <w:p w14:paraId="0722A4F4" w14:textId="77777777" w:rsidR="00FF3042" w:rsidRDefault="00FF3042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1A69B6" w:rsidRPr="00744476" w14:paraId="426BA52E" w14:textId="77777777" w:rsidTr="00664668">
        <w:tc>
          <w:tcPr>
            <w:tcW w:w="3960" w:type="dxa"/>
          </w:tcPr>
          <w:p w14:paraId="5701BDE9" w14:textId="0D8DC9FF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57D5E571" w14:textId="77777777" w:rsidTr="00664668">
        <w:tc>
          <w:tcPr>
            <w:tcW w:w="3960" w:type="dxa"/>
          </w:tcPr>
          <w:p w14:paraId="36ACAA9B" w14:textId="138AF137" w:rsidR="00745748" w:rsidRPr="00FD68FC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E6F" w14:textId="35747020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E112EC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0CEB15D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34CD0907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63A32D3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820D" w14:textId="08523E4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55719937" w14:textId="77777777" w:rsidTr="00664668">
        <w:tc>
          <w:tcPr>
            <w:tcW w:w="3960" w:type="dxa"/>
          </w:tcPr>
          <w:p w14:paraId="2B2C7FA9" w14:textId="100441E5" w:rsidR="00745748" w:rsidRPr="00744476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6F2F5FA2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E8F366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25759879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72869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304C558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B7A1930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065C" w14:textId="7F0E9DC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744476" w14:paraId="396962CA" w14:textId="77777777" w:rsidTr="00664668">
        <w:tc>
          <w:tcPr>
            <w:tcW w:w="3960" w:type="dxa"/>
          </w:tcPr>
          <w:p w14:paraId="43D00D25" w14:textId="77777777" w:rsidR="001A69B6" w:rsidRPr="0074447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F953044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2508BF98" w14:textId="77777777" w:rsidTr="00664668">
        <w:tc>
          <w:tcPr>
            <w:tcW w:w="3960" w:type="dxa"/>
          </w:tcPr>
          <w:p w14:paraId="73F430E6" w14:textId="75E0BE89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7A04CBBB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23BC5D48" w14:textId="77777777" w:rsidTr="00664668">
        <w:tc>
          <w:tcPr>
            <w:tcW w:w="3960" w:type="dxa"/>
          </w:tcPr>
          <w:p w14:paraId="1C6BB76D" w14:textId="49FA844E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 w:firstLine="2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6B6884D2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0F6E8E3B" w14:textId="77777777" w:rsidTr="00664668">
        <w:tc>
          <w:tcPr>
            <w:tcW w:w="3960" w:type="dxa"/>
          </w:tcPr>
          <w:p w14:paraId="1AFFC12B" w14:textId="77777777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AA6554" w:rsidRPr="00744476" w:rsidRDefault="00AA6554" w:rsidP="00AA655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AA6554" w:rsidRPr="00744476" w:rsidRDefault="00AA6554" w:rsidP="00AA655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08FEE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953" w:rsidRPr="00744476" w14:paraId="57F420A3" w14:textId="77777777" w:rsidTr="00664668">
        <w:tc>
          <w:tcPr>
            <w:tcW w:w="3960" w:type="dxa"/>
            <w:vAlign w:val="bottom"/>
          </w:tcPr>
          <w:p w14:paraId="1F532F13" w14:textId="77777777" w:rsidR="005F0953" w:rsidRPr="00744476" w:rsidRDefault="005F0953" w:rsidP="005F095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5541A3DF" w14:textId="51C2C4D1" w:rsidR="005F0953" w:rsidRPr="00744476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5F0953" w:rsidRPr="00744476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5F0953" w:rsidRPr="00744476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5F0953" w:rsidRPr="00744476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6EBCFD3B" w:rsidR="005F0953" w:rsidRPr="00E072EC" w:rsidRDefault="005F0953" w:rsidP="005F095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690D6C44" w14:textId="77777777" w:rsidR="005F0953" w:rsidRPr="00BC5D5C" w:rsidRDefault="005F0953" w:rsidP="005F095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F51DB" w14:textId="7E2EDC56" w:rsidR="005F0953" w:rsidRPr="00BC5D5C" w:rsidRDefault="005F0953" w:rsidP="0020722C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5F0953" w:rsidRPr="00744476" w14:paraId="06246A85" w14:textId="77777777" w:rsidTr="00664668">
        <w:tc>
          <w:tcPr>
            <w:tcW w:w="3960" w:type="dxa"/>
            <w:vAlign w:val="bottom"/>
          </w:tcPr>
          <w:p w14:paraId="4B950480" w14:textId="2114BEFB" w:rsidR="005F0953" w:rsidRPr="00744476" w:rsidRDefault="005F0953" w:rsidP="005F0953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82EF" w14:textId="38056ED4" w:rsidR="005F0953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5F0953" w:rsidRPr="00744476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5F0953" w:rsidRPr="00744476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5F0953" w:rsidRPr="00744476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15F1AB70" w:rsidR="005F0953" w:rsidRDefault="005F0953" w:rsidP="008930B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A469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39F551" w14:textId="77777777" w:rsidR="005F0953" w:rsidRPr="00BC5D5C" w:rsidRDefault="005F0953" w:rsidP="005F095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4EA7D" w14:textId="1B906D07" w:rsidR="005F0953" w:rsidRPr="00BC5D5C" w:rsidRDefault="005F0953" w:rsidP="0020722C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(908)</w:t>
            </w:r>
          </w:p>
        </w:tc>
      </w:tr>
      <w:tr w:rsidR="005F0953" w:rsidRPr="00744476" w14:paraId="43A2080B" w14:textId="77777777" w:rsidTr="00664668">
        <w:tc>
          <w:tcPr>
            <w:tcW w:w="3960" w:type="dxa"/>
            <w:vAlign w:val="bottom"/>
          </w:tcPr>
          <w:p w14:paraId="3E173122" w14:textId="77777777" w:rsidR="005F0953" w:rsidRPr="00413A72" w:rsidRDefault="005F0953" w:rsidP="005F095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4A8E6" w14:textId="437979E1" w:rsidR="005F0953" w:rsidRPr="00413A72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5F0953" w:rsidRPr="00413A72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5F0953" w:rsidRPr="00413A72" w:rsidRDefault="005F0953" w:rsidP="005F0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5F0953" w:rsidRPr="00413A72" w:rsidRDefault="005F0953" w:rsidP="005F09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0FDEEF8E" w:rsidR="005F0953" w:rsidRPr="00413A72" w:rsidRDefault="005F0953" w:rsidP="005F095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421,06</w:t>
            </w:r>
            <w:r w:rsidR="00A46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0EC0FD4" w14:textId="77777777" w:rsidR="005F0953" w:rsidRPr="00413A72" w:rsidRDefault="005F0953" w:rsidP="005F095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21BD4A58" w:rsidR="005F0953" w:rsidRPr="00413A72" w:rsidRDefault="005F0953" w:rsidP="0020722C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1DDE3548" w14:textId="262CD62F" w:rsidR="00CE198C" w:rsidRDefault="00CE198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321D9B0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84B3F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984B3F">
        <w:rPr>
          <w:spacing w:val="2"/>
          <w:lang w:val="en-US"/>
        </w:rPr>
        <w:t>47</w:t>
      </w:r>
      <w:r w:rsidR="00984B3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84B3F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84B3F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84B3F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2405AF43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84B3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84B3F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27D3B061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984B3F">
        <w:rPr>
          <w:spacing w:val="6"/>
          <w:lang w:val="en-US"/>
        </w:rPr>
        <w:t>30</w:t>
      </w:r>
      <w:r w:rsidR="009E462A">
        <w:rPr>
          <w:spacing w:val="-2"/>
        </w:rPr>
        <w:t xml:space="preserve"> </w:t>
      </w:r>
      <w:r w:rsidR="007C5431">
        <w:rPr>
          <w:rFonts w:hint="cs"/>
          <w:spacing w:val="-2"/>
          <w:cs/>
        </w:rPr>
        <w:t>มิถุน</w:t>
      </w:r>
      <w:r w:rsidR="00AA6554">
        <w:rPr>
          <w:rFonts w:hint="cs"/>
          <w:spacing w:val="-2"/>
          <w:cs/>
        </w:rPr>
        <w:t>า</w:t>
      </w:r>
      <w:r w:rsidR="007C5431">
        <w:rPr>
          <w:rFonts w:hint="cs"/>
          <w:spacing w:val="-2"/>
          <w:cs/>
        </w:rPr>
        <w:t>ยน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984B3F">
        <w:rPr>
          <w:spacing w:val="6"/>
          <w:lang w:val="en-US"/>
        </w:rPr>
        <w:t>2564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984B3F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5A01E9" w:rsidRPr="00ED1128">
        <w:rPr>
          <w:lang w:val="en-US"/>
        </w:rPr>
        <w:t xml:space="preserve"> </w:t>
      </w:r>
      <w:r w:rsidR="00984B3F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984B3F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3F365F04" w:rsidR="00482849" w:rsidRDefault="0048284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745748">
        <w:trPr>
          <w:tblHeader/>
        </w:trPr>
        <w:tc>
          <w:tcPr>
            <w:tcW w:w="3817" w:type="dxa"/>
          </w:tcPr>
          <w:p w14:paraId="4A924520" w14:textId="34D3854E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</w:p>
        </w:tc>
        <w:tc>
          <w:tcPr>
            <w:tcW w:w="2558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6DF2E98F" w14:textId="77777777" w:rsidTr="00745748">
        <w:trPr>
          <w:tblHeader/>
        </w:trPr>
        <w:tc>
          <w:tcPr>
            <w:tcW w:w="3817" w:type="dxa"/>
          </w:tcPr>
          <w:p w14:paraId="6AC8A43D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519705" w14:textId="1F05E676" w:rsidR="00745748" w:rsidRP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B1B732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1DA54A" w14:textId="47EB73F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011F09AC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21D507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31C86229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0216EE02" w14:textId="77777777" w:rsidTr="00745748">
        <w:trPr>
          <w:tblHeader/>
        </w:trPr>
        <w:tc>
          <w:tcPr>
            <w:tcW w:w="3817" w:type="dxa"/>
          </w:tcPr>
          <w:p w14:paraId="29CB869A" w14:textId="63A85775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F78035" w14:textId="5F3981B5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4FE6F4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000B14" w14:textId="62F6295E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B5C3A6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7B0373F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B353CE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31033EDE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03D61134" w14:textId="77777777" w:rsidTr="00745748">
        <w:trPr>
          <w:tblHeader/>
        </w:trPr>
        <w:tc>
          <w:tcPr>
            <w:tcW w:w="3817" w:type="dxa"/>
          </w:tcPr>
          <w:p w14:paraId="1AF714BA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3E2EE21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0E340D8A" w14:textId="77777777" w:rsidTr="00745748">
        <w:trPr>
          <w:tblHeader/>
        </w:trPr>
        <w:tc>
          <w:tcPr>
            <w:tcW w:w="3817" w:type="dxa"/>
          </w:tcPr>
          <w:p w14:paraId="02223C87" w14:textId="06C3D4FD" w:rsidR="00AA6554" w:rsidRPr="00744476" w:rsidRDefault="00AA6554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4" w:type="dxa"/>
            <w:gridSpan w:val="7"/>
          </w:tcPr>
          <w:p w14:paraId="7678AA8E" w14:textId="77777777" w:rsidR="00AA6554" w:rsidRPr="00744476" w:rsidRDefault="00AA6554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43B4F8A6" w14:textId="77777777" w:rsidTr="00745748">
        <w:tc>
          <w:tcPr>
            <w:tcW w:w="3817" w:type="dxa"/>
          </w:tcPr>
          <w:p w14:paraId="465EA79F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8514D4A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7A5A4D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745748" w:rsidRPr="00744476" w:rsidRDefault="00745748" w:rsidP="0074574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745748" w:rsidRPr="00744476" w:rsidRDefault="00745748" w:rsidP="0074574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7B" w:rsidRPr="00744476" w14:paraId="67EF431A" w14:textId="77777777" w:rsidTr="000F2AEE">
        <w:tc>
          <w:tcPr>
            <w:tcW w:w="3817" w:type="dxa"/>
            <w:vAlign w:val="bottom"/>
          </w:tcPr>
          <w:p w14:paraId="073DDEC8" w14:textId="77A126AB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6B985CD8" w14:textId="7DAB0F99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C34A02" w14:textId="7B2B0201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2FE3103A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</w:tcPr>
          <w:p w14:paraId="3F38A64E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4F7B3F97" w:rsidR="00A47B7B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A47B7B" w:rsidRPr="00744476" w14:paraId="5718DE37" w14:textId="77777777" w:rsidTr="000F2AEE">
        <w:tc>
          <w:tcPr>
            <w:tcW w:w="3817" w:type="dxa"/>
            <w:vAlign w:val="bottom"/>
          </w:tcPr>
          <w:p w14:paraId="417AD81A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20C1454C" w14:textId="268256AC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4033BE" w14:textId="234B3C0C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56DFE76A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11,222</w:t>
            </w:r>
          </w:p>
        </w:tc>
        <w:tc>
          <w:tcPr>
            <w:tcW w:w="236" w:type="dxa"/>
          </w:tcPr>
          <w:p w14:paraId="14297EF7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1236FD4F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3,190</w:t>
            </w:r>
          </w:p>
        </w:tc>
      </w:tr>
      <w:tr w:rsidR="00A47B7B" w:rsidRPr="00744476" w14:paraId="49F8FC55" w14:textId="77777777" w:rsidTr="000F2AEE">
        <w:tc>
          <w:tcPr>
            <w:tcW w:w="3817" w:type="dxa"/>
            <w:vAlign w:val="bottom"/>
          </w:tcPr>
          <w:p w14:paraId="7011D4E5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86" w:type="dxa"/>
            <w:shd w:val="clear" w:color="auto" w:fill="auto"/>
          </w:tcPr>
          <w:p w14:paraId="77214B20" w14:textId="7143C226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BE3EF9" w14:textId="1EB9DF1C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58C8EF51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12,908</w:t>
            </w:r>
          </w:p>
        </w:tc>
        <w:tc>
          <w:tcPr>
            <w:tcW w:w="236" w:type="dxa"/>
          </w:tcPr>
          <w:p w14:paraId="23686058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2442A6BF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14,302</w:t>
            </w:r>
          </w:p>
        </w:tc>
      </w:tr>
      <w:tr w:rsidR="00A47B7B" w:rsidRPr="00744476" w14:paraId="37391F95" w14:textId="77777777" w:rsidTr="000F2AEE">
        <w:tc>
          <w:tcPr>
            <w:tcW w:w="3817" w:type="dxa"/>
            <w:vAlign w:val="bottom"/>
          </w:tcPr>
          <w:p w14:paraId="6FF520EB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86" w:type="dxa"/>
            <w:shd w:val="clear" w:color="auto" w:fill="auto"/>
          </w:tcPr>
          <w:p w14:paraId="29FCC19F" w14:textId="4F7C1873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CE411" w14:textId="30A86E23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1675D69B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56,946</w:t>
            </w:r>
          </w:p>
        </w:tc>
        <w:tc>
          <w:tcPr>
            <w:tcW w:w="236" w:type="dxa"/>
          </w:tcPr>
          <w:p w14:paraId="73E3771D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5F17A8BC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8,422</w:t>
            </w:r>
          </w:p>
        </w:tc>
      </w:tr>
      <w:tr w:rsidR="00A47B7B" w:rsidRPr="00744476" w14:paraId="3303AEB2" w14:textId="77777777" w:rsidTr="000F2AEE">
        <w:tc>
          <w:tcPr>
            <w:tcW w:w="3817" w:type="dxa"/>
            <w:vAlign w:val="bottom"/>
          </w:tcPr>
          <w:p w14:paraId="257D6E46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86" w:type="dxa"/>
            <w:shd w:val="clear" w:color="auto" w:fill="auto"/>
          </w:tcPr>
          <w:p w14:paraId="57FC306C" w14:textId="66C2DC4D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8EE925" w14:textId="3D43AB95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184ACB4C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36" w:type="dxa"/>
          </w:tcPr>
          <w:p w14:paraId="4481571E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52269430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47B7B" w:rsidRPr="00744476" w14:paraId="6F19E31A" w14:textId="77777777" w:rsidTr="000F2AEE">
        <w:tc>
          <w:tcPr>
            <w:tcW w:w="3817" w:type="dxa"/>
          </w:tcPr>
          <w:p w14:paraId="2F51B41D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86" w:type="dxa"/>
            <w:shd w:val="clear" w:color="auto" w:fill="auto"/>
          </w:tcPr>
          <w:p w14:paraId="6C778104" w14:textId="5C8A5EB9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FA9B7D" w14:textId="513BD7F8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466BA420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9,667</w:t>
            </w:r>
          </w:p>
        </w:tc>
        <w:tc>
          <w:tcPr>
            <w:tcW w:w="236" w:type="dxa"/>
          </w:tcPr>
          <w:p w14:paraId="19347FC0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42831F18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8,089</w:t>
            </w:r>
          </w:p>
        </w:tc>
      </w:tr>
      <w:tr w:rsidR="00A47B7B" w:rsidRPr="00744476" w14:paraId="725E23D7" w14:textId="77777777" w:rsidTr="000F2AEE">
        <w:tc>
          <w:tcPr>
            <w:tcW w:w="3817" w:type="dxa"/>
          </w:tcPr>
          <w:p w14:paraId="4F2A4292" w14:textId="77777777" w:rsidR="00A47B7B" w:rsidRPr="00744476" w:rsidRDefault="00A47B7B" w:rsidP="00A47B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86" w:type="dxa"/>
            <w:shd w:val="clear" w:color="auto" w:fill="auto"/>
          </w:tcPr>
          <w:p w14:paraId="2348CB0F" w14:textId="4360B680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1E2C" w14:textId="460079F4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2631A8CA" w:rsidR="00A47B7B" w:rsidRPr="00744476" w:rsidRDefault="00A47B7B" w:rsidP="00A47B7B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13,500</w:t>
            </w:r>
          </w:p>
        </w:tc>
        <w:tc>
          <w:tcPr>
            <w:tcW w:w="236" w:type="dxa"/>
          </w:tcPr>
          <w:p w14:paraId="34AC019D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098798FF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8,792</w:t>
            </w:r>
          </w:p>
        </w:tc>
      </w:tr>
      <w:tr w:rsidR="00A47B7B" w:rsidRPr="00744476" w14:paraId="232B56E0" w14:textId="77777777" w:rsidTr="000F2AEE">
        <w:tc>
          <w:tcPr>
            <w:tcW w:w="3817" w:type="dxa"/>
          </w:tcPr>
          <w:p w14:paraId="2091E5DE" w14:textId="77777777" w:rsidR="00A47B7B" w:rsidRPr="00744476" w:rsidRDefault="00A47B7B" w:rsidP="00A47B7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86" w:type="dxa"/>
            <w:shd w:val="clear" w:color="auto" w:fill="auto"/>
          </w:tcPr>
          <w:p w14:paraId="182C4BBE" w14:textId="7046176D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62868C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D0907C" w14:textId="6B5722C3" w:rsidR="00A47B7B" w:rsidRPr="00744476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3C6FB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B354E2B" w14:textId="5A2512FE" w:rsidR="00A47B7B" w:rsidRDefault="00A47B7B" w:rsidP="00A47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704B04B" w14:textId="77777777" w:rsidR="00A47B7B" w:rsidRPr="00744476" w:rsidRDefault="00A47B7B" w:rsidP="00A47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EC23EE" w14:textId="3AB1A90F" w:rsidR="00A47B7B" w:rsidRPr="00744476" w:rsidRDefault="00A47B7B" w:rsidP="00A47B7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45748" w:rsidRPr="00744476" w14:paraId="3C74F04D" w14:textId="77777777" w:rsidTr="000F2AEE">
        <w:tc>
          <w:tcPr>
            <w:tcW w:w="3817" w:type="dxa"/>
          </w:tcPr>
          <w:p w14:paraId="50B09B0D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6" w:type="dxa"/>
            <w:shd w:val="clear" w:color="auto" w:fill="auto"/>
          </w:tcPr>
          <w:p w14:paraId="22392D19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D14B5B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745748" w:rsidRPr="00744476" w:rsidRDefault="00745748" w:rsidP="007457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745748" w:rsidRPr="00744476" w:rsidRDefault="00745748" w:rsidP="0074574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5748" w:rsidRPr="00744476" w14:paraId="32340109" w14:textId="77777777" w:rsidTr="000F2AEE">
        <w:tc>
          <w:tcPr>
            <w:tcW w:w="3817" w:type="dxa"/>
          </w:tcPr>
          <w:p w14:paraId="6D33869F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6" w:type="dxa"/>
            <w:shd w:val="clear" w:color="auto" w:fill="auto"/>
          </w:tcPr>
          <w:p w14:paraId="6CC07AFE" w14:textId="3465A572" w:rsidR="00745748" w:rsidRPr="00744476" w:rsidRDefault="00A47B7B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2,887</w:t>
            </w:r>
          </w:p>
        </w:tc>
        <w:tc>
          <w:tcPr>
            <w:tcW w:w="236" w:type="dxa"/>
          </w:tcPr>
          <w:p w14:paraId="2F3B5E95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A83ACC" w14:textId="01405B9D" w:rsidR="00745748" w:rsidRPr="00744476" w:rsidRDefault="00984B3F" w:rsidP="007457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</w:tcPr>
          <w:p w14:paraId="37E44E38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5B5677EF" w:rsidR="00745748" w:rsidRPr="00744476" w:rsidRDefault="00A47B7B" w:rsidP="007457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B4F5B51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07F7FB5C" w:rsidR="00745748" w:rsidRPr="00744476" w:rsidRDefault="00984B3F" w:rsidP="0074574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745748" w:rsidRPr="00744476" w14:paraId="0DBF36C6" w14:textId="77777777" w:rsidTr="000F2AEE">
        <w:tc>
          <w:tcPr>
            <w:tcW w:w="3817" w:type="dxa"/>
          </w:tcPr>
          <w:p w14:paraId="101887B8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86" w:type="dxa"/>
            <w:shd w:val="clear" w:color="auto" w:fill="auto"/>
          </w:tcPr>
          <w:p w14:paraId="181B6255" w14:textId="43C45B88" w:rsidR="00745748" w:rsidRPr="00744476" w:rsidRDefault="00A47B7B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137,243</w:t>
            </w:r>
          </w:p>
        </w:tc>
        <w:tc>
          <w:tcPr>
            <w:tcW w:w="236" w:type="dxa"/>
          </w:tcPr>
          <w:p w14:paraId="6D980B1A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D56F" w14:textId="797D4679" w:rsidR="00745748" w:rsidRPr="00744476" w:rsidRDefault="00984B3F" w:rsidP="007457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</w:tcPr>
          <w:p w14:paraId="717F003A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2D7C19DD" w:rsidR="00745748" w:rsidRPr="00744476" w:rsidRDefault="00A47B7B" w:rsidP="007457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136,356</w:t>
            </w:r>
          </w:p>
        </w:tc>
        <w:tc>
          <w:tcPr>
            <w:tcW w:w="236" w:type="dxa"/>
          </w:tcPr>
          <w:p w14:paraId="08CAA9A1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0DAECB62" w:rsidR="00745748" w:rsidRPr="00744476" w:rsidRDefault="00984B3F" w:rsidP="0074574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745748" w:rsidRPr="00744476" w14:paraId="4E0DB586" w14:textId="77777777" w:rsidTr="000F2AEE">
        <w:tc>
          <w:tcPr>
            <w:tcW w:w="3817" w:type="dxa"/>
          </w:tcPr>
          <w:p w14:paraId="7BA504AC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86" w:type="dxa"/>
            <w:shd w:val="clear" w:color="auto" w:fill="auto"/>
          </w:tcPr>
          <w:p w14:paraId="04B123EA" w14:textId="78884C9D" w:rsidR="00745748" w:rsidRPr="00744476" w:rsidRDefault="00A47B7B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197,447</w:t>
            </w:r>
          </w:p>
        </w:tc>
        <w:tc>
          <w:tcPr>
            <w:tcW w:w="236" w:type="dxa"/>
          </w:tcPr>
          <w:p w14:paraId="1ABB6B00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304B22C" w14:textId="4E38FAA9" w:rsidR="00745748" w:rsidRPr="00744476" w:rsidRDefault="00984B3F" w:rsidP="007457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36" w:type="dxa"/>
          </w:tcPr>
          <w:p w14:paraId="06340D4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526F9628" w:rsidR="00745748" w:rsidRPr="00744476" w:rsidRDefault="00A47B7B" w:rsidP="007457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191,681</w:t>
            </w:r>
          </w:p>
        </w:tc>
        <w:tc>
          <w:tcPr>
            <w:tcW w:w="236" w:type="dxa"/>
          </w:tcPr>
          <w:p w14:paraId="7D59EDC0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537DF5B3" w:rsidR="00745748" w:rsidRPr="00744476" w:rsidRDefault="00984B3F" w:rsidP="0074574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</w:tr>
      <w:tr w:rsidR="00745748" w:rsidRPr="00744476" w14:paraId="714E3A59" w14:textId="77777777" w:rsidTr="000F2AEE">
        <w:tc>
          <w:tcPr>
            <w:tcW w:w="3817" w:type="dxa"/>
            <w:vAlign w:val="bottom"/>
          </w:tcPr>
          <w:p w14:paraId="7EF9B74F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2576A907" w:rsidR="00745748" w:rsidRPr="00744476" w:rsidRDefault="00A47B7B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337,577</w:t>
            </w:r>
          </w:p>
        </w:tc>
        <w:tc>
          <w:tcPr>
            <w:tcW w:w="236" w:type="dxa"/>
          </w:tcPr>
          <w:p w14:paraId="384A9214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7E7879DE" w:rsidR="00745748" w:rsidRPr="00744476" w:rsidRDefault="00984B3F" w:rsidP="007457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  <w:r w:rsidR="00745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78CF6F6F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3A95F949" w:rsidR="00745748" w:rsidRPr="00744476" w:rsidRDefault="00A47B7B" w:rsidP="007457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432,384</w:t>
            </w:r>
          </w:p>
        </w:tc>
        <w:tc>
          <w:tcPr>
            <w:tcW w:w="236" w:type="dxa"/>
          </w:tcPr>
          <w:p w14:paraId="2A99FB09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2543A336" w:rsidR="00745748" w:rsidRPr="00744476" w:rsidRDefault="00984B3F" w:rsidP="0074574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745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</w:tr>
    </w:tbl>
    <w:p w14:paraId="0C14EFF0" w14:textId="74CEB5AB" w:rsidR="00A3057C" w:rsidRDefault="00A3057C" w:rsidP="004F7299">
      <w:pPr>
        <w:pStyle w:val="Bo-Blankline"/>
        <w:spacing w:line="380" w:lineRule="exact"/>
        <w:rPr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B61835" w:rsidRPr="000E72B7" w14:paraId="43536FF1" w14:textId="77777777" w:rsidTr="00AB44E6">
        <w:trPr>
          <w:tblHeader/>
        </w:trPr>
        <w:tc>
          <w:tcPr>
            <w:tcW w:w="2430" w:type="dxa"/>
            <w:vAlign w:val="bottom"/>
          </w:tcPr>
          <w:p w14:paraId="6E25CDA4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3B4F10A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33F9FA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DDA018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835" w:rsidRPr="000E72B7" w14:paraId="5A9E0F43" w14:textId="77777777" w:rsidTr="00E2005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2FA455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900" w:type="dxa"/>
            <w:vAlign w:val="bottom"/>
          </w:tcPr>
          <w:p w14:paraId="064418AB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D7312C9" w14:textId="09BE521F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2A4B1D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4752A8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23AD0CC" w14:textId="5A78BE97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618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568ECD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51C51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0237C2" w14:textId="2B64F0E3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921B664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5ED48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0CDDD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73C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6E62E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D3ED16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13B4A4D" w14:textId="1675642B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618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B61835" w:rsidRPr="000E72B7" w14:paraId="0C21F326" w14:textId="77777777" w:rsidTr="00E2005C">
        <w:trPr>
          <w:tblHeader/>
        </w:trPr>
        <w:tc>
          <w:tcPr>
            <w:tcW w:w="2430" w:type="dxa"/>
            <w:vAlign w:val="bottom"/>
          </w:tcPr>
          <w:p w14:paraId="7CBC6C6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396D83F" w14:textId="37E2C538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2CF2D16A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5891E4" w14:textId="5D97711C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2E1D57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C7C10D" w14:textId="15662B35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645E2B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1876C1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909AE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92C8F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F345EC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2406B5" w14:textId="53C8D9A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61835" w:rsidRPr="000E72B7" w14:paraId="37BF4A4A" w14:textId="77777777" w:rsidTr="00AB44E6">
        <w:trPr>
          <w:tblHeader/>
        </w:trPr>
        <w:tc>
          <w:tcPr>
            <w:tcW w:w="2430" w:type="dxa"/>
          </w:tcPr>
          <w:p w14:paraId="0D799E6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DBF4FC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F6373A1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2557E37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1835" w:rsidRPr="000E72B7" w14:paraId="73A7B660" w14:textId="77777777" w:rsidTr="00C6536F">
        <w:tc>
          <w:tcPr>
            <w:tcW w:w="2430" w:type="dxa"/>
          </w:tcPr>
          <w:p w14:paraId="4091D9D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365EE898" w14:textId="77777777" w:rsidR="00B61835" w:rsidRPr="00E47AF3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0DE0B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73A47B" w14:textId="77777777" w:rsidR="00B61835" w:rsidRPr="00435338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9B2D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F9A4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DA4E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B097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780E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A3515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326EB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8D95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835" w:rsidRPr="000E72B7" w14:paraId="2A6D3FCA" w14:textId="77777777" w:rsidTr="00C6536F">
        <w:tc>
          <w:tcPr>
            <w:tcW w:w="2430" w:type="dxa"/>
          </w:tcPr>
          <w:p w14:paraId="040C68CE" w14:textId="77777777" w:rsidR="00B61835" w:rsidRPr="00435338" w:rsidRDefault="00B61835" w:rsidP="003322E6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6B1D57E9" w14:textId="373D1080" w:rsidR="00B61835" w:rsidRPr="00435338" w:rsidRDefault="00AB44E6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C284DF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704956" w14:textId="758FB7FE" w:rsidR="00B61835" w:rsidRPr="00435338" w:rsidRDefault="00AB44E6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22BA386B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321FB" w14:textId="7FF9567D" w:rsidR="00B61835" w:rsidRPr="00435338" w:rsidRDefault="00AB44E6" w:rsidP="003322E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B9477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B83DA" w14:textId="607A3BE0" w:rsidR="00B61835" w:rsidRPr="003833DF" w:rsidRDefault="00AB44E6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90E2E3E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0D785" w14:textId="2F998E69" w:rsidR="00B61835" w:rsidRPr="00435338" w:rsidRDefault="00AB44E6" w:rsidP="003322E6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7128B85E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5F10C" w14:textId="172EB7EF" w:rsidR="00B61835" w:rsidRPr="007A7237" w:rsidRDefault="00AB44E6" w:rsidP="00C6536F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1835" w:rsidRPr="000E72B7" w14:paraId="3B5A872F" w14:textId="77777777" w:rsidTr="00C6536F">
        <w:tc>
          <w:tcPr>
            <w:tcW w:w="2430" w:type="dxa"/>
          </w:tcPr>
          <w:p w14:paraId="765A60A0" w14:textId="0BFE2CD5" w:rsidR="00B61835" w:rsidRPr="00744476" w:rsidRDefault="00B61835" w:rsidP="003322E6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00" w:type="dxa"/>
            <w:vAlign w:val="bottom"/>
          </w:tcPr>
          <w:p w14:paraId="0439E20D" w14:textId="73A3FC9E" w:rsidR="00B61835" w:rsidRPr="00435338" w:rsidRDefault="00AB44E6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1AD04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77574F" w14:textId="7CD484D8" w:rsidR="00B61835" w:rsidRPr="00435338" w:rsidRDefault="00AB44E6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315D37E9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6A0B0" w14:textId="1B77FBB7" w:rsidR="00B61835" w:rsidRPr="00435338" w:rsidRDefault="00AB44E6" w:rsidP="003322E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F5EE0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A7702D" w14:textId="0EC0CD20" w:rsidR="00B61835" w:rsidRPr="003833DF" w:rsidRDefault="00AB44E6" w:rsidP="003322E6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178,000</w:t>
            </w:r>
          </w:p>
        </w:tc>
        <w:tc>
          <w:tcPr>
            <w:tcW w:w="270" w:type="dxa"/>
          </w:tcPr>
          <w:p w14:paraId="548715AF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57C246" w14:textId="721BB834" w:rsidR="00B61835" w:rsidRPr="00435338" w:rsidRDefault="00AB44E6" w:rsidP="003322E6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(178,000)</w:t>
            </w:r>
          </w:p>
        </w:tc>
        <w:tc>
          <w:tcPr>
            <w:tcW w:w="270" w:type="dxa"/>
          </w:tcPr>
          <w:p w14:paraId="0AC4E042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DBFBE0" w14:textId="76531387" w:rsidR="00B61835" w:rsidRPr="007A7237" w:rsidRDefault="00AB44E6" w:rsidP="003322E6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1835" w:rsidRPr="000E72B7" w14:paraId="7D51992D" w14:textId="77777777" w:rsidTr="00E2005C">
        <w:tc>
          <w:tcPr>
            <w:tcW w:w="2430" w:type="dxa"/>
          </w:tcPr>
          <w:p w14:paraId="3C34E779" w14:textId="77777777" w:rsidR="00B61835" w:rsidRPr="00744476" w:rsidRDefault="00B61835" w:rsidP="003322E6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A0E48C" w14:textId="77777777" w:rsidR="00B61835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6CB5A9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81F653" w14:textId="77777777" w:rsidR="00B61835" w:rsidRPr="006F5372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D3B781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33922E" w14:textId="65004A29" w:rsidR="00B61835" w:rsidRDefault="00AB44E6" w:rsidP="003322E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B98AD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9CCD89" w14:textId="49E02600" w:rsidR="00B61835" w:rsidRPr="006F5372" w:rsidRDefault="00AB44E6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878,000</w:t>
            </w:r>
          </w:p>
        </w:tc>
        <w:tc>
          <w:tcPr>
            <w:tcW w:w="270" w:type="dxa"/>
          </w:tcPr>
          <w:p w14:paraId="3885CC73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011CCA" w14:textId="74DFAAB2" w:rsidR="00B61835" w:rsidRDefault="00AB44E6" w:rsidP="003322E6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(878,000)</w:t>
            </w:r>
          </w:p>
        </w:tc>
        <w:tc>
          <w:tcPr>
            <w:tcW w:w="270" w:type="dxa"/>
          </w:tcPr>
          <w:p w14:paraId="45BA3006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D12A54" w14:textId="6C211BB9" w:rsidR="00B61835" w:rsidRPr="007A7237" w:rsidRDefault="00AB44E6" w:rsidP="00C6536F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1835" w:rsidRPr="000E72B7" w14:paraId="4021D0F2" w14:textId="77777777" w:rsidTr="00E2005C">
        <w:tc>
          <w:tcPr>
            <w:tcW w:w="2430" w:type="dxa"/>
          </w:tcPr>
          <w:p w14:paraId="3E6E4A2F" w14:textId="77777777" w:rsidR="00B61835" w:rsidRPr="00744476" w:rsidRDefault="00B61835" w:rsidP="003322E6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900" w:type="dxa"/>
            <w:vAlign w:val="bottom"/>
          </w:tcPr>
          <w:p w14:paraId="2820CA36" w14:textId="77777777" w:rsidR="00B61835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FA4AFE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BAFC9" w14:textId="77777777" w:rsidR="00B61835" w:rsidRPr="006F5372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33B718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3DDF8" w14:textId="5729E6F4" w:rsidR="00B61835" w:rsidRDefault="00AB44E6" w:rsidP="003322E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7386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C79C0B" w14:textId="1BF88DEE" w:rsidR="00B61835" w:rsidRDefault="00AB44E6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70" w:type="dxa"/>
          </w:tcPr>
          <w:p w14:paraId="17BA2CF6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BA079" w14:textId="23E9B0B9" w:rsidR="00B61835" w:rsidRDefault="00AB44E6" w:rsidP="00E200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270" w:type="dxa"/>
          </w:tcPr>
          <w:p w14:paraId="42282A42" w14:textId="77777777" w:rsidR="00B61835" w:rsidRPr="00435338" w:rsidRDefault="00B61835" w:rsidP="003322E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9F9D3" w14:textId="4D3187CF" w:rsidR="00B61835" w:rsidRDefault="00AB44E6" w:rsidP="00C6536F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1835" w:rsidRPr="000E72B7" w14:paraId="7E43CA33" w14:textId="77777777" w:rsidTr="00E2005C">
        <w:tc>
          <w:tcPr>
            <w:tcW w:w="2430" w:type="dxa"/>
          </w:tcPr>
          <w:p w14:paraId="6C599DB7" w14:textId="77777777" w:rsidR="00B61835" w:rsidRPr="007620FD" w:rsidRDefault="00B61835" w:rsidP="003322E6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45047276" w14:textId="77777777" w:rsidR="00B61835" w:rsidRPr="007620FD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A7F1CE" w14:textId="77777777" w:rsidR="00B61835" w:rsidRPr="007620FD" w:rsidRDefault="00B61835" w:rsidP="003322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45CFB" w14:textId="77777777" w:rsidR="00B61835" w:rsidRPr="007620FD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9FC74C" w14:textId="77777777" w:rsidR="00B61835" w:rsidRPr="007620FD" w:rsidRDefault="00B61835" w:rsidP="003322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9EB4" w14:textId="7D8DF33B" w:rsidR="00B61835" w:rsidRPr="007620FD" w:rsidRDefault="00AB44E6" w:rsidP="003322E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AE2F0A" w14:textId="77777777" w:rsidR="00B61835" w:rsidRPr="007620FD" w:rsidRDefault="00B61835" w:rsidP="003322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F6FB1" w14:textId="0B5136F5" w:rsidR="00B61835" w:rsidRPr="003833DF" w:rsidRDefault="00AB44E6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878,318</w:t>
            </w:r>
          </w:p>
        </w:tc>
        <w:tc>
          <w:tcPr>
            <w:tcW w:w="270" w:type="dxa"/>
          </w:tcPr>
          <w:p w14:paraId="267CCA12" w14:textId="77777777" w:rsidR="00B61835" w:rsidRPr="007620FD" w:rsidRDefault="00B61835" w:rsidP="003322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D641" w14:textId="3F7218D0" w:rsidR="00B61835" w:rsidRPr="007620FD" w:rsidRDefault="00AB44E6" w:rsidP="003322E6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(878,318)</w:t>
            </w:r>
          </w:p>
        </w:tc>
        <w:tc>
          <w:tcPr>
            <w:tcW w:w="270" w:type="dxa"/>
          </w:tcPr>
          <w:p w14:paraId="4A083A8E" w14:textId="77777777" w:rsidR="00B61835" w:rsidRPr="007620FD" w:rsidRDefault="00B61835" w:rsidP="003322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233E" w14:textId="0033F6EE" w:rsidR="00B61835" w:rsidRPr="00C6536F" w:rsidRDefault="00AB44E6" w:rsidP="00C6536F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5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E4DAB8E" w14:textId="327BCA40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20ACD05" w14:textId="77777777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745748">
        <w:trPr>
          <w:tblHeader/>
        </w:trPr>
        <w:tc>
          <w:tcPr>
            <w:tcW w:w="3848" w:type="dxa"/>
          </w:tcPr>
          <w:p w14:paraId="3A323680" w14:textId="618A8AE2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1F5C0984" w14:textId="77777777" w:rsidTr="00745748">
        <w:trPr>
          <w:tblHeader/>
        </w:trPr>
        <w:tc>
          <w:tcPr>
            <w:tcW w:w="3848" w:type="dxa"/>
          </w:tcPr>
          <w:p w14:paraId="7B3627C7" w14:textId="1AFEEF13" w:rsidR="00745748" w:rsidRPr="00F76B5D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A0F553" w14:textId="059BED09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4F0710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5F5A8C12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C3E4992" w14:textId="6E2A72CC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C99198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553E98F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2C3905E" w14:textId="77777777" w:rsidTr="00745748">
        <w:trPr>
          <w:tblHeader/>
        </w:trPr>
        <w:tc>
          <w:tcPr>
            <w:tcW w:w="3848" w:type="dxa"/>
          </w:tcPr>
          <w:p w14:paraId="4FFCC701" w14:textId="1232A8B4" w:rsidR="00745748" w:rsidRPr="00744476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6B5252" w14:textId="1268671B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341EF4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C2C53F8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B3416E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85E8C34" w14:textId="5E6BDE49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E35984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671AD40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118D8436" w14:textId="77777777" w:rsidTr="00745748">
        <w:trPr>
          <w:tblHeader/>
        </w:trPr>
        <w:tc>
          <w:tcPr>
            <w:tcW w:w="3848" w:type="dxa"/>
          </w:tcPr>
          <w:p w14:paraId="28E5DB2E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15163F77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54B58AC5" w14:textId="77777777" w:rsidTr="00745748">
        <w:trPr>
          <w:tblHeader/>
        </w:trPr>
        <w:tc>
          <w:tcPr>
            <w:tcW w:w="3848" w:type="dxa"/>
          </w:tcPr>
          <w:p w14:paraId="128BC8E0" w14:textId="24E01D72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17A5F505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67458D73" w14:textId="77777777" w:rsidTr="00745748">
        <w:trPr>
          <w:tblHeader/>
        </w:trPr>
        <w:tc>
          <w:tcPr>
            <w:tcW w:w="3848" w:type="dxa"/>
          </w:tcPr>
          <w:p w14:paraId="48168174" w14:textId="44D65A35" w:rsidR="00AA6554" w:rsidRPr="00744476" w:rsidRDefault="00AA6554" w:rsidP="00AA6554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22711529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3B689384" w14:textId="77777777" w:rsidTr="00745748">
        <w:tc>
          <w:tcPr>
            <w:tcW w:w="3848" w:type="dxa"/>
          </w:tcPr>
          <w:p w14:paraId="7D15C622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75F013C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B00F6E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46E6" w:rsidRPr="00744476" w14:paraId="3A58D111" w14:textId="77777777" w:rsidTr="00745748">
        <w:tc>
          <w:tcPr>
            <w:tcW w:w="3848" w:type="dxa"/>
          </w:tcPr>
          <w:p w14:paraId="35EFF816" w14:textId="77777777" w:rsidR="008546E6" w:rsidRPr="00744476" w:rsidRDefault="008546E6" w:rsidP="008546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520D2242" w14:textId="48D719EC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932259" w14:textId="0592AC4D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EEE4CE" w14:textId="64EE1310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1,317</w:t>
            </w:r>
          </w:p>
        </w:tc>
        <w:tc>
          <w:tcPr>
            <w:tcW w:w="236" w:type="dxa"/>
          </w:tcPr>
          <w:p w14:paraId="15CC71B4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324216B1" w:rsidR="008546E6" w:rsidRPr="0074447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8546E6" w:rsidRPr="00744476" w14:paraId="3ABD4408" w14:textId="77777777" w:rsidTr="00745748">
        <w:tc>
          <w:tcPr>
            <w:tcW w:w="3848" w:type="dxa"/>
            <w:vAlign w:val="bottom"/>
          </w:tcPr>
          <w:p w14:paraId="7C5959FB" w14:textId="77777777" w:rsidR="008546E6" w:rsidRPr="00744476" w:rsidRDefault="008546E6" w:rsidP="008546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ADDE61A" w14:textId="7F0A4899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6351DF3" w14:textId="3C435592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787,496</w:t>
            </w:r>
          </w:p>
        </w:tc>
        <w:tc>
          <w:tcPr>
            <w:tcW w:w="236" w:type="dxa"/>
          </w:tcPr>
          <w:p w14:paraId="4ECADD27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5E5F0D99" w:rsidR="008546E6" w:rsidRPr="0074447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8546E6" w:rsidRPr="00744476" w14:paraId="1AD85E1B" w14:textId="77777777" w:rsidTr="00745748">
        <w:tc>
          <w:tcPr>
            <w:tcW w:w="3848" w:type="dxa"/>
            <w:vAlign w:val="bottom"/>
          </w:tcPr>
          <w:p w14:paraId="09E7B895" w14:textId="77777777" w:rsidR="008546E6" w:rsidRPr="00744476" w:rsidRDefault="008546E6" w:rsidP="008546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9A0DF28" w14:textId="48901BEE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BD2D07" w14:textId="2A9DF2C3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5F75486F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77349782" w:rsidR="008546E6" w:rsidRPr="0074447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546E6" w:rsidRPr="00744476" w14:paraId="1C3AE1A2" w14:textId="77777777" w:rsidTr="00745748">
        <w:tc>
          <w:tcPr>
            <w:tcW w:w="3848" w:type="dxa"/>
            <w:vAlign w:val="bottom"/>
          </w:tcPr>
          <w:p w14:paraId="799F02E1" w14:textId="77777777" w:rsidR="008546E6" w:rsidRPr="00744476" w:rsidRDefault="008546E6" w:rsidP="008546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43E601B" w14:textId="5B8C4729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B61D5" w14:textId="55D17E84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613510C1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42F6DEDD" w:rsidR="008546E6" w:rsidRPr="0074447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8546E6" w:rsidRPr="00744476" w14:paraId="6602ECFE" w14:textId="77777777" w:rsidTr="00745748">
        <w:tc>
          <w:tcPr>
            <w:tcW w:w="3848" w:type="dxa"/>
            <w:vAlign w:val="bottom"/>
          </w:tcPr>
          <w:p w14:paraId="19EECE09" w14:textId="77777777" w:rsidR="008546E6" w:rsidRPr="00744476" w:rsidRDefault="008546E6" w:rsidP="008546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7962DC00" w14:textId="2F92D799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E8E6C" w14:textId="4A97F67C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3,885</w:t>
            </w:r>
          </w:p>
        </w:tc>
        <w:tc>
          <w:tcPr>
            <w:tcW w:w="236" w:type="dxa"/>
          </w:tcPr>
          <w:p w14:paraId="054A9E41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416FE36C" w:rsidR="008546E6" w:rsidRPr="0074447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8546E6" w:rsidRPr="00744476" w14:paraId="03EE2BF6" w14:textId="77777777" w:rsidTr="00745748">
        <w:tc>
          <w:tcPr>
            <w:tcW w:w="3848" w:type="dxa"/>
            <w:vAlign w:val="bottom"/>
          </w:tcPr>
          <w:p w14:paraId="11AC73E7" w14:textId="4C86BC19" w:rsidR="008546E6" w:rsidRPr="00744476" w:rsidRDefault="008546E6" w:rsidP="008546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E72AAE" w14:textId="2F65CB0B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5D0CD0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C1327F" w14:textId="67EAD915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BB0F0C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3D3932" w14:textId="3060801B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2,955</w:t>
            </w:r>
          </w:p>
        </w:tc>
        <w:tc>
          <w:tcPr>
            <w:tcW w:w="236" w:type="dxa"/>
          </w:tcPr>
          <w:p w14:paraId="5AC7F420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3ED5BF9" w14:textId="57FE0FB3" w:rsidR="008546E6" w:rsidRPr="00C76147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8546E6" w:rsidRPr="00744476" w14:paraId="5E248189" w14:textId="77777777" w:rsidTr="00745748">
        <w:tc>
          <w:tcPr>
            <w:tcW w:w="3848" w:type="dxa"/>
            <w:vAlign w:val="bottom"/>
          </w:tcPr>
          <w:p w14:paraId="557CE069" w14:textId="77777777" w:rsidR="008546E6" w:rsidRPr="00744476" w:rsidRDefault="008546E6" w:rsidP="008546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2B9F396" w14:textId="6F2B4341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83999F" w14:textId="2481AB7A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36" w:type="dxa"/>
          </w:tcPr>
          <w:p w14:paraId="04A9624D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7E99E051" w:rsidR="008546E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8546E6" w:rsidRPr="00744476" w14:paraId="5D201767" w14:textId="77777777" w:rsidTr="00C6536F">
        <w:tc>
          <w:tcPr>
            <w:tcW w:w="3848" w:type="dxa"/>
            <w:shd w:val="clear" w:color="auto" w:fill="auto"/>
            <w:vAlign w:val="bottom"/>
          </w:tcPr>
          <w:p w14:paraId="0C3A4691" w14:textId="588EF645" w:rsidR="008546E6" w:rsidRPr="00744476" w:rsidRDefault="008546E6" w:rsidP="008546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6E6">
              <w:rPr>
                <w:rFonts w:ascii="Angsana New" w:hAnsi="Angsana New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32B1F0C2" w14:textId="69C001C8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6E1246" w14:textId="77777777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CBFF26D" w14:textId="145AAF99" w:rsidR="008546E6" w:rsidRPr="00744476" w:rsidRDefault="008546E6" w:rsidP="008546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42820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441615" w14:textId="3CBF42A3" w:rsidR="008546E6" w:rsidRPr="005C21C7" w:rsidRDefault="008546E6" w:rsidP="008546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39102841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BE50C92" w14:textId="7F8AA17C" w:rsidR="008546E6" w:rsidRDefault="008546E6" w:rsidP="00854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21753299" w14:textId="77777777" w:rsidTr="00745748">
        <w:tc>
          <w:tcPr>
            <w:tcW w:w="3848" w:type="dxa"/>
          </w:tcPr>
          <w:p w14:paraId="398A5E61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0C538183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94BC2" w14:textId="77777777" w:rsidR="00745748" w:rsidRPr="005C21C7" w:rsidRDefault="00745748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745748" w:rsidRPr="00744476" w:rsidRDefault="00745748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5748" w:rsidRPr="00744476" w14:paraId="4B0A16A9" w14:textId="77777777" w:rsidTr="00C6536F">
        <w:tc>
          <w:tcPr>
            <w:tcW w:w="3848" w:type="dxa"/>
            <w:vAlign w:val="bottom"/>
          </w:tcPr>
          <w:p w14:paraId="2822D0D4" w14:textId="77777777" w:rsidR="00745748" w:rsidRPr="00744476" w:rsidRDefault="00745748" w:rsidP="0074574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AB22629" w14:textId="6A68EC66" w:rsidR="00745748" w:rsidRPr="005C21C7" w:rsidRDefault="008546E6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4,400</w:t>
            </w:r>
          </w:p>
        </w:tc>
        <w:tc>
          <w:tcPr>
            <w:tcW w:w="236" w:type="dxa"/>
            <w:shd w:val="clear" w:color="auto" w:fill="auto"/>
          </w:tcPr>
          <w:p w14:paraId="7F6EE83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CD00A81" w14:textId="6B8B25A6" w:rsidR="00745748" w:rsidRPr="0074447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36" w:type="dxa"/>
            <w:shd w:val="clear" w:color="auto" w:fill="auto"/>
          </w:tcPr>
          <w:p w14:paraId="342FE66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CA7F58F" w14:textId="3BB12BA0" w:rsidR="00745748" w:rsidRPr="005C21C7" w:rsidRDefault="008546E6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4,400</w:t>
            </w:r>
          </w:p>
        </w:tc>
        <w:tc>
          <w:tcPr>
            <w:tcW w:w="236" w:type="dxa"/>
            <w:shd w:val="clear" w:color="auto" w:fill="auto"/>
          </w:tcPr>
          <w:p w14:paraId="4284427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6F7C9EA" w14:textId="6FE11FCD" w:rsidR="00745748" w:rsidRPr="00744476" w:rsidRDefault="00984B3F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745748" w:rsidRPr="00744476" w14:paraId="493407E5" w14:textId="77777777" w:rsidTr="00C6536F">
        <w:tc>
          <w:tcPr>
            <w:tcW w:w="3848" w:type="dxa"/>
          </w:tcPr>
          <w:p w14:paraId="5D142683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16569D" w14:textId="72EA9D55" w:rsidR="00745748" w:rsidRPr="005C21C7" w:rsidRDefault="008546E6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1905BBE0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053700" w14:textId="33872683" w:rsidR="00745748" w:rsidRPr="0074447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457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3F1BBE70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659473" w14:textId="16E37C55" w:rsidR="00745748" w:rsidRPr="00744476" w:rsidRDefault="008546E6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CB760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13AF2B" w14:textId="561393EB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52131760" w14:textId="77777777" w:rsidTr="00C6536F">
        <w:tc>
          <w:tcPr>
            <w:tcW w:w="3848" w:type="dxa"/>
          </w:tcPr>
          <w:p w14:paraId="6C1FBF05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01310" w14:textId="23DE6353" w:rsidR="00745748" w:rsidRPr="005C21C7" w:rsidRDefault="008546E6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236" w:type="dxa"/>
            <w:shd w:val="clear" w:color="auto" w:fill="auto"/>
          </w:tcPr>
          <w:p w14:paraId="4D18042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D6561D5" w14:textId="5E065641" w:rsidR="00745748" w:rsidRPr="0074447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2566EB4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5D5796" w14:textId="6C479BC5" w:rsidR="00745748" w:rsidRPr="00744476" w:rsidRDefault="008546E6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6" w:type="dxa"/>
            <w:shd w:val="clear" w:color="auto" w:fill="auto"/>
          </w:tcPr>
          <w:p w14:paraId="2FF6104D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DDC28BA" w14:textId="03DA5DE3" w:rsidR="00745748" w:rsidRPr="00744476" w:rsidRDefault="00984B3F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745748" w:rsidRPr="00744476" w14:paraId="5AF3863D" w14:textId="77777777" w:rsidTr="00745748">
        <w:tc>
          <w:tcPr>
            <w:tcW w:w="3848" w:type="dxa"/>
          </w:tcPr>
          <w:p w14:paraId="4174935E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304660A8" w14:textId="77777777" w:rsidR="00745748" w:rsidRPr="005C21C7" w:rsidRDefault="00745748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6C8E7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85FE6B" w14:textId="77777777" w:rsidR="00745748" w:rsidRPr="00744476" w:rsidRDefault="00745748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7E00B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3EDA4D9" w14:textId="77777777" w:rsidR="00745748" w:rsidRPr="00744476" w:rsidRDefault="00745748" w:rsidP="0074574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DA0029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44EAE0" w14:textId="77777777" w:rsidR="00745748" w:rsidRPr="00744476" w:rsidRDefault="00745748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5748" w:rsidRPr="00744476" w14:paraId="307E6115" w14:textId="77777777" w:rsidTr="00C6536F">
        <w:tc>
          <w:tcPr>
            <w:tcW w:w="3848" w:type="dxa"/>
          </w:tcPr>
          <w:p w14:paraId="4B71BD75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7E0F89" w14:textId="26FEC06E" w:rsidR="00745748" w:rsidRPr="005C21C7" w:rsidRDefault="008546E6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1,506</w:t>
            </w:r>
          </w:p>
        </w:tc>
        <w:tc>
          <w:tcPr>
            <w:tcW w:w="236" w:type="dxa"/>
            <w:shd w:val="clear" w:color="auto" w:fill="auto"/>
          </w:tcPr>
          <w:p w14:paraId="3026F96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23A96D8" w14:textId="772ED511" w:rsidR="00745748" w:rsidRPr="0074447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7CB9BFAC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FB1634" w14:textId="0251AE7F" w:rsidR="00745748" w:rsidRPr="005C21C7" w:rsidRDefault="008546E6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36" w:type="dxa"/>
            <w:shd w:val="clear" w:color="auto" w:fill="auto"/>
          </w:tcPr>
          <w:p w14:paraId="478FB84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F9E8C6F" w14:textId="1D5FAA5F" w:rsidR="00745748" w:rsidRPr="00744476" w:rsidRDefault="00984B3F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8546E6" w:rsidRPr="00744476" w14:paraId="7D5B7D42" w14:textId="77777777" w:rsidTr="00C6536F">
        <w:tc>
          <w:tcPr>
            <w:tcW w:w="3848" w:type="dxa"/>
          </w:tcPr>
          <w:p w14:paraId="4AC7EDC0" w14:textId="04264733" w:rsidR="008546E6" w:rsidRPr="00744476" w:rsidRDefault="008546E6" w:rsidP="008546E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F8CB9E" w14:textId="7BA9BAB0" w:rsidR="008546E6" w:rsidRPr="005C21C7" w:rsidRDefault="00C6536F" w:rsidP="008546E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8,033</w:t>
            </w:r>
          </w:p>
        </w:tc>
        <w:tc>
          <w:tcPr>
            <w:tcW w:w="236" w:type="dxa"/>
          </w:tcPr>
          <w:p w14:paraId="4DA869AE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0EB06A9" w14:textId="4B8621BB" w:rsidR="008546E6" w:rsidRDefault="008546E6" w:rsidP="008546E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636B620D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9D72B4" w14:textId="39C3C09D" w:rsidR="008546E6" w:rsidRPr="005C21C7" w:rsidRDefault="008546E6" w:rsidP="008546E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5,31</w:t>
            </w:r>
            <w:r w:rsidR="009005D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8461F09" w14:textId="77777777" w:rsidR="008546E6" w:rsidRPr="00744476" w:rsidRDefault="008546E6" w:rsidP="008546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216639" w14:textId="73C8D13B" w:rsidR="008546E6" w:rsidRDefault="008546E6" w:rsidP="008546E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</w:tr>
      <w:tr w:rsidR="00745748" w:rsidRPr="00744476" w14:paraId="479748A0" w14:textId="77777777" w:rsidTr="00C6536F">
        <w:tc>
          <w:tcPr>
            <w:tcW w:w="3848" w:type="dxa"/>
          </w:tcPr>
          <w:p w14:paraId="23CAA498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01919C9" w14:textId="62411E52" w:rsidR="00745748" w:rsidRPr="005C21C7" w:rsidRDefault="00112547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4DFF013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5C0181FD" w:rsidR="00745748" w:rsidRPr="008546E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36F9F31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EF6EA2" w14:textId="7D7B9E84" w:rsidR="00745748" w:rsidRPr="005C21C7" w:rsidRDefault="008546E6" w:rsidP="008546E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005D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573F5F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22BD6076" w:rsidR="00745748" w:rsidRPr="008546E6" w:rsidRDefault="00984B3F" w:rsidP="008546E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745748" w:rsidRPr="00744476" w14:paraId="7F7E0076" w14:textId="77777777" w:rsidTr="00C6536F">
        <w:tc>
          <w:tcPr>
            <w:tcW w:w="3848" w:type="dxa"/>
          </w:tcPr>
          <w:p w14:paraId="11CA0C74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0F4C67F4" w14:textId="773523B3" w:rsidR="00745748" w:rsidRPr="005C21C7" w:rsidRDefault="00112547" w:rsidP="007457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3CBCC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2D42444A" w:rsidR="00745748" w:rsidRPr="00BC0009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3F347988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272797" w14:textId="1C5801EE" w:rsidR="00745748" w:rsidRPr="005C21C7" w:rsidRDefault="008546E6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26B17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302B8587" w:rsidR="00745748" w:rsidRPr="00BC0009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45748" w:rsidRPr="008546E6" w14:paraId="763BD635" w14:textId="77777777" w:rsidTr="00C6536F">
        <w:tc>
          <w:tcPr>
            <w:tcW w:w="3848" w:type="dxa"/>
            <w:vAlign w:val="bottom"/>
          </w:tcPr>
          <w:p w14:paraId="1FE4B7EA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112D2154" w:rsidR="00745748" w:rsidRPr="005C21C7" w:rsidRDefault="00112547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</w:t>
            </w:r>
            <w:r w:rsidR="00C653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236" w:type="dxa"/>
          </w:tcPr>
          <w:p w14:paraId="0287FAFB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23843307" w:rsidR="00745748" w:rsidRPr="008546E6" w:rsidRDefault="00984B3F" w:rsidP="007457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745748"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</w:tcPr>
          <w:p w14:paraId="59271023" w14:textId="77777777" w:rsidR="00745748" w:rsidRPr="008546E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00B0D713" w:rsidR="00745748" w:rsidRPr="008546E6" w:rsidRDefault="008546E6" w:rsidP="008546E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809,99</w:t>
            </w:r>
            <w:r w:rsidR="009005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B2A0E6E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06EA8F5B" w:rsidR="00745748" w:rsidRPr="008546E6" w:rsidRDefault="00984B3F" w:rsidP="008546E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  <w:r w:rsidR="00745748"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7394C095" w14:textId="77777777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69485C2" w14:textId="10F2379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29DA0D80" w14:textId="77777777" w:rsidTr="004F7299">
        <w:trPr>
          <w:tblHeader/>
        </w:trPr>
        <w:tc>
          <w:tcPr>
            <w:tcW w:w="3870" w:type="dxa"/>
          </w:tcPr>
          <w:p w14:paraId="4864ABDD" w14:textId="09FF3102" w:rsidR="00745748" w:rsidRPr="003848B5" w:rsidRDefault="00745748" w:rsidP="00745748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222356" w14:textId="23FCF163" w:rsidR="00745748" w:rsidRPr="00F32380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DB28338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5AA70B74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271CA205" w:rsidR="00745748" w:rsidRPr="00F32380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5BC37761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2A9FA8AE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6C64BD08" w14:textId="77777777" w:rsidTr="004F7299">
        <w:trPr>
          <w:tblHeader/>
        </w:trPr>
        <w:tc>
          <w:tcPr>
            <w:tcW w:w="3870" w:type="dxa"/>
          </w:tcPr>
          <w:p w14:paraId="454298B5" w14:textId="7C669BCD" w:rsidR="00745748" w:rsidRPr="001E6E65" w:rsidRDefault="00745748" w:rsidP="00745748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1D995BB4" w:rsidR="00745748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D25CE9C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3740FF1D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196A581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1C1A60AC" w:rsidR="00745748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58E189E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59047509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D87537" w14:paraId="468A3CDA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745748" w:rsidRPr="00970BCB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745748" w:rsidRPr="00D87537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078C8B78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39A9FDCF" w14:textId="0F2CC2CE" w:rsidR="00AA6554" w:rsidRPr="00AA6554" w:rsidRDefault="00AA6554" w:rsidP="00AA6554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497AD00E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6554" w:rsidRPr="00D87537" w14:paraId="2874FD55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53808CB" w14:textId="404A13E9" w:rsidR="00AA6554" w:rsidRPr="00970BCB" w:rsidRDefault="00AA6554" w:rsidP="00AA6554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61B644A9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5F3EA8C7" w14:textId="77777777" w:rsidTr="004F7299">
        <w:tc>
          <w:tcPr>
            <w:tcW w:w="3870" w:type="dxa"/>
          </w:tcPr>
          <w:p w14:paraId="404D61E5" w14:textId="77777777" w:rsidR="00745748" w:rsidRPr="00C12557" w:rsidRDefault="00745748" w:rsidP="007457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745748" w:rsidRPr="0033434F" w:rsidRDefault="00745748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745748" w:rsidRDefault="00745748" w:rsidP="00745748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745748" w:rsidRPr="0033434F" w:rsidRDefault="00745748" w:rsidP="00745748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745748" w:rsidRPr="0033434F" w:rsidRDefault="00745748" w:rsidP="00745748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745748" w:rsidRPr="0033434F" w:rsidRDefault="00745748" w:rsidP="00745748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22E6" w:rsidRPr="0033434F" w14:paraId="0F3C3EC4" w14:textId="77777777" w:rsidTr="00ED0630">
        <w:tc>
          <w:tcPr>
            <w:tcW w:w="3870" w:type="dxa"/>
          </w:tcPr>
          <w:p w14:paraId="01DDB855" w14:textId="77777777" w:rsidR="003322E6" w:rsidRPr="00C12557" w:rsidRDefault="003322E6" w:rsidP="003322E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5EE59F4B" w:rsidR="003322E6" w:rsidRPr="0033434F" w:rsidRDefault="003322E6" w:rsidP="003322E6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3322E6" w:rsidRDefault="003322E6" w:rsidP="003322E6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3322E6" w:rsidRDefault="003322E6" w:rsidP="003322E6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234BFDA5" w:rsidR="003322E6" w:rsidRPr="0033434F" w:rsidRDefault="00C44085" w:rsidP="003322E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2,670</w:t>
            </w:r>
          </w:p>
        </w:tc>
        <w:tc>
          <w:tcPr>
            <w:tcW w:w="245" w:type="dxa"/>
          </w:tcPr>
          <w:p w14:paraId="0B8D7678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4D4FA579" w:rsidR="003322E6" w:rsidRDefault="003322E6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</w:tr>
      <w:tr w:rsidR="003322E6" w:rsidRPr="0033434F" w14:paraId="3EE95421" w14:textId="77777777" w:rsidTr="003848B5">
        <w:tc>
          <w:tcPr>
            <w:tcW w:w="3870" w:type="dxa"/>
          </w:tcPr>
          <w:p w14:paraId="1540A352" w14:textId="77777777" w:rsidR="003322E6" w:rsidRPr="00C12557" w:rsidRDefault="003322E6" w:rsidP="003322E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2A1CF536" w:rsidR="003322E6" w:rsidRPr="0033434F" w:rsidRDefault="003322E6" w:rsidP="003322E6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3322E6" w:rsidRDefault="003322E6" w:rsidP="003322E6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3322E6" w:rsidRDefault="003322E6" w:rsidP="003322E6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1BE0E2E1" w:rsidR="003322E6" w:rsidRPr="0033434F" w:rsidRDefault="00C44085" w:rsidP="003322E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1,661</w:t>
            </w:r>
          </w:p>
        </w:tc>
        <w:tc>
          <w:tcPr>
            <w:tcW w:w="245" w:type="dxa"/>
          </w:tcPr>
          <w:p w14:paraId="7E64375F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2A10DD77" w:rsidR="003322E6" w:rsidRDefault="003322E6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3,290</w:t>
            </w:r>
          </w:p>
        </w:tc>
      </w:tr>
      <w:tr w:rsidR="003322E6" w:rsidRPr="0033434F" w14:paraId="32FE2C77" w14:textId="77777777" w:rsidTr="003848B5">
        <w:tc>
          <w:tcPr>
            <w:tcW w:w="3870" w:type="dxa"/>
          </w:tcPr>
          <w:p w14:paraId="184D3D2C" w14:textId="77777777" w:rsidR="003322E6" w:rsidRPr="00744476" w:rsidRDefault="003322E6" w:rsidP="003322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33F7E0D9" w:rsidR="003322E6" w:rsidRPr="0033434F" w:rsidRDefault="003322E6" w:rsidP="003322E6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3322E6" w:rsidRDefault="003322E6" w:rsidP="003322E6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3322E6" w:rsidRDefault="003322E6" w:rsidP="003322E6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226F9172" w:rsidR="003322E6" w:rsidRPr="0033434F" w:rsidRDefault="00C44085" w:rsidP="003322E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45" w:type="dxa"/>
          </w:tcPr>
          <w:p w14:paraId="7C779760" w14:textId="77777777" w:rsidR="003322E6" w:rsidRPr="00BE704B" w:rsidRDefault="003322E6" w:rsidP="003322E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356AB6B5" w:rsidR="003322E6" w:rsidRDefault="003322E6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745748" w:rsidRPr="0033434F" w14:paraId="55FA2CF8" w14:textId="77777777" w:rsidTr="003848B5">
        <w:tc>
          <w:tcPr>
            <w:tcW w:w="3870" w:type="dxa"/>
          </w:tcPr>
          <w:p w14:paraId="5BFC8FB8" w14:textId="77777777" w:rsidR="00745748" w:rsidRPr="00B37E56" w:rsidRDefault="00745748" w:rsidP="007457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745748" w:rsidRPr="0033434F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745748" w:rsidRPr="0033434F" w:rsidRDefault="00745748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745748" w:rsidRDefault="00745748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33434F" w14:paraId="6F76E7AB" w14:textId="77777777" w:rsidTr="003848B5">
        <w:tc>
          <w:tcPr>
            <w:tcW w:w="3870" w:type="dxa"/>
          </w:tcPr>
          <w:p w14:paraId="799BFEF5" w14:textId="77777777" w:rsidR="00745748" w:rsidRPr="00B37E56" w:rsidRDefault="00745748" w:rsidP="007457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1A9BEC4F" w:rsidR="00745748" w:rsidRPr="0033434F" w:rsidRDefault="003322E6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8,899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4A6D0F30" w:rsidR="00745748" w:rsidRDefault="00984B3F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A8ED494" w14:textId="2D2B8673" w:rsidR="00745748" w:rsidRPr="0033434F" w:rsidRDefault="00C44085" w:rsidP="00C4408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047E1473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3E33BB8" w14:textId="7FBE8EF0" w:rsidR="00745748" w:rsidRDefault="00984B3F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745748" w14:paraId="252E9FA8" w14:textId="77777777" w:rsidTr="003848B5">
        <w:tc>
          <w:tcPr>
            <w:tcW w:w="3870" w:type="dxa"/>
          </w:tcPr>
          <w:p w14:paraId="3FA285A1" w14:textId="77777777" w:rsidR="00745748" w:rsidRPr="00522E6A" w:rsidRDefault="00745748" w:rsidP="007457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302415C6" w:rsidR="00745748" w:rsidRDefault="00745748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745748" w:rsidRDefault="00745748" w:rsidP="00745748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745748" w:rsidRDefault="00745748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745748" w:rsidRDefault="00745748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4085" w14:paraId="7A69E49A" w14:textId="77777777" w:rsidTr="00ED0630">
        <w:tc>
          <w:tcPr>
            <w:tcW w:w="3870" w:type="dxa"/>
          </w:tcPr>
          <w:p w14:paraId="08AFA9A8" w14:textId="77777777" w:rsidR="00C44085" w:rsidRPr="00C12557" w:rsidRDefault="00C44085" w:rsidP="00C4408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60C394B" w14:textId="5F5A65B5" w:rsidR="00C44085" w:rsidRDefault="00C44085" w:rsidP="00C4408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37,340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C44085" w:rsidRDefault="00C44085" w:rsidP="00C4408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3F0ADC5" w14:textId="77A936E4" w:rsidR="00C44085" w:rsidRDefault="00C44085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23,664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0A17B7F2" w:rsidR="00C44085" w:rsidRDefault="00C44085" w:rsidP="00C4408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35,464</w:t>
            </w:r>
          </w:p>
        </w:tc>
        <w:tc>
          <w:tcPr>
            <w:tcW w:w="245" w:type="dxa"/>
          </w:tcPr>
          <w:p w14:paraId="31032C9C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E4576DA" w:rsidR="00C44085" w:rsidRDefault="00C44085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22,196</w:t>
            </w:r>
          </w:p>
        </w:tc>
      </w:tr>
      <w:tr w:rsidR="00C44085" w14:paraId="3129F821" w14:textId="77777777" w:rsidTr="003848B5">
        <w:tc>
          <w:tcPr>
            <w:tcW w:w="3870" w:type="dxa"/>
          </w:tcPr>
          <w:p w14:paraId="4B73DA23" w14:textId="77777777" w:rsidR="00C44085" w:rsidRPr="00C12557" w:rsidRDefault="00C44085" w:rsidP="00C4408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6195E7EF" w:rsidR="00C44085" w:rsidRDefault="00C44085" w:rsidP="00C4408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3,018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C44085" w:rsidRDefault="00C44085" w:rsidP="00C4408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023462D6" w:rsidR="00C44085" w:rsidRDefault="00C44085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1,556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075D4C76" w:rsidR="00C44085" w:rsidRPr="00C44085" w:rsidRDefault="00C44085" w:rsidP="00C4408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sz w:val="30"/>
                <w:szCs w:val="30"/>
                <w:lang w:val="en-US"/>
              </w:rPr>
              <w:t>1,976</w:t>
            </w:r>
          </w:p>
        </w:tc>
        <w:tc>
          <w:tcPr>
            <w:tcW w:w="245" w:type="dxa"/>
          </w:tcPr>
          <w:p w14:paraId="32593713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2B8D8353" w:rsidR="00C44085" w:rsidRDefault="00C44085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C44085" w14:paraId="31B908D1" w14:textId="77777777" w:rsidTr="00ED0630">
        <w:tc>
          <w:tcPr>
            <w:tcW w:w="3870" w:type="dxa"/>
          </w:tcPr>
          <w:p w14:paraId="3220E254" w14:textId="77777777" w:rsidR="00C44085" w:rsidRPr="00F63BCB" w:rsidRDefault="00C44085" w:rsidP="00C4408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7A232AFA" w:rsidR="00C44085" w:rsidRDefault="00C44085" w:rsidP="00C4408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F1AA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C44085" w:rsidRDefault="00C44085" w:rsidP="00C4408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147439CD" w:rsidR="00C44085" w:rsidRDefault="00C44085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218B95FE" w:rsidR="00C44085" w:rsidRDefault="00C44085" w:rsidP="00C4408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F1AA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</w:tcPr>
          <w:p w14:paraId="79AD64BA" w14:textId="77777777" w:rsidR="00C44085" w:rsidRPr="00BE704B" w:rsidRDefault="00C44085" w:rsidP="00C4408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78D45BFE" w:rsidR="00C44085" w:rsidRDefault="00C44085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45748" w14:paraId="06556F17" w14:textId="77777777" w:rsidTr="003848B5">
        <w:tc>
          <w:tcPr>
            <w:tcW w:w="3870" w:type="dxa"/>
          </w:tcPr>
          <w:p w14:paraId="229404B5" w14:textId="77777777" w:rsidR="00745748" w:rsidRPr="004D39E2" w:rsidRDefault="00745748" w:rsidP="007457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10A7380A" w:rsidR="00745748" w:rsidRDefault="00C44085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2,103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23EF6615" w:rsidR="00745748" w:rsidRDefault="00984B3F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0D0FEB20" w:rsidR="00745748" w:rsidRDefault="00C44085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45" w:type="dxa"/>
          </w:tcPr>
          <w:p w14:paraId="2DE1576B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13A99A2F" w:rsidR="00745748" w:rsidRDefault="00984B3F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745748" w14:paraId="769C6D8E" w14:textId="77777777" w:rsidTr="003848B5">
        <w:tc>
          <w:tcPr>
            <w:tcW w:w="3870" w:type="dxa"/>
          </w:tcPr>
          <w:p w14:paraId="169389EB" w14:textId="77777777" w:rsidR="00745748" w:rsidRPr="00B37E56" w:rsidRDefault="00745748" w:rsidP="007457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605900DB" w:rsidR="00745748" w:rsidRDefault="00C44085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4,144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5BD1AB83" w:rsidR="00745748" w:rsidRDefault="00984B3F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36BBD4F6" w:rsidR="00745748" w:rsidRDefault="00C44085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F80483C" w:rsidR="00745748" w:rsidRDefault="00745748" w:rsidP="0074574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14:paraId="6243A5B9" w14:textId="77777777" w:rsidTr="003848B5">
        <w:tc>
          <w:tcPr>
            <w:tcW w:w="3870" w:type="dxa"/>
          </w:tcPr>
          <w:p w14:paraId="6A23D818" w14:textId="77777777" w:rsidR="00745748" w:rsidRPr="00F63BCB" w:rsidRDefault="00745748" w:rsidP="007457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3CA326D0" w:rsidR="00745748" w:rsidRDefault="00C44085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745748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0D8D544C" w:rsidR="00745748" w:rsidRDefault="00984B3F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5EE5C3E3" w:rsidR="00745748" w:rsidRDefault="00C44085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5607A29B" w:rsidR="00745748" w:rsidRDefault="00745748" w:rsidP="0074574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911ADB" w14:paraId="1AE95E10" w14:textId="77777777" w:rsidTr="00ED0630">
        <w:tc>
          <w:tcPr>
            <w:tcW w:w="3870" w:type="dxa"/>
            <w:vAlign w:val="bottom"/>
          </w:tcPr>
          <w:p w14:paraId="5839A623" w14:textId="77777777" w:rsidR="00745748" w:rsidRPr="00AD37E5" w:rsidRDefault="00745748" w:rsidP="0074574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34600F66" w:rsidR="00745748" w:rsidRPr="00457348" w:rsidRDefault="003F1AA5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56,677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745748" w:rsidRPr="00911ADB" w:rsidRDefault="00745748" w:rsidP="007457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3F9D048C" w:rsidR="00745748" w:rsidRPr="00C44085" w:rsidRDefault="00984B3F" w:rsidP="00C4408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745748"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745748" w:rsidRPr="00911AD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590B76F3" w:rsidR="00745748" w:rsidRPr="00D030E9" w:rsidRDefault="00C44085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</w:t>
            </w:r>
            <w:r w:rsidR="003F1A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5" w:type="dxa"/>
          </w:tcPr>
          <w:p w14:paraId="70D833B1" w14:textId="77777777" w:rsidR="00745748" w:rsidRPr="00BE704B" w:rsidRDefault="00745748" w:rsidP="007457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1A3F8226" w:rsidR="00745748" w:rsidRPr="00C44085" w:rsidRDefault="00984B3F" w:rsidP="00C4408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745748"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F62A20F" w14:textId="63CC4440" w:rsidR="00B61835" w:rsidRDefault="00B61835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2E633187" w14:textId="77777777" w:rsidR="00B61835" w:rsidRDefault="00B61835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F7299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40A9BE01" w:rsidR="004F7299" w:rsidRPr="00A7698F" w:rsidRDefault="004F7299" w:rsidP="004F729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5C8A4A6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3D56E9B" w14:textId="77777777" w:rsidR="004F7299" w:rsidRPr="00A82EE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52948355" w:rsidR="00745748" w:rsidRPr="00F32380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03A404B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78FB32A6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5613314D" w:rsidR="00745748" w:rsidRPr="00F32380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026B0A0F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6D8830" w14:textId="6190C661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568D480B" w:rsidR="00745748" w:rsidRDefault="00984B3F" w:rsidP="007457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F896776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1212C666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05DB8C4A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64821F59" w:rsidR="00745748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1ED9A4B3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E902765" w14:textId="7833720F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745748" w:rsidRPr="00970BCB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7DC6820D" w14:textId="77777777" w:rsidR="00745748" w:rsidRPr="00D87537" w:rsidRDefault="00745748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15865C03" w14:textId="77777777" w:rsidTr="004F7299">
        <w:trPr>
          <w:tblHeader/>
        </w:trPr>
        <w:tc>
          <w:tcPr>
            <w:tcW w:w="3870" w:type="dxa"/>
          </w:tcPr>
          <w:p w14:paraId="668E21E6" w14:textId="4AEB0753" w:rsidR="00AA6554" w:rsidRPr="00970BCB" w:rsidRDefault="00AA6554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5B756B5" w14:textId="77777777" w:rsidR="00AA6554" w:rsidRPr="00970BCB" w:rsidRDefault="00AA6554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3F290675" w14:textId="77777777" w:rsidTr="004F7299">
        <w:tc>
          <w:tcPr>
            <w:tcW w:w="3870" w:type="dxa"/>
          </w:tcPr>
          <w:p w14:paraId="75DEA091" w14:textId="77777777" w:rsidR="00745748" w:rsidRPr="00C12557" w:rsidRDefault="00745748" w:rsidP="007457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745748" w:rsidRPr="0033434F" w:rsidRDefault="00745748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745748" w:rsidRDefault="00745748" w:rsidP="007457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745748" w:rsidRPr="0033434F" w:rsidRDefault="00745748" w:rsidP="007457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745748" w:rsidRPr="0033434F" w:rsidRDefault="00745748" w:rsidP="0074574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39CBDC5" w14:textId="77777777" w:rsidR="00745748" w:rsidRPr="0033434F" w:rsidRDefault="00745748" w:rsidP="0074574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33434F" w14:paraId="10502AEA" w14:textId="77777777" w:rsidTr="00A82A45">
        <w:tc>
          <w:tcPr>
            <w:tcW w:w="3870" w:type="dxa"/>
          </w:tcPr>
          <w:p w14:paraId="23E992D1" w14:textId="77777777" w:rsidR="00745748" w:rsidRPr="00744476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08CB790B" w:rsidR="00745748" w:rsidRPr="00F063F6" w:rsidRDefault="003E5BF5" w:rsidP="007457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745748" w:rsidRDefault="00745748" w:rsidP="007457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484F87CB" w:rsidR="00745748" w:rsidRPr="0033434F" w:rsidRDefault="00F971DF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15,322</w:t>
            </w:r>
          </w:p>
        </w:tc>
        <w:tc>
          <w:tcPr>
            <w:tcW w:w="245" w:type="dxa"/>
          </w:tcPr>
          <w:p w14:paraId="6E4E65EF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0A9773C" w14:textId="0A281CE0" w:rsidR="00745748" w:rsidRDefault="00984B3F" w:rsidP="00F971DF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</w:tr>
      <w:tr w:rsidR="00745748" w:rsidRPr="0033434F" w14:paraId="231910A8" w14:textId="77777777" w:rsidTr="00A82A45">
        <w:tc>
          <w:tcPr>
            <w:tcW w:w="3870" w:type="dxa"/>
          </w:tcPr>
          <w:p w14:paraId="6E8B1EFC" w14:textId="77777777" w:rsidR="00745748" w:rsidRPr="00B37E56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745748" w:rsidRPr="0033434F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745748" w:rsidRPr="0033434F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40A883C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33434F" w14:paraId="3D26612F" w14:textId="77777777" w:rsidTr="00ED0630">
        <w:tc>
          <w:tcPr>
            <w:tcW w:w="3870" w:type="dxa"/>
          </w:tcPr>
          <w:p w14:paraId="13A0D2FA" w14:textId="77777777" w:rsidR="00745748" w:rsidRPr="00B37E56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501B61A0" w:rsidR="00745748" w:rsidRPr="0033434F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149,791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76F46142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2E195E60" w:rsidR="00745748" w:rsidRPr="0033434F" w:rsidRDefault="00F971DF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C12BFE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FC17EB2" w14:textId="5DC15C35" w:rsidR="00745748" w:rsidRDefault="00745748" w:rsidP="0074574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14:paraId="486B7475" w14:textId="77777777" w:rsidTr="00A82A45">
        <w:tc>
          <w:tcPr>
            <w:tcW w:w="3870" w:type="dxa"/>
          </w:tcPr>
          <w:p w14:paraId="046B1EEC" w14:textId="77777777" w:rsidR="00745748" w:rsidRPr="00522E6A" w:rsidRDefault="00745748" w:rsidP="007457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745748" w:rsidRDefault="00745748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745748" w:rsidRDefault="00745748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C3E66A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14:paraId="7CFF8B7A" w14:textId="77777777" w:rsidTr="00ED0630">
        <w:tc>
          <w:tcPr>
            <w:tcW w:w="3870" w:type="dxa"/>
          </w:tcPr>
          <w:p w14:paraId="5D5F8CEF" w14:textId="77777777" w:rsidR="00745748" w:rsidRPr="00C12557" w:rsidRDefault="00745748" w:rsidP="007457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33EF7C78" w:rsidR="00745748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35,379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6EE7F072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AF43F" w14:textId="1A9DE351" w:rsidR="00745748" w:rsidRDefault="00F971DF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31,001</w:t>
            </w:r>
          </w:p>
        </w:tc>
        <w:tc>
          <w:tcPr>
            <w:tcW w:w="245" w:type="dxa"/>
          </w:tcPr>
          <w:p w14:paraId="2228B46F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E9ECBDD" w14:textId="2CD9EDF2" w:rsidR="00745748" w:rsidRDefault="00984B3F" w:rsidP="00F971DF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</w:tr>
      <w:tr w:rsidR="00745748" w14:paraId="6B1192FD" w14:textId="77777777" w:rsidTr="00A82A45">
        <w:tc>
          <w:tcPr>
            <w:tcW w:w="3870" w:type="dxa"/>
          </w:tcPr>
          <w:p w14:paraId="7296B3A0" w14:textId="77777777" w:rsidR="00745748" w:rsidRPr="00C12557" w:rsidRDefault="00745748" w:rsidP="007457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0D191DB2" w:rsidR="00745748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3,916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6F7CFEF0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6C49" w14:textId="00A76D27" w:rsidR="00745748" w:rsidRPr="00F971DF" w:rsidRDefault="00F971DF" w:rsidP="00F971DF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1DF">
              <w:rPr>
                <w:rFonts w:ascii="Angsana New" w:hAnsi="Angsana New"/>
                <w:sz w:val="30"/>
                <w:szCs w:val="30"/>
                <w:lang w:val="en-US"/>
              </w:rPr>
              <w:t>3,648</w:t>
            </w:r>
          </w:p>
        </w:tc>
        <w:tc>
          <w:tcPr>
            <w:tcW w:w="245" w:type="dxa"/>
          </w:tcPr>
          <w:p w14:paraId="54161425" w14:textId="77777777" w:rsidR="00745748" w:rsidRPr="00E34057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6E0FB14C" w14:textId="5BEDA64D" w:rsidR="00745748" w:rsidRDefault="00745748" w:rsidP="0074574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14:paraId="0DA841A4" w14:textId="77777777" w:rsidTr="00A82A45">
        <w:tc>
          <w:tcPr>
            <w:tcW w:w="3870" w:type="dxa"/>
          </w:tcPr>
          <w:p w14:paraId="1C40E0C9" w14:textId="77777777" w:rsidR="00745748" w:rsidRPr="00B37E56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7369D928" w:rsidR="00745748" w:rsidRPr="00651B2A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30BC040F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A95D" w14:textId="64ACC185" w:rsidR="00745748" w:rsidRPr="00651B2A" w:rsidRDefault="00F971DF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45" w:type="dxa"/>
          </w:tcPr>
          <w:p w14:paraId="61100A35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F6480A6" w14:textId="3798E9B4" w:rsidR="00745748" w:rsidRDefault="00984B3F" w:rsidP="00F971DF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A3057C" w14:paraId="0689640F" w14:textId="77777777" w:rsidTr="003D2B9E">
        <w:tc>
          <w:tcPr>
            <w:tcW w:w="3870" w:type="dxa"/>
          </w:tcPr>
          <w:p w14:paraId="0F2EF090" w14:textId="77777777" w:rsidR="00A3057C" w:rsidRPr="00B37E56" w:rsidRDefault="00A3057C" w:rsidP="00A305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838E" w14:textId="41C94407" w:rsidR="00A3057C" w:rsidRDefault="003E5BF5" w:rsidP="00A3057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4,681</w:t>
            </w:r>
          </w:p>
        </w:tc>
        <w:tc>
          <w:tcPr>
            <w:tcW w:w="236" w:type="dxa"/>
            <w:shd w:val="clear" w:color="auto" w:fill="auto"/>
          </w:tcPr>
          <w:p w14:paraId="31F69DC0" w14:textId="77777777" w:rsidR="00A3057C" w:rsidRDefault="00A3057C" w:rsidP="00A3057C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0EAD4F" w14:textId="2987154C" w:rsidR="00A3057C" w:rsidRDefault="00984B3F" w:rsidP="00A3057C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305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60" w:type="dxa"/>
            <w:shd w:val="clear" w:color="auto" w:fill="auto"/>
          </w:tcPr>
          <w:p w14:paraId="171B9262" w14:textId="77777777" w:rsidR="00A3057C" w:rsidRPr="00BE704B" w:rsidRDefault="00A3057C" w:rsidP="00A3057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758C" w14:textId="21BF2EE7" w:rsidR="00A3057C" w:rsidRDefault="00F971DF" w:rsidP="00A3057C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45" w:type="dxa"/>
          </w:tcPr>
          <w:p w14:paraId="73693B52" w14:textId="77777777" w:rsidR="00A3057C" w:rsidRPr="00BE704B" w:rsidRDefault="00A3057C" w:rsidP="00A3057C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715B339" w14:textId="2650BAF7" w:rsidR="00A3057C" w:rsidRDefault="00984B3F" w:rsidP="00F971DF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305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745748" w14:paraId="5ADC368B" w14:textId="77777777" w:rsidTr="00A82A45">
        <w:tc>
          <w:tcPr>
            <w:tcW w:w="3870" w:type="dxa"/>
          </w:tcPr>
          <w:p w14:paraId="0AAB031B" w14:textId="77777777" w:rsidR="00745748" w:rsidRPr="00F63BCB" w:rsidRDefault="00745748" w:rsidP="007457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44701AED" w:rsidR="00745748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11,922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754E6E9B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3E7727EA" w:rsidR="00745748" w:rsidRDefault="00F971DF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7CA66F2" w14:textId="7F007947" w:rsidR="00745748" w:rsidRDefault="00745748" w:rsidP="0074574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14:paraId="1C484E60" w14:textId="77777777" w:rsidTr="00A82A45">
        <w:tc>
          <w:tcPr>
            <w:tcW w:w="3870" w:type="dxa"/>
          </w:tcPr>
          <w:p w14:paraId="4D254A29" w14:textId="77777777" w:rsidR="00745748" w:rsidRPr="00F63BCB" w:rsidRDefault="00745748" w:rsidP="007457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5E5A4B66" w:rsidR="00745748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3,731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745748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21FF7E94" w:rsidR="00745748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7C43073C" w:rsidR="00745748" w:rsidRDefault="00F971DF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0C763B1" w14:textId="4D6CF7D9" w:rsidR="00745748" w:rsidRDefault="00745748" w:rsidP="0074574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911ADB" w14:paraId="2B48AD81" w14:textId="77777777" w:rsidTr="00ED0630">
        <w:tc>
          <w:tcPr>
            <w:tcW w:w="3870" w:type="dxa"/>
            <w:vAlign w:val="bottom"/>
          </w:tcPr>
          <w:p w14:paraId="1CF380E2" w14:textId="77777777" w:rsidR="00745748" w:rsidRPr="00AD37E5" w:rsidRDefault="00745748" w:rsidP="007457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2E97E9EA" w:rsidR="00745748" w:rsidRPr="00457348" w:rsidRDefault="003E5BF5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210,387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745748" w:rsidRPr="00911ADB" w:rsidRDefault="00745748" w:rsidP="007457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13F0EECD" w:rsidR="00745748" w:rsidRPr="00911ADB" w:rsidRDefault="00984B3F" w:rsidP="007457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  <w:r w:rsidR="007457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745748" w:rsidRPr="00911AD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383CC79E" w:rsidR="00745748" w:rsidRPr="00F97036" w:rsidRDefault="00F971DF" w:rsidP="007457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51,888</w:t>
            </w:r>
          </w:p>
        </w:tc>
        <w:tc>
          <w:tcPr>
            <w:tcW w:w="245" w:type="dxa"/>
          </w:tcPr>
          <w:p w14:paraId="0699675C" w14:textId="77777777" w:rsidR="00745748" w:rsidRPr="00BE704B" w:rsidRDefault="00745748" w:rsidP="007457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61EEBCB" w14:textId="076C056D" w:rsidR="00745748" w:rsidRPr="00F97036" w:rsidRDefault="00984B3F" w:rsidP="00F971DF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745748"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6506523F" w14:textId="701699EB" w:rsidR="00AA6554" w:rsidRDefault="00AA6554">
      <w:pPr>
        <w:spacing w:line="240" w:lineRule="auto"/>
        <w:rPr>
          <w:rFonts w:ascii="Angsana New" w:hAnsi="Angsana New"/>
          <w:sz w:val="20"/>
          <w:szCs w:val="20"/>
        </w:rPr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bookmarkStart w:id="0" w:name="_Hlk77412452"/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9F2508E" w14:textId="08380DD9" w:rsidR="00B61835" w:rsidRPr="00B61835" w:rsidRDefault="00F91B1B" w:rsidP="00B61835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984B3F">
        <w:rPr>
          <w:lang w:val="en-US"/>
        </w:rPr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984B3F">
        <w:rPr>
          <w:lang w:val="en-US"/>
        </w:rPr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984B3F">
        <w:rPr>
          <w:lang w:val="en-US"/>
        </w:rPr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984B3F">
        <w:rPr>
          <w:spacing w:val="-2"/>
          <w:lang w:val="en-US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984B3F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984B3F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984B3F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984B3F">
        <w:rPr>
          <w:lang w:val="en-US"/>
        </w:rPr>
        <w:t>24</w:t>
      </w:r>
      <w:r>
        <w:t xml:space="preserve"> </w:t>
      </w:r>
      <w:r>
        <w:rPr>
          <w:cs/>
        </w:rPr>
        <w:t xml:space="preserve">กรกฎาคม </w:t>
      </w:r>
      <w:r w:rsidR="00984B3F">
        <w:rPr>
          <w:lang w:val="en-US"/>
        </w:rPr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984B3F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984B3F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984B3F">
        <w:rPr>
          <w:lang w:val="en-US"/>
        </w:rPr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  <w:r w:rsidR="00B61835">
        <w:br w:type="page"/>
      </w:r>
    </w:p>
    <w:p w14:paraId="00092704" w14:textId="36E4B2BB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lastRenderedPageBreak/>
        <w:t xml:space="preserve">เมื่อวันที่ </w:t>
      </w:r>
      <w:r w:rsidR="00984B3F">
        <w:rPr>
          <w:lang w:val="en-US"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984B3F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Default="00C74FA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1220ABF2" w14:textId="516CC63C" w:rsidR="004F7299" w:rsidRDefault="00F91B1B" w:rsidP="00EC5ABA">
      <w:pPr>
        <w:pStyle w:val="Ang15"/>
        <w:tabs>
          <w:tab w:val="left" w:pos="547"/>
        </w:tabs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984B3F">
        <w:rPr>
          <w:lang w:val="en-US"/>
        </w:rPr>
        <w:t>3</w:t>
      </w:r>
      <w:r w:rsidR="0066741C">
        <w:rPr>
          <w:lang w:val="en-US"/>
        </w:rPr>
        <w:t xml:space="preserve">0 </w:t>
      </w:r>
      <w:r w:rsidR="0066741C">
        <w:rPr>
          <w:rFonts w:hint="cs"/>
          <w:cs/>
          <w:lang w:val="en-US"/>
        </w:rPr>
        <w:t>มิถุนายน</w:t>
      </w:r>
      <w:r w:rsidR="00231569">
        <w:t xml:space="preserve"> </w:t>
      </w:r>
      <w:r w:rsidR="00984B3F">
        <w:rPr>
          <w:lang w:val="en-US"/>
        </w:rPr>
        <w:t>2564</w:t>
      </w:r>
      <w:r w:rsidR="00231569">
        <w:rPr>
          <w:lang w:val="en-US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Default="00A3057C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3ED89BA2" w:rsidR="00AA6554" w:rsidRDefault="00AA6554">
      <w:pPr>
        <w:spacing w:line="240" w:lineRule="auto"/>
        <w:rPr>
          <w:rFonts w:ascii="Angsana New" w:hAnsi="Angsana New"/>
          <w:sz w:val="20"/>
          <w:szCs w:val="20"/>
        </w:rPr>
      </w:pPr>
    </w:p>
    <w:p w14:paraId="5E89C5EE" w14:textId="1303074F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</w:t>
      </w:r>
      <w:r w:rsidR="008E70F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6BB1137F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984B3F">
        <w:rPr>
          <w:lang w:val="en-US"/>
        </w:rPr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4A98A67E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5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D755E7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6AB8D923" w:rsidR="004678A1" w:rsidRPr="00020D75" w:rsidRDefault="00194BB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40,495</w:t>
            </w:r>
          </w:p>
        </w:tc>
        <w:tc>
          <w:tcPr>
            <w:tcW w:w="270" w:type="dxa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4508AC67" w:rsidR="004678A1" w:rsidRPr="00020D75" w:rsidRDefault="00194BB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38,196</w:t>
            </w:r>
          </w:p>
        </w:tc>
      </w:tr>
      <w:tr w:rsidR="004678A1" w:rsidRPr="006479D0" w14:paraId="4E3C2EC3" w14:textId="77777777" w:rsidTr="00D755E7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0BA7B447" w:rsidR="004678A1" w:rsidRPr="00194BB6" w:rsidRDefault="00194BB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BB6">
              <w:rPr>
                <w:rFonts w:ascii="Angsana New" w:hAnsi="Angsana New"/>
                <w:sz w:val="30"/>
                <w:szCs w:val="30"/>
                <w:lang w:val="en-US"/>
              </w:rPr>
              <w:t>14,746</w:t>
            </w:r>
          </w:p>
        </w:tc>
        <w:tc>
          <w:tcPr>
            <w:tcW w:w="270" w:type="dxa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2796CB0D" w:rsidR="004678A1" w:rsidRPr="00020D75" w:rsidRDefault="00194BB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</w:tr>
      <w:tr w:rsidR="004678A1" w:rsidRPr="00031E80" w14:paraId="530480A0" w14:textId="77777777" w:rsidTr="00D755E7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5B10EDDD" w:rsidR="004678A1" w:rsidRPr="00194BB6" w:rsidRDefault="00194BB6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B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</w:t>
            </w:r>
          </w:p>
        </w:tc>
        <w:tc>
          <w:tcPr>
            <w:tcW w:w="270" w:type="dxa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24E02C3" w:rsidR="004678A1" w:rsidRPr="00020D75" w:rsidRDefault="00194BB6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50,534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4910A2C9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984B3F">
        <w:rPr>
          <w:sz w:val="30"/>
          <w:szCs w:val="30"/>
          <w:lang w:val="en-US"/>
        </w:rPr>
        <w:t>30</w:t>
      </w:r>
      <w:r w:rsidR="00745748">
        <w:rPr>
          <w:sz w:val="30"/>
          <w:szCs w:val="30"/>
          <w:lang w:val="en-US"/>
        </w:rPr>
        <w:t xml:space="preserve"> </w:t>
      </w:r>
      <w:r w:rsidR="00745748">
        <w:rPr>
          <w:rFonts w:hint="cs"/>
          <w:sz w:val="30"/>
          <w:szCs w:val="30"/>
          <w:cs/>
          <w:lang w:val="en-US"/>
        </w:rPr>
        <w:t>มิถุนายน</w:t>
      </w:r>
      <w:r w:rsidR="00782C32">
        <w:rPr>
          <w:rFonts w:hint="cs"/>
          <w:sz w:val="30"/>
          <w:szCs w:val="30"/>
          <w:cs/>
        </w:rPr>
        <w:t xml:space="preserve"> </w:t>
      </w:r>
      <w:r w:rsidR="00984B3F">
        <w:rPr>
          <w:sz w:val="30"/>
          <w:szCs w:val="30"/>
          <w:lang w:val="en-US"/>
        </w:rPr>
        <w:t>2564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782C32" w:rsidRPr="003D4D4A">
        <w:rPr>
          <w:sz w:val="30"/>
          <w:szCs w:val="30"/>
        </w:rPr>
        <w:t xml:space="preserve"> </w:t>
      </w:r>
      <w:r w:rsidR="00194BB6">
        <w:rPr>
          <w:sz w:val="30"/>
          <w:szCs w:val="30"/>
          <w:lang w:val="en-US"/>
        </w:rPr>
        <w:t>294.5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984B3F">
        <w:rPr>
          <w:i/>
          <w:iCs/>
          <w:sz w:val="30"/>
          <w:szCs w:val="30"/>
          <w:lang w:val="en-US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984B3F">
        <w:rPr>
          <w:i/>
          <w:iCs/>
          <w:sz w:val="30"/>
          <w:szCs w:val="30"/>
          <w:lang w:val="en-US"/>
        </w:rPr>
        <w:t>2563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984B3F">
        <w:rPr>
          <w:i/>
          <w:iCs/>
          <w:sz w:val="30"/>
          <w:szCs w:val="30"/>
          <w:lang w:val="en-US"/>
        </w:rPr>
        <w:t>294</w:t>
      </w:r>
      <w:r w:rsidR="004F7299">
        <w:rPr>
          <w:i/>
          <w:iCs/>
          <w:sz w:val="30"/>
          <w:szCs w:val="30"/>
          <w:lang w:val="en-US"/>
        </w:rPr>
        <w:t>.</w:t>
      </w:r>
      <w:r w:rsidR="00984B3F">
        <w:rPr>
          <w:i/>
          <w:iCs/>
          <w:sz w:val="30"/>
          <w:szCs w:val="30"/>
          <w:lang w:val="en-US"/>
        </w:rPr>
        <w:t>6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Default="008B59B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3C0C59C0" w14:textId="52C0CD76" w:rsidR="00204756" w:rsidRDefault="002A3A8C" w:rsidP="00646CB5">
      <w:pPr>
        <w:pStyle w:val="Caption"/>
        <w:ind w:hanging="900"/>
      </w:pPr>
      <w:r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2D33BA" w:rsidRDefault="00FA7ADF" w:rsidP="002D33BA">
      <w:pPr>
        <w:pStyle w:val="Ang15"/>
        <w:tabs>
          <w:tab w:val="left" w:pos="547"/>
        </w:tabs>
        <w:rPr>
          <w:sz w:val="20"/>
          <w:szCs w:val="20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147E88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147E88" w:rsidRDefault="00147E88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5748" w:rsidRPr="00147E88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54958E68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4182ABD7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74D8F80A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0A452F5C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3C45AA69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17945838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47E88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47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72591EE4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19F5DA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700A7927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5E6C2EB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341F0EE3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B5FF17B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3B9A4835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45748" w:rsidRPr="00147E88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745748" w:rsidRPr="00147E88" w:rsidRDefault="00745748" w:rsidP="0074574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748" w:rsidRPr="00147E88" w14:paraId="0A9F236A" w14:textId="77777777" w:rsidTr="003E434E">
        <w:trPr>
          <w:cantSplit/>
        </w:trPr>
        <w:tc>
          <w:tcPr>
            <w:tcW w:w="2520" w:type="dxa"/>
          </w:tcPr>
          <w:p w14:paraId="5487F1A4" w14:textId="25B0C92F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3644B6B" w14:textId="4BB7E5E4" w:rsidR="00745748" w:rsidRPr="00147E88" w:rsidRDefault="00984B3F" w:rsidP="0074574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E4DF279" w14:textId="7FDDDB54" w:rsidR="00745748" w:rsidRPr="00147E88" w:rsidRDefault="00DC2E2A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3,333</w:t>
            </w:r>
          </w:p>
        </w:tc>
        <w:tc>
          <w:tcPr>
            <w:tcW w:w="180" w:type="dxa"/>
          </w:tcPr>
          <w:p w14:paraId="0F5BFA4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0FE81EBC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78" w:type="dxa"/>
          </w:tcPr>
          <w:p w14:paraId="45EE8232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A059FF0" w14:textId="013B6363" w:rsidR="00745748" w:rsidRPr="00147E88" w:rsidRDefault="0054156A" w:rsidP="008930B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5,120,243</w:t>
            </w:r>
          </w:p>
        </w:tc>
        <w:tc>
          <w:tcPr>
            <w:tcW w:w="180" w:type="dxa"/>
          </w:tcPr>
          <w:p w14:paraId="74D5A9FA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2DDED7EF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745748" w:rsidRPr="00147E88" w14:paraId="2B47C561" w14:textId="77777777" w:rsidTr="003E434E">
        <w:trPr>
          <w:cantSplit/>
        </w:trPr>
        <w:tc>
          <w:tcPr>
            <w:tcW w:w="2520" w:type="dxa"/>
          </w:tcPr>
          <w:p w14:paraId="026146E7" w14:textId="00796FA3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5BD0EC83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77E3CA89" w:rsidR="00745748" w:rsidRPr="00DC2E2A" w:rsidRDefault="00E045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 w:rsidR="00DC2E2A">
              <w:rPr>
                <w:rFonts w:asciiTheme="majorBidi" w:hAnsiTheme="majorBidi" w:cstheme="majorBidi"/>
                <w:sz w:val="30"/>
                <w:szCs w:val="30"/>
              </w:rPr>
              <w:t>24,67</w:t>
            </w:r>
            <w:r w:rsidR="00DC2E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ABC533A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76A3EB3F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78" w:type="dxa"/>
          </w:tcPr>
          <w:p w14:paraId="69805F5B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CD71B65" w14:textId="4B236079" w:rsidR="00745748" w:rsidRPr="008E64C7" w:rsidRDefault="0054156A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1,029,459</w:t>
            </w:r>
          </w:p>
        </w:tc>
        <w:tc>
          <w:tcPr>
            <w:tcW w:w="180" w:type="dxa"/>
          </w:tcPr>
          <w:p w14:paraId="6342DCC3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4724549F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745748" w:rsidRPr="00147E88" w14:paraId="442F47FB" w14:textId="77777777" w:rsidTr="003E434E">
        <w:trPr>
          <w:cantSplit/>
        </w:trPr>
        <w:tc>
          <w:tcPr>
            <w:tcW w:w="2520" w:type="dxa"/>
          </w:tcPr>
          <w:p w14:paraId="5F59FBA6" w14:textId="44D13481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3E277077" w:rsidR="00745748" w:rsidRPr="00E84407" w:rsidRDefault="00E045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5,52</w:t>
            </w:r>
            <w:r w:rsidR="00DC2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2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80" w:type="dxa"/>
          </w:tcPr>
          <w:p w14:paraId="2454CB39" w14:textId="77777777" w:rsidR="00745748" w:rsidRPr="00E84407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40616D21" w:rsidR="00745748" w:rsidRPr="00E84407" w:rsidRDefault="00984B3F" w:rsidP="008930B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178" w:type="dxa"/>
          </w:tcPr>
          <w:p w14:paraId="340C2537" w14:textId="77777777" w:rsidR="00745748" w:rsidRPr="00E84407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FC7137" w14:textId="7943D11D" w:rsidR="00745748" w:rsidRPr="008E64C7" w:rsidRDefault="0054156A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6,149,702</w:t>
            </w:r>
          </w:p>
        </w:tc>
        <w:tc>
          <w:tcPr>
            <w:tcW w:w="180" w:type="dxa"/>
          </w:tcPr>
          <w:p w14:paraId="7F903AB2" w14:textId="77777777" w:rsidR="00745748" w:rsidRPr="00E84407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61CB4A0A" w:rsidR="00745748" w:rsidRPr="00E84407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745748" w:rsidRPr="00147E88" w14:paraId="11AE5C7A" w14:textId="77777777" w:rsidTr="003E434E">
        <w:trPr>
          <w:cantSplit/>
        </w:trPr>
        <w:tc>
          <w:tcPr>
            <w:tcW w:w="2520" w:type="dxa"/>
          </w:tcPr>
          <w:p w14:paraId="58C1536D" w14:textId="133DA37E" w:rsidR="00745748" w:rsidRPr="00147E88" w:rsidRDefault="00745748" w:rsidP="00745748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C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ครดิตที่คาดว่าจะเกิดขึ้น</w:t>
            </w:r>
          </w:p>
        </w:tc>
        <w:tc>
          <w:tcPr>
            <w:tcW w:w="990" w:type="dxa"/>
          </w:tcPr>
          <w:p w14:paraId="774C148B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54BF6C2C" w:rsidR="00745748" w:rsidRPr="001A5A00" w:rsidRDefault="0054156A" w:rsidP="008930B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(63,295)</w:t>
            </w:r>
          </w:p>
        </w:tc>
        <w:tc>
          <w:tcPr>
            <w:tcW w:w="180" w:type="dxa"/>
          </w:tcPr>
          <w:p w14:paraId="24FE879B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58CDED94" w:rsidR="00745748" w:rsidRPr="002D55EC" w:rsidRDefault="00745748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2D5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8" w:type="dxa"/>
          </w:tcPr>
          <w:p w14:paraId="7DBA883A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A3E" w14:textId="1E6B3088" w:rsidR="00745748" w:rsidRPr="00147E88" w:rsidRDefault="0054156A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(35,638)</w:t>
            </w:r>
          </w:p>
        </w:tc>
        <w:tc>
          <w:tcPr>
            <w:tcW w:w="180" w:type="dxa"/>
          </w:tcPr>
          <w:p w14:paraId="1040C26C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28B449ED" w:rsidR="00745748" w:rsidRPr="00147E88" w:rsidRDefault="00745748" w:rsidP="00745748">
            <w:pPr>
              <w:tabs>
                <w:tab w:val="decimal" w:pos="120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748" w:rsidRPr="00147E88" w14:paraId="37F46A86" w14:textId="77777777" w:rsidTr="003E434E">
        <w:trPr>
          <w:cantSplit/>
        </w:trPr>
        <w:tc>
          <w:tcPr>
            <w:tcW w:w="2520" w:type="dxa"/>
          </w:tcPr>
          <w:p w14:paraId="4D7D3525" w14:textId="299F5A01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05F44A8A" w:rsidR="00745748" w:rsidRPr="00147E88" w:rsidRDefault="0054156A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5,464,</w:t>
            </w:r>
            <w:r w:rsidR="00DC2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180" w:type="dxa"/>
          </w:tcPr>
          <w:p w14:paraId="7CC3FA6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34F4A22E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78" w:type="dxa"/>
          </w:tcPr>
          <w:p w14:paraId="3464A12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381F" w14:textId="443FA834" w:rsidR="00745748" w:rsidRPr="00147E88" w:rsidRDefault="0054156A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6,114,064</w:t>
            </w:r>
          </w:p>
        </w:tc>
        <w:tc>
          <w:tcPr>
            <w:tcW w:w="180" w:type="dxa"/>
          </w:tcPr>
          <w:p w14:paraId="1F23BB88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276544A1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3C44E90E" w14:textId="235EA20C" w:rsidR="00D6376B" w:rsidRDefault="00D6376B" w:rsidP="008B59B5">
      <w:pPr>
        <w:pStyle w:val="Bo-Blankline"/>
      </w:pPr>
    </w:p>
    <w:p w14:paraId="54A94ADB" w14:textId="77777777" w:rsidR="00147E88" w:rsidRDefault="00147E88" w:rsidP="00147E88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14:paraId="5CA8587C" w14:textId="77777777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74447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44EB7B8C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14:paraId="0078713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51B388A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02CDC8E2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</w:tcPr>
          <w:p w14:paraId="5413DCF6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3D68ED75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29B81C47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</w:tcPr>
          <w:p w14:paraId="0C3C599E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7D6AAC14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405E1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5B9152D8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</w:tcPr>
          <w:p w14:paraId="1EFC494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0CAD59F1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745748" w:rsidRPr="00FA7ADF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10FFD97F" w14:textId="77777777" w:rsidTr="00983707">
        <w:tc>
          <w:tcPr>
            <w:tcW w:w="3420" w:type="dxa"/>
          </w:tcPr>
          <w:p w14:paraId="6AA35056" w14:textId="77777777" w:rsidR="00745748" w:rsidRPr="00FA7ADF" w:rsidRDefault="00745748" w:rsidP="00745748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748" w:rsidRPr="00744476" w14:paraId="0B8D5D8C" w14:textId="77777777" w:rsidTr="003E434E">
        <w:tc>
          <w:tcPr>
            <w:tcW w:w="3420" w:type="dxa"/>
          </w:tcPr>
          <w:p w14:paraId="42479136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7A058885" w:rsidR="00745748" w:rsidRPr="003E434E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991F61">
              <w:rPr>
                <w:rFonts w:ascii="Angsana New" w:hAnsi="Angsana New"/>
                <w:sz w:val="30"/>
                <w:szCs w:val="30"/>
              </w:rPr>
              <w:t>2</w:t>
            </w:r>
            <w:r w:rsidR="003E434E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8" w:type="dxa"/>
          </w:tcPr>
          <w:p w14:paraId="1E1F5045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5CFC9C01" w:rsidR="00745748" w:rsidRPr="00FA7ADF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571744D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26E7F269" w:rsidR="00745748" w:rsidRPr="00FA7ADF" w:rsidRDefault="00416626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1,965,597</w:t>
            </w:r>
          </w:p>
        </w:tc>
        <w:tc>
          <w:tcPr>
            <w:tcW w:w="242" w:type="dxa"/>
          </w:tcPr>
          <w:p w14:paraId="6086B8D0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443E8252" w:rsidR="00745748" w:rsidRPr="00FA7ADF" w:rsidRDefault="00984B3F" w:rsidP="008930B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</w:tr>
      <w:tr w:rsidR="00745748" w:rsidRPr="00744476" w14:paraId="79B0700B" w14:textId="77777777" w:rsidTr="003E434E">
        <w:tc>
          <w:tcPr>
            <w:tcW w:w="3420" w:type="dxa"/>
          </w:tcPr>
          <w:p w14:paraId="494A8D24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745748" w:rsidRPr="00FA7ADF" w:rsidRDefault="00745748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745748" w:rsidRPr="00FA7ADF" w:rsidRDefault="00745748" w:rsidP="00745748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35E2946" w14:textId="77777777" w:rsidTr="003E434E">
        <w:tc>
          <w:tcPr>
            <w:tcW w:w="3420" w:type="dxa"/>
          </w:tcPr>
          <w:p w14:paraId="00C75AEC" w14:textId="775D02C3" w:rsidR="00745748" w:rsidRPr="00FA7ADF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361C7333" w:rsidR="00745748" w:rsidRPr="00DA73B7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E43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14:paraId="0F61B0C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18A6CF5D" w:rsidR="00745748" w:rsidRPr="00147E88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48888012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11E5C2EA" w:rsidR="00745748" w:rsidRPr="00FA7ADF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1,338,103</w:t>
            </w:r>
          </w:p>
        </w:tc>
        <w:tc>
          <w:tcPr>
            <w:tcW w:w="242" w:type="dxa"/>
          </w:tcPr>
          <w:p w14:paraId="78A2F1FE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64B81B7D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745748" w:rsidRPr="00744476" w14:paraId="1E8A35F3" w14:textId="77777777" w:rsidTr="003E434E">
        <w:tc>
          <w:tcPr>
            <w:tcW w:w="3420" w:type="dxa"/>
          </w:tcPr>
          <w:p w14:paraId="2E6248C8" w14:textId="15AD2494" w:rsidR="00745748" w:rsidRPr="00147E88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47558F1F" w:rsidR="00745748" w:rsidRPr="00DA73B7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E43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14:paraId="07DEE3CB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40615708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AD3C4A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5F311EC9" w:rsidR="00745748" w:rsidRPr="00FA7ADF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932,161</w:t>
            </w:r>
          </w:p>
        </w:tc>
        <w:tc>
          <w:tcPr>
            <w:tcW w:w="242" w:type="dxa"/>
          </w:tcPr>
          <w:p w14:paraId="1AC554D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4C178872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745748" w:rsidRPr="00744476" w14:paraId="01C06CC4" w14:textId="77777777" w:rsidTr="003E434E">
        <w:tc>
          <w:tcPr>
            <w:tcW w:w="3420" w:type="dxa"/>
            <w:vAlign w:val="center"/>
          </w:tcPr>
          <w:p w14:paraId="37446DF7" w14:textId="7C2FABD5" w:rsidR="00745748" w:rsidRPr="00147E88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59918F35" w:rsidR="00745748" w:rsidRPr="00DA73B7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1D4C673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59B3662B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5370192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325D34D1" w:rsidR="00745748" w:rsidRPr="00FA7ADF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226,812</w:t>
            </w:r>
          </w:p>
        </w:tc>
        <w:tc>
          <w:tcPr>
            <w:tcW w:w="242" w:type="dxa"/>
          </w:tcPr>
          <w:p w14:paraId="3E36787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6E9AF582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745748" w:rsidRPr="00744476" w14:paraId="7D614913" w14:textId="77777777" w:rsidTr="003E434E">
        <w:tc>
          <w:tcPr>
            <w:tcW w:w="3420" w:type="dxa"/>
            <w:vAlign w:val="center"/>
          </w:tcPr>
          <w:p w14:paraId="4E19556C" w14:textId="513BBF31" w:rsidR="00745748" w:rsidRPr="00147E88" w:rsidRDefault="00745748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84B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402FCA88" w:rsidR="00745748" w:rsidRPr="00DA73B7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355D1AA8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45BA5706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62406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6E987A54" w:rsidR="00745748" w:rsidRPr="00FA7ADF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16626">
              <w:rPr>
                <w:rFonts w:ascii="Angsana New" w:hAnsi="Angsana New"/>
                <w:sz w:val="30"/>
                <w:szCs w:val="30"/>
                <w:lang w:val="en-US"/>
              </w:rPr>
              <w:t>57,570</w:t>
            </w:r>
          </w:p>
        </w:tc>
        <w:tc>
          <w:tcPr>
            <w:tcW w:w="242" w:type="dxa"/>
          </w:tcPr>
          <w:p w14:paraId="1CCCEB6C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592B2107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</w:tr>
      <w:tr w:rsidR="00745748" w:rsidRPr="00744476" w14:paraId="1FF9317C" w14:textId="77777777" w:rsidTr="003E434E">
        <w:tc>
          <w:tcPr>
            <w:tcW w:w="3420" w:type="dxa"/>
          </w:tcPr>
          <w:p w14:paraId="183D51D2" w14:textId="4E51FD2E" w:rsidR="00745748" w:rsidRPr="00A20100" w:rsidRDefault="00745748" w:rsidP="00745748">
            <w:pPr>
              <w:spacing w:line="380" w:lineRule="exact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25CE42CC" w:rsidR="00745748" w:rsidRPr="00DA73B7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991F61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8" w:type="dxa"/>
          </w:tcPr>
          <w:p w14:paraId="448968E0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08A6BD13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386D576E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2C9A597A" w:rsidR="00745748" w:rsidRPr="00A20100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5,120,243</w:t>
            </w:r>
          </w:p>
        </w:tc>
        <w:tc>
          <w:tcPr>
            <w:tcW w:w="242" w:type="dxa"/>
          </w:tcPr>
          <w:p w14:paraId="3D695275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37A269BD" w:rsidR="00745748" w:rsidRPr="00553ABD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45748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745748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745748" w:rsidRPr="00744476" w14:paraId="01498571" w14:textId="77777777" w:rsidTr="003E434E">
        <w:tc>
          <w:tcPr>
            <w:tcW w:w="3420" w:type="dxa"/>
            <w:vAlign w:val="center"/>
          </w:tcPr>
          <w:p w14:paraId="35EC37B1" w14:textId="50A759FD" w:rsidR="00745748" w:rsidRPr="00FA7ADF" w:rsidRDefault="00745748" w:rsidP="00745748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C61" w14:textId="38677463" w:rsidR="00745748" w:rsidRPr="008445F2" w:rsidRDefault="00760ED4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9FB33AE" w14:textId="4AC1A473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7765" w14:textId="67035690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E41014" w14:textId="10C0A302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0D08C33F" w14:textId="77777777" w:rsidTr="003E434E">
        <w:tc>
          <w:tcPr>
            <w:tcW w:w="3420" w:type="dxa"/>
          </w:tcPr>
          <w:p w14:paraId="7C910009" w14:textId="56705C35" w:rsidR="00745748" w:rsidRPr="00A20100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0D0C7644" w:rsidR="00745748" w:rsidRPr="008445F2" w:rsidRDefault="00760ED4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991F61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8" w:type="dxa"/>
          </w:tcPr>
          <w:p w14:paraId="6C168C3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0250310E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18950CBE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6C17A3F5" w:rsidR="00745748" w:rsidRPr="00FA7ADF" w:rsidRDefault="00760ED4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5,120,243</w:t>
            </w:r>
          </w:p>
        </w:tc>
        <w:tc>
          <w:tcPr>
            <w:tcW w:w="242" w:type="dxa"/>
          </w:tcPr>
          <w:p w14:paraId="5F74143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76CB099B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45748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745748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745748" w:rsidRPr="00744476" w14:paraId="04A24D52" w14:textId="77777777" w:rsidTr="00D71C0D">
        <w:tc>
          <w:tcPr>
            <w:tcW w:w="3420" w:type="dxa"/>
            <w:vAlign w:val="center"/>
          </w:tcPr>
          <w:p w14:paraId="243701E3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17895A09" w14:textId="77777777" w:rsidTr="00983707">
        <w:tc>
          <w:tcPr>
            <w:tcW w:w="3420" w:type="dxa"/>
            <w:vAlign w:val="center"/>
          </w:tcPr>
          <w:p w14:paraId="49F746F4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AC28C63" w14:textId="77777777" w:rsidTr="00983707">
        <w:tc>
          <w:tcPr>
            <w:tcW w:w="3420" w:type="dxa"/>
            <w:vAlign w:val="center"/>
          </w:tcPr>
          <w:p w14:paraId="13254DAE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1921D0B3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01741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98E33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2981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7A09625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6ACFEB5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4238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73B6955F" w14:textId="77777777" w:rsidTr="00983707">
        <w:tc>
          <w:tcPr>
            <w:tcW w:w="3420" w:type="dxa"/>
            <w:vAlign w:val="center"/>
          </w:tcPr>
          <w:p w14:paraId="4AC1023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97DF83A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A8AE87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3C22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97D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9FE0194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08F8B1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8DD8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510E023B" w14:textId="77777777" w:rsidTr="00983707">
        <w:tc>
          <w:tcPr>
            <w:tcW w:w="3420" w:type="dxa"/>
            <w:vAlign w:val="center"/>
          </w:tcPr>
          <w:p w14:paraId="617CE72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711951E3" w14:textId="77777777" w:rsidTr="003E434E">
        <w:tc>
          <w:tcPr>
            <w:tcW w:w="3420" w:type="dxa"/>
            <w:vAlign w:val="center"/>
          </w:tcPr>
          <w:p w14:paraId="21787338" w14:textId="77777777" w:rsidR="00745748" w:rsidRPr="00FA7AD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66A46583" w:rsidR="00745748" w:rsidRPr="00FA7ADF" w:rsidRDefault="0057748D" w:rsidP="008930B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5,199,</w:t>
            </w:r>
            <w:r w:rsidR="002A60C9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3E434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14F54D3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7BDE91BB" w:rsidR="00745748" w:rsidRPr="00A20100" w:rsidRDefault="00984B3F" w:rsidP="008930B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45748" w:rsidRPr="00A201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745748" w:rsidRPr="00A201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412639F6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1998CAD9" w:rsidR="00745748" w:rsidRPr="00FA7ADF" w:rsidRDefault="00CB15BB" w:rsidP="008930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911,768</w:t>
            </w:r>
          </w:p>
        </w:tc>
        <w:tc>
          <w:tcPr>
            <w:tcW w:w="242" w:type="dxa"/>
          </w:tcPr>
          <w:p w14:paraId="41B3F27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692E13" w14:textId="4CB0D89E" w:rsidR="00745748" w:rsidRPr="00835808" w:rsidRDefault="00984B3F" w:rsidP="008930B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745748" w:rsidRPr="00744476" w14:paraId="6AF369BA" w14:textId="77777777" w:rsidTr="003E434E">
        <w:tc>
          <w:tcPr>
            <w:tcW w:w="3420" w:type="dxa"/>
            <w:vAlign w:val="center"/>
          </w:tcPr>
          <w:p w14:paraId="73675A23" w14:textId="77777777" w:rsidR="00745748" w:rsidRPr="00FA7AD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3C140C32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745748" w:rsidRPr="00835808" w:rsidRDefault="00745748" w:rsidP="0074574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85266A1" w14:textId="77777777" w:rsidTr="003E434E">
        <w:tc>
          <w:tcPr>
            <w:tcW w:w="3420" w:type="dxa"/>
          </w:tcPr>
          <w:p w14:paraId="172BF9FC" w14:textId="7D04E7A9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48A539DD" w:rsidR="00745748" w:rsidRPr="00797DDA" w:rsidRDefault="0057748D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190,171</w:t>
            </w:r>
          </w:p>
        </w:tc>
        <w:tc>
          <w:tcPr>
            <w:tcW w:w="238" w:type="dxa"/>
            <w:vAlign w:val="center"/>
          </w:tcPr>
          <w:p w14:paraId="6D0BC9F3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315CBABE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  <w:vAlign w:val="center"/>
          </w:tcPr>
          <w:p w14:paraId="15C3097E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71527393" w:rsidR="00745748" w:rsidRPr="00FA7ADF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50,984</w:t>
            </w:r>
          </w:p>
        </w:tc>
        <w:tc>
          <w:tcPr>
            <w:tcW w:w="242" w:type="dxa"/>
          </w:tcPr>
          <w:p w14:paraId="70E1D601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0F91FB0A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745748" w:rsidRPr="00744476" w14:paraId="0A1CC97E" w14:textId="77777777" w:rsidTr="003E434E">
        <w:tc>
          <w:tcPr>
            <w:tcW w:w="3420" w:type="dxa"/>
          </w:tcPr>
          <w:p w14:paraId="3C3814D7" w14:textId="1E9D412E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2868F032" w:rsidR="00745748" w:rsidRPr="00797DDA" w:rsidRDefault="0057748D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38,260</w:t>
            </w:r>
          </w:p>
        </w:tc>
        <w:tc>
          <w:tcPr>
            <w:tcW w:w="238" w:type="dxa"/>
            <w:vAlign w:val="center"/>
          </w:tcPr>
          <w:p w14:paraId="46942E91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170434E7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  <w:vAlign w:val="center"/>
          </w:tcPr>
          <w:p w14:paraId="3CD965E6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20E779AC" w:rsidR="00745748" w:rsidRPr="00FA7ADF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11,910</w:t>
            </w:r>
          </w:p>
        </w:tc>
        <w:tc>
          <w:tcPr>
            <w:tcW w:w="242" w:type="dxa"/>
          </w:tcPr>
          <w:p w14:paraId="223D723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3C948829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745748" w:rsidRPr="00744476" w14:paraId="0A0EBED5" w14:textId="77777777" w:rsidTr="003E434E">
        <w:tc>
          <w:tcPr>
            <w:tcW w:w="3420" w:type="dxa"/>
            <w:vAlign w:val="center"/>
          </w:tcPr>
          <w:p w14:paraId="0D6AA917" w14:textId="7A5C515A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6152BB92" w:rsidR="00745748" w:rsidRPr="00797DDA" w:rsidRDefault="00CB15BB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15,778</w:t>
            </w:r>
          </w:p>
        </w:tc>
        <w:tc>
          <w:tcPr>
            <w:tcW w:w="238" w:type="dxa"/>
          </w:tcPr>
          <w:p w14:paraId="329ECF7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3876479D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00D2900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01F4D110" w:rsidR="00745748" w:rsidRPr="00FA7ADF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5,782</w:t>
            </w:r>
          </w:p>
        </w:tc>
        <w:tc>
          <w:tcPr>
            <w:tcW w:w="242" w:type="dxa"/>
          </w:tcPr>
          <w:p w14:paraId="6DDCB71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7BDA39F8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745748" w:rsidRPr="00744476" w14:paraId="6957CDA1" w14:textId="77777777" w:rsidTr="003E434E">
        <w:tc>
          <w:tcPr>
            <w:tcW w:w="3420" w:type="dxa"/>
            <w:vAlign w:val="center"/>
          </w:tcPr>
          <w:p w14:paraId="72BBBA35" w14:textId="0987E4DD" w:rsidR="00745748" w:rsidRPr="00FA7ADF" w:rsidRDefault="00745748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84B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1C7F1F37" w:rsidR="00745748" w:rsidRPr="00797DDA" w:rsidRDefault="00CB15BB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80,57</w:t>
            </w:r>
            <w:r w:rsidR="003E434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7EA78EBC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4F2D2176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2B1030B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251C798D" w:rsidR="00745748" w:rsidRPr="00FA7ADF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49,015</w:t>
            </w:r>
          </w:p>
        </w:tc>
        <w:tc>
          <w:tcPr>
            <w:tcW w:w="242" w:type="dxa"/>
          </w:tcPr>
          <w:p w14:paraId="692988AC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3D7EF4CE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745748" w:rsidRPr="00A20100" w14:paraId="19AA8C34" w14:textId="77777777" w:rsidTr="003E434E">
        <w:tc>
          <w:tcPr>
            <w:tcW w:w="3420" w:type="dxa"/>
            <w:vAlign w:val="center"/>
          </w:tcPr>
          <w:p w14:paraId="68788934" w14:textId="0FA43C52" w:rsidR="00745748" w:rsidRPr="00A20100" w:rsidRDefault="00745748" w:rsidP="00745748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767D3AA6" w:rsidR="00745748" w:rsidRPr="00797DDA" w:rsidRDefault="00CB15BB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5,524,</w:t>
            </w:r>
            <w:r w:rsidR="002A60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238" w:type="dxa"/>
          </w:tcPr>
          <w:p w14:paraId="4188E5E7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31A1A99C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</w:tcPr>
          <w:p w14:paraId="6509C9E4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70B8FE3F" w:rsidR="00745748" w:rsidRPr="00797DDA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1,029,459</w:t>
            </w:r>
          </w:p>
        </w:tc>
        <w:tc>
          <w:tcPr>
            <w:tcW w:w="242" w:type="dxa"/>
          </w:tcPr>
          <w:p w14:paraId="7EE608C0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3EDAAA4F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  <w:tr w:rsidR="00745748" w:rsidRPr="00744476" w14:paraId="2976D4A2" w14:textId="77777777" w:rsidTr="003E434E">
        <w:tc>
          <w:tcPr>
            <w:tcW w:w="3420" w:type="dxa"/>
            <w:vAlign w:val="center"/>
          </w:tcPr>
          <w:p w14:paraId="3ED15F89" w14:textId="4AF24550" w:rsidR="00745748" w:rsidRPr="00FA7ADF" w:rsidRDefault="00745748" w:rsidP="00745748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4AF0E7" w14:textId="13A819A0" w:rsidR="00745748" w:rsidRPr="00CB15BB" w:rsidRDefault="00CB15BB" w:rsidP="00CB15BB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5BB">
              <w:rPr>
                <w:rFonts w:ascii="Angsana New" w:hAnsi="Angsana New"/>
                <w:sz w:val="30"/>
                <w:szCs w:val="30"/>
                <w:lang w:val="en-US"/>
              </w:rPr>
              <w:t>(63,295)</w:t>
            </w:r>
          </w:p>
        </w:tc>
        <w:tc>
          <w:tcPr>
            <w:tcW w:w="238" w:type="dxa"/>
          </w:tcPr>
          <w:p w14:paraId="3308712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4004332" w14:textId="77777777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E90D6D" w14:textId="60144035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B4FF67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2B6EAB0" w14:textId="59BF8548" w:rsidR="00745748" w:rsidRPr="00CB15BB" w:rsidRDefault="00CB15BB" w:rsidP="00CB15BB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5BB">
              <w:rPr>
                <w:rFonts w:ascii="Angsana New" w:hAnsi="Angsana New"/>
                <w:sz w:val="30"/>
                <w:szCs w:val="30"/>
                <w:lang w:val="en-US"/>
              </w:rPr>
              <w:t>(35,638)</w:t>
            </w:r>
          </w:p>
        </w:tc>
        <w:tc>
          <w:tcPr>
            <w:tcW w:w="242" w:type="dxa"/>
          </w:tcPr>
          <w:p w14:paraId="0E56145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193121" w14:textId="77777777" w:rsidR="00745748" w:rsidRPr="00797DDA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75816FE" w14:textId="2DF5D949" w:rsidR="00745748" w:rsidRPr="00835808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5748" w:rsidRPr="00744476" w14:paraId="1FC2373B" w14:textId="77777777" w:rsidTr="003E434E">
        <w:tc>
          <w:tcPr>
            <w:tcW w:w="3420" w:type="dxa"/>
            <w:vAlign w:val="center"/>
          </w:tcPr>
          <w:p w14:paraId="4EC813D5" w14:textId="070B71E2" w:rsidR="00745748" w:rsidRPr="00FA7ADF" w:rsidRDefault="00745748" w:rsidP="0074574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33BBD13A" w:rsidR="00745748" w:rsidRPr="00797DDA" w:rsidRDefault="00CB15BB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</w:t>
            </w:r>
            <w:r w:rsidR="002A60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61,377</w:t>
            </w:r>
          </w:p>
        </w:tc>
        <w:tc>
          <w:tcPr>
            <w:tcW w:w="238" w:type="dxa"/>
          </w:tcPr>
          <w:p w14:paraId="5D3BF77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772892EA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2BC0302E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3482DB13" w:rsidR="00745748" w:rsidRPr="00797DDA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993,821</w:t>
            </w:r>
          </w:p>
        </w:tc>
        <w:tc>
          <w:tcPr>
            <w:tcW w:w="242" w:type="dxa"/>
          </w:tcPr>
          <w:p w14:paraId="69E68AC7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4A1752C9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745748" w:rsidRPr="00744476" w14:paraId="644BC159" w14:textId="77777777" w:rsidTr="003E434E">
        <w:tc>
          <w:tcPr>
            <w:tcW w:w="3420" w:type="dxa"/>
            <w:vAlign w:val="center"/>
          </w:tcPr>
          <w:p w14:paraId="78CDA02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745748" w:rsidRPr="00797DDA" w:rsidRDefault="00745748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745748" w:rsidRPr="00FA7ADF" w:rsidRDefault="00745748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</w:tcPr>
          <w:p w14:paraId="140D7B9C" w14:textId="77777777" w:rsidR="00745748" w:rsidRPr="00797DDA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5748" w:rsidRPr="00744476" w14:paraId="7B8202D1" w14:textId="77777777" w:rsidTr="003E434E">
        <w:tc>
          <w:tcPr>
            <w:tcW w:w="3420" w:type="dxa"/>
            <w:vAlign w:val="center"/>
          </w:tcPr>
          <w:p w14:paraId="49455D95" w14:textId="1AAF3D95" w:rsidR="00745748" w:rsidRPr="00FA7ADF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5A5D7B84" w:rsidR="00745748" w:rsidRPr="00797DDA" w:rsidRDefault="00CB15BB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5,46</w:t>
            </w:r>
            <w:r w:rsidR="002A60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4,710</w:t>
            </w:r>
          </w:p>
        </w:tc>
        <w:tc>
          <w:tcPr>
            <w:tcW w:w="238" w:type="dxa"/>
          </w:tcPr>
          <w:p w14:paraId="4D48367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672FE355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5B0D416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007E503A" w:rsidR="00745748" w:rsidRPr="00FA7ADF" w:rsidRDefault="00CB15BB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6,114,064</w:t>
            </w:r>
          </w:p>
        </w:tc>
        <w:tc>
          <w:tcPr>
            <w:tcW w:w="242" w:type="dxa"/>
          </w:tcPr>
          <w:p w14:paraId="14E7B35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6A3CFD12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68C835AC" w14:textId="63BFF028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C74FA0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14D3ACDB" w:rsidR="002A3A8C" w:rsidRPr="0073283D" w:rsidRDefault="002A3A8C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C74FA0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3042" w:rsidRPr="00C74FA0" w14:paraId="34FFE4AA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2E152870" w14:textId="498F2D8F" w:rsidR="00FF3042" w:rsidRPr="0073283D" w:rsidRDefault="00FF3042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7CBD292D" w14:textId="77777777" w:rsidR="00FF3042" w:rsidRPr="00C74FA0" w:rsidRDefault="00FF3042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E1910A" w14:textId="77777777" w:rsidR="00FF3042" w:rsidRPr="00C74FA0" w:rsidRDefault="00FF3042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B8629D7" w14:textId="77777777" w:rsidR="00FF3042" w:rsidRPr="00C74FA0" w:rsidRDefault="00FF3042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A3A8C" w:rsidRPr="00C74FA0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0C8B025F" w:rsidR="002A3A8C" w:rsidRPr="0073283D" w:rsidRDefault="002A3A8C" w:rsidP="00011B1C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14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3DD6B47B" w14:textId="280038C1" w:rsidR="002A3A8C" w:rsidRPr="004E6664" w:rsidRDefault="00984B3F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4E6664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036E0A5B" w:rsidR="002A3A8C" w:rsidRPr="004E6664" w:rsidRDefault="00984B3F" w:rsidP="00DF34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6DF98D" w14:textId="77777777" w:rsidR="002A3A8C" w:rsidRPr="004E6664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3FEB40B4" w:rsidR="002A3A8C" w:rsidRPr="004E6664" w:rsidRDefault="00984B3F" w:rsidP="00DF341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4E6664" w:rsidRDefault="002A3A8C" w:rsidP="00DF34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7DE62659" w:rsidR="002A3A8C" w:rsidRPr="004E6664" w:rsidRDefault="00984B3F" w:rsidP="00DF34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</w:tr>
      <w:tr w:rsidR="002A3A8C" w:rsidRPr="00C74FA0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C74FA0" w:rsidRDefault="002A3A8C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73283D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3283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F3" w:rsidRPr="00C74FA0" w14:paraId="39C7E557" w14:textId="77777777" w:rsidTr="00A000ED">
        <w:trPr>
          <w:cantSplit/>
        </w:trPr>
        <w:tc>
          <w:tcPr>
            <w:tcW w:w="3420" w:type="dxa"/>
          </w:tcPr>
          <w:p w14:paraId="7FDFCFB8" w14:textId="19743985" w:rsidR="000A4DF3" w:rsidRPr="0073283D" w:rsidRDefault="000A4DF3" w:rsidP="002A3A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363E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63E4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63E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4CE745FB" w:rsidR="000A4DF3" w:rsidRPr="00C74FA0" w:rsidRDefault="000A4DF3" w:rsidP="008930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363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6D2C56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(1,572)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C6E88A4" w14:textId="6B5DE7EC" w:rsidR="000A4DF3" w:rsidRPr="00C74FA0" w:rsidRDefault="000A4DF3" w:rsidP="00983707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(1,604)</w:t>
            </w:r>
          </w:p>
        </w:tc>
        <w:tc>
          <w:tcPr>
            <w:tcW w:w="268" w:type="dxa"/>
            <w:shd w:val="clear" w:color="auto" w:fill="auto"/>
          </w:tcPr>
          <w:p w14:paraId="377D00E0" w14:textId="77777777" w:rsidR="000A4DF3" w:rsidRPr="00C74FA0" w:rsidRDefault="000A4DF3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97709C" w14:textId="20D93ED5" w:rsidR="000A4DF3" w:rsidRPr="00297BD4" w:rsidRDefault="000A4DF3" w:rsidP="00297B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6E140E4C" w14:textId="57F93196" w:rsidR="002A3A8C" w:rsidRDefault="002A3A8C" w:rsidP="008B59B5">
      <w:pPr>
        <w:pStyle w:val="Bo-Blankline"/>
      </w:pPr>
    </w:p>
    <w:p w14:paraId="4F3E96EE" w14:textId="28F1A277" w:rsidR="004E6664" w:rsidRPr="00D510F7" w:rsidRDefault="004E6664" w:rsidP="004E6664">
      <w:pPr>
        <w:pStyle w:val="Bo-C1Content"/>
        <w:rPr>
          <w:cs/>
          <w:lang w:val="en-US"/>
        </w:rPr>
      </w:pPr>
      <w:r w:rsidRPr="00D510F7">
        <w:rPr>
          <w:rFonts w:hint="cs"/>
          <w:cs/>
          <w:lang w:val="en-US"/>
        </w:rPr>
        <w:t>กลุ่ม</w:t>
      </w:r>
      <w:r w:rsidRPr="00D510F7">
        <w:rPr>
          <w:cs/>
          <w:lang w:val="en-US"/>
        </w:rPr>
        <w:t>บริษัท</w:t>
      </w:r>
      <w:r w:rsidRPr="00D510F7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D510F7">
        <w:rPr>
          <w:lang w:val="en-US"/>
        </w:rPr>
        <w:t xml:space="preserve">  </w:t>
      </w:r>
      <w:r w:rsidR="007C5431" w:rsidRPr="00D510F7">
        <w:rPr>
          <w:rFonts w:hint="cs"/>
          <w:cs/>
          <w:lang w:val="en-US"/>
        </w:rPr>
        <w:t xml:space="preserve"> </w:t>
      </w:r>
    </w:p>
    <w:p w14:paraId="2F31133C" w14:textId="77777777" w:rsidR="004E6664" w:rsidRPr="00D510F7" w:rsidRDefault="004E6664" w:rsidP="004E666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8BBB86C" w14:textId="7724D0F3" w:rsidR="004E6664" w:rsidRDefault="004E6664" w:rsidP="004E6664">
      <w:pPr>
        <w:pStyle w:val="Bo-C1Content"/>
      </w:pPr>
      <w:r w:rsidRPr="00D510F7">
        <w:rPr>
          <w:cs/>
        </w:rPr>
        <w:t>โดยปกติระยะเวลาการให้สินเชื่อแก่ลูกค้าของกลุ่มบริษัท</w:t>
      </w:r>
      <w:r w:rsidRPr="00D510F7">
        <w:rPr>
          <w:rFonts w:hint="cs"/>
          <w:cs/>
        </w:rPr>
        <w:t>มีระยะเวลาตั้งแต่</w:t>
      </w:r>
      <w:r w:rsidRPr="00D510F7">
        <w:rPr>
          <w:cs/>
        </w:rPr>
        <w:t xml:space="preserve"> </w:t>
      </w:r>
      <w:r w:rsidR="00984B3F">
        <w:rPr>
          <w:lang w:val="en-US"/>
        </w:rPr>
        <w:t>30</w:t>
      </w:r>
      <w:r w:rsidRPr="00D510F7">
        <w:t xml:space="preserve"> </w:t>
      </w:r>
      <w:r w:rsidRPr="00D510F7">
        <w:rPr>
          <w:rFonts w:hint="cs"/>
          <w:cs/>
        </w:rPr>
        <w:t>วัน ถึง</w:t>
      </w:r>
      <w:r w:rsidRPr="00D510F7">
        <w:t xml:space="preserve"> </w:t>
      </w:r>
      <w:r w:rsidR="00984B3F">
        <w:rPr>
          <w:lang w:val="en-US"/>
        </w:rPr>
        <w:t>360</w:t>
      </w:r>
      <w:r w:rsidRPr="00D510F7">
        <w:t xml:space="preserve"> </w:t>
      </w:r>
      <w:r w:rsidRPr="00D510F7">
        <w:rPr>
          <w:cs/>
        </w:rPr>
        <w:t>วัน</w:t>
      </w:r>
    </w:p>
    <w:p w14:paraId="0DF01ABE" w14:textId="77777777" w:rsidR="004E6664" w:rsidRDefault="004E6664" w:rsidP="008B59B5">
      <w:pPr>
        <w:pStyle w:val="Bo-Blankline"/>
        <w:rPr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lastRenderedPageBreak/>
        <w:t>สินค้าคงเหลือ</w:t>
      </w:r>
    </w:p>
    <w:p w14:paraId="39ED3B3E" w14:textId="77777777" w:rsidR="002878CD" w:rsidRPr="00E4556A" w:rsidRDefault="002878CD" w:rsidP="00EF4EA2">
      <w:pPr>
        <w:pStyle w:val="Bo-Blankline"/>
      </w:pPr>
    </w:p>
    <w:tbl>
      <w:tblPr>
        <w:tblW w:w="9178" w:type="dxa"/>
        <w:tblInd w:w="441" w:type="dxa"/>
        <w:tblLook w:val="04A0" w:firstRow="1" w:lastRow="0" w:firstColumn="1" w:lastColumn="0" w:noHBand="0" w:noVBand="1"/>
      </w:tblPr>
      <w:tblGrid>
        <w:gridCol w:w="2738"/>
        <w:gridCol w:w="730"/>
        <w:gridCol w:w="1165"/>
        <w:gridCol w:w="267"/>
        <w:gridCol w:w="1230"/>
        <w:gridCol w:w="267"/>
        <w:gridCol w:w="1200"/>
        <w:gridCol w:w="267"/>
        <w:gridCol w:w="1314"/>
      </w:tblGrid>
      <w:tr w:rsidR="009275A9" w:rsidRPr="00112979" w14:paraId="7547A279" w14:textId="77777777" w:rsidTr="00745748">
        <w:tc>
          <w:tcPr>
            <w:tcW w:w="2738" w:type="dxa"/>
          </w:tcPr>
          <w:p w14:paraId="5D069310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6044A8F9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2" w:type="dxa"/>
            <w:gridSpan w:val="3"/>
          </w:tcPr>
          <w:p w14:paraId="45134255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EE4839C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1" w:type="dxa"/>
            <w:gridSpan w:val="3"/>
          </w:tcPr>
          <w:p w14:paraId="6F99AB25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299" w:rsidRPr="00112979" w14:paraId="41399ADE" w14:textId="77777777" w:rsidTr="00745748">
        <w:tc>
          <w:tcPr>
            <w:tcW w:w="2738" w:type="dxa"/>
          </w:tcPr>
          <w:p w14:paraId="5830FBDC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6A3B0328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F5065F" w14:textId="38FE9826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7702597A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02F9DF9" w14:textId="4E4B5201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</w:tcPr>
          <w:p w14:paraId="2DCC2EA7" w14:textId="77777777" w:rsidR="004F7299" w:rsidRPr="002164C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D26844E" w14:textId="1E2AADB2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19AE4A54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662F83" w14:textId="180E26E5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F7299" w:rsidRPr="0083281A" w14:paraId="29AB7FE8" w14:textId="77777777" w:rsidTr="00AE1428">
        <w:tc>
          <w:tcPr>
            <w:tcW w:w="2738" w:type="dxa"/>
          </w:tcPr>
          <w:p w14:paraId="59F70E2A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75E74117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0" w:type="dxa"/>
            <w:gridSpan w:val="7"/>
          </w:tcPr>
          <w:p w14:paraId="43B8F568" w14:textId="77777777" w:rsidR="004F7299" w:rsidRPr="0083281A" w:rsidRDefault="004F7299" w:rsidP="004F729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24B21" w14:paraId="26A8C641" w14:textId="77777777" w:rsidTr="00AE1428">
        <w:tc>
          <w:tcPr>
            <w:tcW w:w="3468" w:type="dxa"/>
            <w:gridSpan w:val="2"/>
          </w:tcPr>
          <w:p w14:paraId="3A48B5DC" w14:textId="1CB38B0C" w:rsidR="00745748" w:rsidRDefault="00745748" w:rsidP="00745748">
            <w:pPr>
              <w:spacing w:line="240" w:lineRule="atLeast"/>
              <w:ind w:left="270" w:right="-126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759BAE" w14:textId="313D8BFF" w:rsidR="00745748" w:rsidRDefault="00745748" w:rsidP="00745748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4E2251F" w14:textId="77777777" w:rsidR="00745748" w:rsidRPr="0083281A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2B6F7F8" w14:textId="61EDA8E5" w:rsidR="00745748" w:rsidRPr="00AE1428" w:rsidRDefault="00745748" w:rsidP="00745748">
            <w:pPr>
              <w:tabs>
                <w:tab w:val="decimal" w:pos="9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053B98A" w14:textId="77777777" w:rsidR="00745748" w:rsidRPr="00AE1428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01B1CF" w14:textId="04E5C9FA" w:rsidR="00745748" w:rsidRPr="00AE1428" w:rsidRDefault="00745748" w:rsidP="00745748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70F2166" w14:textId="77777777" w:rsidR="00745748" w:rsidRPr="00AE1428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vAlign w:val="bottom"/>
          </w:tcPr>
          <w:p w14:paraId="5A811FAB" w14:textId="2EE9FF23" w:rsidR="00745748" w:rsidRPr="00AE1428" w:rsidRDefault="00745748" w:rsidP="00745748">
            <w:pPr>
              <w:tabs>
                <w:tab w:val="decimal" w:pos="103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745748" w:rsidRPr="00724B21" w14:paraId="7D1C5671" w14:textId="77777777" w:rsidTr="00AE1428">
        <w:tc>
          <w:tcPr>
            <w:tcW w:w="3468" w:type="dxa"/>
            <w:gridSpan w:val="2"/>
          </w:tcPr>
          <w:p w14:paraId="3356BB0D" w14:textId="763ABDC8" w:rsidR="00745748" w:rsidRPr="0083281A" w:rsidRDefault="00745748" w:rsidP="00745748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หก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984B3F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2BE69" w14:textId="0A32BDBE" w:rsidR="00745748" w:rsidRPr="00295353" w:rsidRDefault="00D058C3" w:rsidP="00745748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(11,427)</w:t>
            </w:r>
          </w:p>
        </w:tc>
        <w:tc>
          <w:tcPr>
            <w:tcW w:w="267" w:type="dxa"/>
          </w:tcPr>
          <w:p w14:paraId="7E5F9011" w14:textId="77777777" w:rsidR="00745748" w:rsidRPr="0083281A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3326D8C8" w14:textId="439432B7" w:rsidR="00745748" w:rsidRPr="00295353" w:rsidRDefault="00984B3F" w:rsidP="00745748">
            <w:pPr>
              <w:tabs>
                <w:tab w:val="decimal" w:pos="9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67" w:type="dxa"/>
            <w:vAlign w:val="bottom"/>
          </w:tcPr>
          <w:p w14:paraId="74574D31" w14:textId="77777777" w:rsidR="00745748" w:rsidRPr="0083281A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93727" w14:textId="773BD110" w:rsidR="00745748" w:rsidRPr="00724B21" w:rsidRDefault="00D058C3" w:rsidP="00745748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(9,533)</w:t>
            </w:r>
          </w:p>
        </w:tc>
        <w:tc>
          <w:tcPr>
            <w:tcW w:w="267" w:type="dxa"/>
            <w:vAlign w:val="bottom"/>
          </w:tcPr>
          <w:p w14:paraId="3205B1CE" w14:textId="77777777" w:rsidR="00745748" w:rsidRPr="0083281A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1F82EF20" w14:textId="4F6EBC9E" w:rsidR="00745748" w:rsidRPr="00724B21" w:rsidRDefault="00984B3F" w:rsidP="00745748">
            <w:pPr>
              <w:tabs>
                <w:tab w:val="decimal" w:pos="103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457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</w:tbl>
    <w:p w14:paraId="432D399E" w14:textId="77777777" w:rsidR="00941FE8" w:rsidRDefault="00941FE8" w:rsidP="00B472F8">
      <w:pPr>
        <w:pStyle w:val="Bo-Blankline"/>
        <w:rPr>
          <w:lang w:val="en-US"/>
        </w:rPr>
      </w:pPr>
    </w:p>
    <w:p w14:paraId="390832F2" w14:textId="190248E4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  <w:cs/>
        </w:rPr>
      </w:pPr>
      <w:r w:rsidRPr="008B2D05">
        <w:rPr>
          <w:rFonts w:hint="cs"/>
          <w:b w:val="0"/>
          <w:bCs w:val="0"/>
          <w:spacing w:val="-4"/>
          <w:cs/>
        </w:rPr>
        <w:t xml:space="preserve">ณ วันที่ </w:t>
      </w:r>
      <w:r w:rsidR="00984B3F" w:rsidRPr="008B2D05">
        <w:rPr>
          <w:b w:val="0"/>
          <w:bCs w:val="0"/>
          <w:spacing w:val="-4"/>
        </w:rPr>
        <w:t>30</w:t>
      </w:r>
      <w:r w:rsidR="00F25E86" w:rsidRPr="008B2D05">
        <w:rPr>
          <w:b w:val="0"/>
          <w:bCs w:val="0"/>
          <w:spacing w:val="-4"/>
        </w:rPr>
        <w:t xml:space="preserve"> </w:t>
      </w:r>
      <w:r w:rsidR="00745748" w:rsidRPr="008B2D05">
        <w:rPr>
          <w:rFonts w:hint="cs"/>
          <w:b w:val="0"/>
          <w:bCs w:val="0"/>
          <w:spacing w:val="-4"/>
          <w:cs/>
        </w:rPr>
        <w:t>มิถุนายน</w:t>
      </w:r>
      <w:r w:rsidR="00F25E86" w:rsidRPr="008B2D05">
        <w:rPr>
          <w:rFonts w:hint="cs"/>
          <w:b w:val="0"/>
          <w:bCs w:val="0"/>
          <w:spacing w:val="-4"/>
          <w:cs/>
        </w:rPr>
        <w:t xml:space="preserve"> </w:t>
      </w:r>
      <w:r w:rsidR="00984B3F" w:rsidRPr="008B2D05">
        <w:rPr>
          <w:b w:val="0"/>
          <w:bCs w:val="0"/>
          <w:spacing w:val="-4"/>
        </w:rPr>
        <w:t>2564</w:t>
      </w:r>
      <w:r w:rsidR="00941FE8" w:rsidRPr="008B2D05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8B2D05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8B2D05">
        <w:rPr>
          <w:rFonts w:hint="cs"/>
          <w:b w:val="0"/>
          <w:bCs w:val="0"/>
          <w:spacing w:val="-4"/>
          <w:cs/>
        </w:rPr>
        <w:t>มีจำนวน</w:t>
      </w:r>
      <w:r w:rsidR="00267B92" w:rsidRPr="008B2D05">
        <w:rPr>
          <w:rFonts w:hint="cs"/>
          <w:b w:val="0"/>
          <w:bCs w:val="0"/>
          <w:spacing w:val="-4"/>
          <w:cs/>
        </w:rPr>
        <w:t xml:space="preserve"> </w:t>
      </w:r>
      <w:r w:rsidR="00267B92" w:rsidRPr="008B2D05">
        <w:rPr>
          <w:b w:val="0"/>
          <w:bCs w:val="0"/>
          <w:spacing w:val="-4"/>
        </w:rPr>
        <w:t>369</w:t>
      </w:r>
      <w:r w:rsidR="008B2044" w:rsidRPr="008B2D05">
        <w:rPr>
          <w:b w:val="0"/>
          <w:bCs w:val="0"/>
          <w:spacing w:val="-4"/>
        </w:rPr>
        <w:t xml:space="preserve"> </w:t>
      </w:r>
      <w:r w:rsidR="00941FE8" w:rsidRPr="008B2D05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DC3889" w:rsidRPr="00E97114">
        <w:rPr>
          <w:b w:val="0"/>
          <w:bCs w:val="0"/>
        </w:rPr>
        <w:t xml:space="preserve"> </w:t>
      </w:r>
      <w:r w:rsidR="00267B92">
        <w:rPr>
          <w:b w:val="0"/>
          <w:bCs w:val="0"/>
        </w:rPr>
        <w:t>34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="00EE066F" w:rsidRPr="00BD6B3C">
        <w:rPr>
          <w:b w:val="0"/>
          <w:bCs w:val="0"/>
          <w:i/>
          <w:iCs/>
        </w:rPr>
        <w:t xml:space="preserve">: </w:t>
      </w:r>
      <w:r w:rsidR="00984B3F">
        <w:rPr>
          <w:b w:val="0"/>
          <w:bCs w:val="0"/>
          <w:i/>
          <w:iCs/>
        </w:rPr>
        <w:t>381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984B3F">
        <w:rPr>
          <w:b w:val="0"/>
          <w:bCs w:val="0"/>
          <w:i/>
          <w:iCs/>
        </w:rPr>
        <w:t>44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729ACFA" w14:textId="2336CD6E" w:rsidR="00F02341" w:rsidRDefault="00F02341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cs/>
          <w:lang w:val="en-US"/>
        </w:rPr>
        <w:br w:type="page"/>
      </w:r>
    </w:p>
    <w:p w14:paraId="6A2C9753" w14:textId="2B5D21B3" w:rsidR="009B5E04" w:rsidRPr="000767D4" w:rsidRDefault="002407EE" w:rsidP="00F25E86">
      <w:pPr>
        <w:pStyle w:val="Caption"/>
        <w:ind w:hanging="900"/>
      </w:pPr>
      <w:r w:rsidRPr="000767D4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301B8EC8" w14:textId="77777777" w:rsidR="00745748" w:rsidRPr="00FA6E04" w:rsidRDefault="00745748" w:rsidP="00FA6E04">
      <w:pPr>
        <w:pStyle w:val="Bo-Blankline"/>
        <w:rPr>
          <w:lang w:val="en-US"/>
        </w:rPr>
      </w:pPr>
    </w:p>
    <w:tbl>
      <w:tblPr>
        <w:tblStyle w:val="TableGrid"/>
        <w:tblW w:w="907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1433"/>
        <w:gridCol w:w="6"/>
        <w:gridCol w:w="258"/>
        <w:gridCol w:w="6"/>
        <w:gridCol w:w="1490"/>
        <w:gridCol w:w="264"/>
        <w:gridCol w:w="1490"/>
        <w:gridCol w:w="264"/>
        <w:gridCol w:w="1298"/>
      </w:tblGrid>
      <w:tr w:rsidR="00F02341" w:rsidRPr="00AA6554" w14:paraId="2F0717E2" w14:textId="77777777" w:rsidTr="00735471">
        <w:trPr>
          <w:tblHeader/>
        </w:trPr>
        <w:tc>
          <w:tcPr>
            <w:tcW w:w="2563" w:type="dxa"/>
            <w:shd w:val="clear" w:color="auto" w:fill="auto"/>
          </w:tcPr>
          <w:p w14:paraId="74F713F1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9" w:type="dxa"/>
            <w:gridSpan w:val="9"/>
            <w:shd w:val="clear" w:color="auto" w:fill="auto"/>
            <w:hideMark/>
          </w:tcPr>
          <w:p w14:paraId="45C4EEB9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F02341" w:rsidRPr="00AA6554" w14:paraId="4CE94B4F" w14:textId="77777777" w:rsidTr="00735471">
        <w:trPr>
          <w:tblHeader/>
        </w:trPr>
        <w:tc>
          <w:tcPr>
            <w:tcW w:w="2563" w:type="dxa"/>
            <w:shd w:val="clear" w:color="auto" w:fill="auto"/>
            <w:vAlign w:val="bottom"/>
            <w:hideMark/>
          </w:tcPr>
          <w:p w14:paraId="3E2C096D" w14:textId="77777777" w:rsidR="00F02341" w:rsidRPr="00AA6554" w:rsidRDefault="00F02341" w:rsidP="003B0D7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  <w:hideMark/>
          </w:tcPr>
          <w:p w14:paraId="3A7269A6" w14:textId="77777777" w:rsidR="00F02341" w:rsidRPr="00AA6554" w:rsidRDefault="00F02341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4BD0FB" w14:textId="7E3D7C90" w:rsidR="00F02341" w:rsidRPr="00AA6554" w:rsidRDefault="00984B3F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19D188E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42C3E497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AA65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2548FF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shd w:val="clear" w:color="auto" w:fill="auto"/>
            <w:vAlign w:val="bottom"/>
            <w:hideMark/>
          </w:tcPr>
          <w:p w14:paraId="616E5E2A" w14:textId="77777777" w:rsidR="00F02341" w:rsidRPr="00AA6554" w:rsidRDefault="00F02341" w:rsidP="003B0D7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21F5117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  <w:hideMark/>
          </w:tcPr>
          <w:p w14:paraId="6676C568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5800FC1" w14:textId="7C1D2918" w:rsidR="00F02341" w:rsidRPr="00AA6554" w:rsidRDefault="00984B3F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 w:rsidRPr="00AA655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F02341" w:rsidRPr="00AA6554" w14:paraId="145EBA0C" w14:textId="77777777" w:rsidTr="00735471">
        <w:trPr>
          <w:tblHeader/>
        </w:trPr>
        <w:tc>
          <w:tcPr>
            <w:tcW w:w="2563" w:type="dxa"/>
            <w:shd w:val="clear" w:color="auto" w:fill="auto"/>
          </w:tcPr>
          <w:p w14:paraId="2CFAFAA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09" w:type="dxa"/>
            <w:gridSpan w:val="9"/>
            <w:shd w:val="clear" w:color="auto" w:fill="auto"/>
            <w:vAlign w:val="bottom"/>
            <w:hideMark/>
          </w:tcPr>
          <w:p w14:paraId="336DBFAA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655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2341" w:rsidRPr="00AA6554" w14:paraId="313AEAC6" w14:textId="77777777" w:rsidTr="00735471">
        <w:tc>
          <w:tcPr>
            <w:tcW w:w="2563" w:type="dxa"/>
            <w:shd w:val="clear" w:color="auto" w:fill="auto"/>
            <w:hideMark/>
          </w:tcPr>
          <w:p w14:paraId="1114174F" w14:textId="7EC441F7" w:rsidR="00F02341" w:rsidRPr="00AA6554" w:rsidRDefault="00984B3F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ACEE6F9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E7FBDEA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05A5A396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3E81626C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04A9942B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8A5DB4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0DDB4D8E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AA6554" w14:paraId="2AD4F0BA" w14:textId="77777777" w:rsidTr="00735471">
        <w:tc>
          <w:tcPr>
            <w:tcW w:w="2563" w:type="dxa"/>
            <w:shd w:val="clear" w:color="auto" w:fill="auto"/>
            <w:hideMark/>
          </w:tcPr>
          <w:p w14:paraId="3C4D6B8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0122B300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B39A6C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DBFAE0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1D834AEC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0DE06C4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0B66E88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21BB55BD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AA6554" w14:paraId="02F7359F" w14:textId="77777777" w:rsidTr="00735471">
        <w:tc>
          <w:tcPr>
            <w:tcW w:w="2563" w:type="dxa"/>
            <w:shd w:val="clear" w:color="auto" w:fill="auto"/>
          </w:tcPr>
          <w:p w14:paraId="4623EAD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AF4D05B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4CEA313D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4F6FC68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0E1F186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9F91E6F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511666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47938F8F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:rsidRPr="00AA6554" w14:paraId="73904BEC" w14:textId="77777777" w:rsidTr="00735471">
        <w:tc>
          <w:tcPr>
            <w:tcW w:w="2563" w:type="dxa"/>
            <w:shd w:val="clear" w:color="auto" w:fill="auto"/>
            <w:hideMark/>
          </w:tcPr>
          <w:p w14:paraId="60D0D1FA" w14:textId="77777777" w:rsidR="001D77CC" w:rsidRPr="00AA6554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6144D06" w14:textId="3CB9A866" w:rsidR="001D77CC" w:rsidRPr="00AA6554" w:rsidRDefault="00984B3F" w:rsidP="002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3DBAA90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6D2AFF72" w14:textId="6D1A71CE" w:rsidR="001D77CC" w:rsidRPr="00AA6554" w:rsidRDefault="003E6CF1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2,697,750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596ADE7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09A4991" w14:textId="1C5891A3" w:rsidR="001D77CC" w:rsidRPr="00AA6554" w:rsidRDefault="003E6CF1" w:rsidP="002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8,265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A050090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CF379B2" w14:textId="1C16DA35" w:rsidR="001D77CC" w:rsidRPr="00AA6554" w:rsidRDefault="003E6CF1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5,405,288</w:t>
            </w:r>
          </w:p>
        </w:tc>
      </w:tr>
      <w:tr w:rsidR="001D77CC" w:rsidRPr="00AA6554" w14:paraId="38C7F1FB" w14:textId="77777777" w:rsidTr="00735471">
        <w:tc>
          <w:tcPr>
            <w:tcW w:w="2563" w:type="dxa"/>
            <w:shd w:val="clear" w:color="auto" w:fill="auto"/>
            <w:hideMark/>
          </w:tcPr>
          <w:p w14:paraId="01BD87A9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A19A9" w14:textId="247E9A7B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699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1875C3D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A5398" w14:textId="3C58C704" w:rsidR="001D77CC" w:rsidRPr="00AA6554" w:rsidRDefault="003E6CF1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2,697,750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95DA58" w14:textId="77777777" w:rsidR="001D77CC" w:rsidRPr="00AA6554" w:rsidRDefault="001D77CC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61991" w14:textId="78B2D925" w:rsidR="001D77CC" w:rsidRPr="00AA6554" w:rsidRDefault="003E6CF1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8,265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16FA0F9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F4D5F" w14:textId="67C0C7AD" w:rsidR="001D77CC" w:rsidRPr="00AA6554" w:rsidRDefault="003E6CF1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5,405,288</w:t>
            </w:r>
          </w:p>
        </w:tc>
      </w:tr>
      <w:tr w:rsidR="00F02341" w:rsidRPr="00AA6554" w14:paraId="7EB82942" w14:textId="77777777" w:rsidTr="00735471">
        <w:tc>
          <w:tcPr>
            <w:tcW w:w="2563" w:type="dxa"/>
            <w:shd w:val="clear" w:color="auto" w:fill="auto"/>
          </w:tcPr>
          <w:p w14:paraId="699AF41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E765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06708E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</w:tcBorders>
            <w:shd w:val="clear" w:color="auto" w:fill="auto"/>
          </w:tcPr>
          <w:p w14:paraId="5BCC4487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66DD00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16B7C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6156BEE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7B47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2341" w:rsidRPr="00AA6554" w14:paraId="23002478" w14:textId="77777777" w:rsidTr="00735471">
        <w:tc>
          <w:tcPr>
            <w:tcW w:w="3996" w:type="dxa"/>
            <w:gridSpan w:val="2"/>
            <w:shd w:val="clear" w:color="auto" w:fill="auto"/>
            <w:hideMark/>
          </w:tcPr>
          <w:p w14:paraId="7A13BA57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1E0951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7FC3719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7E95B1E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E59364A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F8464A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517896E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02341" w:rsidRPr="00AA6554" w14:paraId="1B6D4661" w14:textId="77777777" w:rsidTr="00735471">
        <w:tc>
          <w:tcPr>
            <w:tcW w:w="2563" w:type="dxa"/>
            <w:shd w:val="clear" w:color="auto" w:fill="auto"/>
          </w:tcPr>
          <w:p w14:paraId="5783CB76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76214CB9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68953C2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0D5F31BD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1803E7AB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68DB53F3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130806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CBA8AD7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:rsidRPr="00AA6554" w14:paraId="5C152F11" w14:textId="77777777" w:rsidTr="00735471">
        <w:tc>
          <w:tcPr>
            <w:tcW w:w="2563" w:type="dxa"/>
            <w:shd w:val="clear" w:color="auto" w:fill="auto"/>
            <w:hideMark/>
          </w:tcPr>
          <w:p w14:paraId="4A31BCD9" w14:textId="77777777" w:rsidR="001D77CC" w:rsidRPr="00AA6554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6A0DA" w14:textId="1431A098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F5CB18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5A51" w14:textId="7FA16F8B" w:rsidR="001D77CC" w:rsidRPr="00AA6554" w:rsidRDefault="003E6CF1" w:rsidP="001D77C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CFEC658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BED9E" w14:textId="7E1325A5" w:rsidR="001D77CC" w:rsidRPr="00AA6554" w:rsidRDefault="003E6CF1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5A7A376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6B045" w14:textId="65A792CB" w:rsidR="001D77CC" w:rsidRPr="00AA6554" w:rsidRDefault="003E6CF1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</w:tr>
      <w:tr w:rsidR="001D77CC" w:rsidRPr="00AA6554" w14:paraId="69371BCF" w14:textId="77777777" w:rsidTr="00735471">
        <w:tc>
          <w:tcPr>
            <w:tcW w:w="2563" w:type="dxa"/>
            <w:shd w:val="clear" w:color="auto" w:fill="auto"/>
            <w:hideMark/>
          </w:tcPr>
          <w:p w14:paraId="33BB7D83" w14:textId="77777777" w:rsidR="001D77CC" w:rsidRPr="00AA6554" w:rsidRDefault="001D77CC" w:rsidP="001D77C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AD85E" w14:textId="1B821637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2DB5675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084D9" w14:textId="6F413076" w:rsidR="001D77CC" w:rsidRPr="00AA6554" w:rsidRDefault="003E6CF1" w:rsidP="001D77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A45311A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99C19" w14:textId="4D348B52" w:rsidR="001D77CC" w:rsidRPr="00AA6554" w:rsidRDefault="003E6CF1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36622E7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55DE1F" w14:textId="558C3A32" w:rsidR="001D77CC" w:rsidRPr="00AA6554" w:rsidRDefault="003E6CF1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</w:t>
            </w:r>
          </w:p>
        </w:tc>
      </w:tr>
    </w:tbl>
    <w:p w14:paraId="08BA84C9" w14:textId="7684D301" w:rsidR="00C55D08" w:rsidRDefault="00C55D08" w:rsidP="00B472F8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6"/>
        <w:gridCol w:w="1413"/>
        <w:gridCol w:w="268"/>
        <w:gridCol w:w="1362"/>
        <w:gridCol w:w="267"/>
        <w:gridCol w:w="1490"/>
        <w:gridCol w:w="267"/>
        <w:gridCol w:w="1397"/>
      </w:tblGrid>
      <w:tr w:rsidR="00F02341" w14:paraId="04648C9A" w14:textId="77777777" w:rsidTr="00FF0DF4">
        <w:trPr>
          <w:tblHeader/>
        </w:trPr>
        <w:tc>
          <w:tcPr>
            <w:tcW w:w="2626" w:type="dxa"/>
            <w:shd w:val="clear" w:color="auto" w:fill="auto"/>
          </w:tcPr>
          <w:p w14:paraId="64C32E32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4" w:type="dxa"/>
            <w:gridSpan w:val="7"/>
            <w:shd w:val="clear" w:color="auto" w:fill="auto"/>
            <w:hideMark/>
          </w:tcPr>
          <w:p w14:paraId="2ED033EB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F02341" w14:paraId="3F30F738" w14:textId="77777777" w:rsidTr="00FF0DF4">
        <w:trPr>
          <w:tblHeader/>
        </w:trPr>
        <w:tc>
          <w:tcPr>
            <w:tcW w:w="2626" w:type="dxa"/>
            <w:shd w:val="clear" w:color="auto" w:fill="auto"/>
            <w:vAlign w:val="bottom"/>
            <w:hideMark/>
          </w:tcPr>
          <w:p w14:paraId="20729556" w14:textId="77777777" w:rsidR="00F02341" w:rsidRPr="00920947" w:rsidRDefault="00F02341" w:rsidP="003B0D7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13" w:type="dxa"/>
            <w:shd w:val="clear" w:color="auto" w:fill="auto"/>
            <w:vAlign w:val="bottom"/>
            <w:hideMark/>
          </w:tcPr>
          <w:p w14:paraId="66D7D038" w14:textId="77777777" w:rsidR="00F02341" w:rsidRPr="00920947" w:rsidRDefault="00F02341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5BD53B" w14:textId="590788C1" w:rsidR="00F02341" w:rsidRPr="00920947" w:rsidRDefault="00984B3F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  <w:shd w:val="clear" w:color="auto" w:fill="auto"/>
          </w:tcPr>
          <w:p w14:paraId="5E0FE697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230E0481" w14:textId="77777777" w:rsidR="00F02341" w:rsidRPr="007E0CE6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CF7BF6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shd w:val="clear" w:color="auto" w:fill="auto"/>
            <w:vAlign w:val="bottom"/>
            <w:hideMark/>
          </w:tcPr>
          <w:p w14:paraId="11D387ED" w14:textId="77777777" w:rsidR="00F02341" w:rsidRPr="00920947" w:rsidRDefault="00F02341" w:rsidP="003B0D7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1256CD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97" w:type="dxa"/>
            <w:shd w:val="clear" w:color="auto" w:fill="auto"/>
            <w:vAlign w:val="bottom"/>
            <w:hideMark/>
          </w:tcPr>
          <w:p w14:paraId="0998F029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4207C5" w14:textId="47928E85" w:rsidR="00F02341" w:rsidRPr="00920947" w:rsidRDefault="00984B3F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02341" w14:paraId="10F4A24F" w14:textId="77777777" w:rsidTr="00FF0DF4">
        <w:trPr>
          <w:tblHeader/>
        </w:trPr>
        <w:tc>
          <w:tcPr>
            <w:tcW w:w="2626" w:type="dxa"/>
            <w:shd w:val="clear" w:color="auto" w:fill="auto"/>
          </w:tcPr>
          <w:p w14:paraId="5488F356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64" w:type="dxa"/>
            <w:gridSpan w:val="7"/>
            <w:shd w:val="clear" w:color="auto" w:fill="auto"/>
            <w:vAlign w:val="bottom"/>
            <w:hideMark/>
          </w:tcPr>
          <w:p w14:paraId="24EC1BD6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2341" w14:paraId="09FEF4C5" w14:textId="77777777" w:rsidTr="00FF0DF4">
        <w:tc>
          <w:tcPr>
            <w:tcW w:w="2626" w:type="dxa"/>
            <w:shd w:val="clear" w:color="auto" w:fill="auto"/>
            <w:hideMark/>
          </w:tcPr>
          <w:p w14:paraId="140361B5" w14:textId="222BADF8" w:rsidR="00F02341" w:rsidRPr="00920947" w:rsidRDefault="00984B3F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3" w:type="dxa"/>
            <w:shd w:val="clear" w:color="auto" w:fill="auto"/>
          </w:tcPr>
          <w:p w14:paraId="60C80849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4F2C6D0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20C201CA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CB6F5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107AFEA0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987056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BE84DD7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B17C14" w14:paraId="17E7F01F" w14:textId="77777777" w:rsidTr="00FF0DF4">
        <w:tc>
          <w:tcPr>
            <w:tcW w:w="2626" w:type="dxa"/>
            <w:shd w:val="clear" w:color="auto" w:fill="auto"/>
            <w:hideMark/>
          </w:tcPr>
          <w:p w14:paraId="1500DDD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13" w:type="dxa"/>
            <w:shd w:val="clear" w:color="auto" w:fill="auto"/>
          </w:tcPr>
          <w:p w14:paraId="5D4C5F3E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55EEC64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443A970C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6C172BD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165B8C29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CD00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59652276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14:paraId="2E2D5806" w14:textId="77777777" w:rsidTr="00FF0DF4">
        <w:tc>
          <w:tcPr>
            <w:tcW w:w="2626" w:type="dxa"/>
            <w:shd w:val="clear" w:color="auto" w:fill="auto"/>
          </w:tcPr>
          <w:p w14:paraId="37F39447" w14:textId="77777777" w:rsidR="00F02341" w:rsidRPr="0013099F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168C386B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C5D256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3C71CE8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50C8AD2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7D369791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2618A7D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630ABE24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14:paraId="4C6E30CD" w14:textId="77777777" w:rsidTr="00FF0DF4">
        <w:tc>
          <w:tcPr>
            <w:tcW w:w="2626" w:type="dxa"/>
            <w:shd w:val="clear" w:color="auto" w:fill="auto"/>
            <w:hideMark/>
          </w:tcPr>
          <w:p w14:paraId="1C96BC11" w14:textId="77777777" w:rsidR="001D77CC" w:rsidRPr="0013099F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DB9A281" w14:textId="6AD272E5" w:rsidR="001D77CC" w:rsidRPr="00063B12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D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1D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359C0FE5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F1AA6A6" w14:textId="2970C50E" w:rsidR="001D77CC" w:rsidRPr="00C359FF" w:rsidRDefault="00004A34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(402,891)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77FBB4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2001A95" w14:textId="2AE6B9C2" w:rsidR="001D77CC" w:rsidRPr="004F6E7B" w:rsidRDefault="00004A34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1,456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089912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9E54AAA" w14:textId="748BB8B4" w:rsidR="001D77CC" w:rsidRPr="00920947" w:rsidRDefault="00004A34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901,456</w:t>
            </w:r>
          </w:p>
        </w:tc>
      </w:tr>
      <w:tr w:rsidR="001D77CC" w14:paraId="10C21154" w14:textId="77777777" w:rsidTr="00FF0DF4">
        <w:tc>
          <w:tcPr>
            <w:tcW w:w="2626" w:type="dxa"/>
            <w:shd w:val="clear" w:color="auto" w:fill="auto"/>
            <w:hideMark/>
          </w:tcPr>
          <w:p w14:paraId="3A530888" w14:textId="77777777" w:rsidR="001D77CC" w:rsidRPr="0013099F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7B1E01" w14:textId="4C1F95C2" w:rsidR="001D77CC" w:rsidRPr="001D77CC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77CC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1D77CC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743AC29C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C7FF" w14:textId="01B78550" w:rsidR="001D77CC" w:rsidRPr="00CF7F8B" w:rsidRDefault="00004A34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(402,891)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2D35B6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26A2D" w14:textId="19D57188" w:rsidR="001D77CC" w:rsidRPr="004F6E7B" w:rsidRDefault="00004A34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1,456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5FF8C5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76ECB" w14:textId="37AD59C4" w:rsidR="001D77CC" w:rsidRPr="00920947" w:rsidRDefault="00004A34" w:rsidP="001D77CC">
            <w:pPr>
              <w:tabs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901,456</w:t>
            </w:r>
          </w:p>
        </w:tc>
      </w:tr>
      <w:tr w:rsidR="00F02341" w:rsidRPr="008C76DE" w14:paraId="22BC2ED3" w14:textId="77777777" w:rsidTr="00FF0DF4">
        <w:tc>
          <w:tcPr>
            <w:tcW w:w="2626" w:type="dxa"/>
            <w:shd w:val="clear" w:color="auto" w:fill="auto"/>
          </w:tcPr>
          <w:p w14:paraId="001F841C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BC950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906E32C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</w:tcPr>
          <w:p w14:paraId="2845E06F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BBFC6D0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CDCA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F58904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0EA3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2341" w14:paraId="08FD410C" w14:textId="77777777" w:rsidTr="00FF0DF4">
        <w:tc>
          <w:tcPr>
            <w:tcW w:w="4039" w:type="dxa"/>
            <w:gridSpan w:val="2"/>
            <w:shd w:val="clear" w:color="auto" w:fill="auto"/>
            <w:hideMark/>
          </w:tcPr>
          <w:p w14:paraId="285D238E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1829BC54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42AAFC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4A5D67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92121B1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7165F4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0535C00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02341" w14:paraId="37DFB863" w14:textId="77777777" w:rsidTr="00FF0DF4">
        <w:tc>
          <w:tcPr>
            <w:tcW w:w="2626" w:type="dxa"/>
            <w:shd w:val="clear" w:color="auto" w:fill="auto"/>
          </w:tcPr>
          <w:p w14:paraId="76B5230D" w14:textId="77777777" w:rsidR="00F02341" w:rsidRPr="0013099F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1E0EA4AF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32D083E6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460DC7C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2F730EE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301CD08F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C79DD5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4A2CE87C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14:paraId="1767ACCA" w14:textId="77777777" w:rsidTr="00FF0DF4">
        <w:tc>
          <w:tcPr>
            <w:tcW w:w="2626" w:type="dxa"/>
            <w:shd w:val="clear" w:color="auto" w:fill="auto"/>
            <w:hideMark/>
          </w:tcPr>
          <w:p w14:paraId="1CB1718D" w14:textId="77777777" w:rsidR="001D77CC" w:rsidRPr="0013099F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E01EB" w14:textId="0D1122AD" w:rsidR="001D77CC" w:rsidRPr="00920947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577C6A17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C667" w14:textId="105982CE" w:rsidR="001D77CC" w:rsidRPr="00920947" w:rsidRDefault="00004A34" w:rsidP="001D77C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0E3348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25780" w14:textId="11688970" w:rsidR="001D77CC" w:rsidRPr="00004A34" w:rsidRDefault="00A966CA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73BD91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C2516" w14:textId="0AF8F851" w:rsidR="001D77CC" w:rsidRPr="00920947" w:rsidRDefault="00004A34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966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D77CC" w14:paraId="25E2FA49" w14:textId="77777777" w:rsidTr="00FF0DF4">
        <w:tc>
          <w:tcPr>
            <w:tcW w:w="2626" w:type="dxa"/>
            <w:shd w:val="clear" w:color="auto" w:fill="auto"/>
            <w:hideMark/>
          </w:tcPr>
          <w:p w14:paraId="7F5C7528" w14:textId="77777777" w:rsidR="001D77CC" w:rsidRPr="00920947" w:rsidRDefault="001D77CC" w:rsidP="001D77C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76D14" w14:textId="78F97023" w:rsidR="001D77CC" w:rsidRPr="00920947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4CF06152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26473" w14:textId="54FBE111" w:rsidR="001D77CC" w:rsidRPr="00CF7F8B" w:rsidRDefault="00004A34" w:rsidP="001D77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646B90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F60B6" w14:textId="64CB7588" w:rsidR="001D77CC" w:rsidRPr="00004A34" w:rsidRDefault="00A966CA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ADE116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0E0F5" w14:textId="1A82C373" w:rsidR="001D77CC" w:rsidRPr="00CF7F8B" w:rsidRDefault="00004A34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A966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3476202" w14:textId="31988101" w:rsidR="007B2482" w:rsidRPr="000767D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0767D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0767D4">
        <w:rPr>
          <w:rFonts w:asciiTheme="majorBidi" w:hAnsiTheme="majorBidi" w:cstheme="majorBidi"/>
          <w:cs/>
        </w:rPr>
        <w:t>ในบริษัทย่อย</w:t>
      </w:r>
      <w:r w:rsidR="002407EE" w:rsidRPr="000767D4">
        <w:rPr>
          <w:rFonts w:asciiTheme="majorBidi" w:hAnsiTheme="majorBidi" w:cstheme="majorBidi" w:hint="cs"/>
          <w:cs/>
        </w:rPr>
        <w:t>และบริษัทร่วม</w:t>
      </w:r>
    </w:p>
    <w:p w14:paraId="329AFE3A" w14:textId="59EE62BC" w:rsidR="00745748" w:rsidRDefault="00745748" w:rsidP="00D510F7">
      <w:pPr>
        <w:pStyle w:val="Bo-Blankline"/>
      </w:pPr>
    </w:p>
    <w:p w14:paraId="294EB51E" w14:textId="19BEAF98" w:rsidR="00916005" w:rsidRPr="00916005" w:rsidRDefault="00916005" w:rsidP="00916005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77777777" w:rsidR="00916005" w:rsidRPr="00916005" w:rsidRDefault="00916005" w:rsidP="00D510F7">
      <w:pPr>
        <w:pStyle w:val="Bo-Blankline"/>
      </w:pPr>
    </w:p>
    <w:p w14:paraId="229968AF" w14:textId="15FB7CD5" w:rsidR="00916005" w:rsidRPr="00916005" w:rsidRDefault="00916005" w:rsidP="00916005">
      <w:pPr>
        <w:pStyle w:val="Bo-C1Content"/>
        <w:ind w:left="540" w:right="-25"/>
      </w:pPr>
      <w:r w:rsidRPr="00916005">
        <w:rPr>
          <w:rFonts w:hint="cs"/>
          <w:cs/>
        </w:rPr>
        <w:t xml:space="preserve">บริษัทย่อยทั้งหมดจดทะเบียนจัดตั้งและดำเนินธุรกิจในประเทศไทยยกเว้น </w:t>
      </w:r>
      <w:r w:rsidRPr="00916005">
        <w:rPr>
          <w:rFonts w:hint="cs"/>
        </w:rPr>
        <w:t xml:space="preserve">TPI </w:t>
      </w:r>
      <w:proofErr w:type="spellStart"/>
      <w:r w:rsidRPr="00916005">
        <w:rPr>
          <w:rFonts w:hint="cs"/>
        </w:rPr>
        <w:t>Polene</w:t>
      </w:r>
      <w:proofErr w:type="spellEnd"/>
      <w:r w:rsidRPr="00916005">
        <w:rPr>
          <w:rFonts w:hint="cs"/>
        </w:rPr>
        <w:t xml:space="preserve"> Power Investment Co., Ltd</w:t>
      </w:r>
      <w:r w:rsidRPr="00916005">
        <w:rPr>
          <w:rFonts w:hint="cs"/>
          <w:cs/>
        </w:rPr>
        <w:t>. ซึ่งจดทะเบียนจัดตั้งและดำเนินธุรกิจในประเทศกัมพูชา</w:t>
      </w:r>
      <w:r w:rsidRPr="00916005">
        <w:t xml:space="preserve"> </w:t>
      </w:r>
      <w:r w:rsidRPr="00916005">
        <w:rPr>
          <w:cs/>
        </w:rPr>
        <w:t xml:space="preserve">ซึ่ง ณ วันที่ </w:t>
      </w:r>
      <w:r w:rsidR="00984B3F">
        <w:rPr>
          <w:lang w:val="en-US"/>
        </w:rPr>
        <w:t>30</w:t>
      </w:r>
      <w:r w:rsidRPr="00916005">
        <w:rPr>
          <w:cs/>
        </w:rPr>
        <w:t xml:space="preserve"> </w:t>
      </w:r>
      <w:r w:rsidRPr="00916005">
        <w:rPr>
          <w:rFonts w:hint="cs"/>
          <w:cs/>
        </w:rPr>
        <w:t>มิถุนายน</w:t>
      </w:r>
      <w:r w:rsidRPr="00916005">
        <w:rPr>
          <w:cs/>
        </w:rPr>
        <w:t xml:space="preserve"> </w:t>
      </w:r>
      <w:r w:rsidR="00984B3F">
        <w:rPr>
          <w:lang w:val="en-US"/>
        </w:rPr>
        <w:t>2564</w:t>
      </w:r>
      <w:r w:rsidRPr="00916005">
        <w:rPr>
          <w:cs/>
        </w:rPr>
        <w:t xml:space="preserve"> บริษัทอยู่ระหว่างการจดทะเบียนยกเลิกกิจการ</w:t>
      </w:r>
    </w:p>
    <w:p w14:paraId="7251CD06" w14:textId="77777777" w:rsidR="00916005" w:rsidRPr="00916005" w:rsidRDefault="00916005" w:rsidP="00916005">
      <w:pPr>
        <w:pStyle w:val="Bo-Blankline"/>
      </w:pPr>
    </w:p>
    <w:p w14:paraId="289D446E" w14:textId="5B1538CB" w:rsidR="00916005" w:rsidRPr="00916005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916005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984B3F">
        <w:rPr>
          <w:b w:val="0"/>
          <w:bCs w:val="0"/>
        </w:rPr>
        <w:t>30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cs/>
        </w:rPr>
        <w:t xml:space="preserve">มิถุนายน </w:t>
      </w:r>
      <w:r w:rsidR="00984B3F">
        <w:rPr>
          <w:b w:val="0"/>
          <w:bCs w:val="0"/>
        </w:rPr>
        <w:t>2564</w:t>
      </w:r>
      <w:r w:rsidRPr="00916005">
        <w:rPr>
          <w:rFonts w:hint="cs"/>
          <w:b w:val="0"/>
          <w:bCs w:val="0"/>
          <w:cs/>
        </w:rPr>
        <w:t xml:space="preserve"> มีราคาปิดอยู่ที่ </w:t>
      </w:r>
      <w:r w:rsidR="00F52CC8">
        <w:rPr>
          <w:b w:val="0"/>
          <w:bCs w:val="0"/>
        </w:rPr>
        <w:t>4.42</w:t>
      </w:r>
      <w:r w:rsidRPr="00916005">
        <w:rPr>
          <w:rFonts w:hint="cs"/>
          <w:b w:val="0"/>
          <w:bCs w:val="0"/>
          <w:cs/>
        </w:rPr>
        <w:t xml:space="preserve"> บาท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 xml:space="preserve">: </w:t>
      </w:r>
      <w:r w:rsidR="00984B3F">
        <w:rPr>
          <w:b w:val="0"/>
          <w:bCs w:val="0"/>
          <w:i/>
          <w:iCs/>
        </w:rPr>
        <w:t>4</w:t>
      </w:r>
      <w:r w:rsidRPr="00916005">
        <w:rPr>
          <w:b w:val="0"/>
          <w:bCs w:val="0"/>
          <w:i/>
          <w:iCs/>
        </w:rPr>
        <w:t>.</w:t>
      </w:r>
      <w:r w:rsidR="00984B3F">
        <w:rPr>
          <w:b w:val="0"/>
          <w:bCs w:val="0"/>
          <w:i/>
          <w:iCs/>
        </w:rPr>
        <w:t>28</w:t>
      </w:r>
      <w:r w:rsidRPr="00916005">
        <w:rPr>
          <w:b w:val="0"/>
          <w:bCs w:val="0"/>
          <w:i/>
          <w:iCs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บาท)</w:t>
      </w:r>
      <w:r w:rsidRPr="00916005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Pr="00916005">
        <w:rPr>
          <w:b w:val="0"/>
          <w:bCs w:val="0"/>
        </w:rPr>
        <w:t xml:space="preserve"> </w:t>
      </w:r>
      <w:r w:rsidR="00F52CC8">
        <w:rPr>
          <w:b w:val="0"/>
          <w:bCs w:val="0"/>
        </w:rPr>
        <w:t>26,078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cs/>
        </w:rPr>
        <w:t>ล้านบาท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>:</w:t>
      </w:r>
      <w:r w:rsidRPr="00916005">
        <w:rPr>
          <w:rFonts w:hint="cs"/>
          <w:b w:val="0"/>
          <w:bCs w:val="0"/>
          <w:i/>
          <w:iCs/>
          <w:cs/>
        </w:rPr>
        <w:t xml:space="preserve"> </w:t>
      </w:r>
      <w:r w:rsidR="00984B3F">
        <w:rPr>
          <w:b w:val="0"/>
          <w:bCs w:val="0"/>
          <w:i/>
          <w:iCs/>
        </w:rPr>
        <w:t>25</w:t>
      </w:r>
      <w:r w:rsidRPr="00916005">
        <w:rPr>
          <w:b w:val="0"/>
          <w:bCs w:val="0"/>
          <w:i/>
          <w:iCs/>
        </w:rPr>
        <w:t>,</w:t>
      </w:r>
      <w:r w:rsidR="00984B3F">
        <w:rPr>
          <w:b w:val="0"/>
          <w:bCs w:val="0"/>
          <w:i/>
          <w:iCs/>
        </w:rPr>
        <w:t>252</w:t>
      </w:r>
      <w:r w:rsidRPr="00916005">
        <w:rPr>
          <w:rFonts w:hint="cs"/>
          <w:b w:val="0"/>
          <w:bCs w:val="0"/>
          <w:i/>
          <w:iCs/>
          <w:cs/>
        </w:rPr>
        <w:t xml:space="preserve"> ล้านบาท) </w:t>
      </w:r>
    </w:p>
    <w:p w14:paraId="1673A3E1" w14:textId="6D62AEE0" w:rsidR="00916005" w:rsidRPr="00916005" w:rsidRDefault="00916005" w:rsidP="005C2785">
      <w:pPr>
        <w:pStyle w:val="Bo-Blankline"/>
      </w:pPr>
    </w:p>
    <w:p w14:paraId="6AF0B31D" w14:textId="2EB8EADC" w:rsidR="00916005" w:rsidRPr="00916005" w:rsidRDefault="00916005" w:rsidP="00916005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F52CC8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7DDBCACC" w14:textId="73FFE506" w:rsidR="00916005" w:rsidRDefault="00916005" w:rsidP="005C2785">
      <w:pPr>
        <w:pStyle w:val="Bo-Blankline"/>
      </w:pPr>
    </w:p>
    <w:p w14:paraId="3480B5A1" w14:textId="58B45D63" w:rsidR="00F02341" w:rsidRDefault="00F02341" w:rsidP="00F02341">
      <w:pPr>
        <w:pStyle w:val="Bo-C1Content"/>
      </w:pPr>
      <w:r w:rsidRPr="00916005">
        <w:rPr>
          <w:cs/>
        </w:rPr>
        <w:t>กลุ่มบริษัทไม่</w:t>
      </w:r>
      <w:r w:rsidRPr="00916005">
        <w:rPr>
          <w:rFonts w:hint="cs"/>
          <w:cs/>
        </w:rPr>
        <w:t>ได้</w:t>
      </w:r>
      <w:r w:rsidRPr="00916005">
        <w:rPr>
          <w:cs/>
        </w:rPr>
        <w:t>รับรู้</w:t>
      </w:r>
      <w:r w:rsidRPr="00916005">
        <w:rPr>
          <w:rFonts w:hint="cs"/>
          <w:cs/>
        </w:rPr>
        <w:t>ส่วนแบ่งผล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916005">
        <w:t xml:space="preserve"> </w:t>
      </w:r>
      <w:r w:rsidRPr="00916005">
        <w:rPr>
          <w:cs/>
        </w:rPr>
        <w:br/>
      </w:r>
      <w:r w:rsidR="00984B3F">
        <w:rPr>
          <w:lang w:val="en-US"/>
        </w:rPr>
        <w:t>30</w:t>
      </w:r>
      <w:r w:rsidRPr="00916005">
        <w:rPr>
          <w:lang w:val="en-US"/>
        </w:rPr>
        <w:t xml:space="preserve"> </w:t>
      </w:r>
      <w:r w:rsidRPr="00916005">
        <w:rPr>
          <w:rFonts w:hint="cs"/>
          <w:cs/>
          <w:lang w:val="en-US"/>
        </w:rPr>
        <w:t xml:space="preserve">มิถุนายน </w:t>
      </w:r>
      <w:r w:rsidR="00984B3F">
        <w:rPr>
          <w:lang w:val="en-US"/>
        </w:rPr>
        <w:t>2564</w:t>
      </w:r>
      <w:r w:rsidRPr="00916005">
        <w:rPr>
          <w:lang w:val="en-US"/>
        </w:rPr>
        <w:t xml:space="preserve"> </w:t>
      </w:r>
      <w:r w:rsidRPr="00916005">
        <w:rPr>
          <w:rFonts w:hint="cs"/>
          <w:cs/>
          <w:lang w:val="en-US"/>
        </w:rPr>
        <w:t>กลุ่มบริษัทยังมีส่วนแบ่ง</w:t>
      </w:r>
      <w:r w:rsidRPr="00916005">
        <w:rPr>
          <w:rFonts w:hint="cs"/>
          <w:cs/>
        </w:rPr>
        <w:t xml:space="preserve">ผลขาดทุนสะสมที่ยังไม่รับรู้ของบริษัทร่วมจำนวน </w:t>
      </w:r>
      <w:r w:rsidR="00147B17">
        <w:rPr>
          <w:lang w:val="en-US"/>
        </w:rPr>
        <w:t>985</w:t>
      </w:r>
      <w:r w:rsidRPr="00916005">
        <w:rPr>
          <w:rFonts w:hint="cs"/>
          <w:cs/>
        </w:rPr>
        <w:t xml:space="preserve"> ล้าน</w:t>
      </w:r>
      <w:r w:rsidRPr="00916005">
        <w:rPr>
          <w:rFonts w:hint="cs"/>
          <w:spacing w:val="-2"/>
          <w:cs/>
        </w:rPr>
        <w:t xml:space="preserve">บาท </w:t>
      </w:r>
      <w:r w:rsidRPr="00916005">
        <w:rPr>
          <w:spacing w:val="-2"/>
          <w:cs/>
        </w:rPr>
        <w:br/>
      </w:r>
      <w:r w:rsidRPr="00916005">
        <w:rPr>
          <w:rFonts w:hint="cs"/>
          <w:i/>
          <w:iCs/>
          <w:spacing w:val="-2"/>
          <w:cs/>
        </w:rPr>
        <w:t>(</w:t>
      </w:r>
      <w:r w:rsidR="00984B3F">
        <w:rPr>
          <w:i/>
          <w:iCs/>
          <w:spacing w:val="-2"/>
          <w:lang w:val="en-US"/>
        </w:rPr>
        <w:t>30</w:t>
      </w:r>
      <w:r w:rsidRPr="00916005">
        <w:rPr>
          <w:rFonts w:hint="cs"/>
          <w:i/>
          <w:iCs/>
          <w:spacing w:val="-2"/>
          <w:cs/>
        </w:rPr>
        <w:t xml:space="preserve"> มิถุนายน </w:t>
      </w:r>
      <w:r w:rsidR="00984B3F">
        <w:rPr>
          <w:i/>
          <w:iCs/>
          <w:spacing w:val="-2"/>
          <w:lang w:val="en-US"/>
        </w:rPr>
        <w:t>2563</w:t>
      </w:r>
      <w:r w:rsidRPr="00916005">
        <w:rPr>
          <w:i/>
          <w:iCs/>
          <w:spacing w:val="-2"/>
          <w:lang w:val="en-US"/>
        </w:rPr>
        <w:t>:</w:t>
      </w:r>
      <w:r w:rsidR="00147B17">
        <w:rPr>
          <w:i/>
          <w:iCs/>
          <w:spacing w:val="-2"/>
          <w:lang w:val="en-US"/>
        </w:rPr>
        <w:t xml:space="preserve"> 985</w:t>
      </w:r>
      <w:r w:rsidRPr="00916005">
        <w:rPr>
          <w:i/>
          <w:iCs/>
          <w:lang w:val="en-US"/>
        </w:rPr>
        <w:t xml:space="preserve"> </w:t>
      </w:r>
      <w:r w:rsidRPr="00916005">
        <w:rPr>
          <w:rFonts w:hint="cs"/>
          <w:i/>
          <w:iCs/>
          <w:cs/>
        </w:rPr>
        <w:t>ล้านบาท</w:t>
      </w:r>
      <w:r w:rsidRPr="00916005">
        <w:rPr>
          <w:rFonts w:hint="cs"/>
          <w:i/>
          <w:iCs/>
          <w:cs/>
          <w:lang w:val="en-US"/>
        </w:rPr>
        <w:t>)</w:t>
      </w:r>
      <w:r w:rsidRPr="00916005">
        <w:rPr>
          <w:rFonts w:hint="cs"/>
          <w:cs/>
          <w:lang w:val="en-US"/>
        </w:rPr>
        <w:t xml:space="preserve"> </w:t>
      </w:r>
      <w:r w:rsidRPr="00916005">
        <w:rPr>
          <w:rFonts w:hint="cs"/>
          <w:spacing w:val="4"/>
          <w:cs/>
          <w:lang w:val="en-US"/>
        </w:rPr>
        <w:t>ก</w:t>
      </w:r>
      <w:r w:rsidRPr="00916005">
        <w:rPr>
          <w:cs/>
        </w:rPr>
        <w:t>ลุ่มบริษัทไม่มีภาระ</w:t>
      </w:r>
      <w:r w:rsidRPr="00916005">
        <w:rPr>
          <w:rFonts w:hint="cs"/>
          <w:cs/>
        </w:rPr>
        <w:t>หนี้สินที่เกี่ยวเนื่องกับผล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นี้</w:t>
      </w:r>
    </w:p>
    <w:p w14:paraId="7B77B01D" w14:textId="0CD74267" w:rsidR="00B71F07" w:rsidRDefault="00B71F07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EB7ABB5" w14:textId="73DA11CB" w:rsidR="00E27F51" w:rsidRDefault="000767D4" w:rsidP="00F02341">
      <w:pPr>
        <w:pStyle w:val="Bo-C1Content"/>
        <w:rPr>
          <w:cs/>
        </w:rPr>
      </w:pPr>
      <w:r w:rsidRPr="00092526">
        <w:rPr>
          <w:rFonts w:hint="cs"/>
          <w:cs/>
        </w:rPr>
        <w:lastRenderedPageBreak/>
        <w:t>ความสัมพันธ์ที่มีกับบริษัทย่อยและบริษัทร่วม มีดังต่อไปนี้</w:t>
      </w:r>
    </w:p>
    <w:p w14:paraId="0FE97CC7" w14:textId="614BE77A" w:rsidR="00E27F51" w:rsidRDefault="00E27F51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9D3C9F1" wp14:editId="179FF830">
            <wp:simplePos x="0" y="0"/>
            <wp:positionH relativeFrom="column">
              <wp:posOffset>396240</wp:posOffset>
            </wp:positionH>
            <wp:positionV relativeFrom="paragraph">
              <wp:posOffset>238125</wp:posOffset>
            </wp:positionV>
            <wp:extent cx="5724525" cy="7993380"/>
            <wp:effectExtent l="0" t="0" r="9525" b="7620"/>
            <wp:wrapThrough wrapText="bothSides">
              <wp:wrapPolygon edited="0">
                <wp:start x="7835" y="0"/>
                <wp:lineTo x="7691" y="154"/>
                <wp:lineTo x="7763" y="721"/>
                <wp:lineTo x="10710" y="824"/>
                <wp:lineTo x="2803" y="1184"/>
                <wp:lineTo x="2228" y="1287"/>
                <wp:lineTo x="2228" y="1647"/>
                <wp:lineTo x="0" y="1802"/>
                <wp:lineTo x="0" y="2677"/>
                <wp:lineTo x="72" y="3809"/>
                <wp:lineTo x="431" y="4118"/>
                <wp:lineTo x="1078" y="4118"/>
                <wp:lineTo x="1078" y="4324"/>
                <wp:lineTo x="2372" y="4942"/>
                <wp:lineTo x="2803" y="4942"/>
                <wp:lineTo x="2803" y="7413"/>
                <wp:lineTo x="1222" y="7722"/>
                <wp:lineTo x="934" y="7825"/>
                <wp:lineTo x="934" y="8854"/>
                <wp:lineTo x="3163" y="9060"/>
                <wp:lineTo x="11070" y="9060"/>
                <wp:lineTo x="11070" y="17760"/>
                <wp:lineTo x="11573" y="18120"/>
                <wp:lineTo x="12148" y="18120"/>
                <wp:lineTo x="12220" y="19767"/>
                <wp:lineTo x="503" y="20540"/>
                <wp:lineTo x="431" y="21363"/>
                <wp:lineTo x="12292" y="21569"/>
                <wp:lineTo x="15814" y="21569"/>
                <wp:lineTo x="16029" y="21415"/>
                <wp:lineTo x="16461" y="20745"/>
                <wp:lineTo x="16389" y="18532"/>
                <wp:lineTo x="16029" y="18120"/>
                <wp:lineTo x="15957" y="17451"/>
                <wp:lineTo x="18904" y="17296"/>
                <wp:lineTo x="21564" y="16936"/>
                <wp:lineTo x="21564" y="4530"/>
                <wp:lineTo x="21277" y="3449"/>
                <wp:lineTo x="21061" y="3295"/>
                <wp:lineTo x="21492" y="2008"/>
                <wp:lineTo x="20917" y="1802"/>
                <wp:lineTo x="18976" y="1647"/>
                <wp:lineTo x="19120" y="1287"/>
                <wp:lineTo x="17970" y="1184"/>
                <wp:lineTo x="11070" y="824"/>
                <wp:lineTo x="13442" y="824"/>
                <wp:lineTo x="14160" y="618"/>
                <wp:lineTo x="14017" y="0"/>
                <wp:lineTo x="7835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14"/>
                    <a:stretch/>
                  </pic:blipFill>
                  <pic:spPr bwMode="auto">
                    <a:xfrm>
                      <a:off x="0" y="0"/>
                      <a:ext cx="5724525" cy="799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s/>
        </w:rPr>
        <w:br w:type="page"/>
      </w:r>
    </w:p>
    <w:p w14:paraId="2BA9FD51" w14:textId="7931B85B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lastRenderedPageBreak/>
        <w:t>ที่ดิน อาคารและอุปกรณ์</w:t>
      </w:r>
    </w:p>
    <w:p w14:paraId="6439DA5B" w14:textId="77777777" w:rsidR="005F0007" w:rsidRDefault="005F0007" w:rsidP="005F0007">
      <w:pPr>
        <w:pStyle w:val="Bo-Blankline"/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1350"/>
        <w:gridCol w:w="180"/>
        <w:gridCol w:w="1258"/>
      </w:tblGrid>
      <w:tr w:rsidR="005F0007" w:rsidRPr="005F0007" w14:paraId="04FD7BFC" w14:textId="77777777" w:rsidTr="00F543A9">
        <w:trPr>
          <w:cantSplit/>
          <w:tblHeader/>
        </w:trPr>
        <w:tc>
          <w:tcPr>
            <w:tcW w:w="5220" w:type="dxa"/>
            <w:vAlign w:val="bottom"/>
            <w:hideMark/>
          </w:tcPr>
          <w:p w14:paraId="3A90BB5F" w14:textId="5DD219C5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767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5D70F803" w14:textId="77777777" w:rsidR="005F0007" w:rsidRPr="00F543A9" w:rsidRDefault="005F000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51E77663" w14:textId="297C6600" w:rsidR="005F0007" w:rsidRPr="005F0007" w:rsidRDefault="005F0007">
            <w:pPr>
              <w:tabs>
                <w:tab w:val="left" w:pos="720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37B59200" w14:textId="77777777" w:rsidR="005F0007" w:rsidRPr="005F0007" w:rsidRDefault="005F000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  <w:hideMark/>
          </w:tcPr>
          <w:p w14:paraId="4BAEE244" w14:textId="77777777" w:rsidR="005F0007" w:rsidRPr="0062158D" w:rsidRDefault="005F000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215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0F2B237F" w14:textId="3CAD2933" w:rsidR="005F0007" w:rsidRPr="005F0007" w:rsidRDefault="005F0007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2158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  <w:r w:rsidRPr="005F00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5F0007" w:rsidRPr="005F0007" w14:paraId="43053500" w14:textId="77777777" w:rsidTr="00F543A9">
        <w:trPr>
          <w:cantSplit/>
        </w:trPr>
        <w:tc>
          <w:tcPr>
            <w:tcW w:w="5220" w:type="dxa"/>
          </w:tcPr>
          <w:p w14:paraId="0B8A128B" w14:textId="77777777" w:rsidR="005F0007" w:rsidRPr="005F0007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4AF6277A" w14:textId="77777777" w:rsidR="005F0007" w:rsidRPr="005F0007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8" w:type="dxa"/>
            <w:gridSpan w:val="3"/>
            <w:hideMark/>
          </w:tcPr>
          <w:p w14:paraId="60554A03" w14:textId="49AEE179" w:rsidR="005F0007" w:rsidRPr="005F0007" w:rsidRDefault="005F000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0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F0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0007" w:rsidRPr="000767D4" w14:paraId="68ACC9FF" w14:textId="77777777" w:rsidTr="005A2DEA">
        <w:trPr>
          <w:cantSplit/>
        </w:trPr>
        <w:tc>
          <w:tcPr>
            <w:tcW w:w="5220" w:type="dxa"/>
            <w:hideMark/>
          </w:tcPr>
          <w:p w14:paraId="39CF07A8" w14:textId="77777777" w:rsidR="005F0007" w:rsidRPr="000767D4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56659CE2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4076AD" w14:textId="3BE4813F" w:rsidR="005F0007" w:rsidRPr="000767D4" w:rsidRDefault="005A2DEA">
            <w:pPr>
              <w:pStyle w:val="acctfourfigures"/>
              <w:tabs>
                <w:tab w:val="left" w:pos="72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3,180,585</w:t>
            </w:r>
          </w:p>
        </w:tc>
        <w:tc>
          <w:tcPr>
            <w:tcW w:w="180" w:type="dxa"/>
          </w:tcPr>
          <w:p w14:paraId="2B1585E5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8" w:type="dxa"/>
          </w:tcPr>
          <w:p w14:paraId="73BE5AC2" w14:textId="496D5EB2" w:rsidR="005F0007" w:rsidRPr="000767D4" w:rsidRDefault="00EF5A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1,303,340</w:t>
            </w:r>
          </w:p>
        </w:tc>
      </w:tr>
      <w:tr w:rsidR="005F0007" w:rsidRPr="000767D4" w14:paraId="06002BAA" w14:textId="77777777" w:rsidTr="005A2DEA">
        <w:trPr>
          <w:cantSplit/>
        </w:trPr>
        <w:tc>
          <w:tcPr>
            <w:tcW w:w="5220" w:type="dxa"/>
            <w:hideMark/>
          </w:tcPr>
          <w:p w14:paraId="3D507787" w14:textId="77777777" w:rsidR="005F0007" w:rsidRPr="000767D4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3065B58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B2EFD" w14:textId="5CC8B4FC" w:rsidR="005F0007" w:rsidRPr="000767D4" w:rsidRDefault="005A2DEA">
            <w:pPr>
              <w:pStyle w:val="acctfourfigures"/>
              <w:tabs>
                <w:tab w:val="left" w:pos="72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12,126</w:t>
            </w:r>
          </w:p>
        </w:tc>
        <w:tc>
          <w:tcPr>
            <w:tcW w:w="180" w:type="dxa"/>
          </w:tcPr>
          <w:p w14:paraId="1A766898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974A09" w14:textId="733D5E80" w:rsidR="005F0007" w:rsidRPr="000767D4" w:rsidRDefault="00EF5A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11,048</w:t>
            </w:r>
          </w:p>
        </w:tc>
      </w:tr>
    </w:tbl>
    <w:p w14:paraId="6F2CBD38" w14:textId="77777777" w:rsidR="0056380F" w:rsidRPr="000767D4" w:rsidRDefault="0056380F" w:rsidP="00793A08">
      <w:pPr>
        <w:pStyle w:val="Bo-Blankline"/>
      </w:pPr>
    </w:p>
    <w:p w14:paraId="3E21BB77" w14:textId="4D0CE488" w:rsidR="002B5A0A" w:rsidRPr="00886E1B" w:rsidRDefault="002B5A0A" w:rsidP="00886E1B">
      <w:pPr>
        <w:pStyle w:val="Bo-Blankline"/>
        <w:rPr>
          <w:b/>
          <w:bCs/>
          <w:i/>
          <w:iCs/>
          <w:sz w:val="30"/>
          <w:szCs w:val="30"/>
        </w:rPr>
      </w:pPr>
      <w:r w:rsidRPr="00886E1B">
        <w:rPr>
          <w:rFonts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29F9A279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984B3F">
        <w:rPr>
          <w:lang w:val="en-US"/>
        </w:rPr>
        <w:t>30</w:t>
      </w:r>
      <w:r w:rsidR="000F489F" w:rsidRPr="006E3A13">
        <w:rPr>
          <w:rFonts w:hint="cs"/>
          <w:lang w:val="en-US"/>
        </w:rPr>
        <w:t xml:space="preserve"> </w:t>
      </w:r>
      <w:r w:rsidR="00F15360">
        <w:rPr>
          <w:rFonts w:hint="cs"/>
          <w:cs/>
          <w:lang w:val="en-US"/>
        </w:rPr>
        <w:t>มิถุนายน</w:t>
      </w:r>
      <w:r w:rsidR="00E851DF" w:rsidRPr="006E3A13">
        <w:rPr>
          <w:rFonts w:hint="cs"/>
          <w:lang w:val="en-US"/>
        </w:rPr>
        <w:t xml:space="preserve"> </w:t>
      </w:r>
      <w:r w:rsidR="00984B3F">
        <w:rPr>
          <w:lang w:val="en-US"/>
        </w:rPr>
        <w:t>2564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EF5A2B">
        <w:rPr>
          <w:lang w:val="en-US"/>
        </w:rPr>
        <w:t>5,664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984B3F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984B3F">
        <w:rPr>
          <w:rFonts w:hint="cs"/>
          <w:i/>
          <w:iCs/>
          <w:lang w:val="en-US"/>
        </w:rPr>
        <w:t>256</w:t>
      </w:r>
      <w:r w:rsidR="00984B3F">
        <w:rPr>
          <w:i/>
          <w:iCs/>
          <w:lang w:val="en-US"/>
        </w:rPr>
        <w:t>3</w:t>
      </w:r>
      <w:r w:rsidRPr="00746C0C">
        <w:rPr>
          <w:rFonts w:hint="cs"/>
          <w:i/>
          <w:iCs/>
          <w:lang w:val="en-US"/>
        </w:rPr>
        <w:t xml:space="preserve">: </w:t>
      </w:r>
      <w:r w:rsidR="00984B3F">
        <w:rPr>
          <w:i/>
          <w:iCs/>
          <w:lang w:val="en-US"/>
        </w:rPr>
        <w:t>5</w:t>
      </w:r>
      <w:r w:rsidR="00330030">
        <w:rPr>
          <w:i/>
          <w:iCs/>
          <w:lang w:val="en-US"/>
        </w:rPr>
        <w:t>,</w:t>
      </w:r>
      <w:r w:rsidR="00984B3F">
        <w:rPr>
          <w:i/>
          <w:iCs/>
          <w:lang w:val="en-US"/>
        </w:rPr>
        <w:t>363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DFB33D5" w14:textId="6B5093D3" w:rsidR="00916005" w:rsidRDefault="00916005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2968941" w14:textId="77777777" w:rsidR="00257FD2" w:rsidRPr="00257FD2" w:rsidRDefault="00257FD2" w:rsidP="00257FD2">
      <w:pPr>
        <w:pStyle w:val="Bo-Blankline"/>
        <w:rPr>
          <w:b/>
          <w:bCs/>
          <w:i/>
          <w:iCs/>
          <w:sz w:val="30"/>
          <w:szCs w:val="30"/>
        </w:rPr>
      </w:pPr>
      <w:r w:rsidRPr="00257FD2">
        <w:rPr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41C4DC4" w14:textId="77777777" w:rsidR="00257FD2" w:rsidRPr="00257FD2" w:rsidRDefault="00257FD2" w:rsidP="00257FD2">
      <w:pPr>
        <w:pStyle w:val="Bo-Blankline"/>
        <w:rPr>
          <w:lang w:val="en-US"/>
        </w:rPr>
      </w:pPr>
    </w:p>
    <w:p w14:paraId="1245C3C6" w14:textId="009C00F4" w:rsidR="00AD47B8" w:rsidRPr="00257FD2" w:rsidRDefault="00257FD2" w:rsidP="004E6E90">
      <w:pPr>
        <w:pStyle w:val="Bo-Blankline"/>
        <w:jc w:val="thaiDistribute"/>
        <w:rPr>
          <w:spacing w:val="8"/>
          <w:sz w:val="30"/>
          <w:szCs w:val="30"/>
        </w:rPr>
      </w:pPr>
      <w:r w:rsidRPr="00257FD2">
        <w:rPr>
          <w:spacing w:val="8"/>
          <w:sz w:val="30"/>
          <w:szCs w:val="30"/>
          <w:cs/>
        </w:rPr>
        <w:t xml:space="preserve">สำหรับสินทรัพย์เพื่อการสำรวจปิโตรเลียมมูลค่าสุทธิทางบัญชี ณ วันที่ </w:t>
      </w:r>
      <w:r w:rsidR="00984B3F">
        <w:rPr>
          <w:spacing w:val="8"/>
          <w:sz w:val="30"/>
          <w:szCs w:val="30"/>
          <w:lang w:val="en-US"/>
        </w:rPr>
        <w:t>31</w:t>
      </w:r>
      <w:r w:rsidRPr="00257FD2">
        <w:rPr>
          <w:spacing w:val="8"/>
          <w:sz w:val="30"/>
          <w:szCs w:val="30"/>
          <w:cs/>
        </w:rPr>
        <w:t xml:space="preserve"> ธันวาคม </w:t>
      </w:r>
      <w:r w:rsidR="00984B3F">
        <w:rPr>
          <w:spacing w:val="8"/>
          <w:sz w:val="30"/>
          <w:szCs w:val="30"/>
          <w:lang w:val="en-US"/>
        </w:rPr>
        <w:t>2562</w:t>
      </w:r>
      <w:r w:rsidRPr="00257FD2">
        <w:rPr>
          <w:spacing w:val="8"/>
          <w:sz w:val="30"/>
          <w:szCs w:val="30"/>
          <w:cs/>
        </w:rPr>
        <w:t xml:space="preserve"> มีจำนวนเงินรวม </w:t>
      </w:r>
      <w:r w:rsidR="00984B3F">
        <w:rPr>
          <w:spacing w:val="8"/>
          <w:sz w:val="30"/>
          <w:szCs w:val="30"/>
          <w:lang w:val="en-US"/>
        </w:rPr>
        <w:t>1</w:t>
      </w:r>
      <w:r w:rsidRPr="00257FD2">
        <w:rPr>
          <w:spacing w:val="8"/>
          <w:sz w:val="30"/>
          <w:szCs w:val="30"/>
        </w:rPr>
        <w:t>,</w:t>
      </w:r>
      <w:r w:rsidR="00984B3F">
        <w:rPr>
          <w:spacing w:val="8"/>
          <w:sz w:val="30"/>
          <w:szCs w:val="30"/>
          <w:lang w:val="en-US"/>
        </w:rPr>
        <w:t>388</w:t>
      </w:r>
      <w:r w:rsidRPr="00257FD2">
        <w:rPr>
          <w:spacing w:val="8"/>
          <w:sz w:val="30"/>
          <w:szCs w:val="30"/>
          <w:cs/>
        </w:rPr>
        <w:t xml:space="preserve"> ล้านบาท ในเดือนมิถุนายน </w:t>
      </w:r>
      <w:r w:rsidR="00984B3F">
        <w:rPr>
          <w:spacing w:val="8"/>
          <w:sz w:val="30"/>
          <w:szCs w:val="30"/>
          <w:lang w:val="en-US"/>
        </w:rPr>
        <w:t>2563</w:t>
      </w:r>
      <w:r w:rsidRPr="00257FD2">
        <w:rPr>
          <w:spacing w:val="8"/>
          <w:sz w:val="30"/>
          <w:szCs w:val="30"/>
          <w:cs/>
        </w:rPr>
        <w:t xml:space="preserve"> บริษัทย่อยแห่งหนึ่งได้ขอขยายเวลาสำรวจปิโตรเลียมช่วงที่สามต่อไปจนถึงเดือนมกราคม </w:t>
      </w:r>
      <w:r w:rsidR="00984B3F">
        <w:rPr>
          <w:spacing w:val="8"/>
          <w:sz w:val="30"/>
          <w:szCs w:val="30"/>
          <w:lang w:val="en-US"/>
        </w:rPr>
        <w:t>2564</w:t>
      </w:r>
      <w:r w:rsidRPr="00257FD2">
        <w:rPr>
          <w:spacing w:val="8"/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14:paraId="022BAD61" w14:textId="65860EBD" w:rsidR="00916005" w:rsidRDefault="00916005" w:rsidP="000767D4">
      <w:pPr>
        <w:pStyle w:val="Bo-Blankline"/>
        <w:jc w:val="thaiDistribute"/>
        <w:rPr>
          <w:lang w:val="en-US"/>
        </w:rPr>
      </w:pPr>
    </w:p>
    <w:p w14:paraId="13EFED54" w14:textId="502841BF" w:rsidR="00257FD2" w:rsidRPr="00A13A62" w:rsidRDefault="004E6E90" w:rsidP="004E6E90">
      <w:pPr>
        <w:pStyle w:val="Bo-Blankline"/>
        <w:jc w:val="thaiDistribute"/>
        <w:rPr>
          <w:spacing w:val="10"/>
          <w:sz w:val="30"/>
          <w:szCs w:val="30"/>
          <w:lang w:val="en-US"/>
        </w:rPr>
      </w:pPr>
      <w:bookmarkStart w:id="1" w:name="_Hlk64481699"/>
      <w:r>
        <w:rPr>
          <w:rFonts w:hint="cs"/>
          <w:spacing w:val="8"/>
          <w:sz w:val="30"/>
          <w:szCs w:val="30"/>
          <w:cs/>
        </w:rPr>
        <w:t>ต่อมา</w:t>
      </w:r>
      <w:r w:rsidR="00257FD2" w:rsidRPr="003725D0">
        <w:rPr>
          <w:spacing w:val="8"/>
          <w:sz w:val="30"/>
          <w:szCs w:val="30"/>
          <w:cs/>
        </w:rPr>
        <w:t>บริษัทย่อยดังกล่าวได้ทำการประเมินผลการเจาะสำรวจปิโตรเลียม ซึ่งพบปริมาณสำรอง</w:t>
      </w:r>
      <w:r w:rsidR="00257FD2" w:rsidRPr="003725D0">
        <w:rPr>
          <w:rFonts w:hint="cs"/>
          <w:spacing w:val="8"/>
          <w:sz w:val="30"/>
          <w:szCs w:val="30"/>
          <w:cs/>
        </w:rPr>
        <w:t>แต่</w:t>
      </w:r>
      <w:r w:rsidR="00257FD2" w:rsidRPr="003725D0">
        <w:rPr>
          <w:spacing w:val="8"/>
          <w:sz w:val="30"/>
          <w:szCs w:val="30"/>
          <w:cs/>
        </w:rPr>
        <w:t>ไ</w:t>
      </w:r>
      <w:r w:rsidR="00257FD2" w:rsidRPr="003725D0">
        <w:rPr>
          <w:rFonts w:hint="cs"/>
          <w:spacing w:val="8"/>
          <w:sz w:val="30"/>
          <w:szCs w:val="30"/>
          <w:cs/>
        </w:rPr>
        <w:t>ม่</w:t>
      </w:r>
      <w:r w:rsidR="00257FD2" w:rsidRPr="003725D0">
        <w:rPr>
          <w:spacing w:val="8"/>
          <w:sz w:val="30"/>
          <w:szCs w:val="30"/>
          <w:cs/>
        </w:rPr>
        <w:t>เพียงพอใน</w:t>
      </w:r>
      <w:r w:rsidR="00257FD2">
        <w:rPr>
          <w:rFonts w:hint="cs"/>
          <w:spacing w:val="8"/>
          <w:sz w:val="30"/>
          <w:szCs w:val="30"/>
          <w:cs/>
        </w:rPr>
        <w:t>การพัฒนา</w:t>
      </w:r>
      <w:r w:rsidR="00257FD2" w:rsidRPr="003725D0">
        <w:rPr>
          <w:spacing w:val="10"/>
          <w:sz w:val="30"/>
          <w:szCs w:val="30"/>
          <w:cs/>
        </w:rPr>
        <w:t>เชิง</w:t>
      </w:r>
      <w:r w:rsidR="00257FD2" w:rsidRPr="003725D0">
        <w:rPr>
          <w:spacing w:val="-10"/>
          <w:sz w:val="30"/>
          <w:szCs w:val="30"/>
          <w:cs/>
        </w:rPr>
        <w:t>พาณิชย์</w:t>
      </w:r>
      <w:r w:rsidR="00257FD2" w:rsidRPr="00FB43BF">
        <w:rPr>
          <w:sz w:val="30"/>
          <w:szCs w:val="30"/>
          <w:cs/>
        </w:rPr>
        <w:t xml:space="preserve"> จึงทำการยกเลิกการสำรวจปิโตรเลียมทั้งหมด ดังนั้น</w:t>
      </w:r>
      <w:r w:rsidR="00257FD2">
        <w:rPr>
          <w:rFonts w:hint="cs"/>
          <w:sz w:val="30"/>
          <w:szCs w:val="30"/>
          <w:cs/>
        </w:rPr>
        <w:t>กลุ่ม</w:t>
      </w:r>
      <w:r w:rsidR="00257FD2" w:rsidRPr="00FB43BF">
        <w:rPr>
          <w:sz w:val="30"/>
          <w:szCs w:val="30"/>
          <w:cs/>
        </w:rPr>
        <w:t>บริษัท</w:t>
      </w:r>
      <w:r w:rsidR="00257FD2">
        <w:rPr>
          <w:rFonts w:hint="cs"/>
          <w:sz w:val="30"/>
          <w:szCs w:val="30"/>
          <w:cs/>
        </w:rPr>
        <w:t>จึงรับรู้ขาดทุนจากการ</w:t>
      </w:r>
      <w:r w:rsidR="00257FD2" w:rsidRPr="003725D0">
        <w:rPr>
          <w:spacing w:val="-10"/>
          <w:sz w:val="30"/>
          <w:szCs w:val="30"/>
          <w:cs/>
        </w:rPr>
        <w:t>ด้อย</w:t>
      </w:r>
      <w:r w:rsidR="00257FD2" w:rsidRPr="003725D0">
        <w:rPr>
          <w:spacing w:val="-4"/>
          <w:sz w:val="30"/>
          <w:szCs w:val="30"/>
          <w:cs/>
        </w:rPr>
        <w:t xml:space="preserve">ค่าสินทรัพย์เพื่อการสำรวจปิโตรเลียมดังกล่าว จำนวน </w:t>
      </w:r>
      <w:r w:rsidR="00984B3F">
        <w:rPr>
          <w:spacing w:val="-4"/>
          <w:sz w:val="30"/>
          <w:szCs w:val="30"/>
          <w:lang w:val="en-US"/>
        </w:rPr>
        <w:t>1</w:t>
      </w:r>
      <w:r w:rsidR="00257FD2" w:rsidRPr="003725D0">
        <w:rPr>
          <w:spacing w:val="-4"/>
          <w:sz w:val="30"/>
          <w:szCs w:val="30"/>
        </w:rPr>
        <w:t>,</w:t>
      </w:r>
      <w:r w:rsidR="00984B3F">
        <w:rPr>
          <w:spacing w:val="-4"/>
          <w:sz w:val="30"/>
          <w:szCs w:val="30"/>
          <w:lang w:val="en-US"/>
        </w:rPr>
        <w:t>602</w:t>
      </w:r>
      <w:r w:rsidR="00257FD2" w:rsidRPr="003725D0">
        <w:rPr>
          <w:spacing w:val="-4"/>
          <w:sz w:val="30"/>
          <w:szCs w:val="30"/>
          <w:cs/>
        </w:rPr>
        <w:t xml:space="preserve"> ล้านบาท </w:t>
      </w:r>
      <w:r w:rsidR="00257FD2">
        <w:rPr>
          <w:rFonts w:hint="cs"/>
          <w:spacing w:val="-4"/>
          <w:sz w:val="30"/>
          <w:szCs w:val="30"/>
          <w:cs/>
        </w:rPr>
        <w:t>เป็นค่าใช้จ่ายในงบการเงินรวม</w:t>
      </w:r>
      <w:r w:rsidR="00257FD2" w:rsidRPr="003725D0">
        <w:rPr>
          <w:spacing w:val="-4"/>
          <w:sz w:val="30"/>
          <w:szCs w:val="30"/>
          <w:cs/>
        </w:rPr>
        <w:t>สำหรับปีสิ้นสุดวันที่</w:t>
      </w:r>
      <w:r w:rsidR="00257FD2" w:rsidRPr="00FB43BF">
        <w:rPr>
          <w:sz w:val="30"/>
          <w:szCs w:val="30"/>
          <w:cs/>
        </w:rPr>
        <w:t xml:space="preserve"> </w:t>
      </w:r>
      <w:r w:rsidR="00984B3F">
        <w:rPr>
          <w:spacing w:val="10"/>
          <w:sz w:val="30"/>
          <w:szCs w:val="30"/>
          <w:lang w:val="en-US"/>
        </w:rPr>
        <w:t>31</w:t>
      </w:r>
      <w:r w:rsidR="00257FD2" w:rsidRPr="003725D0">
        <w:rPr>
          <w:spacing w:val="10"/>
          <w:sz w:val="30"/>
          <w:szCs w:val="30"/>
          <w:cs/>
        </w:rPr>
        <w:t xml:space="preserve"> ธันวาคม </w:t>
      </w:r>
      <w:r w:rsidR="00984B3F">
        <w:rPr>
          <w:spacing w:val="10"/>
          <w:sz w:val="30"/>
          <w:szCs w:val="30"/>
          <w:lang w:val="en-US"/>
        </w:rPr>
        <w:t>2563</w:t>
      </w:r>
    </w:p>
    <w:bookmarkEnd w:id="1"/>
    <w:p w14:paraId="208E7374" w14:textId="365BC07A" w:rsidR="00257FD2" w:rsidRDefault="00257FD2" w:rsidP="004E6E90">
      <w:pPr>
        <w:pStyle w:val="Bo-Blankline"/>
        <w:jc w:val="thaiDistribute"/>
        <w:rPr>
          <w:lang w:val="en-US"/>
        </w:rPr>
      </w:pPr>
    </w:p>
    <w:p w14:paraId="78F3DF9C" w14:textId="18C5F9E8" w:rsidR="001B1C88" w:rsidRPr="00181BA3" w:rsidRDefault="001B1C88" w:rsidP="004E6E90">
      <w:pPr>
        <w:pStyle w:val="Bo-Blankline"/>
        <w:jc w:val="thaiDistribute"/>
        <w:rPr>
          <w:sz w:val="30"/>
          <w:szCs w:val="30"/>
          <w:cs/>
        </w:rPr>
      </w:pPr>
      <w:r w:rsidRPr="00181BA3">
        <w:rPr>
          <w:rFonts w:hint="cs"/>
          <w:sz w:val="30"/>
          <w:szCs w:val="30"/>
          <w:cs/>
        </w:rPr>
        <w:t xml:space="preserve">ในปี </w:t>
      </w:r>
      <w:r w:rsidR="00984B3F">
        <w:rPr>
          <w:sz w:val="30"/>
          <w:szCs w:val="30"/>
          <w:lang w:val="en-US"/>
        </w:rPr>
        <w:t>2564</w:t>
      </w:r>
      <w:r w:rsidRPr="00181BA3">
        <w:rPr>
          <w:sz w:val="30"/>
          <w:szCs w:val="30"/>
        </w:rPr>
        <w:t xml:space="preserve"> </w:t>
      </w:r>
      <w:r w:rsidRPr="00181BA3">
        <w:rPr>
          <w:rFonts w:hint="cs"/>
          <w:sz w:val="30"/>
          <w:szCs w:val="30"/>
          <w:cs/>
        </w:rPr>
        <w:t>บริษัทย่อยดังกล่าวได้ตัดจำหน่ายสินทรัพย์เพื่อการสำรวจปิโตรเลียมทั้งจำนวนแล้ว</w:t>
      </w:r>
    </w:p>
    <w:p w14:paraId="3F8653C8" w14:textId="12F14FDF" w:rsidR="000767D4" w:rsidRDefault="000767D4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43E1AA6A" w14:textId="77777777" w:rsidR="00811B26" w:rsidRPr="006E3A13" w:rsidRDefault="00811B26" w:rsidP="005F0007">
      <w:pPr>
        <w:pStyle w:val="Caption"/>
        <w:ind w:hanging="900"/>
      </w:pPr>
      <w:r w:rsidRPr="006E3A13">
        <w:rPr>
          <w:rFonts w:hint="cs"/>
          <w:cs/>
        </w:rPr>
        <w:lastRenderedPageBreak/>
        <w:t>เงินกู้ยืมระยะสั้นจากสถาบันการเงิน</w:t>
      </w:r>
    </w:p>
    <w:p w14:paraId="43538564" w14:textId="77777777" w:rsidR="00811B26" w:rsidRPr="00F3013A" w:rsidRDefault="00811B26" w:rsidP="005F0007">
      <w:pPr>
        <w:pStyle w:val="Bo-Blankline"/>
      </w:pPr>
    </w:p>
    <w:p w14:paraId="03A0C8EF" w14:textId="6BCA6F77" w:rsidR="00F15360" w:rsidRDefault="00F15360" w:rsidP="005F000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5F0007">
      <w:pPr>
        <w:pStyle w:val="Bo-Blankline"/>
        <w:rPr>
          <w:lang w:val="en-US"/>
        </w:rPr>
      </w:pPr>
    </w:p>
    <w:tbl>
      <w:tblPr>
        <w:tblW w:w="9123" w:type="dxa"/>
        <w:tblInd w:w="459" w:type="dxa"/>
        <w:tblLook w:val="04A0" w:firstRow="1" w:lastRow="0" w:firstColumn="1" w:lastColumn="0" w:noHBand="0" w:noVBand="1"/>
      </w:tblPr>
      <w:tblGrid>
        <w:gridCol w:w="5751"/>
        <w:gridCol w:w="1570"/>
        <w:gridCol w:w="236"/>
        <w:gridCol w:w="1566"/>
      </w:tblGrid>
      <w:tr w:rsidR="00590267" w:rsidRPr="006E3A13" w14:paraId="7FC2447E" w14:textId="77777777" w:rsidTr="00320E4F">
        <w:tc>
          <w:tcPr>
            <w:tcW w:w="5751" w:type="dxa"/>
          </w:tcPr>
          <w:p w14:paraId="66E4AE79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0" w:type="dxa"/>
            <w:vAlign w:val="bottom"/>
          </w:tcPr>
          <w:p w14:paraId="3A9CD1E5" w14:textId="77777777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2D12A3" w14:textId="77777777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3530C5E4" w14:textId="52768C0A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F25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0267" w:rsidRPr="006E3A13" w14:paraId="2BD47F94" w14:textId="77777777" w:rsidTr="00320E4F">
        <w:tc>
          <w:tcPr>
            <w:tcW w:w="5751" w:type="dxa"/>
          </w:tcPr>
          <w:p w14:paraId="5ACA8DBB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39D76D12" w14:textId="26AE5181" w:rsidR="00590267" w:rsidRPr="006E3A13" w:rsidRDefault="00590267" w:rsidP="005F000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590267" w:rsidRPr="006E3A13" w14:paraId="133F0940" w14:textId="77777777" w:rsidTr="00320E4F">
        <w:tc>
          <w:tcPr>
            <w:tcW w:w="5751" w:type="dxa"/>
          </w:tcPr>
          <w:p w14:paraId="122F1388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6C55FE6E" w14:textId="6B28AB89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A3228" w:rsidRPr="006E3A13" w14:paraId="3E89FF4D" w14:textId="77777777" w:rsidTr="00320E4F">
        <w:tc>
          <w:tcPr>
            <w:tcW w:w="5751" w:type="dxa"/>
          </w:tcPr>
          <w:p w14:paraId="7452AA2C" w14:textId="28DBB301" w:rsidR="003A3228" w:rsidRPr="006E3A13" w:rsidRDefault="003A3228" w:rsidP="003A322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84B3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0" w:type="dxa"/>
          </w:tcPr>
          <w:p w14:paraId="22575698" w14:textId="7209AA63" w:rsidR="003A3228" w:rsidRPr="006E3A13" w:rsidRDefault="00984B3F" w:rsidP="003A322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32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3A32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</w:tcPr>
          <w:p w14:paraId="0BA1BB65" w14:textId="77777777" w:rsidR="003A3228" w:rsidRPr="006E3A13" w:rsidRDefault="003A3228" w:rsidP="003A3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69ED1AE" w14:textId="18C47318" w:rsidR="003A3228" w:rsidRPr="006E3A13" w:rsidRDefault="00984B3F" w:rsidP="003A3228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32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 w:rsidR="003A32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590267" w:rsidRPr="006E3A13" w14:paraId="7505CAA7" w14:textId="77777777" w:rsidTr="00320E4F">
        <w:tc>
          <w:tcPr>
            <w:tcW w:w="5751" w:type="dxa"/>
          </w:tcPr>
          <w:p w14:paraId="4F141280" w14:textId="7FB58F68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570" w:type="dxa"/>
          </w:tcPr>
          <w:p w14:paraId="5016970F" w14:textId="24902198" w:rsidR="00590267" w:rsidRPr="006E3A13" w:rsidRDefault="0053219B" w:rsidP="005F0007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828,399</w:t>
            </w:r>
          </w:p>
        </w:tc>
        <w:tc>
          <w:tcPr>
            <w:tcW w:w="236" w:type="dxa"/>
          </w:tcPr>
          <w:p w14:paraId="0DADFD22" w14:textId="77777777" w:rsidR="00590267" w:rsidRPr="006E3A13" w:rsidRDefault="00590267" w:rsidP="005F00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6D4BD4B" w14:textId="136DDB71" w:rsidR="00590267" w:rsidRPr="006E3A13" w:rsidRDefault="0053219B" w:rsidP="005F0007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1,068,024</w:t>
            </w:r>
          </w:p>
        </w:tc>
      </w:tr>
      <w:tr w:rsidR="00590267" w:rsidRPr="006E3A13" w14:paraId="3303E2CC" w14:textId="77777777" w:rsidTr="00320E4F">
        <w:tc>
          <w:tcPr>
            <w:tcW w:w="5751" w:type="dxa"/>
          </w:tcPr>
          <w:p w14:paraId="7A3C4C78" w14:textId="5F9F643E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84B3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984B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15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153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4745CC41" w:rsidR="00590267" w:rsidRPr="006E3A13" w:rsidRDefault="0053219B" w:rsidP="005F0007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2,143,206</w:t>
            </w:r>
          </w:p>
        </w:tc>
        <w:tc>
          <w:tcPr>
            <w:tcW w:w="236" w:type="dxa"/>
          </w:tcPr>
          <w:p w14:paraId="3FD1C27A" w14:textId="77777777" w:rsidR="00590267" w:rsidRPr="006E3A13" w:rsidRDefault="00590267" w:rsidP="005F000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3721BD3E" w:rsidR="00590267" w:rsidRPr="006E3A13" w:rsidRDefault="0053219B" w:rsidP="005F0007">
            <w:pPr>
              <w:tabs>
                <w:tab w:val="decimal" w:pos="135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2,143,206</w:t>
            </w:r>
          </w:p>
        </w:tc>
      </w:tr>
    </w:tbl>
    <w:p w14:paraId="1F642999" w14:textId="260AFF61" w:rsidR="00C169A6" w:rsidRDefault="00C169A6" w:rsidP="00C563B2">
      <w:pPr>
        <w:pStyle w:val="Bo-Blankline"/>
      </w:pPr>
    </w:p>
    <w:p w14:paraId="0EF3F885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CAF024" w14:textId="1F7475EA" w:rsidR="00C563B2" w:rsidRPr="00AE0BB7" w:rsidRDefault="00C563B2" w:rsidP="00C563B2">
      <w:pPr>
        <w:pStyle w:val="Caption"/>
        <w:ind w:hanging="900"/>
      </w:pPr>
      <w:r w:rsidRPr="00AE0BB7">
        <w:rPr>
          <w:rFonts w:hint="cs"/>
          <w:cs/>
        </w:rPr>
        <w:lastRenderedPageBreak/>
        <w:t>หุ้นกู้</w:t>
      </w:r>
    </w:p>
    <w:p w14:paraId="306B4AF4" w14:textId="77777777" w:rsidR="00C563B2" w:rsidRPr="00D12D1F" w:rsidRDefault="00C563B2" w:rsidP="00C563B2">
      <w:pPr>
        <w:pStyle w:val="Bo-Blankline"/>
        <w:rPr>
          <w:lang w:val="en-US"/>
        </w:rPr>
      </w:pPr>
    </w:p>
    <w:p w14:paraId="3F6096DE" w14:textId="3C9AFDAC" w:rsidR="00C563B2" w:rsidRDefault="00C563B2" w:rsidP="00C563B2">
      <w:pPr>
        <w:pStyle w:val="Bo-C1Content"/>
        <w:ind w:right="-25"/>
      </w:pPr>
      <w:r>
        <w:rPr>
          <w:cs/>
        </w:rPr>
        <w:t xml:space="preserve">ณ วันที่ </w:t>
      </w:r>
      <w:r w:rsidR="00FC7A15">
        <w:t>30</w:t>
      </w:r>
      <w:r>
        <w:rPr>
          <w:cs/>
        </w:rPr>
        <w:t xml:space="preserve"> มิถุนายน </w:t>
      </w:r>
      <w:r w:rsidR="00FC7A15">
        <w:rPr>
          <w:lang w:val="en-US"/>
        </w:rPr>
        <w:t>2564</w:t>
      </w:r>
      <w:r>
        <w:rPr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>
        <w:t>3</w:t>
      </w:r>
      <w:r>
        <w:rPr>
          <w:cs/>
        </w:rPr>
        <w:t xml:space="preserve"> เดือน มูลค่ารวม </w:t>
      </w:r>
      <w:r w:rsidR="00FC7A15">
        <w:rPr>
          <w:lang w:val="en-US"/>
        </w:rPr>
        <w:t>58</w:t>
      </w:r>
      <w:r>
        <w:rPr>
          <w:lang w:val="en-US"/>
        </w:rPr>
        <w:t>,</w:t>
      </w:r>
      <w:r w:rsidR="00FC7A15">
        <w:rPr>
          <w:lang w:val="en-US"/>
        </w:rPr>
        <w:t>727</w:t>
      </w:r>
      <w:r>
        <w:t xml:space="preserve"> </w:t>
      </w:r>
      <w:r>
        <w:rPr>
          <w:cs/>
        </w:rPr>
        <w:t>ล้านบาท</w:t>
      </w:r>
      <w:r>
        <w:rPr>
          <w:rFonts w:hint="cs"/>
          <w:cs/>
        </w:rPr>
        <w:t xml:space="preserve"> </w:t>
      </w:r>
      <w:r>
        <w:rPr>
          <w:cs/>
        </w:rPr>
        <w:t xml:space="preserve">และ </w:t>
      </w:r>
      <w:r w:rsidR="00FC7A15">
        <w:t>44</w:t>
      </w:r>
      <w:r>
        <w:t>,</w:t>
      </w:r>
      <w:r w:rsidR="00FC7A15">
        <w:t>119</w:t>
      </w:r>
      <w:r>
        <w:t xml:space="preserve"> </w:t>
      </w:r>
      <w:r>
        <w:rPr>
          <w:cs/>
        </w:rPr>
        <w:t xml:space="preserve">ล้านบาท ตามลำดับ </w:t>
      </w:r>
      <w:r w:rsidRPr="00383111">
        <w:rPr>
          <w:i/>
          <w:iCs/>
          <w:cs/>
        </w:rPr>
        <w:t>(</w:t>
      </w:r>
      <w:r w:rsidR="00FC7A15" w:rsidRPr="00383111">
        <w:rPr>
          <w:i/>
          <w:iCs/>
        </w:rPr>
        <w:t>31</w:t>
      </w:r>
      <w:r w:rsidRPr="00383111">
        <w:rPr>
          <w:i/>
          <w:iCs/>
          <w:cs/>
        </w:rPr>
        <w:t xml:space="preserve"> ธันวาคม </w:t>
      </w:r>
      <w:r w:rsidR="00FC7A15" w:rsidRPr="00383111">
        <w:rPr>
          <w:i/>
          <w:iCs/>
        </w:rPr>
        <w:t>2563</w:t>
      </w:r>
      <w:r w:rsidRPr="00383111">
        <w:rPr>
          <w:i/>
          <w:iCs/>
          <w:cs/>
        </w:rPr>
        <w:t xml:space="preserve">: </w:t>
      </w:r>
      <w:r w:rsidR="00FC7A15" w:rsidRPr="00383111">
        <w:rPr>
          <w:i/>
          <w:iCs/>
        </w:rPr>
        <w:t>57</w:t>
      </w:r>
      <w:r w:rsidRPr="00383111">
        <w:rPr>
          <w:i/>
          <w:iCs/>
        </w:rPr>
        <w:t>,</w:t>
      </w:r>
      <w:r w:rsidR="00FC7A15" w:rsidRPr="00383111">
        <w:rPr>
          <w:i/>
          <w:iCs/>
        </w:rPr>
        <w:t>686</w:t>
      </w:r>
      <w:r w:rsidRPr="00383111">
        <w:rPr>
          <w:i/>
          <w:iCs/>
          <w:cs/>
        </w:rPr>
        <w:t xml:space="preserve"> ล้านบาทและ </w:t>
      </w:r>
      <w:r w:rsidR="00FC7A15" w:rsidRPr="00383111">
        <w:rPr>
          <w:i/>
          <w:iCs/>
        </w:rPr>
        <w:t>45</w:t>
      </w:r>
      <w:r w:rsidRPr="00383111">
        <w:rPr>
          <w:i/>
          <w:iCs/>
        </w:rPr>
        <w:t>,</w:t>
      </w:r>
      <w:r w:rsidR="00FC7A15" w:rsidRPr="00383111">
        <w:rPr>
          <w:i/>
          <w:iCs/>
        </w:rPr>
        <w:t>924</w:t>
      </w:r>
      <w:r w:rsidRPr="00383111">
        <w:rPr>
          <w:i/>
          <w:iCs/>
          <w:cs/>
        </w:rPr>
        <w:t xml:space="preserve"> ล้านบาท ตามลำดับ)</w:t>
      </w:r>
      <w:r>
        <w:rPr>
          <w:cs/>
        </w:rPr>
        <w:t xml:space="preserve"> ดังนี้</w:t>
      </w:r>
    </w:p>
    <w:p w14:paraId="59B6E329" w14:textId="77777777" w:rsidR="00B13F6A" w:rsidRPr="00B13F6A" w:rsidRDefault="00B13F6A" w:rsidP="00C563B2">
      <w:pPr>
        <w:pStyle w:val="Bo-C1Content"/>
        <w:ind w:right="-25"/>
        <w:rPr>
          <w:sz w:val="20"/>
          <w:szCs w:val="20"/>
          <w:cs/>
        </w:rPr>
      </w:pP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2E4D6A" w:rsidRPr="00744476" w14:paraId="435CFA7C" w14:textId="77777777" w:rsidTr="002E4D6A">
        <w:trPr>
          <w:tblHeader/>
        </w:trPr>
        <w:tc>
          <w:tcPr>
            <w:tcW w:w="2070" w:type="dxa"/>
          </w:tcPr>
          <w:p w14:paraId="77889CDC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4DA162ED" w14:textId="2A6ADEA8" w:rsidR="002E4D6A" w:rsidRPr="00532769" w:rsidRDefault="002E4D6A" w:rsidP="002E4D6A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E4D6A" w:rsidRPr="00744476" w14:paraId="143B0D1B" w14:textId="77777777" w:rsidTr="002E4D6A">
        <w:trPr>
          <w:tblHeader/>
        </w:trPr>
        <w:tc>
          <w:tcPr>
            <w:tcW w:w="2070" w:type="dxa"/>
          </w:tcPr>
          <w:p w14:paraId="61023F7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5E58E42E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1336A10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1CBC3F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288B7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B7BB77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366226C2" w14:textId="77777777" w:rsidTr="002E4D6A">
        <w:trPr>
          <w:tblHeader/>
        </w:trPr>
        <w:tc>
          <w:tcPr>
            <w:tcW w:w="2070" w:type="dxa"/>
            <w:vAlign w:val="bottom"/>
          </w:tcPr>
          <w:p w14:paraId="3A416456" w14:textId="77777777" w:rsidR="002E4D6A" w:rsidRPr="00744476" w:rsidRDefault="002E4D6A" w:rsidP="008566B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63E8492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614BB7F5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4C0B9A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7265DF5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79AF19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93F50A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00956476" w14:textId="18060992" w:rsidR="002E4D6A" w:rsidRPr="00744476" w:rsidRDefault="002E4D6A" w:rsidP="000E10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E3BA9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257FE432" w14:textId="77777777" w:rsidR="002E4D6A" w:rsidRPr="00744476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45786E4A" w14:textId="77777777" w:rsidTr="002E4D6A">
        <w:trPr>
          <w:tblHeader/>
        </w:trPr>
        <w:tc>
          <w:tcPr>
            <w:tcW w:w="2070" w:type="dxa"/>
          </w:tcPr>
          <w:p w14:paraId="6E75BD1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4ED69E8E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A8D8C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34F00BD" w14:textId="00ECB338" w:rsidR="002E4D6A" w:rsidRPr="00744476" w:rsidRDefault="000E106B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8DC1F8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FB2B28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013E4214" w14:textId="77777777" w:rsidTr="002E4D6A">
        <w:tc>
          <w:tcPr>
            <w:tcW w:w="2070" w:type="dxa"/>
          </w:tcPr>
          <w:p w14:paraId="382BE706" w14:textId="5FD87A4E" w:rsidR="002E4D6A" w:rsidRPr="00744476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1EF58607" w14:textId="3BAAC9F4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3,580,000</w:t>
            </w:r>
          </w:p>
        </w:tc>
        <w:tc>
          <w:tcPr>
            <w:tcW w:w="270" w:type="dxa"/>
            <w:shd w:val="clear" w:color="auto" w:fill="auto"/>
          </w:tcPr>
          <w:p w14:paraId="4C237835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C775E7" w14:textId="4FE404F3" w:rsidR="002E4D6A" w:rsidRPr="00744476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2E0EF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7BE547" w14:textId="745C82C6" w:rsidR="002E4D6A" w:rsidRPr="00744476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3,580,000</w:t>
            </w:r>
          </w:p>
        </w:tc>
        <w:tc>
          <w:tcPr>
            <w:tcW w:w="236" w:type="dxa"/>
          </w:tcPr>
          <w:p w14:paraId="4B178DF7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1AE06E8" w14:textId="00C7A2D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6C4BEBBD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79F9C5C" w14:textId="76732F8D" w:rsidR="002E4D6A" w:rsidRPr="00744476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42E60F1D" w14:textId="77777777" w:rsidTr="002E4D6A">
        <w:tc>
          <w:tcPr>
            <w:tcW w:w="2070" w:type="dxa"/>
          </w:tcPr>
          <w:p w14:paraId="4C79A5C6" w14:textId="330D1ECB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7B1AB4BD" w14:textId="77777777" w:rsidR="002E4D6A" w:rsidRPr="00744476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4B3A4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C7385" w14:textId="56E668E9" w:rsidR="002E4D6A" w:rsidRPr="00744476" w:rsidRDefault="002E4D6A" w:rsidP="003B18C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70" w:type="dxa"/>
            <w:shd w:val="clear" w:color="auto" w:fill="auto"/>
          </w:tcPr>
          <w:p w14:paraId="69A88018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46FD34" w14:textId="3C394B35" w:rsidR="002E4D6A" w:rsidRPr="00744476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36" w:type="dxa"/>
          </w:tcPr>
          <w:p w14:paraId="3E6C5742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D5C4EA0" w14:textId="046C42C3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39413B93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6973C03" w14:textId="27D37D16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317950A6" w14:textId="77777777" w:rsidTr="002E4D6A">
        <w:tc>
          <w:tcPr>
            <w:tcW w:w="2070" w:type="dxa"/>
          </w:tcPr>
          <w:p w14:paraId="0EDEA514" w14:textId="24CD48F8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52A835AA" w14:textId="636960A2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70" w:type="dxa"/>
            <w:shd w:val="clear" w:color="auto" w:fill="auto"/>
          </w:tcPr>
          <w:p w14:paraId="1A1F9499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948341" w14:textId="3BE4E90A" w:rsidR="002E4D6A" w:rsidRPr="00744476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C2E02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AA97" w14:textId="1A0896D8" w:rsidR="002E4D6A" w:rsidRPr="00744476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14:paraId="60862E9B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B6E2A7" w14:textId="5C112767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0121DB31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AE294F6" w14:textId="6FC38464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7C2767E1" w14:textId="77777777" w:rsidTr="002E4D6A">
        <w:tc>
          <w:tcPr>
            <w:tcW w:w="2070" w:type="dxa"/>
          </w:tcPr>
          <w:p w14:paraId="1617C6E3" w14:textId="0F12DBD3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63987580" w14:textId="77777777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0A15A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9AE6CA" w14:textId="64383361" w:rsidR="002E4D6A" w:rsidRDefault="002E4D6A" w:rsidP="003B18C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</w:t>
            </w:r>
            <w:r w:rsidR="00E608B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F94BF34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781657" w14:textId="0AAC6B8B" w:rsidR="002E4D6A" w:rsidRPr="00744476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41FDE963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4EF5661" w14:textId="32ACA2B4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2CD191CB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D2E851" w14:textId="32D401F2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40FDF473" w14:textId="77777777" w:rsidTr="002E4D6A">
        <w:tc>
          <w:tcPr>
            <w:tcW w:w="2070" w:type="dxa"/>
          </w:tcPr>
          <w:p w14:paraId="6A362DCE" w14:textId="4774D147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1AC92068" w14:textId="04CA1230" w:rsidR="002E4D6A" w:rsidRDefault="002E4D6A" w:rsidP="003B18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0ECF326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38C995" w14:textId="7F992793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A0543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C8B4A7" w14:textId="3C992291" w:rsidR="002E4D6A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7C7584A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592DED5" w14:textId="6A33117F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2E7B63F4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EB6418F" w14:textId="79255E0D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64EF654F" w14:textId="77777777" w:rsidTr="002E4D6A">
        <w:tc>
          <w:tcPr>
            <w:tcW w:w="2070" w:type="dxa"/>
          </w:tcPr>
          <w:p w14:paraId="72AABD76" w14:textId="678D66BC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CE5196F" w14:textId="1232C2FA" w:rsidR="002E4D6A" w:rsidRDefault="002E4D6A" w:rsidP="003B18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70" w:type="dxa"/>
            <w:shd w:val="clear" w:color="auto" w:fill="auto"/>
          </w:tcPr>
          <w:p w14:paraId="6C0D87B8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C9A39" w14:textId="31902AE3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56AA1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867E0" w14:textId="7C875FA2" w:rsidR="002E4D6A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3E5B77F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BD42AE" w14:textId="4433186B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0DB3C1E4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421EF8A" w14:textId="5BE5EBFE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32081262" w14:textId="77777777" w:rsidTr="002E4D6A">
        <w:tc>
          <w:tcPr>
            <w:tcW w:w="2070" w:type="dxa"/>
          </w:tcPr>
          <w:p w14:paraId="670A9C1E" w14:textId="36AB2140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3888602" w14:textId="36E56509" w:rsidR="002E4D6A" w:rsidRDefault="002E4D6A" w:rsidP="003B18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7789BC36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65A60" w14:textId="02CA234E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61154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93B87B" w14:textId="1837B4EF" w:rsidR="002E4D6A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36" w:type="dxa"/>
          </w:tcPr>
          <w:p w14:paraId="23190EEB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5E04BF" w14:textId="773C8E32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18E8CFC8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677EE91" w14:textId="2C65951F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เดือน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วัน</w:t>
            </w:r>
          </w:p>
        </w:tc>
      </w:tr>
      <w:tr w:rsidR="002E4D6A" w:rsidRPr="00744476" w14:paraId="035DC088" w14:textId="77777777" w:rsidTr="002E4D6A">
        <w:tc>
          <w:tcPr>
            <w:tcW w:w="2070" w:type="dxa"/>
          </w:tcPr>
          <w:p w14:paraId="15E10DAA" w14:textId="5278E996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132BD75" w14:textId="1961EB01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ADE50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4F6E5E" w14:textId="3E12CD32" w:rsidR="002E4D6A" w:rsidRDefault="002E4D6A" w:rsidP="003B18C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70" w:type="dxa"/>
            <w:shd w:val="clear" w:color="auto" w:fill="auto"/>
          </w:tcPr>
          <w:p w14:paraId="3449E02E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2A2692" w14:textId="21F5E333" w:rsidR="002E4D6A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9166B0F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C15E4E3" w14:textId="6927FF62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3EFA820D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B5BFF4C" w14:textId="66EEE83B" w:rsidR="002E4D6A" w:rsidRPr="007E1A11" w:rsidRDefault="002E4D6A" w:rsidP="007E1A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6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2E4D6A" w:rsidRPr="00744476" w14:paraId="46C3CBA4" w14:textId="77777777" w:rsidTr="002E4D6A">
        <w:tc>
          <w:tcPr>
            <w:tcW w:w="2070" w:type="dxa"/>
          </w:tcPr>
          <w:p w14:paraId="67ADF024" w14:textId="03A5FD88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BE08092" w14:textId="5C814BF2" w:rsidR="002E4D6A" w:rsidRDefault="002E4D6A" w:rsidP="003B18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12932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639EE" w14:textId="69F02546" w:rsidR="002E4D6A" w:rsidRDefault="002E4D6A" w:rsidP="003B18C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31694657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BC3A25" w14:textId="1F4616F8" w:rsidR="002E4D6A" w:rsidRDefault="002E4D6A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060F5C4F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550563" w14:textId="3E7D501B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56BC73C4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6B20703" w14:textId="70B91315" w:rsidR="002E4D6A" w:rsidRPr="007E1A11" w:rsidRDefault="002E4D6A" w:rsidP="007E1A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6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2E4D6A" w:rsidRPr="00744476" w14:paraId="0EA20CCD" w14:textId="77777777" w:rsidTr="002E4D6A">
        <w:tc>
          <w:tcPr>
            <w:tcW w:w="2070" w:type="dxa"/>
          </w:tcPr>
          <w:p w14:paraId="57BA87FD" w14:textId="11AB8F90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5044238" w14:textId="1AC6B4D8" w:rsidR="002E4D6A" w:rsidRDefault="002E4D6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D1CD5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F803F2" w14:textId="3F10781A" w:rsidR="002E4D6A" w:rsidRDefault="002E4D6A" w:rsidP="0047259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0BC62B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22B282" w14:textId="55BDB098" w:rsidR="002E4D6A" w:rsidRDefault="002E4D6A" w:rsidP="00DE27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C27046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E02321" w14:textId="2D39E8A0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4B088AB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3780699" w14:textId="1159E832" w:rsidR="002E4D6A" w:rsidRPr="007E1A11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2E4D6A" w:rsidRPr="00744476" w14:paraId="57E0E174" w14:textId="77777777" w:rsidTr="002E4D6A">
        <w:tc>
          <w:tcPr>
            <w:tcW w:w="2070" w:type="dxa"/>
          </w:tcPr>
          <w:p w14:paraId="31626880" w14:textId="2E9C4A20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AA7B704" w14:textId="0CD5FB96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4EC1F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328AB" w14:textId="56ED7C42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50BC05EE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C652F" w14:textId="30846F2F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2002A13B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F01027" w14:textId="17D6EFF1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57A87917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53A47C9" w14:textId="671858F6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305E38AF" w14:textId="77777777" w:rsidTr="002E4D6A">
        <w:tc>
          <w:tcPr>
            <w:tcW w:w="2070" w:type="dxa"/>
          </w:tcPr>
          <w:p w14:paraId="31F391EA" w14:textId="3CD47EFF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4AB2530" w14:textId="08216417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5995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7F9D58" w14:textId="48D2B3FE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2BC4083F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7D131C" w14:textId="7F3B5A08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4B52D1D1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48250E" w14:textId="0108E7E4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41C253AA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71088D5" w14:textId="48A4F781" w:rsidR="002E4D6A" w:rsidRPr="00FC7A15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9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2E4D6A" w:rsidRPr="00744476" w14:paraId="180F5144" w14:textId="77777777" w:rsidTr="002E4D6A">
        <w:tc>
          <w:tcPr>
            <w:tcW w:w="2070" w:type="dxa"/>
          </w:tcPr>
          <w:p w14:paraId="3B421275" w14:textId="3F18E084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6AF5600" w14:textId="04097B7C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32AA6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7E452" w14:textId="24A7F6B5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77CED23C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644DB1" w14:textId="02588140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27056FEB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A36470" w14:textId="6678E243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550DCE7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A3756F1" w14:textId="7E86DDA9" w:rsidR="002E4D6A" w:rsidRPr="00FC7A15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11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2E4D6A" w:rsidRPr="00744476" w14:paraId="3489389F" w14:textId="77777777" w:rsidTr="002E4D6A">
        <w:tc>
          <w:tcPr>
            <w:tcW w:w="2070" w:type="dxa"/>
          </w:tcPr>
          <w:p w14:paraId="058835BC" w14:textId="386A06AA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8A3660" w14:textId="7AD2EF34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4DE03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D5EA77" w14:textId="3F70E858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799094BE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4219" w14:textId="378E489D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D9F8356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7E544F" w14:textId="742335EE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28751AEA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F965009" w14:textId="69587BA1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384D5CF3" w14:textId="77777777" w:rsidTr="002E4D6A">
        <w:tc>
          <w:tcPr>
            <w:tcW w:w="2070" w:type="dxa"/>
          </w:tcPr>
          <w:p w14:paraId="6AE818D7" w14:textId="568E7203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73E1557" w14:textId="092F8FB6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54FD8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4F5DF" w14:textId="2EBAD1C6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4A95523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3F38F" w14:textId="550507D7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6713989A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D23C1C" w14:textId="05FCC871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1D58FB28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9A7E01B" w14:textId="2144A302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744476" w14:paraId="5E3497C4" w14:textId="77777777" w:rsidTr="002E4D6A">
        <w:tc>
          <w:tcPr>
            <w:tcW w:w="2070" w:type="dxa"/>
          </w:tcPr>
          <w:p w14:paraId="3C21E031" w14:textId="31B8B728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FD17C4" w14:textId="00A8E94D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A31A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F01AB" w14:textId="64D0ED81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3800C9C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9085" w14:textId="25E04EC1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364FB9B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4155979" w14:textId="19FBF393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21673F1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26A9720" w14:textId="08DE5289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:rsidRPr="00744476" w14:paraId="12A3038E" w14:textId="77777777" w:rsidTr="002E4D6A">
        <w:tc>
          <w:tcPr>
            <w:tcW w:w="2070" w:type="dxa"/>
          </w:tcPr>
          <w:p w14:paraId="78E1798B" w14:textId="342EB53F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8D8FC55" w14:textId="6B0ADA94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409D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AAEA" w14:textId="4EA89373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155B1B8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8FAA19" w14:textId="658FB73F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57D5B26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1E8105" w14:textId="74A3BA73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E4869D7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B1152D1" w14:textId="2B670543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:rsidRPr="00744476" w14:paraId="63ACD443" w14:textId="77777777" w:rsidTr="002E4D6A">
        <w:tc>
          <w:tcPr>
            <w:tcW w:w="2070" w:type="dxa"/>
          </w:tcPr>
          <w:p w14:paraId="67CB1EA1" w14:textId="753182B8" w:rsidR="002E4D6A" w:rsidRDefault="002E4D6A" w:rsidP="001851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10922EE" w14:textId="1A705508" w:rsidR="002E4D6A" w:rsidRDefault="002E4D6A" w:rsidP="001851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85A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D2D7" w14:textId="77777777" w:rsidR="002E4D6A" w:rsidRPr="00744476" w:rsidRDefault="002E4D6A" w:rsidP="001851D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E356E" w14:textId="6D9055BB" w:rsidR="002E4D6A" w:rsidRDefault="002E4D6A" w:rsidP="001851D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CB4A70F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9CC14" w14:textId="2B5B2BDB" w:rsidR="002E4D6A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970F1B" w14:textId="77777777" w:rsidR="002E4D6A" w:rsidRPr="00744476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E2B51C1" w14:textId="1C1B3662" w:rsidR="002E4D6A" w:rsidRDefault="002E4D6A" w:rsidP="00185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EEC35DF" w14:textId="77777777" w:rsidR="002E4D6A" w:rsidRPr="00744476" w:rsidRDefault="002E4D6A" w:rsidP="001851D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DBA744" w14:textId="753640FE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:rsidRPr="00744476" w14:paraId="37865EA3" w14:textId="77777777" w:rsidTr="002E4D6A">
        <w:tc>
          <w:tcPr>
            <w:tcW w:w="2070" w:type="dxa"/>
          </w:tcPr>
          <w:p w14:paraId="0EC917B4" w14:textId="77777777" w:rsidR="002E4D6A" w:rsidRPr="0018344E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99DC8" w14:textId="73029DF9" w:rsidR="002E4D6A" w:rsidRPr="0018344E" w:rsidRDefault="002E4D6A" w:rsidP="0047259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12,410,000</w:t>
            </w:r>
          </w:p>
        </w:tc>
        <w:tc>
          <w:tcPr>
            <w:tcW w:w="270" w:type="dxa"/>
            <w:shd w:val="clear" w:color="auto" w:fill="auto"/>
          </w:tcPr>
          <w:p w14:paraId="2F46EB4E" w14:textId="77777777" w:rsidR="002E4D6A" w:rsidRPr="0018344E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DED85" w14:textId="5F9FEB67" w:rsidR="002E4D6A" w:rsidRPr="00721122" w:rsidRDefault="002E4D6A" w:rsidP="0047259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46,316,800</w:t>
            </w:r>
          </w:p>
        </w:tc>
        <w:tc>
          <w:tcPr>
            <w:tcW w:w="270" w:type="dxa"/>
            <w:shd w:val="clear" w:color="auto" w:fill="auto"/>
          </w:tcPr>
          <w:p w14:paraId="674DED84" w14:textId="77777777" w:rsidR="002E4D6A" w:rsidRPr="00721122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D7DE" w14:textId="7BA6603A" w:rsidR="002E4D6A" w:rsidRPr="00704D34" w:rsidRDefault="002E4D6A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58,726,800</w:t>
            </w:r>
          </w:p>
        </w:tc>
        <w:tc>
          <w:tcPr>
            <w:tcW w:w="236" w:type="dxa"/>
          </w:tcPr>
          <w:p w14:paraId="496F1D3D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46C192D6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B2B083E" w14:textId="77777777" w:rsidR="002E4D6A" w:rsidRPr="005964F0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CE7E69A" w14:textId="77777777" w:rsidR="002E4D6A" w:rsidRPr="005964F0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7EF65D48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2E4D6A" w:rsidRPr="00532769" w14:paraId="5AC0CE34" w14:textId="77777777" w:rsidTr="002E4D6A">
        <w:trPr>
          <w:tblHeader/>
        </w:trPr>
        <w:tc>
          <w:tcPr>
            <w:tcW w:w="2070" w:type="dxa"/>
          </w:tcPr>
          <w:p w14:paraId="488D9328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3A90A96F" w14:textId="0BDC8C83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D6A" w:rsidRPr="00744476" w14:paraId="7D5E722E" w14:textId="77777777" w:rsidTr="002E4D6A">
        <w:trPr>
          <w:tblHeader/>
        </w:trPr>
        <w:tc>
          <w:tcPr>
            <w:tcW w:w="2070" w:type="dxa"/>
          </w:tcPr>
          <w:p w14:paraId="31B39AA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6FAF2FA1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2EC3218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EEB3E5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C3962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7651EE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50E05FD3" w14:textId="77777777" w:rsidTr="002E4D6A">
        <w:trPr>
          <w:tblHeader/>
        </w:trPr>
        <w:tc>
          <w:tcPr>
            <w:tcW w:w="2070" w:type="dxa"/>
            <w:vAlign w:val="bottom"/>
          </w:tcPr>
          <w:p w14:paraId="2B4F43D3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D66A20E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5563AF54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4A04D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EA909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D0A449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03B684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780E28AC" w14:textId="722EEB97" w:rsidR="002E4D6A" w:rsidRPr="00744476" w:rsidRDefault="002E4D6A" w:rsidP="003831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3B4E2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4832688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604A4991" w14:textId="77777777" w:rsidTr="002E4D6A">
        <w:trPr>
          <w:tblHeader/>
        </w:trPr>
        <w:tc>
          <w:tcPr>
            <w:tcW w:w="2070" w:type="dxa"/>
          </w:tcPr>
          <w:p w14:paraId="4AC9139E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76B765B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60A8376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0617887" w14:textId="5A671CEC" w:rsidR="002E4D6A" w:rsidRPr="00744476" w:rsidRDefault="00383111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659A94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58C031FB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4A6F2D74" w14:textId="77777777" w:rsidTr="002E4D6A">
        <w:tc>
          <w:tcPr>
            <w:tcW w:w="2070" w:type="dxa"/>
          </w:tcPr>
          <w:p w14:paraId="1CF52249" w14:textId="7EB08D6B" w:rsidR="002E4D6A" w:rsidRPr="00744476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1C9282E8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3,580,000</w:t>
            </w:r>
          </w:p>
        </w:tc>
        <w:tc>
          <w:tcPr>
            <w:tcW w:w="270" w:type="dxa"/>
            <w:shd w:val="clear" w:color="auto" w:fill="auto"/>
          </w:tcPr>
          <w:p w14:paraId="3BB4C4A1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E83496" w14:textId="77777777" w:rsidR="002E4D6A" w:rsidRPr="00744476" w:rsidRDefault="002E4D6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6236E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F9EAA2" w14:textId="77777777" w:rsidR="002E4D6A" w:rsidRPr="00744476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3,580,000</w:t>
            </w:r>
          </w:p>
        </w:tc>
        <w:tc>
          <w:tcPr>
            <w:tcW w:w="236" w:type="dxa"/>
          </w:tcPr>
          <w:p w14:paraId="08AB211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2254B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4817C724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33F9CC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422CF4D4" w14:textId="77777777" w:rsidTr="002E4D6A">
        <w:tc>
          <w:tcPr>
            <w:tcW w:w="2070" w:type="dxa"/>
          </w:tcPr>
          <w:p w14:paraId="262F91D6" w14:textId="44316CB0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45DB13FC" w14:textId="77777777" w:rsidR="002E4D6A" w:rsidRPr="00744476" w:rsidRDefault="002E4D6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A971F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A43B4E" w14:textId="4289AFC3" w:rsidR="002E4D6A" w:rsidRPr="00744476" w:rsidRDefault="002E4D6A" w:rsidP="0047259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</w:t>
            </w:r>
            <w:r w:rsidR="00E608B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883FE45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BE87B1" w14:textId="76415144" w:rsidR="002E4D6A" w:rsidRPr="00744476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4A6856F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DDD88A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1CC8FB8E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5672CC2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CD20F15" w14:textId="77777777" w:rsidTr="002E4D6A">
        <w:tc>
          <w:tcPr>
            <w:tcW w:w="2070" w:type="dxa"/>
          </w:tcPr>
          <w:p w14:paraId="64BD3A4D" w14:textId="0472013F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2E88758B" w14:textId="67C0059D" w:rsidR="002E4D6A" w:rsidRDefault="002E4D6A" w:rsidP="00E608BF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70" w:type="dxa"/>
            <w:shd w:val="clear" w:color="auto" w:fill="auto"/>
          </w:tcPr>
          <w:p w14:paraId="44122AC4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FF6FCF" w14:textId="3BFA84FE" w:rsidR="002E4D6A" w:rsidRDefault="002E4D6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0FA10" w14:textId="77777777" w:rsidR="002E4D6A" w:rsidRPr="00744476" w:rsidRDefault="002E4D6A" w:rsidP="00E608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363BEA" w14:textId="7D9C14E7" w:rsidR="002E4D6A" w:rsidRPr="00744476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14:paraId="15A53C7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0DDE32" w14:textId="3A7BED4D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5212281D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99B56E" w14:textId="30221A99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C06926D" w14:textId="77777777" w:rsidTr="002E4D6A">
        <w:tc>
          <w:tcPr>
            <w:tcW w:w="2070" w:type="dxa"/>
          </w:tcPr>
          <w:p w14:paraId="11997578" w14:textId="22DD3D09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0C6EC00F" w14:textId="050186E3" w:rsidR="002E4D6A" w:rsidRDefault="002E4D6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AB16E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5825B" w14:textId="5AB25382" w:rsidR="002E4D6A" w:rsidRDefault="002E4D6A" w:rsidP="00AD2B6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6466BC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4C9E3F" w14:textId="1AED4A5C" w:rsidR="002E4D6A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A5FC9AE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7C8D62D" w14:textId="5F45DEA1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4.80</w:t>
            </w:r>
          </w:p>
        </w:tc>
        <w:tc>
          <w:tcPr>
            <w:tcW w:w="236" w:type="dxa"/>
          </w:tcPr>
          <w:p w14:paraId="1ECD5E82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7AF52C1" w14:textId="2245F0F0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1A21231" w14:textId="77777777" w:rsidTr="002E4D6A">
        <w:tc>
          <w:tcPr>
            <w:tcW w:w="2070" w:type="dxa"/>
          </w:tcPr>
          <w:p w14:paraId="0B879DF2" w14:textId="391CE413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87A8D8" w14:textId="4FE6E32B" w:rsidR="002E4D6A" w:rsidRDefault="002E4D6A" w:rsidP="00472594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70" w:type="dxa"/>
            <w:shd w:val="clear" w:color="auto" w:fill="auto"/>
          </w:tcPr>
          <w:p w14:paraId="606536A4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EE190E" w14:textId="77777777" w:rsidR="002E4D6A" w:rsidRDefault="002E4D6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40202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0DCAFC" w14:textId="74B53A28" w:rsidR="002E4D6A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36" w:type="dxa"/>
          </w:tcPr>
          <w:p w14:paraId="52311198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F7CCB36" w14:textId="3F6B4459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236" w:type="dxa"/>
          </w:tcPr>
          <w:p w14:paraId="318CAC09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CB0B1CD" w14:textId="7A2351DF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3B18CC" w14:paraId="10C80051" w14:textId="77777777" w:rsidTr="002E4D6A">
        <w:tc>
          <w:tcPr>
            <w:tcW w:w="2070" w:type="dxa"/>
          </w:tcPr>
          <w:p w14:paraId="61A09A12" w14:textId="0AB0EB31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388AAF6" w14:textId="1E09CDE5" w:rsidR="002E4D6A" w:rsidRDefault="002E4D6A" w:rsidP="00E608BF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0D139648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7905BF" w14:textId="747836EE" w:rsidR="002E4D6A" w:rsidRDefault="002E4D6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E561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98904F" w14:textId="25EE13AB" w:rsidR="002E4D6A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36" w:type="dxa"/>
          </w:tcPr>
          <w:p w14:paraId="67E5012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7697EC5" w14:textId="0E76C56B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05312A5B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A328FEB" w14:textId="70BC989A" w:rsidR="002E4D6A" w:rsidRPr="003B18CC" w:rsidRDefault="002E4D6A" w:rsidP="006B58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วัน</w:t>
            </w:r>
          </w:p>
        </w:tc>
      </w:tr>
      <w:tr w:rsidR="002E4D6A" w14:paraId="6F4C1A64" w14:textId="77777777" w:rsidTr="002E4D6A">
        <w:tc>
          <w:tcPr>
            <w:tcW w:w="2070" w:type="dxa"/>
          </w:tcPr>
          <w:p w14:paraId="63C0E403" w14:textId="446B8051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665B999" w14:textId="77777777" w:rsidR="002E4D6A" w:rsidRDefault="002E4D6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DEBDD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9E497E" w14:textId="2E2F056F" w:rsidR="002E4D6A" w:rsidRDefault="002E4D6A" w:rsidP="0047259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5760FD5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4A4CE6" w14:textId="65B61C56" w:rsidR="002E4D6A" w:rsidRDefault="002E4D6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674EA66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511289" w14:textId="3A1CF1A1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236" w:type="dxa"/>
          </w:tcPr>
          <w:p w14:paraId="4740F68C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23F3E77" w14:textId="1753E77A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0F086CE2" w14:textId="77777777" w:rsidTr="002E4D6A">
        <w:tc>
          <w:tcPr>
            <w:tcW w:w="2070" w:type="dxa"/>
          </w:tcPr>
          <w:p w14:paraId="42091AE4" w14:textId="6B26740C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DD1E32B" w14:textId="316699A4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4D5A4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4D96E" w14:textId="19461585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1F963D89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C36BD0" w14:textId="0065EB04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210BE980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1098C4B" w14:textId="62DF42AC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4.90</w:t>
            </w:r>
          </w:p>
        </w:tc>
        <w:tc>
          <w:tcPr>
            <w:tcW w:w="236" w:type="dxa"/>
          </w:tcPr>
          <w:p w14:paraId="46580D4F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B037767" w14:textId="30FDC814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2F235175" w14:textId="77777777" w:rsidTr="002E4D6A">
        <w:tc>
          <w:tcPr>
            <w:tcW w:w="2070" w:type="dxa"/>
          </w:tcPr>
          <w:p w14:paraId="1E647022" w14:textId="3D3EDB48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716F420" w14:textId="4820F29B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A03502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E6F36" w14:textId="153A8ED9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499D2A28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671B92" w14:textId="09E3C106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67997E1D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8802B8" w14:textId="60804E5F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2ADCFAB4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A8A8528" w14:textId="721F77DF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1AAC3162" w14:textId="77777777" w:rsidTr="002E4D6A">
        <w:tc>
          <w:tcPr>
            <w:tcW w:w="2070" w:type="dxa"/>
          </w:tcPr>
          <w:p w14:paraId="4CFD6B07" w14:textId="2F6F3ACA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120897F" w14:textId="33080FD5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47BE0D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52EEA9" w14:textId="138809CB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3F9A9F7D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E54CF0" w14:textId="42EA0A6A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5CC55473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945A1A3" w14:textId="34D52E4D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1F56A63C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A34123A" w14:textId="1E637D10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68F22F2D" w14:textId="77777777" w:rsidTr="002E4D6A">
        <w:tc>
          <w:tcPr>
            <w:tcW w:w="2070" w:type="dxa"/>
          </w:tcPr>
          <w:p w14:paraId="36CB37A3" w14:textId="592F24DC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AC5A06C" w14:textId="57542AF4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FED1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75885" w14:textId="02301F60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0B3B8976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52E9D" w14:textId="51F96B19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75AA0018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5D2885D" w14:textId="47674063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48C62423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4653013" w14:textId="25A3522F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C46F87A" w14:textId="77777777" w:rsidTr="002E4D6A">
        <w:tc>
          <w:tcPr>
            <w:tcW w:w="2070" w:type="dxa"/>
          </w:tcPr>
          <w:p w14:paraId="140B7B02" w14:textId="00A5DEB9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CCE5224" w14:textId="5300C4E8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213C8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DBE4B" w14:textId="06DB8C25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73EA0687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096D97" w14:textId="66B425C3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28BE2022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0E38FF2" w14:textId="2F4C100B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4.50</w:t>
            </w:r>
          </w:p>
        </w:tc>
        <w:tc>
          <w:tcPr>
            <w:tcW w:w="236" w:type="dxa"/>
          </w:tcPr>
          <w:p w14:paraId="5515F75A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6BF19A0" w14:textId="6972B087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3915361E" w14:textId="77777777" w:rsidTr="002E4D6A">
        <w:tc>
          <w:tcPr>
            <w:tcW w:w="2070" w:type="dxa"/>
          </w:tcPr>
          <w:p w14:paraId="7A5617FD" w14:textId="765E07AA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CFD2911" w14:textId="5F8ED232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D1B82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53C1E" w14:textId="450B5F72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DD02855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83221" w14:textId="5E4A06D8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097C904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A07A507" w14:textId="36899174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236" w:type="dxa"/>
          </w:tcPr>
          <w:p w14:paraId="6252B9B5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AAB4F7D" w14:textId="131245C3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3FA88D87" w14:textId="77777777" w:rsidTr="002E4D6A">
        <w:tc>
          <w:tcPr>
            <w:tcW w:w="2070" w:type="dxa"/>
          </w:tcPr>
          <w:p w14:paraId="1FEC9483" w14:textId="56A7C79B" w:rsidR="002E4D6A" w:rsidRDefault="002E4D6A" w:rsidP="00C4284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D9AC49" w14:textId="0522A0CF" w:rsidR="002E4D6A" w:rsidRDefault="002E4D6A" w:rsidP="00C4284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3483B" w14:textId="77777777" w:rsidR="002E4D6A" w:rsidRPr="00744476" w:rsidRDefault="002E4D6A" w:rsidP="00C4284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6E5DC" w14:textId="0DB7EFBE" w:rsidR="002E4D6A" w:rsidRDefault="002E4D6A" w:rsidP="00C4284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0D0E60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ED5077" w14:textId="1E3D3CBA" w:rsidR="002E4D6A" w:rsidRDefault="002E4D6A" w:rsidP="00C4284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234CC09" w14:textId="77777777" w:rsidR="002E4D6A" w:rsidRPr="00744476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8430D7" w14:textId="3C18B180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70526B17" w14:textId="77777777" w:rsidR="002E4D6A" w:rsidRPr="00744476" w:rsidRDefault="002E4D6A" w:rsidP="00C4284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4E35109" w14:textId="2D9CB000" w:rsidR="002E4D6A" w:rsidRDefault="002E4D6A" w:rsidP="00C428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749A0AA2" w14:textId="77777777" w:rsidTr="002E4D6A">
        <w:tc>
          <w:tcPr>
            <w:tcW w:w="2070" w:type="dxa"/>
          </w:tcPr>
          <w:p w14:paraId="5861AE70" w14:textId="75DF8A40" w:rsidR="002E4D6A" w:rsidRDefault="002E4D6A" w:rsidP="00077805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229D" w14:textId="3D389502" w:rsidR="002E4D6A" w:rsidRPr="00AD2B69" w:rsidRDefault="002E4D6A" w:rsidP="00AD2B6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D2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8,410,000</w:t>
            </w:r>
          </w:p>
        </w:tc>
        <w:tc>
          <w:tcPr>
            <w:tcW w:w="270" w:type="dxa"/>
            <w:shd w:val="clear" w:color="auto" w:fill="auto"/>
          </w:tcPr>
          <w:p w14:paraId="7AE7DE03" w14:textId="77777777" w:rsidR="002E4D6A" w:rsidRPr="00744476" w:rsidRDefault="002E4D6A" w:rsidP="0007780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D1865" w14:textId="4E83C736" w:rsidR="002E4D6A" w:rsidRDefault="002E4D6A" w:rsidP="00077805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35,709,200</w:t>
            </w:r>
          </w:p>
        </w:tc>
        <w:tc>
          <w:tcPr>
            <w:tcW w:w="270" w:type="dxa"/>
            <w:shd w:val="clear" w:color="auto" w:fill="auto"/>
          </w:tcPr>
          <w:p w14:paraId="3EDDA58C" w14:textId="77777777" w:rsidR="002E4D6A" w:rsidRPr="00744476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4B0F1" w14:textId="5D8567E1" w:rsidR="002E4D6A" w:rsidRDefault="002E4D6A" w:rsidP="00077805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44,119,200</w:t>
            </w:r>
          </w:p>
        </w:tc>
        <w:tc>
          <w:tcPr>
            <w:tcW w:w="236" w:type="dxa"/>
          </w:tcPr>
          <w:p w14:paraId="12A4F987" w14:textId="77777777" w:rsidR="002E4D6A" w:rsidRPr="00744476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0559B4" w14:textId="77777777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4F27EF" w14:textId="77777777" w:rsidR="002E4D6A" w:rsidRPr="00744476" w:rsidRDefault="002E4D6A" w:rsidP="000778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DBBB1A0" w14:textId="0AE9DEEB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5BDCB8FB" w14:textId="77777777" w:rsidR="00C563B2" w:rsidRDefault="00C563B2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394B012C" w14:textId="3DB15624" w:rsidR="00C563B2" w:rsidRDefault="00C563B2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563B2" w:rsidSect="00671861">
          <w:headerReference w:type="default" r:id="rId9"/>
          <w:footerReference w:type="default" r:id="rId10"/>
          <w:pgSz w:w="11909" w:h="16834" w:code="9"/>
          <w:pgMar w:top="691" w:right="1152" w:bottom="720" w:left="1152" w:header="706" w:footer="706" w:gutter="0"/>
          <w:pgNumType w:start="18"/>
          <w:cols w:space="737"/>
          <w:docGrid w:linePitch="360"/>
        </w:sectPr>
      </w:pPr>
    </w:p>
    <w:p w14:paraId="71923C9A" w14:textId="583E4FE7" w:rsidR="00C55CAC" w:rsidRDefault="003917F6" w:rsidP="00592A3D">
      <w:pPr>
        <w:pStyle w:val="Caption"/>
        <w:ind w:hanging="900"/>
      </w:pPr>
      <w:r>
        <w:rPr>
          <w:rFonts w:hint="cs"/>
          <w:cs/>
        </w:rPr>
        <w:lastRenderedPageBreak/>
        <w:t>ทุนเรือนหุ้น</w:t>
      </w:r>
    </w:p>
    <w:p w14:paraId="698C250F" w14:textId="4076AFFA" w:rsidR="00F75CEA" w:rsidRDefault="00F75CEA" w:rsidP="00F75CEA">
      <w:pPr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10"/>
        <w:gridCol w:w="860"/>
        <w:gridCol w:w="1382"/>
        <w:gridCol w:w="268"/>
        <w:gridCol w:w="1372"/>
        <w:gridCol w:w="268"/>
        <w:gridCol w:w="1288"/>
        <w:gridCol w:w="265"/>
        <w:gridCol w:w="1367"/>
      </w:tblGrid>
      <w:tr w:rsidR="00F75CEA" w:rsidRPr="00744476" w14:paraId="33231FCC" w14:textId="77777777" w:rsidTr="00F75CEA">
        <w:tc>
          <w:tcPr>
            <w:tcW w:w="2110" w:type="dxa"/>
          </w:tcPr>
          <w:p w14:paraId="428FD1FB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2277550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70625B7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21E1C974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dxa"/>
            <w:gridSpan w:val="3"/>
            <w:tcBorders>
              <w:bottom w:val="single" w:sz="4" w:space="0" w:color="auto"/>
            </w:tcBorders>
          </w:tcPr>
          <w:p w14:paraId="6DFA3729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75CEA" w:rsidRPr="00744476" w14:paraId="2269988B" w14:textId="77777777" w:rsidTr="00F75CEA">
        <w:tc>
          <w:tcPr>
            <w:tcW w:w="2110" w:type="dxa"/>
          </w:tcPr>
          <w:p w14:paraId="6587B158" w14:textId="77777777" w:rsidR="00F75CEA" w:rsidRPr="00FB23BE" w:rsidRDefault="00F75CEA" w:rsidP="002A335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21AB6DD0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8A08D2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25484D5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0F78D3E5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965BCF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F0F92E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38421E1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F148CC8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75CEA" w:rsidRPr="00744476" w14:paraId="1F1A5E45" w14:textId="77777777" w:rsidTr="00F75CEA">
        <w:tc>
          <w:tcPr>
            <w:tcW w:w="2110" w:type="dxa"/>
          </w:tcPr>
          <w:p w14:paraId="480DD5B3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55CC1FA0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10" w:type="dxa"/>
            <w:gridSpan w:val="7"/>
          </w:tcPr>
          <w:p w14:paraId="12E610AC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5CEA" w:rsidRPr="00744476" w14:paraId="66D7E149" w14:textId="77777777" w:rsidTr="00F75CEA">
        <w:tc>
          <w:tcPr>
            <w:tcW w:w="2110" w:type="dxa"/>
          </w:tcPr>
          <w:p w14:paraId="519F30FE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0" w:type="dxa"/>
            <w:vAlign w:val="center"/>
          </w:tcPr>
          <w:p w14:paraId="63275564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703C45A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690A788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677E98B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1474ADE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7100A87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D70BBC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68DFA55D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18BB4D5B" w14:textId="77777777" w:rsidTr="00F75CEA">
        <w:tc>
          <w:tcPr>
            <w:tcW w:w="2110" w:type="dxa"/>
          </w:tcPr>
          <w:p w14:paraId="02EA9B12" w14:textId="77777777" w:rsidR="00F75CEA" w:rsidRPr="0025220A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2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22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2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2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60" w:type="dxa"/>
            <w:vAlign w:val="center"/>
          </w:tcPr>
          <w:p w14:paraId="7D4BA414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9E2895B" w14:textId="77777777" w:rsidR="00F75CEA" w:rsidRPr="00620850" w:rsidRDefault="00F75CEA" w:rsidP="00A95C6F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BC3CCD" w14:textId="77777777" w:rsidR="00F75CEA" w:rsidRPr="00620850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756F05" w14:textId="77777777" w:rsidR="00F75CEA" w:rsidRPr="00620850" w:rsidRDefault="00F75CEA" w:rsidP="00A95C6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8" w:type="dxa"/>
            <w:vAlign w:val="bottom"/>
          </w:tcPr>
          <w:p w14:paraId="3630F7E5" w14:textId="77777777" w:rsidR="00F75CEA" w:rsidRPr="00620850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FA2E74F" w14:textId="77777777" w:rsidR="00F75CEA" w:rsidRPr="00620850" w:rsidRDefault="00F75CEA" w:rsidP="00A95C6F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5" w:type="dxa"/>
            <w:vAlign w:val="bottom"/>
          </w:tcPr>
          <w:p w14:paraId="77907060" w14:textId="77777777" w:rsidR="00F75CEA" w:rsidRPr="00620850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7B34194B" w14:textId="77777777" w:rsidR="00F75CEA" w:rsidRPr="00620850" w:rsidRDefault="00F75CEA" w:rsidP="00A95C6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</w:tr>
      <w:tr w:rsidR="00F75CEA" w:rsidRPr="00744476" w14:paraId="343B6D23" w14:textId="77777777" w:rsidTr="00F75CEA">
        <w:tc>
          <w:tcPr>
            <w:tcW w:w="2110" w:type="dxa"/>
          </w:tcPr>
          <w:p w14:paraId="64936051" w14:textId="77777777" w:rsidR="00F75CEA" w:rsidRPr="0025220A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04E2EF7A" w14:textId="77777777" w:rsidR="00F75CEA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109CBF4" w14:textId="77777777" w:rsidR="00F75CEA" w:rsidRPr="00D53A43" w:rsidRDefault="00F75CEA" w:rsidP="00F75CEA">
            <w:pPr>
              <w:tabs>
                <w:tab w:val="left" w:pos="36"/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FE1FEB2" w14:textId="77777777" w:rsidR="00F75CEA" w:rsidRPr="00D53A43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BF4CF33" w14:textId="77777777" w:rsidR="00F75CEA" w:rsidRPr="00D53A43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59BDBDE1" w14:textId="77777777" w:rsidR="00F75CEA" w:rsidRPr="00D53A43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F2A3F39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2C8496B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08B5744D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5CEA" w:rsidRPr="00D53A43" w14:paraId="6376EBDE" w14:textId="77777777" w:rsidTr="00F75CEA">
        <w:tc>
          <w:tcPr>
            <w:tcW w:w="2110" w:type="dxa"/>
          </w:tcPr>
          <w:p w14:paraId="66D6B646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60" w:type="dxa"/>
            <w:vAlign w:val="center"/>
          </w:tcPr>
          <w:p w14:paraId="561B7E1C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DA7A" w14:textId="77777777" w:rsidR="00F75CEA" w:rsidRPr="00FB23BE" w:rsidRDefault="00F75CEA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E76025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65F3" w14:textId="77777777" w:rsidR="00F75CEA" w:rsidRPr="00FB23BE" w:rsidRDefault="00F75CEA" w:rsidP="002A4B3C">
            <w:pPr>
              <w:tabs>
                <w:tab w:val="decimal" w:pos="1090"/>
              </w:tabs>
              <w:spacing w:line="240" w:lineRule="atLeast"/>
              <w:ind w:left="-119"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vAlign w:val="bottom"/>
          </w:tcPr>
          <w:p w14:paraId="4A33F471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63572BC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0B7F6E6B" w14:textId="77777777" w:rsidR="00F75CEA" w:rsidRPr="00FB23BE" w:rsidRDefault="00F75CEA" w:rsidP="002A33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2BBA35D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5CEA" w:rsidRPr="00744476" w14:paraId="791ED4FF" w14:textId="77777777" w:rsidTr="00F75CEA">
        <w:tc>
          <w:tcPr>
            <w:tcW w:w="2110" w:type="dxa"/>
          </w:tcPr>
          <w:p w14:paraId="64438F9E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60" w:type="dxa"/>
            <w:vAlign w:val="bottom"/>
          </w:tcPr>
          <w:p w14:paraId="0EE996C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768F" w14:textId="77777777" w:rsidR="00F75CEA" w:rsidRPr="00FB23BE" w:rsidRDefault="00F75CEA" w:rsidP="002A3354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DB3281C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A40D" w14:textId="77777777" w:rsidR="00F75CEA" w:rsidRPr="00FB23BE" w:rsidRDefault="00F75CEA" w:rsidP="002A3354">
            <w:pPr>
              <w:tabs>
                <w:tab w:val="decimal" w:pos="10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8A02D29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3F15EB3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DCAECF2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CF0B364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4C43D29A" w14:textId="77777777" w:rsidTr="00F75CEA">
        <w:tc>
          <w:tcPr>
            <w:tcW w:w="2110" w:type="dxa"/>
          </w:tcPr>
          <w:p w14:paraId="2EDE3A64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1E72DCA1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6DF36" w14:textId="77777777" w:rsidR="00F75CEA" w:rsidRPr="00FB23BE" w:rsidRDefault="00F75CEA" w:rsidP="002A3354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2DE279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61D37" w14:textId="77777777" w:rsidR="00F75CEA" w:rsidRPr="00FB23BE" w:rsidRDefault="00F75CEA" w:rsidP="002A3354">
            <w:pPr>
              <w:tabs>
                <w:tab w:val="decimal" w:pos="10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  <w:tc>
          <w:tcPr>
            <w:tcW w:w="268" w:type="dxa"/>
            <w:vAlign w:val="bottom"/>
          </w:tcPr>
          <w:p w14:paraId="5DAB97FA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1AF23939" w14:textId="77777777" w:rsidR="00F75CEA" w:rsidRPr="00ED2C02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C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5" w:type="dxa"/>
            <w:vAlign w:val="bottom"/>
          </w:tcPr>
          <w:p w14:paraId="598A0CA8" w14:textId="77777777" w:rsidR="00F75CEA" w:rsidRPr="00ED2C02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201477C7" w14:textId="77777777" w:rsidR="00F75CEA" w:rsidRPr="00ED2C02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C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</w:tr>
      <w:tr w:rsidR="00F75CEA" w:rsidRPr="00744476" w14:paraId="6CACDD50" w14:textId="77777777" w:rsidTr="00F75CEA">
        <w:tc>
          <w:tcPr>
            <w:tcW w:w="2110" w:type="dxa"/>
          </w:tcPr>
          <w:p w14:paraId="60F33875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0" w:type="dxa"/>
            <w:vAlign w:val="center"/>
          </w:tcPr>
          <w:p w14:paraId="6DC9CA86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6B77B4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2DC2C80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40AF0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74443E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30ED969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5B5DB25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4CA4E332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6F467337" w14:textId="77777777" w:rsidTr="00F75CEA">
        <w:tc>
          <w:tcPr>
            <w:tcW w:w="2110" w:type="dxa"/>
          </w:tcPr>
          <w:p w14:paraId="3EB33256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60" w:type="dxa"/>
            <w:vAlign w:val="center"/>
          </w:tcPr>
          <w:p w14:paraId="7B9ED2D9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70BC539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999CEE2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CA29043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385443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A96BEB6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41EFF98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4403BE4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31587B61" w14:textId="77777777" w:rsidTr="00F75CEA">
        <w:tc>
          <w:tcPr>
            <w:tcW w:w="2110" w:type="dxa"/>
          </w:tcPr>
          <w:p w14:paraId="7CBEF991" w14:textId="77777777" w:rsidR="00F75CEA" w:rsidRPr="00FB23BE" w:rsidRDefault="00F75CEA" w:rsidP="002A335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0" w:type="dxa"/>
            <w:vAlign w:val="center"/>
          </w:tcPr>
          <w:p w14:paraId="457921C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31234CC" w14:textId="77777777" w:rsidR="00F75CEA" w:rsidRPr="000B7A48" w:rsidRDefault="00F75CEA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</w:t>
            </w:r>
            <w:r w:rsidRPr="002A4B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805DF5" w14:textId="77777777" w:rsidR="00F75CEA" w:rsidRPr="000B7A48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3A176C3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8" w:type="dxa"/>
            <w:vAlign w:val="bottom"/>
          </w:tcPr>
          <w:p w14:paraId="4456134C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52F1923" w14:textId="77777777" w:rsidR="00F75CEA" w:rsidRPr="00D3561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5" w:type="dxa"/>
            <w:vAlign w:val="bottom"/>
          </w:tcPr>
          <w:p w14:paraId="6AE414FA" w14:textId="77777777" w:rsidR="00F75CEA" w:rsidRPr="00D3561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B059CAD" w14:textId="77777777" w:rsidR="00F75CEA" w:rsidRPr="00D3561E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</w:tr>
      <w:tr w:rsidR="00F75CEA" w:rsidRPr="00744476" w14:paraId="2C1E73D5" w14:textId="77777777" w:rsidTr="00F75CEA">
        <w:tc>
          <w:tcPr>
            <w:tcW w:w="2110" w:type="dxa"/>
          </w:tcPr>
          <w:p w14:paraId="2A820C9C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5A2A8461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C25508F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E905731" w14:textId="77777777" w:rsidR="00F75CEA" w:rsidRPr="000B7A48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26DB316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57C4D59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CB0410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0BA659B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19D8C586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40715486" w14:textId="77777777" w:rsidTr="00F75CEA">
        <w:tc>
          <w:tcPr>
            <w:tcW w:w="2110" w:type="dxa"/>
          </w:tcPr>
          <w:p w14:paraId="274E772A" w14:textId="77777777" w:rsidR="00F75CEA" w:rsidRPr="00FB23BE" w:rsidRDefault="00F75CEA" w:rsidP="002A335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60" w:type="dxa"/>
            <w:vAlign w:val="center"/>
          </w:tcPr>
          <w:p w14:paraId="083E565C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C191" w14:textId="77777777" w:rsidR="00F75CEA" w:rsidRPr="000B7A48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A5AFB8" w14:textId="77777777" w:rsidR="00F75CEA" w:rsidRPr="00C61210" w:rsidRDefault="00F75CEA" w:rsidP="002A3354">
            <w:pPr>
              <w:tabs>
                <w:tab w:val="decimal" w:pos="1074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9BA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vAlign w:val="bottom"/>
          </w:tcPr>
          <w:p w14:paraId="7DDD742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3BD4E63" w14:textId="77777777" w:rsidR="00F75CEA" w:rsidRPr="00D3561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0075068F" w14:textId="77777777" w:rsidR="00F75CEA" w:rsidRPr="00FB23BE" w:rsidRDefault="00F75CEA" w:rsidP="002A33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4894037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5CEA" w:rsidRPr="00744476" w14:paraId="2C428797" w14:textId="77777777" w:rsidTr="00F75CEA">
        <w:tc>
          <w:tcPr>
            <w:tcW w:w="2110" w:type="dxa"/>
          </w:tcPr>
          <w:p w14:paraId="56C47627" w14:textId="77777777" w:rsidR="00F75CEA" w:rsidRPr="00FB23BE" w:rsidRDefault="00F75CEA" w:rsidP="002A335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60" w:type="dxa"/>
            <w:vAlign w:val="bottom"/>
          </w:tcPr>
          <w:p w14:paraId="49F593AE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480F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EC5D1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F5BA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4CEA727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6EF610E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86B206A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0C7638A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5CEA" w:rsidRPr="00744476" w14:paraId="69104E9F" w14:textId="77777777" w:rsidTr="00F75CEA">
        <w:tc>
          <w:tcPr>
            <w:tcW w:w="2110" w:type="dxa"/>
          </w:tcPr>
          <w:p w14:paraId="0F587969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5036648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C1990" w14:textId="77777777" w:rsidR="00F75CEA" w:rsidRPr="00FB23BE" w:rsidRDefault="00F75CEA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2D86D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9A1A81" w14:textId="77777777" w:rsidR="00F75CEA" w:rsidRPr="00FB23BE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8" w:type="dxa"/>
            <w:vAlign w:val="bottom"/>
          </w:tcPr>
          <w:p w14:paraId="43F7962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0C479D4D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5" w:type="dxa"/>
            <w:vAlign w:val="bottom"/>
          </w:tcPr>
          <w:p w14:paraId="326A4B9F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32E3D287" w14:textId="77777777" w:rsidR="00F75CEA" w:rsidRPr="00FB23BE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</w:tr>
    </w:tbl>
    <w:p w14:paraId="3509E898" w14:textId="582CE217" w:rsidR="00C55CAC" w:rsidRPr="00C55CAC" w:rsidRDefault="00C55CAC" w:rsidP="00C55CA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1C9D88D0" w14:textId="5B053369" w:rsidR="00592A3D" w:rsidRPr="00C6536F" w:rsidRDefault="00592A3D" w:rsidP="00592A3D">
      <w:pPr>
        <w:pStyle w:val="Caption"/>
        <w:ind w:hanging="900"/>
      </w:pPr>
      <w:r w:rsidRPr="00C6536F">
        <w:rPr>
          <w:rFonts w:hint="cs"/>
          <w:cs/>
        </w:rPr>
        <w:t>หุ้นทุนซื้อคืน</w:t>
      </w:r>
    </w:p>
    <w:p w14:paraId="62964D8F" w14:textId="77777777" w:rsidR="00592A3D" w:rsidRPr="00F14B6C" w:rsidRDefault="00592A3D" w:rsidP="00592A3D">
      <w:pPr>
        <w:pStyle w:val="Bo-Blankline"/>
      </w:pPr>
    </w:p>
    <w:p w14:paraId="0AA2FC0F" w14:textId="7091228E" w:rsidR="00C6536F" w:rsidRPr="00491C6B" w:rsidRDefault="00C6536F" w:rsidP="00C6536F">
      <w:pPr>
        <w:pStyle w:val="Bo-C1Content"/>
        <w:tabs>
          <w:tab w:val="left" w:pos="720"/>
        </w:tabs>
        <w:ind w:left="540"/>
      </w:pPr>
      <w:r w:rsidRPr="00491C6B">
        <w:rPr>
          <w:rFonts w:hint="cs"/>
          <w:cs/>
        </w:rPr>
        <w:t>ใน</w:t>
      </w:r>
      <w:r w:rsidRPr="00491C6B">
        <w:rPr>
          <w:rFonts w:hint="cs"/>
          <w:cs/>
          <w:lang w:val="en-US"/>
        </w:rPr>
        <w:t xml:space="preserve">ระหว่างปี </w:t>
      </w:r>
      <w:r w:rsidRPr="00491C6B">
        <w:rPr>
          <w:lang w:val="en-US"/>
        </w:rPr>
        <w:t>2564</w:t>
      </w:r>
      <w:r w:rsidRPr="00491C6B">
        <w:rPr>
          <w:rFonts w:hint="cs"/>
          <w:cs/>
        </w:rPr>
        <w:t xml:space="preserve"> บริษัทได้จำหน่ายหุ้นทุนซื้อคืนจำนวน </w:t>
      </w:r>
      <w:r w:rsidRPr="00491C6B">
        <w:rPr>
          <w:lang w:val="en-US"/>
        </w:rPr>
        <w:t>165</w:t>
      </w:r>
      <w:r w:rsidRPr="00491C6B">
        <w:t>.</w:t>
      </w:r>
      <w:r w:rsidRPr="00491C6B">
        <w:rPr>
          <w:lang w:val="en-US"/>
        </w:rPr>
        <w:t>61</w:t>
      </w:r>
      <w:r w:rsidRPr="00491C6B">
        <w:rPr>
          <w:rFonts w:hint="cs"/>
          <w:cs/>
        </w:rPr>
        <w:t xml:space="preserve"> ล้านหุ้น เป็นจำนวนเงินรวม </w:t>
      </w:r>
      <w:r w:rsidRPr="00491C6B">
        <w:rPr>
          <w:lang w:val="en-US"/>
        </w:rPr>
        <w:t>281</w:t>
      </w:r>
      <w:r w:rsidRPr="00491C6B">
        <w:t>.</w:t>
      </w:r>
      <w:r w:rsidRPr="00491C6B">
        <w:rPr>
          <w:lang w:val="en-US"/>
        </w:rPr>
        <w:t>27</w:t>
      </w:r>
      <w:r w:rsidRPr="00491C6B">
        <w:rPr>
          <w:rFonts w:hint="cs"/>
          <w:cs/>
        </w:rPr>
        <w:t xml:space="preserve"> ล้านบาท </w:t>
      </w:r>
      <w:r w:rsidR="00002CEC">
        <w:rPr>
          <w:rFonts w:hint="cs"/>
          <w:cs/>
        </w:rPr>
        <w:t xml:space="preserve">จึงทำให้ ณ วันที่ </w:t>
      </w:r>
      <w:r w:rsidR="00002CEC">
        <w:rPr>
          <w:lang w:val="en-US"/>
        </w:rPr>
        <w:t xml:space="preserve">30 </w:t>
      </w:r>
      <w:r w:rsidR="00002CEC">
        <w:rPr>
          <w:rFonts w:hint="cs"/>
          <w:cs/>
          <w:lang w:val="en-US"/>
        </w:rPr>
        <w:t xml:space="preserve">มิถุนายน </w:t>
      </w:r>
      <w:r w:rsidR="00002CEC">
        <w:rPr>
          <w:lang w:val="en-US"/>
        </w:rPr>
        <w:t xml:space="preserve">2564 </w:t>
      </w:r>
      <w:r w:rsidR="00002CEC">
        <w:rPr>
          <w:rFonts w:hint="cs"/>
          <w:cs/>
          <w:lang w:val="en-US"/>
        </w:rPr>
        <w:t>มีจำนวนต้นทุนของหุ้นทุนซื้อคืนที่จำหน่ายซึ่งคำนวณโดยวิธีถัวเฉลี่ยถ่วงน้ำหนัก</w:t>
      </w:r>
      <w:r w:rsidRPr="00491C6B">
        <w:rPr>
          <w:rFonts w:hint="cs"/>
          <w:cs/>
        </w:rPr>
        <w:t xml:space="preserve"> เป็นจำนวนเงินรวม </w:t>
      </w:r>
      <w:r w:rsidRPr="00491C6B">
        <w:t>95.95</w:t>
      </w:r>
      <w:r w:rsidRPr="00491C6B">
        <w:rPr>
          <w:rFonts w:hint="cs"/>
          <w:cs/>
        </w:rPr>
        <w:t xml:space="preserve"> ล้านบาท และมีส่วนเกินทุนจากการจำหน่ายหุ้นทุนซื้อคืน (“ส่วนเกินทุนหุ้นทุนซื้อคืน”) จำนวน </w:t>
      </w:r>
      <w:r w:rsidRPr="00491C6B">
        <w:t xml:space="preserve">185.32 </w:t>
      </w:r>
      <w:r w:rsidRPr="00491C6B">
        <w:rPr>
          <w:rFonts w:hint="cs"/>
          <w:cs/>
        </w:rPr>
        <w:t>ล้านบาท แสดงเป็นรายการแยกต่างหากในส่วนของผู้ถือหุ้น</w:t>
      </w:r>
    </w:p>
    <w:p w14:paraId="29AC88E4" w14:textId="77777777" w:rsidR="00C6536F" w:rsidRPr="00491C6B" w:rsidRDefault="00C6536F" w:rsidP="00C6536F">
      <w:pPr>
        <w:pStyle w:val="Bo-Blankline"/>
        <w:rPr>
          <w:lang w:val="en-US"/>
        </w:rPr>
      </w:pPr>
    </w:p>
    <w:p w14:paraId="5B0C6A91" w14:textId="0BEBB05E" w:rsidR="00C6536F" w:rsidRPr="00002CEC" w:rsidRDefault="00C6536F" w:rsidP="00C6536F">
      <w:pPr>
        <w:pStyle w:val="Bo-C1Content"/>
        <w:rPr>
          <w:spacing w:val="-4"/>
          <w:lang w:val="en-US"/>
        </w:rPr>
      </w:pPr>
      <w:r w:rsidRPr="00491C6B">
        <w:rPr>
          <w:rFonts w:hint="cs"/>
          <w:spacing w:val="-4"/>
          <w:cs/>
        </w:rPr>
        <w:t xml:space="preserve">เมื่อวันที่ </w:t>
      </w:r>
      <w:r w:rsidRPr="00491C6B">
        <w:rPr>
          <w:spacing w:val="-4"/>
        </w:rPr>
        <w:t>16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 xml:space="preserve">2564 </w:t>
      </w:r>
      <w:r w:rsidRPr="00491C6B">
        <w:rPr>
          <w:rFonts w:hint="cs"/>
          <w:spacing w:val="-4"/>
          <w:cs/>
        </w:rPr>
        <w:t xml:space="preserve">หุ้นทุนซื้อคืนของบริษัทมีจำนวนคงเหลือ </w:t>
      </w:r>
      <w:r w:rsidRPr="00491C6B">
        <w:rPr>
          <w:spacing w:val="-4"/>
        </w:rPr>
        <w:t xml:space="preserve">54.00 </w:t>
      </w:r>
      <w:r w:rsidRPr="00491C6B">
        <w:rPr>
          <w:rFonts w:hint="cs"/>
          <w:spacing w:val="-4"/>
          <w:cs/>
        </w:rPr>
        <w:t xml:space="preserve">ล้านหุ้น บริษัทจึงได้จดทะเบียนลดทุนจำนวน </w:t>
      </w:r>
      <w:r w:rsidRPr="00491C6B">
        <w:rPr>
          <w:spacing w:val="-4"/>
          <w:lang w:val="en-US"/>
        </w:rPr>
        <w:t>54</w:t>
      </w:r>
      <w:r w:rsidR="00EC0582">
        <w:rPr>
          <w:spacing w:val="-4"/>
          <w:lang w:val="en-US"/>
        </w:rPr>
        <w:t>.00</w:t>
      </w:r>
      <w:r w:rsidRPr="00491C6B">
        <w:rPr>
          <w:rFonts w:hint="cs"/>
          <w:spacing w:val="-4"/>
          <w:cs/>
        </w:rPr>
        <w:t xml:space="preserve"> ล้านหุ้น มูลค่าที่ตราไว้หุ้นละ </w:t>
      </w:r>
      <w:r w:rsidRPr="00491C6B">
        <w:rPr>
          <w:spacing w:val="-4"/>
        </w:rPr>
        <w:t xml:space="preserve">1 </w:t>
      </w:r>
      <w:r w:rsidRPr="00491C6B">
        <w:rPr>
          <w:rFonts w:hint="cs"/>
          <w:spacing w:val="-4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491C6B">
        <w:rPr>
          <w:spacing w:val="-4"/>
        </w:rPr>
        <w:t>11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>2564</w:t>
      </w:r>
      <w:r w:rsidRPr="00491C6B">
        <w:rPr>
          <w:rFonts w:hint="cs"/>
          <w:spacing w:val="-4"/>
          <w:cs/>
        </w:rPr>
        <w:t xml:space="preserve"> จำนวนรวม </w:t>
      </w:r>
      <w:r w:rsidRPr="00491C6B">
        <w:rPr>
          <w:spacing w:val="-4"/>
        </w:rPr>
        <w:t>54</w:t>
      </w:r>
      <w:r w:rsidR="00EC0582">
        <w:rPr>
          <w:spacing w:val="-4"/>
        </w:rPr>
        <w:t>.00</w:t>
      </w:r>
      <w:r w:rsidRPr="00491C6B">
        <w:rPr>
          <w:rFonts w:hint="cs"/>
          <w:spacing w:val="-4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3FE520E1" w14:textId="77777777" w:rsidR="001F02AE" w:rsidRPr="00592A3D" w:rsidRDefault="001F02AE" w:rsidP="001F02AE">
      <w:pPr>
        <w:pStyle w:val="Bo-Blankline"/>
        <w:rPr>
          <w:lang w:val="en-US"/>
        </w:rPr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headerReference w:type="default" r:id="rId11"/>
          <w:footerReference w:type="default" r:id="rId12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82486DF" w14:textId="77777777" w:rsidR="00E77061" w:rsidRPr="004B56E6" w:rsidRDefault="00E77061" w:rsidP="00E77061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E77061" w:rsidRPr="00932774" w14:paraId="6246C4B9" w14:textId="77777777" w:rsidTr="00E77061">
        <w:tc>
          <w:tcPr>
            <w:tcW w:w="2790" w:type="dxa"/>
            <w:shd w:val="clear" w:color="auto" w:fill="auto"/>
          </w:tcPr>
          <w:p w14:paraId="7C56BCF9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69CA3DB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E77061" w:rsidRPr="00932774" w14:paraId="06092439" w14:textId="77777777" w:rsidTr="00E77061">
        <w:tc>
          <w:tcPr>
            <w:tcW w:w="2790" w:type="dxa"/>
            <w:shd w:val="clear" w:color="auto" w:fill="auto"/>
          </w:tcPr>
          <w:p w14:paraId="4FF5E7F0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7CFD04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5474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03D07D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2F67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F96C70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รวมรายได้ส่วนงาน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br/>
            </w: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EBC3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6B67BEA1" w14:textId="179B023C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93277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(ขาดทุน)</w:t>
            </w:r>
            <w:r w:rsidRPr="0093277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ตามส่วนงานก่อนหัก</w:t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ต้นทุน</w:t>
            </w:r>
            <w:r w:rsidR="00FF3042">
              <w:rPr>
                <w:rFonts w:asciiTheme="majorBidi" w:hAnsiTheme="majorBidi" w:cstheme="majorBidi"/>
                <w:b/>
                <w:bCs/>
                <w:cs/>
                <w:lang w:val="en-US"/>
              </w:rPr>
              <w:br/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ทางการเงิน ภาษีเงินได้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br/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E77061" w:rsidRPr="00932774" w14:paraId="3F2B6B6E" w14:textId="77777777" w:rsidTr="00E77061">
        <w:tc>
          <w:tcPr>
            <w:tcW w:w="2790" w:type="dxa"/>
            <w:shd w:val="clear" w:color="auto" w:fill="auto"/>
            <w:vAlign w:val="bottom"/>
          </w:tcPr>
          <w:p w14:paraId="27BF4A64" w14:textId="77777777" w:rsidR="00E77061" w:rsidRPr="00932774" w:rsidRDefault="00E77061" w:rsidP="00E77061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</w:rPr>
            </w:pP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สำหรับงวดหกเดือนสิ้นสุด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95B431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2EC226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DAF98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2B19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2CA2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17EF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103C7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BAC3A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F0E01F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2C1C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61D82F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AF6B3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EAFE60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79ED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3555D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77061" w:rsidRPr="00932774" w14:paraId="309802B2" w14:textId="77777777" w:rsidTr="00E77061">
        <w:tc>
          <w:tcPr>
            <w:tcW w:w="2790" w:type="dxa"/>
            <w:shd w:val="clear" w:color="auto" w:fill="auto"/>
            <w:vAlign w:val="bottom"/>
          </w:tcPr>
          <w:p w14:paraId="7FC52FA0" w14:textId="77777777" w:rsidR="00E77061" w:rsidRPr="00932774" w:rsidRDefault="00E77061" w:rsidP="00E77061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</w:rPr>
            </w:pPr>
            <w:r w:rsidRPr="00932774">
              <w:rPr>
                <w:rFonts w:ascii="Angsana New" w:hAnsi="Angsana New" w:hint="cs"/>
                <w:cs/>
              </w:rPr>
              <w:tab/>
            </w: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932774">
              <w:rPr>
                <w:rFonts w:ascii="Angsana New" w:hAnsi="Angsana New"/>
                <w:b/>
                <w:bCs/>
                <w:i/>
                <w:iCs/>
              </w:rPr>
              <w:t>30</w:t>
            </w: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11711" w14:textId="524ECD0F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ED07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AFAD7C" w14:textId="6AF63BD9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F427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C6AA72" w14:textId="38BA727A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5CCF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156C6E" w14:textId="020E5EED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DC174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2364F8" w14:textId="3190AE8A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5522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8DE775" w14:textId="7D95CC8C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530F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C638BA8" w14:textId="7CC085C2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17A6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7F1C179" w14:textId="698BFF6B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</w:tr>
      <w:tr w:rsidR="00E77061" w:rsidRPr="00932774" w14:paraId="4FB8ABC5" w14:textId="77777777" w:rsidTr="00E77061">
        <w:tc>
          <w:tcPr>
            <w:tcW w:w="2790" w:type="dxa"/>
            <w:shd w:val="clear" w:color="auto" w:fill="auto"/>
          </w:tcPr>
          <w:p w14:paraId="52AC21EE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309E9B4D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lang w:val="en-US"/>
              </w:rPr>
            </w:pPr>
            <w:r w:rsidRPr="00932774">
              <w:rPr>
                <w:rFonts w:ascii="Angsana New" w:hAnsi="Angsana New" w:hint="cs"/>
                <w:i/>
                <w:iCs/>
                <w:color w:val="000000"/>
                <w:cs/>
                <w:lang w:val="en-US"/>
              </w:rPr>
              <w:t>(พันบาท</w:t>
            </w:r>
            <w:r w:rsidRPr="00932774">
              <w:rPr>
                <w:rFonts w:ascii="Angsana New" w:hAnsi="Angsana New"/>
                <w:i/>
                <w:iCs/>
                <w:color w:val="000000"/>
                <w:lang w:val="en-US"/>
              </w:rPr>
              <w:t>)</w:t>
            </w:r>
          </w:p>
        </w:tc>
      </w:tr>
      <w:tr w:rsidR="002F3E5F" w:rsidRPr="00932774" w14:paraId="5294A770" w14:textId="77777777" w:rsidTr="009773B7">
        <w:tc>
          <w:tcPr>
            <w:tcW w:w="2790" w:type="dxa"/>
            <w:shd w:val="clear" w:color="auto" w:fill="auto"/>
            <w:vAlign w:val="center"/>
          </w:tcPr>
          <w:p w14:paraId="7AA27363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31A077" w14:textId="54EEF8F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9,027,887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E5C6AE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03C5B2" w14:textId="321C977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087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4184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E3403D" w14:textId="1EFCBCC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3,231,450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24611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ACA6C4" w14:textId="12C5BFDA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094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865BA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772D8C" w14:textId="3E9BC1B8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12,259,337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B34D1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C6116A" w14:textId="7656CD10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182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96E10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443BB5C" w14:textId="0302BFC0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906,</w:t>
            </w:r>
            <w:r>
              <w:rPr>
                <w:rFonts w:ascii="Angsana New" w:hAnsi="Angsana New" w:hint="cs"/>
                <w:cs/>
                <w:lang w:val="en-US"/>
              </w:rPr>
              <w:t>930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778EF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6B46BB5" w14:textId="297D82E5" w:rsidR="002F3E5F" w:rsidRPr="00932774" w:rsidRDefault="002F3E5F" w:rsidP="00A854C5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691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640</w:t>
            </w:r>
          </w:p>
        </w:tc>
      </w:tr>
      <w:tr w:rsidR="002F3E5F" w:rsidRPr="00932774" w14:paraId="25E55494" w14:textId="77777777" w:rsidTr="009773B7">
        <w:tc>
          <w:tcPr>
            <w:tcW w:w="2790" w:type="dxa"/>
            <w:shd w:val="clear" w:color="auto" w:fill="auto"/>
            <w:vAlign w:val="center"/>
          </w:tcPr>
          <w:p w14:paraId="2BE865BB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937BF2" w14:textId="393E553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5,646,551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06B18D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D668BC" w14:textId="1472C52F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620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7CA72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2629A2" w14:textId="60E28E68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4,435,597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18263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7EB0EC" w14:textId="3268E000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796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56164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A101F4" w14:textId="786392E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10,082,148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D4998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137AA2" w14:textId="3B7FCC9A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416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546C7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FD22CB5" w14:textId="1B82D5A2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2,353,665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9F1E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192C03A" w14:textId="0E487900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877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015</w:t>
            </w:r>
          </w:p>
        </w:tc>
      </w:tr>
      <w:tr w:rsidR="002F3E5F" w:rsidRPr="00932774" w14:paraId="57345ED5" w14:textId="77777777" w:rsidTr="009773B7">
        <w:tc>
          <w:tcPr>
            <w:tcW w:w="2790" w:type="dxa"/>
            <w:shd w:val="clear" w:color="auto" w:fill="auto"/>
            <w:vAlign w:val="center"/>
          </w:tcPr>
          <w:p w14:paraId="69EA6DA2" w14:textId="77777777" w:rsidR="002F3E5F" w:rsidRPr="00932774" w:rsidRDefault="002F3E5F" w:rsidP="002F3E5F">
            <w:pPr>
              <w:spacing w:line="240" w:lineRule="auto"/>
              <w:ind w:left="252" w:hanging="252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7CBEB6" w14:textId="2757A2CE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4,589,545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AD245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56BC85" w14:textId="5258ED2B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428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8B21A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967CED" w14:textId="6E7E1880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984,460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435C9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4444E1" w14:textId="744DB23F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900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710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1349C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020932" w14:textId="1F07605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5,574,005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279BF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96C2D8" w14:textId="40ECA42C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328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DC53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442B1C7" w14:textId="054A7A21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2,920,487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AB1C8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871220E" w14:textId="60E5CA2C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675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309</w:t>
            </w:r>
          </w:p>
        </w:tc>
      </w:tr>
      <w:tr w:rsidR="002F3E5F" w:rsidRPr="00932774" w14:paraId="7440D89B" w14:textId="77777777" w:rsidTr="009773B7">
        <w:tc>
          <w:tcPr>
            <w:tcW w:w="2790" w:type="dxa"/>
            <w:shd w:val="clear" w:color="auto" w:fill="auto"/>
            <w:vAlign w:val="center"/>
          </w:tcPr>
          <w:p w14:paraId="0F26F2DD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3FC7D3" w14:textId="680D766D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72,881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1C4B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438860" w14:textId="163A159A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62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3AF35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F5400B" w14:textId="767ED5D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63,124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A6E441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8F4790" w14:textId="2BE56609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930C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9078D4" w14:textId="7907BAE6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136,005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81FE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6C38DF" w14:textId="5E9C1AD5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147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CE864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702EFCC" w14:textId="153BF90A" w:rsidR="002F3E5F" w:rsidRPr="00932774" w:rsidRDefault="002F3E5F" w:rsidP="00A854C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2,477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624F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4B44ED3" w14:textId="46548DD2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913</w:t>
            </w:r>
            <w:r w:rsidRPr="00932774">
              <w:rPr>
                <w:rFonts w:ascii="Angsana New" w:hAnsi="Angsana New"/>
                <w:lang w:val="en-US"/>
              </w:rPr>
              <w:t>)</w:t>
            </w:r>
          </w:p>
        </w:tc>
      </w:tr>
      <w:tr w:rsidR="002F3E5F" w:rsidRPr="00932774" w14:paraId="2BE0C8DC" w14:textId="77777777" w:rsidTr="009773B7">
        <w:tc>
          <w:tcPr>
            <w:tcW w:w="2790" w:type="dxa"/>
            <w:shd w:val="clear" w:color="auto" w:fill="auto"/>
            <w:vAlign w:val="center"/>
          </w:tcPr>
          <w:p w14:paraId="76C297FC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D8B1F" w14:textId="67851946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19,336,864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DEDF6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C7223" w14:textId="41E5028B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17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199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610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3AA1F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20EF9" w14:textId="7ADE964F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8,714,631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454AA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D236F" w14:textId="7570A0C9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875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767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553975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A1911" w14:textId="389A0CD4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28,051,495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F079AB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85C74" w14:textId="0BBAB63F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25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075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377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FA4FB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91F07" w14:textId="38CDBF30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6,183,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559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58345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C1365" w14:textId="45556730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239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051</w:t>
            </w:r>
          </w:p>
        </w:tc>
      </w:tr>
      <w:tr w:rsidR="00E77061" w:rsidRPr="00932774" w14:paraId="6DA46FA7" w14:textId="77777777" w:rsidTr="00E77061">
        <w:tc>
          <w:tcPr>
            <w:tcW w:w="2790" w:type="dxa"/>
            <w:shd w:val="clear" w:color="auto" w:fill="auto"/>
            <w:vAlign w:val="center"/>
          </w:tcPr>
          <w:p w14:paraId="6986581E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F5994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4C651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495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E16F3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4898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CD56F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D0CED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5D4D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2EF9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1DF8E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189BC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6DBB6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B2A8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5C055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C0C7" w14:textId="77777777" w:rsidR="00E77061" w:rsidRPr="00932774" w:rsidRDefault="00E77061" w:rsidP="00E770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2F3E5F" w:rsidRPr="00932774" w14:paraId="1D0B065C" w14:textId="77777777" w:rsidTr="009773B7">
        <w:tc>
          <w:tcPr>
            <w:tcW w:w="2790" w:type="dxa"/>
            <w:shd w:val="clear" w:color="auto" w:fill="auto"/>
            <w:vAlign w:val="center"/>
          </w:tcPr>
          <w:p w14:paraId="585C3FF2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0DFE8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E981A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038B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2BA14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D7563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128C7D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A46676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FB888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B227DF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054A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AC5ED0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BE2AB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A0141" w14:textId="2D55B9E3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(16,939)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8EF2CE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59AA9" w14:textId="40C41758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019</w:t>
            </w:r>
            <w:r w:rsidRPr="00932774">
              <w:rPr>
                <w:rFonts w:ascii="Angsana New" w:hAnsi="Angsana New"/>
                <w:lang w:val="en-US"/>
              </w:rPr>
              <w:t>)</w:t>
            </w:r>
          </w:p>
        </w:tc>
      </w:tr>
      <w:tr w:rsidR="002F3E5F" w:rsidRPr="00932774" w14:paraId="6CAE9AA7" w14:textId="77777777" w:rsidTr="009773B7">
        <w:tc>
          <w:tcPr>
            <w:tcW w:w="2790" w:type="dxa"/>
            <w:shd w:val="clear" w:color="auto" w:fill="auto"/>
            <w:vAlign w:val="center"/>
          </w:tcPr>
          <w:p w14:paraId="4AFFBD68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120B48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47B47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E2A42D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C12A9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8CA1D2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8FEF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8E43A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E850E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745A80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C0BD4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9883C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5C37E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DA0F35" w14:textId="4CC91208" w:rsidR="002F3E5F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6,166,</w:t>
            </w:r>
            <w:r>
              <w:rPr>
                <w:rFonts w:ascii="Angsana New" w:hAnsi="Angsana New" w:hint="cs"/>
                <w:cs/>
                <w:lang w:val="en-US"/>
              </w:rPr>
              <w:t>62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6403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7596CC4" w14:textId="1926FF37" w:rsidR="002F3E5F" w:rsidRPr="00932774" w:rsidRDefault="002F3E5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238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032</w:t>
            </w:r>
          </w:p>
        </w:tc>
      </w:tr>
      <w:tr w:rsidR="00E77061" w:rsidRPr="00932774" w14:paraId="73F1245A" w14:textId="77777777" w:rsidTr="00E77061">
        <w:tc>
          <w:tcPr>
            <w:tcW w:w="2790" w:type="dxa"/>
            <w:shd w:val="clear" w:color="auto" w:fill="auto"/>
            <w:vAlign w:val="center"/>
          </w:tcPr>
          <w:p w14:paraId="016FF7C0" w14:textId="77777777" w:rsidR="00E77061" w:rsidRPr="00F02341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8036A0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BC629B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1FA861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8B636F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727D21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3732BC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A1FE4F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A5F664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EA1E10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902D71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2C3BE5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026CC7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C13C4B2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6D8F31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F1B434A" w14:textId="77777777" w:rsidR="00E77061" w:rsidRPr="00F02341" w:rsidRDefault="00E77061" w:rsidP="00E770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77061" w:rsidRPr="00932774" w14:paraId="532DD2A9" w14:textId="77777777" w:rsidTr="009773B7">
        <w:tc>
          <w:tcPr>
            <w:tcW w:w="2790" w:type="dxa"/>
            <w:shd w:val="clear" w:color="auto" w:fill="auto"/>
            <w:vAlign w:val="center"/>
          </w:tcPr>
          <w:p w14:paraId="050C92ED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Theme="majorBidi" w:hAnsiTheme="majorBidi" w:cstheme="majorBidi" w:hint="cs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6D35E2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90A4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CB095A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327BD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C5BF2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42D8B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7FC78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158B8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96E14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4D712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FBCC5F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DC507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D080461" w14:textId="50F0A69D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(1,099,884)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9CCF9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D478DE" w14:textId="1A1E9CE8" w:rsidR="00E77061" w:rsidRPr="00932774" w:rsidRDefault="00E77061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lang w:val="en-US"/>
              </w:rPr>
              <w:t>(</w:t>
            </w:r>
            <w:r w:rsidR="00984B3F">
              <w:rPr>
                <w:rFonts w:ascii="Angsana New" w:hAnsi="Angsana New"/>
                <w:lang w:val="en-US"/>
              </w:rPr>
              <w:t>954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 w:rsidR="00984B3F">
              <w:rPr>
                <w:rFonts w:ascii="Angsana New" w:hAnsi="Angsana New"/>
                <w:lang w:val="en-US"/>
              </w:rPr>
              <w:t>281</w:t>
            </w:r>
            <w:r w:rsidRPr="00932774">
              <w:rPr>
                <w:rFonts w:ascii="Angsana New" w:hAnsi="Angsana New"/>
                <w:lang w:val="en-US"/>
              </w:rPr>
              <w:t>)</w:t>
            </w:r>
          </w:p>
        </w:tc>
      </w:tr>
      <w:tr w:rsidR="00E77061" w:rsidRPr="00932774" w14:paraId="70740BF2" w14:textId="77777777" w:rsidTr="009773B7">
        <w:tc>
          <w:tcPr>
            <w:tcW w:w="2790" w:type="dxa"/>
            <w:shd w:val="clear" w:color="auto" w:fill="auto"/>
            <w:vAlign w:val="center"/>
          </w:tcPr>
          <w:p w14:paraId="1FF77A75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21A4E8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C0404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6EE87D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D9F78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FAA4A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8C737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3758C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569AD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803428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5D9F86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BDABF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7B568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CB48364" w14:textId="1D032FFE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(1,502,941)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216C4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1435DD8" w14:textId="2625C530" w:rsidR="00E77061" w:rsidRPr="00932774" w:rsidRDefault="00E77061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lang w:val="en-US"/>
              </w:rPr>
              <w:t>(</w:t>
            </w:r>
            <w:r w:rsidR="00984B3F">
              <w:rPr>
                <w:rFonts w:ascii="Angsana New" w:hAnsi="Angsana New"/>
                <w:lang w:val="en-US"/>
              </w:rPr>
              <w:t>1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 w:rsidR="00984B3F">
              <w:rPr>
                <w:rFonts w:ascii="Angsana New" w:hAnsi="Angsana New"/>
                <w:lang w:val="en-US"/>
              </w:rPr>
              <w:t>613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 w:rsidR="00984B3F">
              <w:rPr>
                <w:rFonts w:ascii="Angsana New" w:hAnsi="Angsana New"/>
                <w:lang w:val="en-US"/>
              </w:rPr>
              <w:t>502</w:t>
            </w:r>
            <w:r w:rsidRPr="00932774">
              <w:rPr>
                <w:rFonts w:ascii="Angsana New" w:hAnsi="Angsana New"/>
                <w:lang w:val="en-US"/>
              </w:rPr>
              <w:t>)</w:t>
            </w:r>
          </w:p>
        </w:tc>
      </w:tr>
      <w:tr w:rsidR="00E77061" w:rsidRPr="00932774" w14:paraId="21894822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2EFB3302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E0A35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E876F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279FB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280B9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51C2A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A64C6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CCDD7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57CE0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86DEA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B192BF4" w14:textId="0EFD8DAA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231,130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B7DD5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BB38886" w14:textId="160CBD96" w:rsidR="00E77061" w:rsidRPr="00932774" w:rsidRDefault="00984B3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134</w:t>
            </w:r>
            <w:r w:rsidR="00E77061"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573</w:t>
            </w:r>
          </w:p>
        </w:tc>
      </w:tr>
      <w:tr w:rsidR="00E77061" w:rsidRPr="00932774" w14:paraId="3085A966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2AA116D2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F5414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D6AD44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1ED6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BE979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C939C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BAE95A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6FBE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4AE7C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AB41E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40BBE4B" w14:textId="43F6B8CB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FFD64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BF8BD5F" w14:textId="41A34FA3" w:rsidR="00E77061" w:rsidRPr="00932774" w:rsidRDefault="00984B3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42</w:t>
            </w:r>
            <w:r w:rsidR="00E77061" w:rsidRPr="0093277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238</w:t>
            </w:r>
          </w:p>
        </w:tc>
      </w:tr>
      <w:tr w:rsidR="00E77061" w:rsidRPr="00932774" w14:paraId="4A41E1F1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12C07743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AC0A92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1E7CF2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C3E2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D87FB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A7349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9A554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C69AB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2A96C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E83062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E762" w14:textId="27676872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(30,733)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7D74E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A23F2" w14:textId="087FC18C" w:rsidR="00E77061" w:rsidRPr="00932774" w:rsidRDefault="00E77061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lang w:val="en-US"/>
              </w:rPr>
              <w:t>(</w:t>
            </w:r>
            <w:r w:rsidR="00984B3F">
              <w:rPr>
                <w:rFonts w:ascii="Angsana New" w:hAnsi="Angsana New"/>
                <w:lang w:val="en-US"/>
              </w:rPr>
              <w:t>17</w:t>
            </w:r>
            <w:r w:rsidRPr="00932774">
              <w:rPr>
                <w:rFonts w:ascii="Angsana New" w:hAnsi="Angsana New"/>
                <w:lang w:val="en-US"/>
              </w:rPr>
              <w:t>,</w:t>
            </w:r>
            <w:r w:rsidR="00984B3F">
              <w:rPr>
                <w:rFonts w:ascii="Angsana New" w:hAnsi="Angsana New"/>
                <w:lang w:val="en-US"/>
              </w:rPr>
              <w:t>196</w:t>
            </w:r>
            <w:r w:rsidRPr="00932774">
              <w:rPr>
                <w:rFonts w:ascii="Angsana New" w:hAnsi="Angsana New"/>
                <w:lang w:val="en-US"/>
              </w:rPr>
              <w:t>)</w:t>
            </w:r>
          </w:p>
        </w:tc>
      </w:tr>
      <w:tr w:rsidR="00E77061" w:rsidRPr="00932774" w14:paraId="15F0258C" w14:textId="77777777" w:rsidTr="009773B7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5C85AB06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กำไรก่อนภาษีเงินได้สำหรับ</w:t>
            </w: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FEE22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374F0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E0B83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07A737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A6BA4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4512B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663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BD6296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BF21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2BE16" w14:textId="73E8CFAA" w:rsidR="00E77061" w:rsidRPr="00932774" w:rsidRDefault="002F3E5F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3,779,765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31D2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C1F565" w14:textId="71578689" w:rsidR="00E77061" w:rsidRPr="00932774" w:rsidRDefault="00984B3F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E77061"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829</w:t>
            </w:r>
            <w:r w:rsidR="00E77061" w:rsidRPr="0093277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864</w:t>
            </w:r>
          </w:p>
        </w:tc>
      </w:tr>
    </w:tbl>
    <w:p w14:paraId="38DD1718" w14:textId="77777777" w:rsidR="00E77061" w:rsidRPr="00191303" w:rsidRDefault="00E77061" w:rsidP="00E77061">
      <w:pPr>
        <w:pStyle w:val="Bo-Blankline"/>
      </w:pPr>
    </w:p>
    <w:p w14:paraId="7DE3DF78" w14:textId="54060B11" w:rsidR="002E795F" w:rsidRPr="008E2D9E" w:rsidRDefault="002E795F" w:rsidP="002E795F">
      <w:pPr>
        <w:pStyle w:val="Ang15"/>
        <w:rPr>
          <w:b/>
          <w:bCs/>
        </w:rPr>
      </w:pPr>
      <w:r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E77061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E724F">
          <w:headerReference w:type="default" r:id="rId13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E15351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E15351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E15351" w14:paraId="53CA8AE0" w14:textId="77777777" w:rsidTr="00472EA2">
        <w:tc>
          <w:tcPr>
            <w:tcW w:w="4842" w:type="dxa"/>
            <w:shd w:val="clear" w:color="auto" w:fill="auto"/>
          </w:tcPr>
          <w:p w14:paraId="7941E18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153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06E81753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E15351" w:rsidRDefault="00E77061" w:rsidP="00E77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1B68E6C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E15351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D2B51" w:rsidRPr="00E15351" w14:paraId="44CDB11B" w14:textId="77777777" w:rsidTr="00472EA2">
        <w:tc>
          <w:tcPr>
            <w:tcW w:w="4842" w:type="dxa"/>
            <w:shd w:val="clear" w:color="auto" w:fill="auto"/>
          </w:tcPr>
          <w:p w14:paraId="4A2637CD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268BF4B9" w:rsidR="00ED2B51" w:rsidRPr="00E15351" w:rsidRDefault="00ED2B51" w:rsidP="00472EA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(635,205)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271022FD" w:rsidR="00ED2B51" w:rsidRPr="00E15351" w:rsidRDefault="00ED2B51" w:rsidP="00472EA2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D2B51" w:rsidRPr="00E15351" w14:paraId="1A51DBB1" w14:textId="77777777" w:rsidTr="00472EA2">
        <w:tc>
          <w:tcPr>
            <w:tcW w:w="4842" w:type="dxa"/>
            <w:shd w:val="clear" w:color="auto" w:fill="auto"/>
          </w:tcPr>
          <w:p w14:paraId="221042D6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62381DCB" w:rsidR="00ED2B51" w:rsidRPr="00E15351" w:rsidRDefault="00ED2B51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2,368,347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76F27032" w:rsidR="00ED2B51" w:rsidRPr="00E15351" w:rsidRDefault="00ED2B51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</w:tr>
      <w:tr w:rsidR="00ED2B51" w:rsidRPr="00E15351" w14:paraId="22E5847D" w14:textId="77777777" w:rsidTr="00472EA2">
        <w:tc>
          <w:tcPr>
            <w:tcW w:w="4842" w:type="dxa"/>
            <w:shd w:val="clear" w:color="auto" w:fill="auto"/>
          </w:tcPr>
          <w:p w14:paraId="5165E074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1DDBE49E" w:rsidR="00ED2B51" w:rsidRPr="00E15351" w:rsidRDefault="00ED2B51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2,306,954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7FB8276F" w:rsidR="00ED2B51" w:rsidRPr="00E15351" w:rsidRDefault="00ED2B51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ED2B51" w:rsidRPr="00E15351" w14:paraId="7C34C1EB" w14:textId="77777777" w:rsidTr="00472EA2">
        <w:tc>
          <w:tcPr>
            <w:tcW w:w="4842" w:type="dxa"/>
            <w:shd w:val="clear" w:color="auto" w:fill="auto"/>
          </w:tcPr>
          <w:p w14:paraId="5A18826E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17DE3C25" w:rsidR="00ED2B51" w:rsidRPr="00E15351" w:rsidRDefault="00ED2B51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(23,085)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6DD497AF" w:rsidR="00ED2B51" w:rsidRPr="00E15351" w:rsidRDefault="00ED2B51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D2B51" w:rsidRPr="00E15351" w14:paraId="593AA9EC" w14:textId="77777777" w:rsidTr="00472EA2">
        <w:tc>
          <w:tcPr>
            <w:tcW w:w="4842" w:type="dxa"/>
            <w:shd w:val="clear" w:color="auto" w:fill="auto"/>
          </w:tcPr>
          <w:p w14:paraId="0F004657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43B61A81" w:rsidR="00ED2B51" w:rsidRPr="00E15351" w:rsidRDefault="00ED2B51" w:rsidP="00ED2B5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4,017,011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6BD6C922" w:rsidR="00ED2B51" w:rsidRPr="00E15351" w:rsidRDefault="00ED2B51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1,996,774</w:t>
            </w:r>
          </w:p>
        </w:tc>
      </w:tr>
      <w:tr w:rsidR="00E77061" w:rsidRPr="00E15351" w14:paraId="3ED82404" w14:textId="77777777" w:rsidTr="00472EA2">
        <w:tc>
          <w:tcPr>
            <w:tcW w:w="4842" w:type="dxa"/>
            <w:shd w:val="clear" w:color="auto" w:fill="auto"/>
          </w:tcPr>
          <w:p w14:paraId="3A959D5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E77061" w:rsidRPr="00E15351" w:rsidRDefault="00E77061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E77061" w:rsidRPr="00E15351" w:rsidRDefault="00E77061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77061" w:rsidRPr="00E15351" w14:paraId="256D3B8C" w14:textId="77777777" w:rsidTr="00472EA2">
        <w:tc>
          <w:tcPr>
            <w:tcW w:w="4842" w:type="dxa"/>
            <w:shd w:val="clear" w:color="auto" w:fill="auto"/>
          </w:tcPr>
          <w:p w14:paraId="04EA8D97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7A2B9C52" w:rsidR="00E77061" w:rsidRPr="00E15351" w:rsidRDefault="008E1899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(23,837)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0776736E" w:rsidR="00E77061" w:rsidRPr="00E15351" w:rsidRDefault="00984B3F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77061" w:rsidRPr="00E15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E77061" w:rsidRPr="00E15351" w14:paraId="0D559DE6" w14:textId="77777777" w:rsidTr="00472EA2">
        <w:tc>
          <w:tcPr>
            <w:tcW w:w="4842" w:type="dxa"/>
            <w:shd w:val="clear" w:color="auto" w:fill="auto"/>
          </w:tcPr>
          <w:p w14:paraId="6A92291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E77061" w:rsidRPr="00184C5C" w:rsidRDefault="00E77061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E77061" w:rsidRPr="00E15351" w:rsidRDefault="00E77061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E1899" w:rsidRPr="00E15351" w14:paraId="05B853AA" w14:textId="77777777" w:rsidTr="00472EA2">
        <w:tc>
          <w:tcPr>
            <w:tcW w:w="4842" w:type="dxa"/>
            <w:shd w:val="clear" w:color="auto" w:fill="auto"/>
          </w:tcPr>
          <w:p w14:paraId="28972C64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1BA01690" w:rsidR="008E1899" w:rsidRPr="00184C5C" w:rsidRDefault="008E1899" w:rsidP="009E47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(204,652)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8E1899" w:rsidRPr="00E15351" w:rsidRDefault="008E1899" w:rsidP="008E189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6C42B2E2" w:rsidR="008E1899" w:rsidRPr="00E15351" w:rsidRDefault="008E1899" w:rsidP="009E47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(192,126)</w:t>
            </w:r>
          </w:p>
        </w:tc>
      </w:tr>
      <w:tr w:rsidR="008E1899" w:rsidRPr="00E15351" w14:paraId="2E8E68E0" w14:textId="77777777" w:rsidTr="00472EA2">
        <w:tc>
          <w:tcPr>
            <w:tcW w:w="4842" w:type="dxa"/>
            <w:shd w:val="clear" w:color="auto" w:fill="auto"/>
            <w:vAlign w:val="center"/>
          </w:tcPr>
          <w:p w14:paraId="0B6E670B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678E43D7" w:rsidR="008E1899" w:rsidRPr="00184C5C" w:rsidRDefault="008E1899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(8,757)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8E1899" w:rsidRPr="00E15351" w:rsidRDefault="008E1899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7A681AD6" w:rsidR="008E1899" w:rsidRPr="00E15351" w:rsidRDefault="008E1899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(1,884)</w:t>
            </w:r>
          </w:p>
        </w:tc>
      </w:tr>
      <w:tr w:rsidR="008E1899" w:rsidRPr="00E15351" w14:paraId="378D9D95" w14:textId="77777777" w:rsidTr="00472EA2">
        <w:tc>
          <w:tcPr>
            <w:tcW w:w="4842" w:type="dxa"/>
            <w:shd w:val="clear" w:color="auto" w:fill="auto"/>
          </w:tcPr>
          <w:p w14:paraId="285A2607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57CD6B6A" w:rsidR="008E1899" w:rsidRPr="00E15351" w:rsidRDefault="008E1899" w:rsidP="009E47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C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184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,779,765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8E1899" w:rsidRPr="00E15351" w:rsidRDefault="008E1899" w:rsidP="008E189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09383EE7" w:rsidR="008E1899" w:rsidRPr="00E15351" w:rsidRDefault="008E1899" w:rsidP="008E189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1,829,864</w:t>
            </w:r>
          </w:p>
        </w:tc>
      </w:tr>
    </w:tbl>
    <w:p w14:paraId="79D50A51" w14:textId="77777777" w:rsidR="00932774" w:rsidRDefault="00932774" w:rsidP="00932774">
      <w:pPr>
        <w:pStyle w:val="Bo-Blankline"/>
      </w:pPr>
    </w:p>
    <w:p w14:paraId="0016CE12" w14:textId="05B7DE3A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Default="0040333E" w:rsidP="00F3013A">
      <w:pPr>
        <w:pStyle w:val="Bo-Blankline"/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620FF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5C2DD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B19988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FB6" w:rsidRPr="007620FF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2A9902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CBCFD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CD6FB6" w:rsidRPr="007620FF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7CEE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E376FA" w14:textId="668EABA4" w:rsidR="00CD6FB6" w:rsidRPr="009E47ED" w:rsidRDefault="00984B3F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77061"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77061" w:rsidRPr="009E47E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F58175B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184E34A" w14:textId="76182BAD" w:rsidR="00CD6FB6" w:rsidRPr="009E47ED" w:rsidRDefault="00984B3F" w:rsidP="00796EA4">
            <w:pPr>
              <w:spacing w:line="240" w:lineRule="atLeast"/>
              <w:ind w:right="-115" w:hanging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D6FB6" w:rsidRPr="009E47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6FB6" w:rsidRPr="007620FF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90D78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066C57" w14:textId="32498F3C" w:rsidR="00CD6FB6" w:rsidRPr="009E47ED" w:rsidRDefault="00984B3F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A7724D7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7CD20C7" w14:textId="28C05E81" w:rsidR="00CD6FB6" w:rsidRPr="009E47ED" w:rsidRDefault="00984B3F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6FB6" w:rsidRPr="009E47ED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B86B55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A9ACF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9E47ED" w:rsidRDefault="00CD6FB6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84C5C" w:rsidRPr="007620FF" w14:paraId="0280FDAA" w14:textId="77777777" w:rsidTr="009E47ED">
        <w:tc>
          <w:tcPr>
            <w:tcW w:w="4860" w:type="dxa"/>
            <w:shd w:val="clear" w:color="auto" w:fill="auto"/>
            <w:vAlign w:val="center"/>
          </w:tcPr>
          <w:p w14:paraId="28CD307F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163B60BA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73,393,695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678D21DB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73,126,203</w:t>
            </w:r>
          </w:p>
        </w:tc>
      </w:tr>
      <w:tr w:rsidR="00184C5C" w:rsidRPr="007620FF" w14:paraId="1E39E77F" w14:textId="77777777" w:rsidTr="009E47ED">
        <w:tc>
          <w:tcPr>
            <w:tcW w:w="4860" w:type="dxa"/>
            <w:shd w:val="clear" w:color="auto" w:fill="auto"/>
            <w:vAlign w:val="center"/>
          </w:tcPr>
          <w:p w14:paraId="2990084C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7EFA901D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13,247,136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61F60F11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10,015,700</w:t>
            </w:r>
          </w:p>
        </w:tc>
      </w:tr>
      <w:tr w:rsidR="00184C5C" w:rsidRPr="007620FF" w14:paraId="1AFDBB88" w14:textId="77777777" w:rsidTr="009E47ED">
        <w:tc>
          <w:tcPr>
            <w:tcW w:w="4860" w:type="dxa"/>
            <w:shd w:val="clear" w:color="auto" w:fill="auto"/>
            <w:vAlign w:val="center"/>
          </w:tcPr>
          <w:p w14:paraId="2E72B6E0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6D77B2DA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41,402,610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7D0D20A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40,299,386</w:t>
            </w:r>
          </w:p>
        </w:tc>
      </w:tr>
      <w:tr w:rsidR="00184C5C" w:rsidRPr="007620FF" w14:paraId="19BCDDDD" w14:textId="77777777" w:rsidTr="009E47ED">
        <w:tc>
          <w:tcPr>
            <w:tcW w:w="4860" w:type="dxa"/>
            <w:shd w:val="clear" w:color="auto" w:fill="auto"/>
            <w:vAlign w:val="center"/>
          </w:tcPr>
          <w:p w14:paraId="13100DDA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24153B06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2,122,971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02FD7A56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2,161,415</w:t>
            </w:r>
          </w:p>
        </w:tc>
      </w:tr>
      <w:tr w:rsidR="00184C5C" w:rsidRPr="007620FF" w14:paraId="1F1C86C6" w14:textId="77777777" w:rsidTr="009E47ED">
        <w:tc>
          <w:tcPr>
            <w:tcW w:w="4860" w:type="dxa"/>
            <w:shd w:val="clear" w:color="auto" w:fill="auto"/>
            <w:vAlign w:val="center"/>
          </w:tcPr>
          <w:p w14:paraId="7D9813B7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Pr="009E47E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5D862953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580,881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6631655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580,989</w:t>
            </w:r>
          </w:p>
        </w:tc>
      </w:tr>
      <w:tr w:rsidR="00184C5C" w:rsidRPr="007620FF" w14:paraId="7886D804" w14:textId="77777777" w:rsidTr="009E47ED">
        <w:tc>
          <w:tcPr>
            <w:tcW w:w="4860" w:type="dxa"/>
            <w:shd w:val="clear" w:color="auto" w:fill="auto"/>
          </w:tcPr>
          <w:p w14:paraId="246B0DB5" w14:textId="77777777" w:rsidR="00184C5C" w:rsidRPr="009E47ED" w:rsidRDefault="00184C5C" w:rsidP="00472EA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7EEC2E50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130,747,293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08F054F9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126,183,693</w:t>
            </w:r>
          </w:p>
        </w:tc>
      </w:tr>
      <w:tr w:rsidR="00184C5C" w:rsidRPr="007620FF" w14:paraId="510D03A9" w14:textId="77777777" w:rsidTr="009E47ED">
        <w:tc>
          <w:tcPr>
            <w:tcW w:w="4860" w:type="dxa"/>
            <w:shd w:val="clear" w:color="auto" w:fill="auto"/>
          </w:tcPr>
          <w:p w14:paraId="681A12A1" w14:textId="77777777" w:rsidR="00184C5C" w:rsidRPr="009E47ED" w:rsidRDefault="00184C5C" w:rsidP="00472EA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45B9B91C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5,883,826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776399D0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6,182,250</w:t>
            </w:r>
          </w:p>
        </w:tc>
      </w:tr>
      <w:tr w:rsidR="00184C5C" w:rsidRPr="007620FF" w14:paraId="5B17E9C3" w14:textId="77777777" w:rsidTr="009E47ED">
        <w:tc>
          <w:tcPr>
            <w:tcW w:w="4860" w:type="dxa"/>
            <w:shd w:val="clear" w:color="auto" w:fill="auto"/>
          </w:tcPr>
          <w:p w14:paraId="7B52402F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00FF3F5E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136,631,119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09721741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132,365,943</w:t>
            </w:r>
          </w:p>
        </w:tc>
      </w:tr>
      <w:tr w:rsidR="00184C5C" w:rsidRPr="007620FF" w14:paraId="5C33CB5D" w14:textId="77777777" w:rsidTr="009E47ED">
        <w:tc>
          <w:tcPr>
            <w:tcW w:w="4860" w:type="dxa"/>
            <w:shd w:val="clear" w:color="auto" w:fill="auto"/>
          </w:tcPr>
          <w:p w14:paraId="3F6FD07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5B2EA49B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(8,217,876)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73CE7BC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(8,457,041)</w:t>
            </w:r>
          </w:p>
        </w:tc>
      </w:tr>
      <w:tr w:rsidR="00184C5C" w:rsidRPr="007620FF" w14:paraId="7EAF5AED" w14:textId="77777777" w:rsidTr="009E47ED">
        <w:tc>
          <w:tcPr>
            <w:tcW w:w="4860" w:type="dxa"/>
            <w:shd w:val="clear" w:color="auto" w:fill="auto"/>
          </w:tcPr>
          <w:p w14:paraId="4A0D863A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276DB5A3" w:rsidR="00184C5C" w:rsidRPr="009E47ED" w:rsidRDefault="00184C5C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128,413,243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0D6C452D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123,908,902</w:t>
            </w:r>
          </w:p>
        </w:tc>
      </w:tr>
    </w:tbl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7470B8" w14:paraId="7E7CAD49" w14:textId="77777777" w:rsidTr="00484152">
        <w:tc>
          <w:tcPr>
            <w:tcW w:w="4858" w:type="dxa"/>
          </w:tcPr>
          <w:p w14:paraId="561E2667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B4221F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778683D6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7470B8" w14:paraId="3A6A6544" w14:textId="77777777" w:rsidTr="00484152">
        <w:tc>
          <w:tcPr>
            <w:tcW w:w="4858" w:type="dxa"/>
          </w:tcPr>
          <w:p w14:paraId="1010D62A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0F4BA7C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45571FC3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E77061" w:rsidRPr="007470B8" w14:paraId="288E32E6" w14:textId="77777777" w:rsidTr="00484152">
        <w:tc>
          <w:tcPr>
            <w:tcW w:w="4858" w:type="dxa"/>
          </w:tcPr>
          <w:p w14:paraId="1EBBAAFC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20" w:type="dxa"/>
          </w:tcPr>
          <w:p w14:paraId="209B51C0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C022E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75BE8ABE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46136BA2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214F1D3" w14:textId="35485570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7470B8" w14:paraId="5736CB53" w14:textId="77777777" w:rsidTr="00484152">
        <w:tc>
          <w:tcPr>
            <w:tcW w:w="4858" w:type="dxa"/>
          </w:tcPr>
          <w:p w14:paraId="7243762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186C6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53469E61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7061" w:rsidRPr="007470B8" w14:paraId="79F2F31B" w14:textId="77777777" w:rsidTr="00484152">
        <w:tc>
          <w:tcPr>
            <w:tcW w:w="4858" w:type="dxa"/>
            <w:vAlign w:val="center"/>
          </w:tcPr>
          <w:p w14:paraId="6C23120E" w14:textId="77777777" w:rsidR="00E77061" w:rsidRPr="007470B8" w:rsidRDefault="00E77061" w:rsidP="00E770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18789A4D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557F3B48" w:rsidR="00E77061" w:rsidRPr="007470B8" w:rsidRDefault="00FF3042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8,727,187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AABC00A" w14:textId="4B4E43C9" w:rsidR="00E77061" w:rsidRPr="00800EAF" w:rsidRDefault="00984B3F" w:rsidP="00800EAF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77061"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="00E77061"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E77061" w:rsidRPr="007470B8" w14:paraId="55ABD31B" w14:textId="77777777" w:rsidTr="00484152">
        <w:tc>
          <w:tcPr>
            <w:tcW w:w="4858" w:type="dxa"/>
            <w:vAlign w:val="center"/>
          </w:tcPr>
          <w:p w14:paraId="78655658" w14:textId="77777777" w:rsidR="00E77061" w:rsidRPr="007470B8" w:rsidRDefault="00E77061" w:rsidP="00E770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2AE560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25F9C4B1" w:rsidR="00E77061" w:rsidRPr="00800EAF" w:rsidRDefault="00FF3042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5,134,537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40A55E2D" w:rsidR="00E77061" w:rsidRPr="00800EAF" w:rsidRDefault="00E77061" w:rsidP="0048415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3,171,868</w:t>
            </w:r>
          </w:p>
        </w:tc>
      </w:tr>
      <w:tr w:rsidR="00E77061" w:rsidRPr="007470B8" w14:paraId="6F77D007" w14:textId="77777777" w:rsidTr="00484152">
        <w:tc>
          <w:tcPr>
            <w:tcW w:w="4858" w:type="dxa"/>
          </w:tcPr>
          <w:p w14:paraId="3BCE859B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CE85A21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504B75CF" w:rsidR="00E77061" w:rsidRPr="00800EAF" w:rsidRDefault="00FF3042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13,861,724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56690D4E" w:rsidR="00E77061" w:rsidRPr="00484152" w:rsidRDefault="00E77061" w:rsidP="0048415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11,697,799</w:t>
            </w:r>
          </w:p>
        </w:tc>
      </w:tr>
    </w:tbl>
    <w:p w14:paraId="627499D3" w14:textId="43A518B6" w:rsidR="00E77061" w:rsidRDefault="00E77061" w:rsidP="00E77061">
      <w:pPr>
        <w:pStyle w:val="Bo-Blankline"/>
      </w:pPr>
    </w:p>
    <w:p w14:paraId="6BAA7F08" w14:textId="77777777" w:rsidR="004F4DF8" w:rsidRDefault="004F4DF8" w:rsidP="004F4DF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F3013A" w:rsidRDefault="004F4DF8" w:rsidP="00E77061">
      <w:pPr>
        <w:pStyle w:val="Bo-Blankline"/>
        <w:rPr>
          <w:cs/>
        </w:rPr>
      </w:pPr>
    </w:p>
    <w:p w14:paraId="66ECF6A0" w14:textId="3BAFE610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Default="00E77061" w:rsidP="00E77061">
      <w:pPr>
        <w:pStyle w:val="Bo-Blankline"/>
        <w:ind w:left="518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964878" w14:paraId="1AC66382" w14:textId="77777777" w:rsidTr="00484152">
        <w:tc>
          <w:tcPr>
            <w:tcW w:w="4860" w:type="dxa"/>
          </w:tcPr>
          <w:p w14:paraId="2A113C14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3A95D1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27CDBC88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964878" w14:paraId="77C0C3F4" w14:textId="77777777" w:rsidTr="00484152">
        <w:tc>
          <w:tcPr>
            <w:tcW w:w="4860" w:type="dxa"/>
          </w:tcPr>
          <w:p w14:paraId="47E42B3F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5BF27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281C71E" w14:textId="77777777" w:rsidR="00E77061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77061" w:rsidRPr="00964878" w14:paraId="08DAD0CD" w14:textId="77777777" w:rsidTr="00484152">
        <w:tc>
          <w:tcPr>
            <w:tcW w:w="4860" w:type="dxa"/>
          </w:tcPr>
          <w:p w14:paraId="392A63CC" w14:textId="438DAA1C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20" w:type="dxa"/>
          </w:tcPr>
          <w:p w14:paraId="2A436233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173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85781C4" w14:textId="4599B65B" w:rsidR="00E77061" w:rsidRPr="0089415E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4" w:type="dxa"/>
          </w:tcPr>
          <w:p w14:paraId="2019E065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BC25245" w14:textId="4DFF12D2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964878" w14:paraId="6189BC5D" w14:textId="77777777" w:rsidTr="00484152">
        <w:tc>
          <w:tcPr>
            <w:tcW w:w="4860" w:type="dxa"/>
          </w:tcPr>
          <w:p w14:paraId="4D88F0A2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9845E7B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9F5B0BA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7061" w:rsidRPr="00964878" w14:paraId="1A141E53" w14:textId="77777777" w:rsidTr="00484152">
        <w:tc>
          <w:tcPr>
            <w:tcW w:w="4860" w:type="dxa"/>
            <w:vAlign w:val="center"/>
          </w:tcPr>
          <w:p w14:paraId="7C0C3218" w14:textId="77777777" w:rsidR="00E77061" w:rsidRPr="00A541C3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7AEABBA6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B7B7497" w14:textId="5D9F17CF" w:rsidR="00E77061" w:rsidRPr="006A5FB2" w:rsidRDefault="00D17F09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749,480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3D7D506" w14:textId="32FE2AD6" w:rsidR="00E77061" w:rsidRPr="00020D75" w:rsidRDefault="00984B3F" w:rsidP="00E7706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  <w:r w:rsidR="00E770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</w:p>
        </w:tc>
      </w:tr>
      <w:tr w:rsidR="00E77061" w:rsidRPr="00964878" w14:paraId="75131C95" w14:textId="77777777" w:rsidTr="00484152">
        <w:tc>
          <w:tcPr>
            <w:tcW w:w="4860" w:type="dxa"/>
            <w:vAlign w:val="center"/>
          </w:tcPr>
          <w:p w14:paraId="10DC1326" w14:textId="77777777" w:rsidR="00E77061" w:rsidRPr="00964878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5D746BC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8DFD7F" w14:textId="13D551E7" w:rsidR="00E77061" w:rsidRPr="00484152" w:rsidRDefault="00D17F09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4152">
              <w:rPr>
                <w:rFonts w:ascii="Angsana New" w:hAnsi="Angsana New"/>
                <w:sz w:val="30"/>
                <w:szCs w:val="30"/>
                <w:lang w:val="en-US"/>
              </w:rPr>
              <w:t>1,248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74C4C2C" w14:textId="40ECCA4D" w:rsidR="00E77061" w:rsidRPr="00020D75" w:rsidRDefault="00E77061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45,090</w:t>
            </w:r>
          </w:p>
        </w:tc>
      </w:tr>
      <w:tr w:rsidR="00E77061" w:rsidRPr="00964878" w14:paraId="1C5B98D8" w14:textId="77777777" w:rsidTr="00484152">
        <w:tc>
          <w:tcPr>
            <w:tcW w:w="4860" w:type="dxa"/>
            <w:vAlign w:val="center"/>
          </w:tcPr>
          <w:p w14:paraId="793C6FD8" w14:textId="77777777" w:rsidR="00E77061" w:rsidRPr="00964878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20" w:type="dxa"/>
          </w:tcPr>
          <w:p w14:paraId="1E9BAB14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361826A" w14:textId="2048DEE0" w:rsidR="00E77061" w:rsidRPr="00484152" w:rsidRDefault="00D17F09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4152"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96ED7DA" w14:textId="10E963B5" w:rsidR="00E77061" w:rsidRDefault="00E77061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192,126</w:t>
            </w:r>
          </w:p>
        </w:tc>
      </w:tr>
      <w:tr w:rsidR="00E77061" w:rsidRPr="00964878" w14:paraId="3F5E7BC1" w14:textId="77777777" w:rsidTr="00484152">
        <w:tc>
          <w:tcPr>
            <w:tcW w:w="4860" w:type="dxa"/>
          </w:tcPr>
          <w:p w14:paraId="0103575C" w14:textId="77777777" w:rsidR="00E77061" w:rsidRPr="00A541C3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83B236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69E288E1" w:rsidR="00E77061" w:rsidRPr="00484152" w:rsidRDefault="00D17F09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1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955,380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532C9701" w:rsidR="00E77061" w:rsidRPr="00484152" w:rsidRDefault="00E77061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152">
              <w:rPr>
                <w:rFonts w:ascii="Angsana New" w:hAnsi="Angsana New"/>
                <w:b/>
                <w:bCs/>
                <w:sz w:val="30"/>
                <w:szCs w:val="30"/>
              </w:rPr>
              <w:t>845,062</w:t>
            </w:r>
          </w:p>
        </w:tc>
      </w:tr>
    </w:tbl>
    <w:p w14:paraId="1B5E9163" w14:textId="77777777" w:rsidR="00E77061" w:rsidRDefault="00E77061" w:rsidP="00E77061">
      <w:pPr>
        <w:pStyle w:val="Caption"/>
        <w:numPr>
          <w:ilvl w:val="0"/>
          <w:numId w:val="0"/>
        </w:numPr>
        <w:ind w:left="900"/>
      </w:pPr>
    </w:p>
    <w:p w14:paraId="0A620077" w14:textId="77777777" w:rsidR="00E77061" w:rsidRDefault="00E77061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09C4E53F" w14:textId="15FC47FA" w:rsidR="00B52DD8" w:rsidRDefault="00B52DD8" w:rsidP="00AE4109">
      <w:pPr>
        <w:pStyle w:val="Caption"/>
        <w:ind w:hanging="900"/>
      </w:pPr>
      <w:r>
        <w:rPr>
          <w:rFonts w:hint="cs"/>
          <w:cs/>
        </w:rPr>
        <w:lastRenderedPageBreak/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012378F4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4F4DF8">
        <w:rPr>
          <w:rFonts w:ascii="Angsana New" w:hAnsi="Angsana New" w:hint="cs"/>
          <w:sz w:val="30"/>
          <w:szCs w:val="30"/>
          <w:cs/>
        </w:rPr>
        <w:t>หก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E77061">
        <w:rPr>
          <w:rFonts w:ascii="Angsana New" w:hAnsi="Angsana New" w:hint="cs"/>
          <w:sz w:val="30"/>
          <w:szCs w:val="30"/>
          <w:cs/>
        </w:rPr>
        <w:t>มิถุนายน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2564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 xml:space="preserve">ละ </w:t>
      </w:r>
      <w:r w:rsidR="003917F6">
        <w:rPr>
          <w:rFonts w:ascii="Angsana New" w:hAnsi="Angsana New"/>
          <w:sz w:val="30"/>
          <w:szCs w:val="30"/>
          <w:lang w:val="en-US"/>
        </w:rPr>
        <w:t>4.10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3917F6">
        <w:rPr>
          <w:rFonts w:ascii="Angsana New" w:hAnsi="Angsana New"/>
          <w:sz w:val="30"/>
          <w:szCs w:val="30"/>
        </w:rPr>
        <w:t>0.91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</w:t>
      </w:r>
      <w:r w:rsidR="00984B3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E77061"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E7706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84B3F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154B04">
        <w:rPr>
          <w:rFonts w:ascii="Angsana New" w:hAnsi="Angsana New"/>
          <w:i/>
          <w:iCs/>
          <w:sz w:val="30"/>
          <w:szCs w:val="30"/>
        </w:rPr>
        <w:t xml:space="preserve"> </w:t>
      </w:r>
      <w:r w:rsidR="00984B3F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D6FB6">
        <w:rPr>
          <w:rFonts w:ascii="Angsana New" w:hAnsi="Angsana New"/>
          <w:i/>
          <w:iCs/>
          <w:sz w:val="30"/>
          <w:szCs w:val="30"/>
        </w:rPr>
        <w:t>.</w:t>
      </w:r>
      <w:r w:rsidR="00E77061">
        <w:rPr>
          <w:rFonts w:ascii="Angsana New" w:hAnsi="Angsana New" w:hint="cs"/>
          <w:i/>
          <w:iCs/>
          <w:sz w:val="30"/>
          <w:szCs w:val="30"/>
          <w:cs/>
          <w:lang w:val="en-US"/>
        </w:rPr>
        <w:t>95</w:t>
      </w:r>
      <w:r w:rsidR="00556F1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79371D">
        <w:rPr>
          <w:rFonts w:ascii="Angsana New" w:hAnsi="Angsana New"/>
          <w:i/>
          <w:iCs/>
          <w:sz w:val="30"/>
          <w:szCs w:val="30"/>
        </w:rPr>
        <w:t>0.03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0029F6F6" w:rsidR="00384589" w:rsidRDefault="00384589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64F3E7CC" w14:textId="77777777" w:rsidR="00EF4EA2" w:rsidRDefault="00EF4EA2" w:rsidP="00EF4EA2">
      <w:pPr>
        <w:pStyle w:val="Bo-Blankline"/>
      </w:pPr>
    </w:p>
    <w:p w14:paraId="1AEE8CD8" w14:textId="77777777" w:rsidR="004F4DF8" w:rsidRDefault="00300B59" w:rsidP="009C56D7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บริษัทไม่ได้รับรู้ภาษีเงินได้รอการตัดบัญชีจากขาดทุนทางภาษ</w:t>
      </w:r>
      <w:r w:rsidR="009C56D7">
        <w:rPr>
          <w:rFonts w:hint="cs"/>
          <w:cs/>
        </w:rPr>
        <w:t>ี</w:t>
      </w:r>
    </w:p>
    <w:p w14:paraId="34034A90" w14:textId="0C32FBAD" w:rsidR="009C56D7" w:rsidRPr="009C56D7" w:rsidRDefault="009C56D7" w:rsidP="00691966">
      <w:pPr>
        <w:pStyle w:val="Bo-Blankline"/>
        <w:rPr>
          <w:cs/>
        </w:rPr>
      </w:pPr>
    </w:p>
    <w:p w14:paraId="371CAF30" w14:textId="69415A16" w:rsidR="00F20967" w:rsidRDefault="00F20967" w:rsidP="00DB700D">
      <w:pPr>
        <w:pStyle w:val="Caption"/>
        <w:ind w:hanging="900"/>
      </w:pPr>
      <w:r>
        <w:rPr>
          <w:rFonts w:hint="cs"/>
          <w:cs/>
        </w:rPr>
        <w:t>เงินปันผล</w:t>
      </w:r>
    </w:p>
    <w:p w14:paraId="66E61D2B" w14:textId="52E400C4" w:rsidR="00F20967" w:rsidRDefault="00F20967" w:rsidP="00F20967">
      <w:pPr>
        <w:pStyle w:val="Bo-Blankline"/>
      </w:pPr>
    </w:p>
    <w:p w14:paraId="2C4BAE6C" w14:textId="77777777" w:rsidR="00BD4AA3" w:rsidRDefault="00BD4AA3" w:rsidP="00BD4AA3">
      <w:pPr>
        <w:pStyle w:val="Bo-Blankline"/>
        <w:jc w:val="thaiDistribute"/>
        <w:rPr>
          <w:spacing w:val="-2"/>
          <w:sz w:val="30"/>
          <w:szCs w:val="30"/>
        </w:rPr>
      </w:pPr>
      <w:r w:rsidRPr="00C45A0D">
        <w:rPr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spacing w:val="-2"/>
          <w:sz w:val="30"/>
          <w:szCs w:val="30"/>
        </w:rPr>
        <w:t>4</w:t>
      </w:r>
      <w:r w:rsidRPr="00C45A0D">
        <w:rPr>
          <w:spacing w:val="-2"/>
          <w:sz w:val="30"/>
          <w:szCs w:val="30"/>
          <w:cs/>
        </w:rPr>
        <w:t xml:space="preserve"> สิงหาคม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ที่ประชุมได้รับทราบการจ่ายเงินปันผลระหว่างกาลสำหรับปี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>
        <w:rPr>
          <w:spacing w:val="-2"/>
          <w:sz w:val="30"/>
          <w:szCs w:val="30"/>
        </w:rPr>
        <w:t>0.06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>
        <w:rPr>
          <w:spacing w:val="-2"/>
          <w:sz w:val="30"/>
          <w:szCs w:val="30"/>
        </w:rPr>
        <w:t>1,149.20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>
        <w:rPr>
          <w:spacing w:val="-2"/>
          <w:sz w:val="30"/>
          <w:szCs w:val="30"/>
        </w:rPr>
        <w:t>573.78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3EE9D98C" w14:textId="77777777" w:rsidR="00BD4AA3" w:rsidRPr="00F20967" w:rsidRDefault="00BD4AA3" w:rsidP="00F20967">
      <w:pPr>
        <w:pStyle w:val="Bo-Blankline"/>
      </w:pPr>
    </w:p>
    <w:p w14:paraId="0B29EFBD" w14:textId="245D5055" w:rsidR="00F20967" w:rsidRPr="00F20967" w:rsidRDefault="00F20967" w:rsidP="00F2096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20967">
        <w:rPr>
          <w:rFonts w:ascii="Angsana New" w:hAnsi="Angsana New"/>
          <w:spacing w:val="6"/>
          <w:sz w:val="30"/>
          <w:szCs w:val="30"/>
        </w:rPr>
        <w:t>22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Pr="00F20967">
        <w:rPr>
          <w:rFonts w:ascii="Angsana New" w:hAnsi="Angsana New"/>
          <w:spacing w:val="6"/>
          <w:sz w:val="30"/>
          <w:szCs w:val="30"/>
        </w:rPr>
        <w:t>2564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0.06 </w:t>
      </w:r>
      <w:r w:rsidRPr="00F20967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F20967">
        <w:rPr>
          <w:rFonts w:ascii="Angsana New" w:hAnsi="Angsana New"/>
          <w:sz w:val="30"/>
          <w:szCs w:val="30"/>
        </w:rPr>
        <w:t xml:space="preserve">1,150.83 </w:t>
      </w:r>
      <w:r w:rsidRPr="00F2096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เงินปันผลดังกล่าวได้รวมเงินปันผลระหว่างกาลในอัตราหุ้นละ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0.03 </w:t>
      </w:r>
      <w:r w:rsidRPr="00F20967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F20967">
        <w:rPr>
          <w:rFonts w:ascii="Angsana New" w:hAnsi="Angsana New"/>
          <w:sz w:val="30"/>
          <w:szCs w:val="30"/>
        </w:rPr>
        <w:t xml:space="preserve">2563 </w:t>
      </w:r>
      <w:r w:rsidRPr="00F20967">
        <w:rPr>
          <w:rFonts w:ascii="Angsana New" w:hAnsi="Angsana New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0.03 </w:t>
      </w:r>
      <w:r w:rsidRPr="00F20967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Pr="00F20967">
        <w:rPr>
          <w:rFonts w:ascii="Angsana New" w:hAnsi="Angsana New"/>
          <w:sz w:val="30"/>
          <w:szCs w:val="30"/>
        </w:rPr>
        <w:t xml:space="preserve">573.79 </w:t>
      </w:r>
      <w:r w:rsidRPr="00F2096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F20967">
        <w:rPr>
          <w:rFonts w:ascii="Angsana New" w:hAnsi="Angsana New"/>
          <w:sz w:val="30"/>
          <w:szCs w:val="30"/>
        </w:rPr>
        <w:t>2564</w:t>
      </w:r>
    </w:p>
    <w:p w14:paraId="4A92B57A" w14:textId="66818478" w:rsidR="00EF5A2B" w:rsidRDefault="00EF5A2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4A6E440" w14:textId="6E511197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78D5E1C4" w14:textId="7EA8010A" w:rsidR="00E77061" w:rsidRPr="00964878" w:rsidRDefault="00E77061" w:rsidP="00E77061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</w:t>
      </w:r>
      <w:r>
        <w:rPr>
          <w:rFonts w:hint="cs"/>
          <w:spacing w:val="4"/>
          <w:cs/>
        </w:rPr>
        <w:t>หกเดือน</w:t>
      </w:r>
      <w:r w:rsidRPr="00964878">
        <w:rPr>
          <w:spacing w:val="4"/>
          <w:cs/>
        </w:rPr>
        <w:t xml:space="preserve">สิ้นสุดวันที่ </w:t>
      </w:r>
      <w:r>
        <w:rPr>
          <w:spacing w:val="4"/>
        </w:rPr>
        <w:t xml:space="preserve">30 </w:t>
      </w:r>
      <w:r>
        <w:rPr>
          <w:rFonts w:hint="cs"/>
          <w:spacing w:val="4"/>
          <w:cs/>
        </w:rPr>
        <w:t>มิถุนายน</w:t>
      </w:r>
      <w:r w:rsidRPr="00964878">
        <w:rPr>
          <w:rFonts w:hint="cs"/>
          <w:spacing w:val="4"/>
          <w:cs/>
        </w:rPr>
        <w:t xml:space="preserve"> </w:t>
      </w:r>
      <w:r w:rsidR="00984B3F">
        <w:rPr>
          <w:spacing w:val="4"/>
          <w:lang w:val="en-US"/>
        </w:rPr>
        <w:t>256</w:t>
      </w:r>
      <w:r>
        <w:rPr>
          <w:rFonts w:hint="cs"/>
          <w:spacing w:val="4"/>
          <w:cs/>
          <w:lang w:val="en-US"/>
        </w:rPr>
        <w:t>4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>
        <w:rPr>
          <w:spacing w:val="4"/>
        </w:rPr>
        <w:t>256</w:t>
      </w:r>
      <w:r>
        <w:rPr>
          <w:rFonts w:hint="cs"/>
          <w:spacing w:val="4"/>
          <w:cs/>
        </w:rPr>
        <w:t>3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01129C6E" w14:textId="77777777" w:rsidR="00E77061" w:rsidRDefault="00E77061" w:rsidP="00E7706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1168"/>
        <w:gridCol w:w="236"/>
        <w:gridCol w:w="1090"/>
        <w:gridCol w:w="37"/>
        <w:gridCol w:w="202"/>
        <w:gridCol w:w="37"/>
        <w:gridCol w:w="1100"/>
        <w:gridCol w:w="86"/>
        <w:gridCol w:w="150"/>
        <w:gridCol w:w="86"/>
        <w:gridCol w:w="1211"/>
      </w:tblGrid>
      <w:tr w:rsidR="00E77061" w:rsidRPr="00607335" w14:paraId="04A6802D" w14:textId="77777777" w:rsidTr="00650624">
        <w:tc>
          <w:tcPr>
            <w:tcW w:w="3777" w:type="dxa"/>
            <w:shd w:val="clear" w:color="auto" w:fill="auto"/>
          </w:tcPr>
          <w:p w14:paraId="4B16AFFE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14:paraId="406A92EB" w14:textId="77777777" w:rsidR="00E77061" w:rsidRPr="00607335" w:rsidRDefault="00E77061" w:rsidP="00650624">
            <w:pPr>
              <w:spacing w:line="380" w:lineRule="exact"/>
              <w:ind w:left="-204" w:right="-123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3930D93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6"/>
            <w:shd w:val="clear" w:color="auto" w:fill="auto"/>
          </w:tcPr>
          <w:p w14:paraId="4B7C8FD3" w14:textId="77777777" w:rsidR="00E77061" w:rsidRPr="00607335" w:rsidRDefault="00E77061" w:rsidP="00E77061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7061" w:rsidRPr="00607335" w14:paraId="5F37ED14" w14:textId="77777777" w:rsidTr="00650624">
        <w:tc>
          <w:tcPr>
            <w:tcW w:w="3777" w:type="dxa"/>
            <w:shd w:val="clear" w:color="auto" w:fill="auto"/>
          </w:tcPr>
          <w:p w14:paraId="028FEEC1" w14:textId="77777777" w:rsidR="00E77061" w:rsidRPr="00607335" w:rsidRDefault="00E77061" w:rsidP="00E770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8" w:type="dxa"/>
            <w:shd w:val="clear" w:color="auto" w:fill="auto"/>
          </w:tcPr>
          <w:p w14:paraId="66C722A0" w14:textId="0DFE4510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0883D08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59A0B6A" w14:textId="5C8BF9D0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1B49B22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08B01A1D" w14:textId="4E64E71E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E68BED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592E3BF" w14:textId="6AF6A804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27AB2" w:rsidRPr="00607335" w14:paraId="79C20E61" w14:textId="77777777" w:rsidTr="00650624">
        <w:tc>
          <w:tcPr>
            <w:tcW w:w="3777" w:type="dxa"/>
            <w:shd w:val="clear" w:color="auto" w:fill="auto"/>
          </w:tcPr>
          <w:p w14:paraId="03527617" w14:textId="77777777" w:rsidR="00127AB2" w:rsidRPr="00607335" w:rsidRDefault="00127AB2" w:rsidP="00E770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D88F7EC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A9BC89D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56C2280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0745ED1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4B665B5B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CB8D53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BF965C6" w14:textId="74010CA4" w:rsidR="00127AB2" w:rsidRPr="00127AB2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7061" w:rsidRPr="00607335" w14:paraId="133B144B" w14:textId="77777777" w:rsidTr="00650624">
        <w:tc>
          <w:tcPr>
            <w:tcW w:w="3777" w:type="dxa"/>
            <w:shd w:val="clear" w:color="auto" w:fill="auto"/>
          </w:tcPr>
          <w:p w14:paraId="7F8EF82C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3" w:type="dxa"/>
            <w:gridSpan w:val="11"/>
            <w:shd w:val="clear" w:color="auto" w:fill="auto"/>
          </w:tcPr>
          <w:p w14:paraId="2AD39D02" w14:textId="77777777" w:rsidR="00E77061" w:rsidRPr="00607335" w:rsidRDefault="00E77061" w:rsidP="00E77061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061" w:rsidRPr="00607335" w14:paraId="3AB6E981" w14:textId="77777777" w:rsidTr="00982462">
        <w:tc>
          <w:tcPr>
            <w:tcW w:w="3777" w:type="dxa"/>
            <w:shd w:val="clear" w:color="auto" w:fill="auto"/>
          </w:tcPr>
          <w:p w14:paraId="5C864E6C" w14:textId="77777777" w:rsidR="00E77061" w:rsidRPr="00607335" w:rsidRDefault="00E77061" w:rsidP="00982462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7B6286" w14:textId="2268C84C" w:rsidR="00E77061" w:rsidRPr="00650624" w:rsidRDefault="00982462" w:rsidP="000B39E2">
            <w:pPr>
              <w:tabs>
                <w:tab w:val="decimal" w:pos="9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2,955,419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F67A0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740C4" w14:textId="2994228E" w:rsidR="00E77061" w:rsidRPr="00607335" w:rsidRDefault="00984B3F" w:rsidP="000B39E2">
            <w:pPr>
              <w:tabs>
                <w:tab w:val="decimal" w:pos="88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770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</w:t>
            </w:r>
            <w:r w:rsidR="00E770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63C584C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14452E" w14:textId="2BCF891D" w:rsidR="00E77061" w:rsidRPr="004963D7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2,955,419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AEF34A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84834" w14:textId="4CC19344" w:rsidR="00E77061" w:rsidRPr="00607335" w:rsidRDefault="00C86EE7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1,066,148</w:t>
            </w:r>
          </w:p>
        </w:tc>
      </w:tr>
      <w:tr w:rsidR="00E77061" w:rsidRPr="00607335" w14:paraId="27EB0A9E" w14:textId="77777777" w:rsidTr="00650624">
        <w:tc>
          <w:tcPr>
            <w:tcW w:w="3777" w:type="dxa"/>
            <w:shd w:val="clear" w:color="auto" w:fill="auto"/>
          </w:tcPr>
          <w:p w14:paraId="1628C1F2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4A530B7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4AA11D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14:paraId="0A13BE10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26F2E33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E4C31D1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201037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751B0065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7061" w:rsidRPr="00607335" w14:paraId="1D94F292" w14:textId="77777777" w:rsidTr="00982462">
        <w:tc>
          <w:tcPr>
            <w:tcW w:w="3777" w:type="dxa"/>
            <w:shd w:val="clear" w:color="auto" w:fill="auto"/>
          </w:tcPr>
          <w:p w14:paraId="7F0326D6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8" w:type="dxa"/>
            <w:shd w:val="clear" w:color="auto" w:fill="auto"/>
          </w:tcPr>
          <w:p w14:paraId="36F5DEF9" w14:textId="4CB6D3AF" w:rsidR="00E77061" w:rsidRPr="00607335" w:rsidRDefault="00982462" w:rsidP="00982462">
            <w:pPr>
              <w:tabs>
                <w:tab w:val="decimal" w:pos="9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shd w:val="clear" w:color="auto" w:fill="auto"/>
          </w:tcPr>
          <w:p w14:paraId="1177BA6C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9376B0C" w14:textId="29A9B63C" w:rsidR="00E77061" w:rsidRPr="00607335" w:rsidRDefault="00E77061" w:rsidP="0098246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E126C79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3D831E0" w14:textId="7B9987FF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FE48F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1434AAF" w14:textId="0AFA476E" w:rsidR="00E77061" w:rsidRPr="00607335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</w:tr>
      <w:tr w:rsidR="00E77061" w:rsidRPr="00607335" w14:paraId="6F137F85" w14:textId="77777777" w:rsidTr="00982462">
        <w:tc>
          <w:tcPr>
            <w:tcW w:w="3777" w:type="dxa"/>
            <w:shd w:val="clear" w:color="auto" w:fill="auto"/>
          </w:tcPr>
          <w:p w14:paraId="762A7A17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9AC741" w14:textId="5288E364" w:rsidR="00E77061" w:rsidRPr="00607335" w:rsidRDefault="00982462" w:rsidP="00982462">
            <w:pPr>
              <w:tabs>
                <w:tab w:val="decimal" w:pos="970"/>
              </w:tabs>
              <w:spacing w:line="380" w:lineRule="exact"/>
              <w:ind w:left="-119" w:right="-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(103,692)</w:t>
            </w:r>
          </w:p>
        </w:tc>
        <w:tc>
          <w:tcPr>
            <w:tcW w:w="236" w:type="dxa"/>
            <w:shd w:val="clear" w:color="auto" w:fill="auto"/>
          </w:tcPr>
          <w:p w14:paraId="0ADAEF0B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C113817" w14:textId="7A1DF115" w:rsidR="00E77061" w:rsidRPr="00607335" w:rsidRDefault="00E77061" w:rsidP="00982462">
            <w:pPr>
              <w:spacing w:line="380" w:lineRule="exact"/>
              <w:ind w:left="-119" w:right="-3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(179,777)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BA17B96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EE9EE" w14:textId="4FFCCC23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(103,692)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313164" w14:textId="77777777" w:rsidR="00E77061" w:rsidRPr="00607335" w:rsidRDefault="00E77061" w:rsidP="00982462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0B2AE" w14:textId="284AE49A" w:rsidR="00E77061" w:rsidRPr="00090B3C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(179,777)</w:t>
            </w:r>
          </w:p>
        </w:tc>
      </w:tr>
      <w:tr w:rsidR="00E77061" w:rsidRPr="00607335" w14:paraId="3D1500BF" w14:textId="77777777" w:rsidTr="00982462">
        <w:tc>
          <w:tcPr>
            <w:tcW w:w="3777" w:type="dxa"/>
            <w:shd w:val="clear" w:color="auto" w:fill="auto"/>
            <w:vAlign w:val="bottom"/>
          </w:tcPr>
          <w:p w14:paraId="5A100800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FDD6A" w14:textId="3B543A8C" w:rsidR="00E77061" w:rsidRPr="00607335" w:rsidRDefault="00982462" w:rsidP="000B39E2">
            <w:pPr>
              <w:tabs>
                <w:tab w:val="decimal" w:pos="98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19,076,808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DF72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F0B173" w14:textId="228F94C3" w:rsidR="00E77061" w:rsidRPr="00607335" w:rsidRDefault="00E77061" w:rsidP="0098246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19,000,723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FD4476B" w14:textId="77777777" w:rsidR="00E77061" w:rsidRPr="00607335" w:rsidRDefault="00E77061" w:rsidP="00982462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4A804" w14:textId="16EC718F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19,076,808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6E7A9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2DF16" w14:textId="52E66BF4" w:rsidR="00E77061" w:rsidRPr="00607335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19,000,723</w:t>
            </w:r>
          </w:p>
        </w:tc>
      </w:tr>
      <w:tr w:rsidR="00E77061" w:rsidRPr="00607335" w14:paraId="1078A87B" w14:textId="77777777" w:rsidTr="00982462">
        <w:tc>
          <w:tcPr>
            <w:tcW w:w="3777" w:type="dxa"/>
            <w:shd w:val="clear" w:color="auto" w:fill="auto"/>
          </w:tcPr>
          <w:p w14:paraId="002E3BE6" w14:textId="787A6FEF" w:rsidR="00E77061" w:rsidRPr="00607335" w:rsidRDefault="00127AB2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8BCA1D4" w14:textId="74FAA171" w:rsidR="00E77061" w:rsidRPr="00607335" w:rsidRDefault="00982462" w:rsidP="000B39E2">
            <w:pPr>
              <w:spacing w:line="380" w:lineRule="exact"/>
              <w:ind w:left="-11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0.155</w:t>
            </w:r>
          </w:p>
        </w:tc>
        <w:tc>
          <w:tcPr>
            <w:tcW w:w="236" w:type="dxa"/>
            <w:shd w:val="clear" w:color="auto" w:fill="auto"/>
          </w:tcPr>
          <w:p w14:paraId="4798E92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50347829" w14:textId="469F0872" w:rsidR="00E77061" w:rsidRPr="00607335" w:rsidRDefault="00E77061" w:rsidP="00982462">
            <w:pPr>
              <w:spacing w:line="380" w:lineRule="exac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7F29E0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A44F6E" w14:textId="531919A6" w:rsidR="00E77061" w:rsidRPr="00607335" w:rsidRDefault="00982462" w:rsidP="000B39E2">
            <w:pPr>
              <w:tabs>
                <w:tab w:val="decimal" w:pos="7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87D1E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8B70F1" w14:textId="2D1A57EB" w:rsidR="00E77061" w:rsidRPr="00607335" w:rsidRDefault="00E77061" w:rsidP="00982462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982462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7FE42715" w14:textId="26EDDF6B" w:rsidR="00691966" w:rsidRDefault="00691966" w:rsidP="00982462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217F06A0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14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6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F55E4D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47BF18E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5822BF7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4E722B6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052" w:rsidRPr="00F55E4D" w14:paraId="612C613D" w14:textId="77777777" w:rsidTr="005A5CDE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E2FF845" w14:textId="77777777" w:rsidR="00016052" w:rsidRPr="00F55E4D" w:rsidRDefault="00016052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154326D" w14:textId="77777777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80" w:type="dxa"/>
            <w:gridSpan w:val="16"/>
            <w:vAlign w:val="bottom"/>
          </w:tcPr>
          <w:p w14:paraId="706B586E" w14:textId="1A435AB3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1D6E3FD5" w14:textId="77777777" w:rsidTr="00016052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C7A729F" w14:textId="79CD3752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6" w:type="dxa"/>
            <w:vAlign w:val="bottom"/>
          </w:tcPr>
          <w:p w14:paraId="108C0C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7DA29F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9829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16481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F414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3810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01CB5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EA0752" w14:textId="3E878C4C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327BE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6B62D64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F825A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C946B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ACC8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A74F5B1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0245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364202B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052" w:rsidRPr="00F55E4D" w14:paraId="064A737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D70F02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B904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32A989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87CD82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C1D17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FE21F3C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42645D22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73DCCC28" w:rsidR="00016052" w:rsidRPr="00F55E4D" w:rsidRDefault="00500C09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57542C91" w14:textId="5E21ACC2" w:rsidR="00016052" w:rsidRPr="00F55E4D" w:rsidRDefault="002E1143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500C5AAD" w:rsidR="00016052" w:rsidRPr="00F55E4D" w:rsidRDefault="002E1143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DC0CFC" w14:textId="0015312E" w:rsidR="00016052" w:rsidRPr="00F55E4D" w:rsidRDefault="002E1143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AD0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5E94B7C6" w:rsidR="00016052" w:rsidRPr="00F55E4D" w:rsidRDefault="002E1143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64" w:type="dxa"/>
            <w:shd w:val="clear" w:color="auto" w:fill="auto"/>
          </w:tcPr>
          <w:p w14:paraId="7FD930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0FE32290" w:rsidR="00016052" w:rsidRPr="00F55E4D" w:rsidRDefault="002E1143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2B6BF036" w:rsidR="00016052" w:rsidRPr="00F55E4D" w:rsidRDefault="002E1143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0FC2FCAD" w:rsidR="00016052" w:rsidRPr="00F55E4D" w:rsidRDefault="002E1143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589AE851" w:rsidR="00016052" w:rsidRPr="00F55E4D" w:rsidRDefault="002E1143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016052" w:rsidRPr="00F55E4D" w14:paraId="273339A5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01F852D4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7891218D" w:rsidR="00016052" w:rsidRPr="00F55E4D" w:rsidRDefault="00500C09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7B1C688" w14:textId="603A30DE" w:rsidR="00016052" w:rsidRPr="00F55E4D" w:rsidRDefault="002E1143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5,405,288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2C6035B5" w:rsidR="00016052" w:rsidRPr="00F55E4D" w:rsidRDefault="002E1143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3D0C55" w14:textId="6856E0BF" w:rsidR="00016052" w:rsidRPr="00F55E4D" w:rsidRDefault="002E1143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27,518</w:t>
            </w:r>
          </w:p>
        </w:tc>
        <w:tc>
          <w:tcPr>
            <w:tcW w:w="236" w:type="dxa"/>
            <w:shd w:val="clear" w:color="auto" w:fill="auto"/>
          </w:tcPr>
          <w:p w14:paraId="070F27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1CCEEC08" w:rsidR="00016052" w:rsidRPr="00F55E4D" w:rsidRDefault="002E1143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5,434,012</w:t>
            </w:r>
          </w:p>
        </w:tc>
        <w:tc>
          <w:tcPr>
            <w:tcW w:w="264" w:type="dxa"/>
            <w:shd w:val="clear" w:color="auto" w:fill="auto"/>
          </w:tcPr>
          <w:p w14:paraId="450A8E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4304D4FE" w:rsidR="00016052" w:rsidRPr="00F55E4D" w:rsidRDefault="002E1143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5,361,207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622DBD45" w:rsidR="00016052" w:rsidRPr="00F55E4D" w:rsidRDefault="002E1143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74,532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46642EF2" w:rsidR="00016052" w:rsidRPr="00F55E4D" w:rsidRDefault="002E1143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7984AE31" w:rsidR="00016052" w:rsidRPr="00F55E4D" w:rsidRDefault="002E1143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5,435,739</w:t>
            </w:r>
          </w:p>
        </w:tc>
      </w:tr>
      <w:tr w:rsidR="00016052" w:rsidRPr="00F55E4D" w14:paraId="16EF129D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5A9D8C1A" w:rsidR="00016052" w:rsidRPr="00F55E4D" w:rsidRDefault="002E1143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5,405,288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6DEEE006" w:rsidR="00016052" w:rsidRPr="00F55E4D" w:rsidRDefault="002E1143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37DAFDD8" w:rsidR="00016052" w:rsidRPr="00F55E4D" w:rsidRDefault="002E1143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27,518</w:t>
            </w:r>
          </w:p>
        </w:tc>
        <w:tc>
          <w:tcPr>
            <w:tcW w:w="236" w:type="dxa"/>
            <w:shd w:val="clear" w:color="auto" w:fill="auto"/>
          </w:tcPr>
          <w:p w14:paraId="451C308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5AF988AE" w:rsidR="00016052" w:rsidRPr="00F55E4D" w:rsidRDefault="002E1143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5,434,247</w:t>
            </w:r>
          </w:p>
        </w:tc>
        <w:tc>
          <w:tcPr>
            <w:tcW w:w="264" w:type="dxa"/>
            <w:shd w:val="clear" w:color="auto" w:fill="auto"/>
          </w:tcPr>
          <w:p w14:paraId="1AEE79B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5375DB7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886293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73F61B9F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FB855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B44A3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861F83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2004CDD0" w14:textId="469C08C8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5863E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3700C26C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0643D6" w14:textId="599A9268" w:rsidR="00016052" w:rsidRPr="00F55E4D" w:rsidRDefault="000314BB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2,143,206</w:t>
            </w:r>
          </w:p>
        </w:tc>
        <w:tc>
          <w:tcPr>
            <w:tcW w:w="236" w:type="dxa"/>
            <w:shd w:val="clear" w:color="auto" w:fill="auto"/>
          </w:tcPr>
          <w:p w14:paraId="6465212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5DCD0DE4" w:rsidR="00016052" w:rsidRPr="00F55E4D" w:rsidRDefault="000314BB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2,143,206</w:t>
            </w:r>
          </w:p>
        </w:tc>
        <w:tc>
          <w:tcPr>
            <w:tcW w:w="264" w:type="dxa"/>
          </w:tcPr>
          <w:p w14:paraId="62FC59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073615" w14:textId="0B13EE5A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B266C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1D74AD" w14:textId="17355CCF" w:rsidR="00016052" w:rsidRPr="00F55E4D" w:rsidRDefault="000314BB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2,143,854</w:t>
            </w:r>
          </w:p>
        </w:tc>
        <w:tc>
          <w:tcPr>
            <w:tcW w:w="236" w:type="dxa"/>
          </w:tcPr>
          <w:p w14:paraId="2511D3E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FB5AED" w14:textId="47291D01" w:rsidR="00016052" w:rsidRPr="00F55E4D" w:rsidRDefault="000314BB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024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7EE7C7EC" w:rsidR="00016052" w:rsidRPr="00F55E4D" w:rsidRDefault="000314BB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2,143,854</w:t>
            </w:r>
          </w:p>
        </w:tc>
      </w:tr>
      <w:tr w:rsidR="00016052" w:rsidRPr="00F55E4D" w14:paraId="2B8C1E0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54112DFB" w:rsidR="00016052" w:rsidRPr="00F55E4D" w:rsidRDefault="00984B3F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BBB25E" w14:textId="6B09B1CD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68EC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332F8061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7AA3FC34" w:rsidR="00016052" w:rsidRPr="00F55E4D" w:rsidRDefault="000314BB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58,726,800</w:t>
            </w:r>
          </w:p>
        </w:tc>
        <w:tc>
          <w:tcPr>
            <w:tcW w:w="236" w:type="dxa"/>
            <w:shd w:val="clear" w:color="auto" w:fill="auto"/>
          </w:tcPr>
          <w:p w14:paraId="733EAB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657F51D1" w:rsidR="00016052" w:rsidRPr="00F55E4D" w:rsidRDefault="000314BB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58,726,800</w:t>
            </w:r>
          </w:p>
        </w:tc>
        <w:tc>
          <w:tcPr>
            <w:tcW w:w="264" w:type="dxa"/>
          </w:tcPr>
          <w:p w14:paraId="7A4689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0416C0" w14:textId="16AB971D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E9C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823437" w14:textId="417F2E89" w:rsidR="00016052" w:rsidRPr="00F55E4D" w:rsidRDefault="000314BB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59,402,009</w:t>
            </w:r>
          </w:p>
        </w:tc>
        <w:tc>
          <w:tcPr>
            <w:tcW w:w="236" w:type="dxa"/>
          </w:tcPr>
          <w:p w14:paraId="7F19F6F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23A15F" w14:textId="0F4A8F80" w:rsidR="00016052" w:rsidRPr="00F55E4D" w:rsidRDefault="000314BB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26BF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16CE502D" w:rsidR="00016052" w:rsidRPr="00F55E4D" w:rsidRDefault="000314BB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59,402,009</w:t>
            </w:r>
          </w:p>
        </w:tc>
      </w:tr>
      <w:tr w:rsidR="00016052" w:rsidRPr="00F55E4D" w14:paraId="36AB48C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32FE8A" w14:textId="6DF6FACF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5BBAC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405CC63B" w:rsidR="00016052" w:rsidRPr="00F55E4D" w:rsidRDefault="000314BB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47C76855" w:rsidR="00016052" w:rsidRPr="00F55E4D" w:rsidRDefault="000314BB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60,870,006</w:t>
            </w:r>
          </w:p>
        </w:tc>
        <w:tc>
          <w:tcPr>
            <w:tcW w:w="236" w:type="dxa"/>
            <w:shd w:val="clear" w:color="auto" w:fill="auto"/>
          </w:tcPr>
          <w:p w14:paraId="0CEF478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5CAA4488" w:rsidR="00016052" w:rsidRPr="00F55E4D" w:rsidRDefault="000314BB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60,870,006</w:t>
            </w:r>
          </w:p>
        </w:tc>
        <w:tc>
          <w:tcPr>
            <w:tcW w:w="264" w:type="dxa"/>
          </w:tcPr>
          <w:p w14:paraId="1CC42D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21676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E9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851CE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3626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1D224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7A40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6052" w:rsidRPr="00F55E4D" w14:paraId="67C4C255" w14:textId="77777777" w:rsidTr="00172F31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512BB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2F31" w:rsidRPr="00F55E4D" w14:paraId="3AD4A1B3" w14:textId="77777777" w:rsidTr="00172F31">
        <w:trPr>
          <w:trHeight w:val="261"/>
        </w:trPr>
        <w:tc>
          <w:tcPr>
            <w:tcW w:w="2692" w:type="dxa"/>
            <w:shd w:val="clear" w:color="auto" w:fill="auto"/>
          </w:tcPr>
          <w:p w14:paraId="424B29C7" w14:textId="77777777" w:rsidR="00172F31" w:rsidRPr="00F55E4D" w:rsidRDefault="00172F31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88E8897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6F1AE5C4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D7308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162EA3A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C07156" w14:textId="77777777" w:rsidR="00172F31" w:rsidRPr="00F55E4D" w:rsidRDefault="00172F31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3C8C7EA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A9FD0D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5DB989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72A3802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75725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6E24F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4CF8E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B7923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32BF9" w14:textId="77777777" w:rsidR="00172F31" w:rsidRPr="00F55E4D" w:rsidRDefault="00172F31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ADDC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F89F6FB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2B75A92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05262D5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3A67C24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77EBC872" w14:textId="3B6B8DA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0DF4" w:rsidRPr="00F55E4D" w14:paraId="00003218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55B8CC4A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8225C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6" w:type="dxa"/>
            <w:gridSpan w:val="7"/>
          </w:tcPr>
          <w:p w14:paraId="2A1CC345" w14:textId="6B97E6CF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2C7C0728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90" w:type="dxa"/>
            <w:gridSpan w:val="8"/>
          </w:tcPr>
          <w:p w14:paraId="7A894A9C" w14:textId="2910970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0DF4" w:rsidRPr="00F55E4D" w14:paraId="6297A81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1BA6EB8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66D5C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24BE6207" w14:textId="066675C0" w:rsidR="00FF0DF4" w:rsidRPr="00F55E4D" w:rsidRDefault="00FF0DF4" w:rsidP="00FF0DF4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366E8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14FAD40" w14:textId="23BFED91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610FE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BB6C894" w14:textId="15098A9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98EB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124B7C2" w14:textId="2A16EEE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18AA4693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62389D" w14:textId="4CD77C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E22B640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B69F93" w14:textId="01CEC0B1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149AA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DC0C1" w14:textId="73C3098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558558D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78D6C6DB" w14:textId="1C50BDD0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0DF4" w:rsidRPr="00F55E4D" w14:paraId="5DDDD142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E3D5D5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331BA0D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19A4AF17" w14:textId="3430B13C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479EFB6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7784C920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74DB5AB4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3075BE1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5C884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16052" w:rsidRPr="00F55E4D" w14:paraId="38F6C07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E7423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E4BB8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16052" w:rsidRPr="00F55E4D" w14:paraId="0C825E1F" w14:textId="77777777" w:rsidTr="00F55E4D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302E1B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9A1DD8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2241693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77DFF8F9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045A2F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7ACAD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5DC33ABF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7C1B" w14:textId="6F91C66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6DB8B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2B1C74DE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4" w:type="dxa"/>
          </w:tcPr>
          <w:p w14:paraId="4465D077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76F7D165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10A1335F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7DD8DC66" w:rsidR="00016052" w:rsidRPr="00F55E4D" w:rsidRDefault="00016052" w:rsidP="00016052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32A7F063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38A8FA18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16052" w:rsidRPr="00F55E4D" w14:paraId="28938BB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12629AF6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8208E9" w14:textId="7AE42C0F" w:rsidR="00016052" w:rsidRPr="00F55E4D" w:rsidRDefault="00016052" w:rsidP="00802F7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2,699,273</w:t>
            </w:r>
          </w:p>
        </w:tc>
        <w:tc>
          <w:tcPr>
            <w:tcW w:w="236" w:type="dxa"/>
          </w:tcPr>
          <w:p w14:paraId="789CBF5D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17231CE8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1562CDC" w14:textId="7B6475C3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7203D8B3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7CFBC748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4" w:type="dxa"/>
          </w:tcPr>
          <w:p w14:paraId="615F760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41D00768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2,655,499</w:t>
            </w:r>
          </w:p>
        </w:tc>
        <w:tc>
          <w:tcPr>
            <w:tcW w:w="236" w:type="dxa"/>
          </w:tcPr>
          <w:p w14:paraId="66D393C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34D9E35E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236" w:type="dxa"/>
          </w:tcPr>
          <w:p w14:paraId="618526D6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62047B34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29F7E26A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016052" w:rsidRPr="00F55E4D" w14:paraId="02CE132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483CF65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39743586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2D779BE5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5F3D0BA2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6F4821CF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64" w:type="dxa"/>
          </w:tcPr>
          <w:p w14:paraId="07A7388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E8D81B9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2096946B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236" w:type="dxa"/>
          </w:tcPr>
          <w:p w14:paraId="68883F17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2900F29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2AA2A902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</w:tr>
      <w:tr w:rsidR="00016052" w:rsidRPr="00F55E4D" w14:paraId="748E66B8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4F6EB13F" w:rsidR="00016052" w:rsidRPr="00F55E4D" w:rsidRDefault="00984B3F" w:rsidP="00802F7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36" w:type="dxa"/>
          </w:tcPr>
          <w:p w14:paraId="206174B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02154143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274BE4A5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</w:tcPr>
          <w:p w14:paraId="50AE18E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6915523F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527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64" w:type="dxa"/>
          </w:tcPr>
          <w:p w14:paraId="42A84AD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016052" w:rsidRPr="00F55E4D" w:rsidRDefault="00016052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6052" w:rsidRPr="00F55E4D" w14:paraId="67F0EA6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016052" w:rsidRPr="00F55E4D" w:rsidRDefault="00016052" w:rsidP="00016052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8D2CC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016052" w:rsidRPr="00F55E4D" w:rsidRDefault="00016052" w:rsidP="00016052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016052" w:rsidRPr="00F55E4D" w:rsidRDefault="00016052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6052" w:rsidRPr="00F55E4D" w14:paraId="640D378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B44913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82ED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4520B79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5BC87821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2D8CF025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A10A2B5" w14:textId="0700B2B0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1B3EEF8B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183B647B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64" w:type="dxa"/>
          </w:tcPr>
          <w:p w14:paraId="1F603070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7275F441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1413CA48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</w:tcPr>
          <w:p w14:paraId="44152BB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AD3F3F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CCFA763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016052" w:rsidRPr="00F55E4D" w14:paraId="12AFEDBA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4EDB658F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335086B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3D06277D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12989567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1FF21A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0CD41345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64" w:type="dxa"/>
          </w:tcPr>
          <w:p w14:paraId="6603819E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41E793B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30CC7AFE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236" w:type="dxa"/>
          </w:tcPr>
          <w:p w14:paraId="03C61F5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2ADD110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53386C44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</w:tr>
      <w:tr w:rsidR="00016052" w:rsidRPr="00F55E4D" w14:paraId="3BA4BF4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5978280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7618D45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70641B68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37407CBF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7E40A908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64" w:type="dxa"/>
          </w:tcPr>
          <w:p w14:paraId="200DCD7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6"/>
        <w:gridCol w:w="1210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F55E4D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3518EAB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32C371B4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23856FE0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3E8C31F3" w:rsidR="00154B04" w:rsidRPr="005A5CDE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770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7706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5A5C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296C1184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043657CA" w:rsidR="00522E88" w:rsidRPr="00F55E4D" w:rsidRDefault="00CF33C5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22E88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72C10459" w:rsidR="00522E88" w:rsidRPr="00500C09" w:rsidRDefault="00500C09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00C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5A61E3B9" w14:textId="319F0113" w:rsidR="00522E88" w:rsidRPr="00F55E4D" w:rsidRDefault="00FE613A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5E2DB306" w:rsidR="00522E88" w:rsidRPr="00F55E4D" w:rsidRDefault="00FE613A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032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416F8649" w:rsidR="00522E88" w:rsidRPr="00F55E4D" w:rsidRDefault="00FE613A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C197B4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0E5E155" w14:textId="37BFA387" w:rsidR="00522E88" w:rsidRPr="00F55E4D" w:rsidRDefault="00FE613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03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522E88" w:rsidRPr="00F55E4D" w:rsidRDefault="00522E88" w:rsidP="001F0FC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69E180" w14:textId="3E717DD5" w:rsidR="00522E88" w:rsidRPr="00F55E4D" w:rsidRDefault="00FE613A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03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9B5BBA" w14:textId="02A113DA" w:rsidR="00522E88" w:rsidRPr="00F55E4D" w:rsidRDefault="00FE613A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77777777" w:rsidR="00522E88" w:rsidRPr="00F55E4D" w:rsidRDefault="00522E88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262841" w14:textId="04ED26AD" w:rsidR="00522E88" w:rsidRPr="00F55E4D" w:rsidRDefault="00FE613A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3B6969FA" w:rsidR="00522E88" w:rsidRPr="00F55E4D" w:rsidRDefault="00FE613A" w:rsidP="001F0F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032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22E88" w:rsidRPr="00F55E4D" w14:paraId="547D847E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6157629F" w:rsidR="00522E88" w:rsidRPr="00F55E4D" w:rsidRDefault="00CF33C5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22E88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161B3F01" w:rsidR="00522E88" w:rsidRPr="00F55E4D" w:rsidRDefault="00500C09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15DFFEE7" w14:textId="69D10A1A" w:rsidR="00522E88" w:rsidRPr="00F55E4D" w:rsidRDefault="00FE613A" w:rsidP="00B124EF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901,456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203312CA" w:rsidR="00522E88" w:rsidRPr="00F55E4D" w:rsidRDefault="00FE613A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4A254D0F" w:rsidR="00522E88" w:rsidRPr="00F55E4D" w:rsidRDefault="00FE613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11,769</w:t>
            </w:r>
          </w:p>
        </w:tc>
        <w:tc>
          <w:tcPr>
            <w:tcW w:w="236" w:type="dxa"/>
            <w:shd w:val="clear" w:color="auto" w:fill="auto"/>
          </w:tcPr>
          <w:p w14:paraId="148D1DF9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4C391E2" w14:textId="1FF752EF" w:rsidR="00522E88" w:rsidRPr="00F55E4D" w:rsidRDefault="00FE613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913,225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E2F450" w14:textId="6586E236" w:rsidR="00522E88" w:rsidRPr="00F55E4D" w:rsidRDefault="00FE613A" w:rsidP="00FE613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901,456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860D2C" w14:textId="443D7638" w:rsidR="00522E88" w:rsidRPr="00F55E4D" w:rsidRDefault="00FE613A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12,775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F285C7" w14:textId="18F176A5" w:rsidR="00522E88" w:rsidRPr="00F55E4D" w:rsidRDefault="00FE613A" w:rsidP="00E27FA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32D05AFB" w:rsidR="00522E88" w:rsidRPr="00F55E4D" w:rsidRDefault="00FE613A" w:rsidP="00196E7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914,231</w:t>
            </w:r>
          </w:p>
        </w:tc>
      </w:tr>
      <w:tr w:rsidR="00522E88" w:rsidRPr="00F55E4D" w14:paraId="0E4BC9E0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17151940" w:rsidR="00522E88" w:rsidRPr="00F55E4D" w:rsidRDefault="00FE613A" w:rsidP="00B124EF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901,456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5B314C28" w:rsidR="00522E88" w:rsidRPr="00F55E4D" w:rsidRDefault="00FE613A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233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297DFD19" w:rsidR="00522E88" w:rsidRPr="00F55E4D" w:rsidRDefault="00063E3C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11,769</w:t>
            </w:r>
          </w:p>
        </w:tc>
        <w:tc>
          <w:tcPr>
            <w:tcW w:w="236" w:type="dxa"/>
            <w:shd w:val="clear" w:color="auto" w:fill="auto"/>
          </w:tcPr>
          <w:p w14:paraId="6C6A299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0EB30014" w:rsidR="00522E88" w:rsidRPr="00F55E4D" w:rsidRDefault="00063E3C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913,4</w:t>
            </w:r>
            <w:r w:rsidR="00233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2622AFE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0A3EC8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6C8A" w:rsidRPr="00F55E4D" w14:paraId="45A9953F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77777777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578AC64" w14:textId="57137501" w:rsidR="00C36C8A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A39D1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0F451CE4" w:rsidR="00C36C8A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0FA9D86F" w:rsidR="00C36C8A" w:rsidRPr="00F55E4D" w:rsidRDefault="00FE613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2,143,206</w:t>
            </w:r>
          </w:p>
        </w:tc>
        <w:tc>
          <w:tcPr>
            <w:tcW w:w="236" w:type="dxa"/>
            <w:shd w:val="clear" w:color="auto" w:fill="auto"/>
          </w:tcPr>
          <w:p w14:paraId="54EF45E1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A58AA37" w14:textId="1ADE53DB" w:rsidR="00C36C8A" w:rsidRPr="00F55E4D" w:rsidRDefault="00FE613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2,143,206</w:t>
            </w:r>
          </w:p>
        </w:tc>
        <w:tc>
          <w:tcPr>
            <w:tcW w:w="236" w:type="dxa"/>
          </w:tcPr>
          <w:p w14:paraId="36870C3F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066E1ABA" w:rsidR="00C36C8A" w:rsidRPr="00F55E4D" w:rsidRDefault="00FE613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339FC496" w:rsidR="00C36C8A" w:rsidRPr="00F55E4D" w:rsidRDefault="00FE613A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2,143,854</w:t>
            </w:r>
          </w:p>
        </w:tc>
        <w:tc>
          <w:tcPr>
            <w:tcW w:w="236" w:type="dxa"/>
          </w:tcPr>
          <w:p w14:paraId="262B9038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61A8244C" w:rsidR="00C36C8A" w:rsidRPr="00F55E4D" w:rsidRDefault="00FE613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12BF463E" w:rsidR="00C36C8A" w:rsidRPr="00F55E4D" w:rsidRDefault="00FE613A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2,143,854</w:t>
            </w:r>
          </w:p>
        </w:tc>
      </w:tr>
      <w:tr w:rsidR="00C36C8A" w:rsidRPr="00F55E4D" w14:paraId="1960B02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7C0E8F74" w:rsidR="00C36C8A" w:rsidRPr="00F55E4D" w:rsidRDefault="00984B3F" w:rsidP="00D41DA1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207C7FB5" w:rsidR="00C36C8A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69721D8F" w:rsidR="00C36C8A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42AD6832" w:rsidR="00C36C8A" w:rsidRPr="00F55E4D" w:rsidRDefault="00FE613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44,119,200</w:t>
            </w:r>
          </w:p>
        </w:tc>
        <w:tc>
          <w:tcPr>
            <w:tcW w:w="236" w:type="dxa"/>
            <w:shd w:val="clear" w:color="auto" w:fill="auto"/>
          </w:tcPr>
          <w:p w14:paraId="59766D53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6BA57FB3" w:rsidR="00C36C8A" w:rsidRPr="00F55E4D" w:rsidRDefault="00FE613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44,119,200</w:t>
            </w:r>
          </w:p>
        </w:tc>
        <w:tc>
          <w:tcPr>
            <w:tcW w:w="236" w:type="dxa"/>
          </w:tcPr>
          <w:p w14:paraId="36A6B9A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49040E0A" w:rsidR="00C36C8A" w:rsidRPr="00F55E4D" w:rsidRDefault="00FE613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2782D813" w:rsidR="00C36C8A" w:rsidRPr="00F55E4D" w:rsidRDefault="00FE613A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44,736,444</w:t>
            </w:r>
          </w:p>
        </w:tc>
        <w:tc>
          <w:tcPr>
            <w:tcW w:w="236" w:type="dxa"/>
          </w:tcPr>
          <w:p w14:paraId="56BBE45C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0A8557D2" w:rsidR="00C36C8A" w:rsidRPr="00F55E4D" w:rsidRDefault="00FE613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20352FF1" w:rsidR="00C36C8A" w:rsidRPr="00F55E4D" w:rsidRDefault="00FE613A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44,736,444</w:t>
            </w:r>
          </w:p>
        </w:tc>
      </w:tr>
      <w:tr w:rsidR="00522E88" w:rsidRPr="00F55E4D" w14:paraId="023C591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633BFC26" w:rsidR="00522E88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59E4E2C5" w:rsidR="00522E88" w:rsidRPr="00F55E4D" w:rsidRDefault="00FE613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4E34297A" w:rsidR="00522E88" w:rsidRPr="00F55E4D" w:rsidRDefault="00FE613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46,262,406</w:t>
            </w:r>
          </w:p>
        </w:tc>
        <w:tc>
          <w:tcPr>
            <w:tcW w:w="236" w:type="dxa"/>
            <w:shd w:val="clear" w:color="auto" w:fill="auto"/>
          </w:tcPr>
          <w:p w14:paraId="405E5CF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7A3CB80F" w:rsidR="00522E88" w:rsidRPr="00F55E4D" w:rsidRDefault="00FE613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46,262,406</w:t>
            </w:r>
          </w:p>
        </w:tc>
        <w:tc>
          <w:tcPr>
            <w:tcW w:w="236" w:type="dxa"/>
          </w:tcPr>
          <w:p w14:paraId="524B8C2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FA4" w:rsidRPr="00F55E4D" w14:paraId="6F22F8FE" w14:textId="77777777" w:rsidTr="00122A65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FF1FA4" w:rsidRPr="00F55E4D" w:rsidRDefault="00FF1FA4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FF1FA4" w:rsidRPr="00F55E4D" w:rsidRDefault="00FF1F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FF1FA4" w:rsidRPr="00F55E4D" w:rsidRDefault="00FF1FA4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FF1FA4" w:rsidRPr="00F55E4D" w:rsidRDefault="00FF1FA4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ACBE88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FF1FA4" w:rsidRPr="00F55E4D" w:rsidRDefault="00FF1FA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FF1FA4" w:rsidRPr="00F55E4D" w:rsidRDefault="00FF1FA4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2A65" w:rsidRPr="00F55E4D" w14:paraId="6CA529B2" w14:textId="77777777" w:rsidTr="00122A65">
        <w:trPr>
          <w:trHeight w:val="261"/>
        </w:trPr>
        <w:tc>
          <w:tcPr>
            <w:tcW w:w="2692" w:type="dxa"/>
            <w:shd w:val="clear" w:color="auto" w:fill="auto"/>
          </w:tcPr>
          <w:p w14:paraId="604A8EC0" w14:textId="77777777" w:rsidR="00122A65" w:rsidRPr="00F55E4D" w:rsidRDefault="00122A65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7534D0B" w14:textId="77777777" w:rsidR="00122A65" w:rsidRPr="00F55E4D" w:rsidRDefault="00122A65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1BF6B0C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7A9335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46E4F03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A2278" w14:textId="77777777" w:rsidR="00122A65" w:rsidRPr="00F55E4D" w:rsidRDefault="00122A65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694384" w14:textId="77777777" w:rsidR="00122A65" w:rsidRPr="00F55E4D" w:rsidRDefault="00122A65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4FE469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1FA7899" w14:textId="77777777" w:rsidR="00122A65" w:rsidRPr="00F55E4D" w:rsidRDefault="00122A65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14101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57786A" w14:textId="77777777" w:rsidR="00122A65" w:rsidRPr="00F55E4D" w:rsidRDefault="00122A65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35C0F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DF8536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59AE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AB6C2A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135C9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595881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3FAA4CBB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BC98DAA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4C8388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12AE3169" w14:textId="60CAA02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DF4" w:rsidRPr="00F55E4D" w14:paraId="21B8F5F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41D7FD4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61D94B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6" w:type="dxa"/>
            <w:gridSpan w:val="7"/>
          </w:tcPr>
          <w:p w14:paraId="67D420A5" w14:textId="651A4F3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F55127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70" w:type="dxa"/>
            <w:gridSpan w:val="7"/>
          </w:tcPr>
          <w:p w14:paraId="7008EEAA" w14:textId="7CA4760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0DF4" w:rsidRPr="00F55E4D" w14:paraId="023EB08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5D29713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AFAABF0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5DA2EF93" w14:textId="5FD0D91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CDCEFD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88AB207" w14:textId="6A25894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8286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880933" w14:textId="3D0FF93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5BE0B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8E8A801" w14:textId="28D8114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81F985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4E1DEA" w14:textId="041B1B3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DE4F22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8E9CE1" w14:textId="1EF0120E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92508D3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D0837C" w14:textId="7AF16D5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650F734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28407B" w14:textId="1AFC7CAC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0DF4" w:rsidRPr="00F55E4D" w14:paraId="1888AB76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A24B884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C77646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0A8B2EA2" w14:textId="77533FB8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FA4" w:rsidRPr="00F55E4D" w14:paraId="23E711CC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83A97BA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6791FB2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E5BBB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25EED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28BB13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5CDB1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64DD88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0C95C3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AB647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83991DA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6E3784E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6FB10B4" w:rsidR="000404A7" w:rsidRPr="00F55E4D" w:rsidRDefault="00CF33C5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653029B7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A3B29D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585749BF" w:rsidR="000404A7" w:rsidRPr="00F55E4D" w:rsidRDefault="00C76147" w:rsidP="00B61992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0E80D471" w:rsidR="000404A7" w:rsidRPr="00F55E4D" w:rsidRDefault="000404A7" w:rsidP="00B250B7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66283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09DFD14" w14:textId="769965B7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6802B8A9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30784490" w:rsidR="000404A7" w:rsidRPr="00F55E4D" w:rsidRDefault="00984B3F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1BC9C4DA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2A2A014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287FDE2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26481254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404A7" w:rsidRPr="00F55E4D" w14:paraId="01C8528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68A2A359" w:rsidR="000404A7" w:rsidRPr="00F55E4D" w:rsidRDefault="00CF33C5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7F131ED1" w:rsidR="000404A7" w:rsidRPr="00F55E4D" w:rsidRDefault="00984B3F" w:rsidP="00B6199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F68AF6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6A03CA4B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5063DFA2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459AB17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A962CAB" w14:textId="663547A6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36" w:type="dxa"/>
          </w:tcPr>
          <w:p w14:paraId="4E3C762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360F27DC" w:rsidR="000404A7" w:rsidRPr="00F55E4D" w:rsidRDefault="00984B3F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1C106B3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1D265D6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236" w:type="dxa"/>
          </w:tcPr>
          <w:p w14:paraId="30C9282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604C24CE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02FB7137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0404A7" w:rsidRPr="00F55E4D" w14:paraId="03D2983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6391493" w:rsidR="000404A7" w:rsidRPr="00F55E4D" w:rsidRDefault="000404A7" w:rsidP="00F55E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2E698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76D700AC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3BA67B31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11E5E23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150A83F8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0BC5630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E20429B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16CD1A91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4291360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73B00D76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02FED050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  <w:tr w:rsidR="000404A7" w:rsidRPr="00F55E4D" w14:paraId="2F8C90F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43CCF15B" w:rsidR="000404A7" w:rsidRPr="00F55E4D" w:rsidRDefault="00984B3F" w:rsidP="00B6199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6BF2A78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2502E9D5" w:rsidR="000404A7" w:rsidRPr="00CF0271" w:rsidRDefault="00C76147" w:rsidP="00B61992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0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6F349926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644FE7CB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3DF16D2A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236" w:type="dxa"/>
          </w:tcPr>
          <w:p w14:paraId="01ED3ED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04A7" w:rsidRPr="00F55E4D" w14:paraId="381F273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0404A7" w:rsidRPr="00F55E4D" w:rsidRDefault="000404A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EE3D5D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56CC" w:rsidRPr="00F55E4D" w14:paraId="2F5C5CF2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97761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59A5CE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404A7" w:rsidRPr="00F55E4D" w14:paraId="3DD24CD2" w14:textId="77777777" w:rsidTr="00F55E4D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131A5CCF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EEA7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7567228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1090D04C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42024D2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D5691AE" w14:textId="245507F2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6" w:type="dxa"/>
          </w:tcPr>
          <w:p w14:paraId="2D1FC01D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2CCCE4F9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D01A69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4EC8CB92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236" w:type="dxa"/>
          </w:tcPr>
          <w:p w14:paraId="58B3FDF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7714B114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647D519A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0404A7" w:rsidRPr="00F55E4D" w14:paraId="759CFE6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70F38EC5" w:rsidR="000404A7" w:rsidRPr="00D41DA1" w:rsidRDefault="000404A7" w:rsidP="00D41DA1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22D73ED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7120D28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3691653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3B8998A4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54A4C0C2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3EB9F2DC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0C8A24AB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3CAA534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5B72D10C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36" w:type="dxa"/>
          </w:tcPr>
          <w:p w14:paraId="4D31DAA4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7337B53D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1F973982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0404A7" w:rsidRPr="00F55E4D" w14:paraId="7A1C29B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5EFB6599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6D7588D4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55672C2E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2B991B98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540771AA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</w:tcPr>
          <w:p w14:paraId="24E17C9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38333330" w14:textId="7A57103C" w:rsidR="00972DE7" w:rsidRPr="00073751" w:rsidRDefault="00400EFE" w:rsidP="001B71E6">
      <w:pPr>
        <w:pStyle w:val="Bo-Blankline"/>
        <w:rPr>
          <w:b/>
          <w:bCs/>
          <w:i/>
          <w:iCs/>
          <w:sz w:val="30"/>
          <w:szCs w:val="30"/>
          <w:cs/>
        </w:rPr>
      </w:pPr>
      <w:r w:rsidRPr="00073751">
        <w:rPr>
          <w:rFonts w:hint="cs"/>
          <w:b/>
          <w:bCs/>
          <w:i/>
          <w:iCs/>
          <w:sz w:val="30"/>
          <w:szCs w:val="30"/>
          <w:cs/>
        </w:rPr>
        <w:lastRenderedPageBreak/>
        <w:t>เ</w:t>
      </w:r>
      <w:r w:rsidR="00073751" w:rsidRPr="00073751">
        <w:rPr>
          <w:rFonts w:hint="cs"/>
          <w:b/>
          <w:bCs/>
          <w:i/>
          <w:iCs/>
          <w:sz w:val="30"/>
          <w:szCs w:val="30"/>
          <w:cs/>
        </w:rPr>
        <w:t>ทคนิคการประเมินมูลค่า</w:t>
      </w:r>
    </w:p>
    <w:p w14:paraId="1F3F85D7" w14:textId="77777777" w:rsidR="00E575FD" w:rsidRPr="00CE35AC" w:rsidRDefault="00E575FD" w:rsidP="001B71E6">
      <w:pPr>
        <w:pStyle w:val="Bo-Blankline"/>
      </w:pPr>
    </w:p>
    <w:p w14:paraId="62FE54EE" w14:textId="3CB40E32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886E1B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84B3F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7D3390B1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77777777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6"/>
        <w:gridCol w:w="1304"/>
        <w:gridCol w:w="262"/>
        <w:gridCol w:w="1268"/>
        <w:gridCol w:w="262"/>
        <w:gridCol w:w="1247"/>
        <w:gridCol w:w="262"/>
        <w:gridCol w:w="1268"/>
      </w:tblGrid>
      <w:tr w:rsidR="00624EC4" w:rsidRPr="006E4F8A" w14:paraId="746718FA" w14:textId="77777777" w:rsidTr="00AD1EE0">
        <w:trPr>
          <w:tblHeader/>
        </w:trPr>
        <w:tc>
          <w:tcPr>
            <w:tcW w:w="3286" w:type="dxa"/>
            <w:vAlign w:val="bottom"/>
          </w:tcPr>
          <w:p w14:paraId="2A4EA223" w14:textId="3D6CAE18" w:rsidR="00624EC4" w:rsidRPr="008F193B" w:rsidRDefault="00624EC4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14:paraId="3AA5045C" w14:textId="75BEA972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5AEED89" w14:textId="1A07DC8E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7" w:type="dxa"/>
            <w:gridSpan w:val="3"/>
            <w:vAlign w:val="bottom"/>
          </w:tcPr>
          <w:p w14:paraId="7627EAC9" w14:textId="7AACDC07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8B8" w:rsidRPr="006E4F8A" w14:paraId="5C7C59AF" w14:textId="77777777" w:rsidTr="00624EC4">
        <w:tc>
          <w:tcPr>
            <w:tcW w:w="3286" w:type="dxa"/>
          </w:tcPr>
          <w:p w14:paraId="58F5FAA3" w14:textId="114BD8E6" w:rsidR="006038B8" w:rsidRPr="00734223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755DC6F4" w14:textId="62782C9E" w:rsidR="006038B8" w:rsidRPr="00624EC4" w:rsidRDefault="00984B3F" w:rsidP="006038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038B8" w:rsidRPr="000265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038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038B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003BCC7A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3955409" w14:textId="45269430" w:rsidR="006038B8" w:rsidRPr="00624EC4" w:rsidRDefault="00984B3F" w:rsidP="006038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03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38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</w:tcPr>
          <w:p w14:paraId="6F9D2018" w14:textId="0BA8BE33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9E53399" w14:textId="1D33AC9B" w:rsidR="006038B8" w:rsidRPr="006E4F8A" w:rsidRDefault="00984B3F" w:rsidP="006038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038B8" w:rsidRPr="000265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038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038B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68F97096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11C02" w14:textId="366C793E" w:rsidR="006038B8" w:rsidRPr="006E4F8A" w:rsidRDefault="00984B3F" w:rsidP="006038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03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38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6038B8" w:rsidRPr="006E4F8A" w14:paraId="56E5F20F" w14:textId="77777777" w:rsidTr="00AD1EE0">
        <w:tc>
          <w:tcPr>
            <w:tcW w:w="3286" w:type="dxa"/>
          </w:tcPr>
          <w:p w14:paraId="45CFA9C4" w14:textId="77777777" w:rsidR="006038B8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3" w:type="dxa"/>
            <w:gridSpan w:val="7"/>
          </w:tcPr>
          <w:p w14:paraId="29D7CD26" w14:textId="4CD25DFE" w:rsidR="006038B8" w:rsidRPr="006E4F8A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38B8" w:rsidRPr="006E4F8A" w14:paraId="067EBE06" w14:textId="77777777" w:rsidTr="00854E01">
        <w:tc>
          <w:tcPr>
            <w:tcW w:w="3286" w:type="dxa"/>
          </w:tcPr>
          <w:p w14:paraId="247C64CC" w14:textId="1A5D888A" w:rsidR="006038B8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4" w:type="dxa"/>
          </w:tcPr>
          <w:p w14:paraId="5333ADD1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09FFE40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4E99021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F4B0247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A33D4A" w14:textId="77777777" w:rsidR="006038B8" w:rsidRPr="006E4F8A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07319CD" w14:textId="77777777" w:rsidR="006038B8" w:rsidRPr="006E4F8A" w:rsidRDefault="006038B8" w:rsidP="006038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AB17FBF" w14:textId="77777777" w:rsidR="006038B8" w:rsidRPr="006E4F8A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38B8" w:rsidRPr="006E4F8A" w14:paraId="55153714" w14:textId="77777777" w:rsidTr="00AD1EE0">
        <w:tc>
          <w:tcPr>
            <w:tcW w:w="3286" w:type="dxa"/>
          </w:tcPr>
          <w:p w14:paraId="29896A10" w14:textId="77777777" w:rsidR="006038B8" w:rsidRPr="006E4F8A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3B33255" w14:textId="12553629" w:rsidR="006038B8" w:rsidRPr="002413A4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3,964,794</w:t>
            </w:r>
          </w:p>
        </w:tc>
        <w:tc>
          <w:tcPr>
            <w:tcW w:w="262" w:type="dxa"/>
          </w:tcPr>
          <w:p w14:paraId="13FC244A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29AC1534" w14:textId="75859D5D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62" w:type="dxa"/>
          </w:tcPr>
          <w:p w14:paraId="17B6B956" w14:textId="72C5CF3C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57F0E3B2" w14:textId="5E3892A6" w:rsidR="006038B8" w:rsidRPr="002413A4" w:rsidRDefault="00073751" w:rsidP="006038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748,518</w:t>
            </w:r>
          </w:p>
        </w:tc>
        <w:tc>
          <w:tcPr>
            <w:tcW w:w="262" w:type="dxa"/>
            <w:shd w:val="clear" w:color="auto" w:fill="auto"/>
          </w:tcPr>
          <w:p w14:paraId="4F5BFA21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B55C" w14:textId="712AADCB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  <w:tr w:rsidR="006038B8" w:rsidRPr="00C33036" w14:paraId="6D4EA5A6" w14:textId="77777777" w:rsidTr="00854E01">
        <w:tc>
          <w:tcPr>
            <w:tcW w:w="3286" w:type="dxa"/>
          </w:tcPr>
          <w:p w14:paraId="29EEDDFF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6C645CB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313D66FC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6D28906F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BC75069" w14:textId="49B62EA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14:paraId="38649EA4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726D2E5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</w:tcPr>
          <w:p w14:paraId="77756272" w14:textId="77777777" w:rsidR="006038B8" w:rsidRPr="00854E01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8B8" w:rsidRPr="006E4F8A" w14:paraId="153A6785" w14:textId="77777777" w:rsidTr="00AD1EE0">
        <w:tc>
          <w:tcPr>
            <w:tcW w:w="3286" w:type="dxa"/>
          </w:tcPr>
          <w:p w14:paraId="7D35C36B" w14:textId="77777777" w:rsidR="006038B8" w:rsidRPr="00734223" w:rsidRDefault="006038B8" w:rsidP="006038B8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4" w:type="dxa"/>
          </w:tcPr>
          <w:p w14:paraId="4312B189" w14:textId="77777777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6C5CCD9" w14:textId="77777777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728731DF" w14:textId="77777777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1296D24A" w14:textId="4839F560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F0E2272" w14:textId="77777777" w:rsidR="006038B8" w:rsidRPr="00734223" w:rsidRDefault="006038B8" w:rsidP="006038B8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C4C46C8" w14:textId="77777777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44388E" w14:textId="77777777" w:rsidR="006038B8" w:rsidRPr="00734223" w:rsidRDefault="006038B8" w:rsidP="006038B8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38B8" w:rsidRPr="006E4F8A" w14:paraId="0C8DC0CC" w14:textId="77777777" w:rsidTr="00AD1EE0">
        <w:tc>
          <w:tcPr>
            <w:tcW w:w="3286" w:type="dxa"/>
          </w:tcPr>
          <w:p w14:paraId="1800999A" w14:textId="2997EC7C" w:rsidR="006038B8" w:rsidRDefault="006038B8" w:rsidP="006038B8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70AB20D7" w14:textId="621034DB" w:rsidR="006038B8" w:rsidRPr="00734223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FA39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62" w:type="dxa"/>
          </w:tcPr>
          <w:p w14:paraId="4E93E2CD" w14:textId="77777777" w:rsidR="006038B8" w:rsidRPr="00734223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9A7C1D6" w14:textId="18642822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62" w:type="dxa"/>
            <w:vAlign w:val="bottom"/>
          </w:tcPr>
          <w:p w14:paraId="6A115680" w14:textId="47913B96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6305720" w14:textId="3B5ED826" w:rsidR="006038B8" w:rsidRPr="002413A4" w:rsidRDefault="00073751" w:rsidP="000737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78B2C4E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12FA9B1" w14:textId="1C54B730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6038B8" w:rsidRPr="006E4F8A" w14:paraId="3F521945" w14:textId="77777777" w:rsidTr="00AD1EE0">
        <w:tc>
          <w:tcPr>
            <w:tcW w:w="3286" w:type="dxa"/>
          </w:tcPr>
          <w:p w14:paraId="7CA21B2D" w14:textId="77777777" w:rsidR="006038B8" w:rsidRPr="008379A0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4" w:type="dxa"/>
            <w:vAlign w:val="bottom"/>
          </w:tcPr>
          <w:p w14:paraId="5C6DB07B" w14:textId="1F0B8F25" w:rsidR="006038B8" w:rsidRPr="00020D75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709,536</w:t>
            </w:r>
          </w:p>
        </w:tc>
        <w:tc>
          <w:tcPr>
            <w:tcW w:w="262" w:type="dxa"/>
          </w:tcPr>
          <w:p w14:paraId="6FC8C825" w14:textId="77777777" w:rsidR="006038B8" w:rsidRPr="00020D75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DAD65CD" w14:textId="06E831B9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1F98096" w14:textId="23C3E824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BC6E26C" w14:textId="43635A1D" w:rsidR="006038B8" w:rsidRPr="002413A4" w:rsidRDefault="00073751" w:rsidP="006038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622,241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7E8FA4F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D7A7ED" w14:textId="05A2F5AC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6038B8" w:rsidRPr="006E4F8A" w14:paraId="7EDACC42" w14:textId="77777777" w:rsidTr="00AD1EE0">
        <w:tc>
          <w:tcPr>
            <w:tcW w:w="3286" w:type="dxa"/>
          </w:tcPr>
          <w:p w14:paraId="4BA054BE" w14:textId="77777777" w:rsidR="006038B8" w:rsidRPr="008379A0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304" w:type="dxa"/>
            <w:vAlign w:val="bottom"/>
          </w:tcPr>
          <w:p w14:paraId="7A119DC2" w14:textId="6937C437" w:rsidR="006038B8" w:rsidRPr="00020D75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147,03</w:t>
            </w:r>
            <w:r w:rsidR="00CD551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68E55D4A" w14:textId="77777777" w:rsidR="006038B8" w:rsidRPr="00020D75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A7126B7" w14:textId="3D45E5C7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DFCD58" w14:textId="70273034" w:rsidR="006038B8" w:rsidRPr="002413A4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D59E63" w14:textId="5AF4F19D" w:rsidR="006038B8" w:rsidRPr="002413A4" w:rsidRDefault="00073751" w:rsidP="006038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147,03</w:t>
            </w:r>
            <w:r w:rsidR="00CD551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29E148" w14:textId="77777777" w:rsidR="006038B8" w:rsidRPr="002413A4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BB44C2A" w14:textId="5FA1D7CF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6038B8" w:rsidRPr="006E4F8A" w14:paraId="33C8C1F1" w14:textId="77777777" w:rsidTr="00AD1EE0">
        <w:tc>
          <w:tcPr>
            <w:tcW w:w="3286" w:type="dxa"/>
          </w:tcPr>
          <w:p w14:paraId="2ADAFA7C" w14:textId="77777777" w:rsidR="006038B8" w:rsidRPr="008379A0" w:rsidRDefault="006038B8" w:rsidP="006038B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365B922" w14:textId="3B32BFE2" w:rsidR="006038B8" w:rsidRPr="00020D75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315,735</w:t>
            </w:r>
          </w:p>
        </w:tc>
        <w:tc>
          <w:tcPr>
            <w:tcW w:w="262" w:type="dxa"/>
          </w:tcPr>
          <w:p w14:paraId="1AD9DF17" w14:textId="77777777" w:rsidR="006038B8" w:rsidRPr="00020D75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5770854" w14:textId="1A53EC58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DC8404A" w14:textId="51E6FCA4" w:rsidR="006038B8" w:rsidRPr="002413A4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657172B" w14:textId="2A02110C" w:rsidR="006038B8" w:rsidRPr="002413A4" w:rsidRDefault="00073751" w:rsidP="006038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183,786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20C6FC" w14:textId="77777777" w:rsidR="006038B8" w:rsidRPr="002413A4" w:rsidRDefault="006038B8" w:rsidP="006038B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E567D" w14:textId="581FF1F6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6038B8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</w:tr>
      <w:tr w:rsidR="006038B8" w:rsidRPr="006E4F8A" w14:paraId="169A45D2" w14:textId="77777777" w:rsidTr="00AD1EE0">
        <w:tc>
          <w:tcPr>
            <w:tcW w:w="3286" w:type="dxa"/>
            <w:vAlign w:val="bottom"/>
          </w:tcPr>
          <w:p w14:paraId="37C50DCC" w14:textId="77777777" w:rsidR="006038B8" w:rsidRPr="002413A4" w:rsidRDefault="006038B8" w:rsidP="006038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413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797C8" w14:textId="2C5B069A" w:rsidR="006038B8" w:rsidRPr="002413A4" w:rsidRDefault="00073751" w:rsidP="006038B8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1,175,</w:t>
            </w:r>
            <w:r w:rsidR="00FA3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262" w:type="dxa"/>
          </w:tcPr>
          <w:p w14:paraId="263559CD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3B120" w14:textId="4962472C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AF1D62" w14:textId="628755CE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6FD02" w14:textId="711C4B6B" w:rsidR="006038B8" w:rsidRPr="002413A4" w:rsidRDefault="00073751" w:rsidP="006038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953,06</w:t>
            </w:r>
            <w:r w:rsidR="00CD5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252FB6" w14:textId="77777777" w:rsidR="006038B8" w:rsidRPr="002413A4" w:rsidRDefault="006038B8" w:rsidP="006038B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427DE" w14:textId="36D7EB50" w:rsidR="006038B8" w:rsidRPr="002413A4" w:rsidRDefault="00984B3F" w:rsidP="006038B8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6038B8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</w:tbl>
    <w:p w14:paraId="3775386B" w14:textId="3802DD5D" w:rsidR="00BE648B" w:rsidRDefault="00BE648B" w:rsidP="00FA1809">
      <w:pPr>
        <w:pStyle w:val="Bo-Blankline"/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lastRenderedPageBreak/>
        <w:t>หนี้สินที่อาจเกิดขึ้น</w:t>
      </w:r>
    </w:p>
    <w:p w14:paraId="422D4928" w14:textId="77777777" w:rsidR="00C74B49" w:rsidRPr="004C480B" w:rsidRDefault="00C74B49" w:rsidP="00C74B49">
      <w:pPr>
        <w:pStyle w:val="Bo-Blankline"/>
      </w:pPr>
    </w:p>
    <w:p w14:paraId="5E5C488A" w14:textId="77777777" w:rsidR="00C74B49" w:rsidRPr="00C74B49" w:rsidRDefault="00C74B49" w:rsidP="00C74B4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557BB24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B301DC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 ทำให้ภาพแกะสลักในถ้ำโพธิสัตว์เสียหาย ต่อมา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ในคดีที่ผู้ฟ้องคดีฟ้องรัฐมนตรีว่าการกระทรวงอุตสาหกรรม 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B5B2E17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403E1AC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C74B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C74B49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C74B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C74B49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C74B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C74B49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C74B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C74B49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3F581F8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7C87AB95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C74B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C74B49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C74B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C74B49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C74B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7BCE5E93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370F1986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595307B7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5BCFBF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C74B49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>คดี และพิพากษายกฟ้องโดยให้คำสั่งเกี่ยวกับ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วิธีการชั่วคราวก่อนมีการพิพากษาลงวันที่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1A3DAB2E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DCC08D" w14:textId="77777777" w:rsidR="00C74B49" w:rsidRPr="00C74B49" w:rsidRDefault="00C74B49" w:rsidP="00C74B49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1D3CDF2" w14:textId="77777777" w:rsidR="00C74B49" w:rsidRPr="00C74B49" w:rsidRDefault="00C74B49" w:rsidP="00C74B4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59085E6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146D78E3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6C35602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EC777BF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5549BF3D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3A73BC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276AE58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คดีมีหมายนัดฟังคำพิพากษาหรือคำสั่งศาลอุทธรณ์ในวันที่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3E0B1E8A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B9F734B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16D1F2" w14:textId="77777777" w:rsidR="00C74B49" w:rsidRPr="00C74B49" w:rsidRDefault="00C74B49" w:rsidP="00C74B4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981189D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89A27DD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CF8012E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C74B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1522EE3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8DD609A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6FCFDF3E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14B43707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C74B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C74B49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C74B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0AFB16D" w14:textId="77777777" w:rsidR="00C74B49" w:rsidRPr="00C74B49" w:rsidRDefault="00C74B49" w:rsidP="00C74B49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4F36910B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C74B49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B6722CB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AEB0BE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EBF518C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CA8509D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02947F8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ABA99A9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ศาลนัดฟังคำพิพากษาหรือคำสั่งศาลอุทธรณ์ในวันที่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3A5B472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7086FA7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9B0256B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55986C36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37C3480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5EF6E704" w14:textId="77777777" w:rsidR="00C74B49" w:rsidRPr="00C74B49" w:rsidRDefault="00C74B49" w:rsidP="00C74B4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1098076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หากแร่ที่มีอยู่จำนวนมากใช้ให้หมดก่อนประทานบัตรหมดอายุจำเลยก็หมดสิทธิ์ใช้ได้อีกต่อไป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491F9F3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0F2E92E8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8C68788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34A1731" w14:textId="77777777" w:rsidR="00C74B49" w:rsidRPr="00AA3FCB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โดยกำหนดค่าทนายความจำนวน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C6881C7" w14:textId="77777777" w:rsidR="00C74B49" w:rsidRPr="00AA3FCB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0477401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ศาลนัดฟังคำพิพากษาหรือคำสั่งศาลอุทธรณ์ในวันที่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03A137E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7F0AAD66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7AB2028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AFD9358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C74B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C74B49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C74B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C74B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A77A0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59C1B1B" w14:textId="77777777" w:rsidR="00C74B49" w:rsidRPr="00C74B49" w:rsidRDefault="00C74B49" w:rsidP="00C74B4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0C89673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A40AA18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7DCA3F58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2ED10FF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BB1F48E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>อุทธรณ์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 คดีอยู่ระหว่างการพิจารณาของศาลอุทธรณ์</w:t>
      </w:r>
    </w:p>
    <w:p w14:paraId="24FFD756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05F4B984" w14:textId="77777777" w:rsidR="00C74B49" w:rsidRPr="00C74B49" w:rsidRDefault="00C74B49" w:rsidP="00C74B49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87DA412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70BF2F9" w14:textId="77777777" w:rsidR="00C74B49" w:rsidRPr="00C74B49" w:rsidRDefault="00C74B49" w:rsidP="00C74B4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0750949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C74B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F1EC4A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002CA9F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623F36E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C3E893F" w14:textId="77777777" w:rsidR="00C74B49" w:rsidRPr="00AA3FCB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AA3FCB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AA3FCB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62405BB" w14:textId="77777777" w:rsidR="00C74B49" w:rsidRPr="00AA3FCB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u w:val="single"/>
          <w:lang w:val="en-US"/>
        </w:rPr>
      </w:pPr>
    </w:p>
    <w:p w14:paraId="5EFCC17B" w14:textId="41AC18CF" w:rsidR="00C74B49" w:rsidRPr="00C74B49" w:rsidRDefault="00BE5000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FC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74B49" w:rsidRPr="00AA3FCB">
        <w:rPr>
          <w:rFonts w:asciiTheme="majorBidi" w:hAnsiTheme="majorBidi" w:cstheme="majorBidi"/>
          <w:sz w:val="30"/>
          <w:szCs w:val="30"/>
          <w:cs/>
        </w:rPr>
        <w:t>จะยื่นขออนุญาตฎีกาคัดค้านคำพิพากษาศาลอุทธรณ์ต่อไป</w:t>
      </w:r>
      <w:r w:rsidR="00C74B49" w:rsidRPr="00AA3FCB">
        <w:rPr>
          <w:rFonts w:asciiTheme="majorBidi" w:hAnsiTheme="majorBidi" w:cstheme="majorBidi"/>
          <w:sz w:val="30"/>
          <w:szCs w:val="30"/>
        </w:rPr>
        <w:t xml:space="preserve"> </w:t>
      </w:r>
      <w:r w:rsidR="00C74B49" w:rsidRPr="00AA3FCB">
        <w:rPr>
          <w:rFonts w:asciiTheme="majorBidi" w:hAnsiTheme="majorBidi" w:cstheme="majorBidi"/>
          <w:sz w:val="30"/>
          <w:szCs w:val="30"/>
          <w:cs/>
        </w:rPr>
        <w:t xml:space="preserve">ซึ่งศาลอนุญาตให้ยื่นคำร้องขออนุญาตศาลฎีกาพร้อมฎีกาถึงวันที่ </w:t>
      </w:r>
      <w:r w:rsidR="00C74B49" w:rsidRPr="00AA3FCB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="00C74B49" w:rsidRPr="00AA3F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สิงหาคม </w:t>
      </w:r>
      <w:r w:rsidR="00C74B49" w:rsidRPr="00AA3FC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219770EA" w14:textId="77777777" w:rsidR="00C74B49" w:rsidRPr="00C74B4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9D383B2" w14:textId="77777777" w:rsidR="00C74B49" w:rsidRPr="00C74B4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2701077" w14:textId="60D301E5" w:rsidR="002D6A59" w:rsidRDefault="002D6A59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3034860A" w14:textId="7E680131" w:rsidR="00C74B49" w:rsidRDefault="00C74B49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74B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74B49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702A69D" w14:textId="3BBED1F1" w:rsidR="00C461CC" w:rsidRPr="00C461CC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783AF72" w14:textId="77777777" w:rsidR="00C461CC" w:rsidRDefault="00C461CC" w:rsidP="00C461CC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C76147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C76147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C76147">
        <w:rPr>
          <w:rFonts w:ascii="Angsana New" w:hAnsi="Angsana New"/>
          <w:sz w:val="30"/>
          <w:szCs w:val="30"/>
          <w:lang w:val="en-US"/>
        </w:rPr>
        <w:t>222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C76147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C76147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2574FA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C76147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C76147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1EEAEC3" w14:textId="77777777" w:rsidR="00C461CC" w:rsidRPr="00AD0488" w:rsidRDefault="00C461CC" w:rsidP="00C461CC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CB33C8B" w14:textId="77777777" w:rsidR="00C461CC" w:rsidRDefault="00C461CC" w:rsidP="00C461C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 w:rsidRPr="00C76147"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 w:rsidRPr="00C76147"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C76147"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 w:rsidRPr="00C76147"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532661D5" w14:textId="77777777" w:rsidR="00C461CC" w:rsidRPr="004746FE" w:rsidRDefault="00C461CC" w:rsidP="00C461CC">
      <w:pPr>
        <w:pStyle w:val="Bo-Blankline"/>
      </w:pPr>
    </w:p>
    <w:p w14:paraId="02841135" w14:textId="77777777" w:rsidR="00C461CC" w:rsidRDefault="00C461CC" w:rsidP="00C461CC">
      <w:pPr>
        <w:ind w:left="900" w:right="-43"/>
        <w:jc w:val="thaiDistribute"/>
      </w:pPr>
      <w:r w:rsidRPr="003538B5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C76147">
        <w:rPr>
          <w:rFonts w:ascii="Angsana New" w:hAnsi="Angsana New"/>
          <w:sz w:val="30"/>
          <w:szCs w:val="30"/>
          <w:lang w:val="en-US"/>
        </w:rPr>
        <w:t>31</w:t>
      </w:r>
      <w:r w:rsidRPr="003538B5">
        <w:rPr>
          <w:rFonts w:ascii="Angsana New" w:hAnsi="Angsana New"/>
          <w:sz w:val="30"/>
          <w:szCs w:val="30"/>
          <w:cs/>
        </w:rPr>
        <w:t xml:space="preserve"> มกราคม </w:t>
      </w:r>
      <w:r w:rsidRPr="00C76147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3538B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538B5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C76147">
        <w:rPr>
          <w:rFonts w:ascii="Angsana New" w:hAnsi="Angsana New"/>
          <w:sz w:val="30"/>
          <w:szCs w:val="30"/>
          <w:lang w:val="en-US"/>
        </w:rPr>
        <w:t>1</w:t>
      </w:r>
      <w:r w:rsidRPr="003538B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76147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F94D627" w14:textId="77777777" w:rsidR="00C461CC" w:rsidRPr="000E582C" w:rsidRDefault="00C461CC" w:rsidP="00C461CC">
      <w:pPr>
        <w:ind w:left="90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85CFB" w14:textId="77777777" w:rsidR="00C461CC" w:rsidRPr="0022236C" w:rsidRDefault="00C461CC" w:rsidP="00C461C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22236C">
        <w:rPr>
          <w:rFonts w:hint="cs"/>
          <w:sz w:val="30"/>
          <w:szCs w:val="30"/>
          <w:cs/>
        </w:rPr>
        <w:t xml:space="preserve">เมื่อวันที่ </w:t>
      </w:r>
      <w:r w:rsidRPr="00C76147">
        <w:rPr>
          <w:sz w:val="30"/>
          <w:szCs w:val="30"/>
          <w:lang w:val="en-US"/>
        </w:rPr>
        <w:t>7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C76147">
        <w:rPr>
          <w:sz w:val="30"/>
          <w:szCs w:val="30"/>
          <w:lang w:val="en-US"/>
        </w:rPr>
        <w:t>2563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C76147">
        <w:rPr>
          <w:sz w:val="30"/>
          <w:szCs w:val="30"/>
          <w:lang w:val="en-US"/>
        </w:rPr>
        <w:t>5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>ให้บริษัท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22236C">
        <w:rPr>
          <w:rFonts w:hint="cs"/>
          <w:sz w:val="30"/>
          <w:szCs w:val="30"/>
          <w:cs/>
          <w:lang w:val="en-US"/>
        </w:rPr>
        <w:t>เพื่อทำ</w:t>
      </w:r>
      <w:r w:rsidRPr="00CB52A4">
        <w:rPr>
          <w:rFonts w:hint="cs"/>
          <w:sz w:val="30"/>
          <w:szCs w:val="30"/>
          <w:cs/>
          <w:lang w:val="en-US"/>
        </w:rPr>
        <w:t xml:space="preserve">คำให้การเพิ่มเติมยื่นศาลภายในระยะเวลาที่กำหนด </w:t>
      </w:r>
      <w:r w:rsidRPr="00CB52A4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>
        <w:rPr>
          <w:sz w:val="30"/>
          <w:szCs w:val="30"/>
          <w:lang w:val="en-US"/>
        </w:rPr>
        <w:br/>
      </w:r>
      <w:r w:rsidRPr="00CB52A4">
        <w:rPr>
          <w:sz w:val="30"/>
          <w:szCs w:val="30"/>
          <w:lang w:val="en-US"/>
        </w:rPr>
        <w:t>12</w:t>
      </w:r>
      <w:r w:rsidRPr="00CB52A4">
        <w:rPr>
          <w:sz w:val="30"/>
          <w:szCs w:val="30"/>
          <w:cs/>
          <w:lang w:val="en-US"/>
        </w:rPr>
        <w:t xml:space="preserve"> มีนาคม </w:t>
      </w:r>
      <w:r w:rsidRPr="00CB52A4">
        <w:rPr>
          <w:sz w:val="30"/>
          <w:szCs w:val="30"/>
          <w:lang w:val="en-US"/>
        </w:rPr>
        <w:t>2564</w:t>
      </w:r>
      <w:r w:rsidRPr="00CB52A4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0C43C641" w14:textId="77777777" w:rsidR="00C461CC" w:rsidRPr="004746FE" w:rsidRDefault="00C461CC" w:rsidP="00C461CC">
      <w:pPr>
        <w:pStyle w:val="Bo-Blankline"/>
      </w:pPr>
    </w:p>
    <w:p w14:paraId="1F196084" w14:textId="77777777" w:rsidR="00C461CC" w:rsidRDefault="00C461CC" w:rsidP="00C461C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lastRenderedPageBreak/>
        <w:t>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C76147"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B986492" w14:textId="77777777" w:rsidR="00C461CC" w:rsidRPr="004746FE" w:rsidRDefault="00C461CC" w:rsidP="00C461CC">
      <w:pPr>
        <w:pStyle w:val="Bo-Blankline"/>
      </w:pPr>
    </w:p>
    <w:p w14:paraId="10570CDC" w14:textId="77777777" w:rsidR="00C461CC" w:rsidRPr="000F482F" w:rsidRDefault="00C461CC" w:rsidP="00C461C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574FA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288DC99" w14:textId="77777777" w:rsidR="00C461CC" w:rsidRPr="00C461CC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C461CC" w:rsidRPr="00C461CC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B6561" w14:textId="77777777" w:rsidR="001C139C" w:rsidRDefault="001C139C">
      <w:r>
        <w:separator/>
      </w:r>
    </w:p>
  </w:endnote>
  <w:endnote w:type="continuationSeparator" w:id="0">
    <w:p w14:paraId="04445745" w14:textId="77777777" w:rsidR="001C139C" w:rsidRDefault="001C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BE72A" w14:textId="5C570B94" w:rsidR="00426A4D" w:rsidRPr="00896DD3" w:rsidRDefault="00426A4D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426A4D" w:rsidRDefault="00426A4D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A67A" w14:textId="14BBDF7C" w:rsidR="00426A4D" w:rsidRPr="00A17E06" w:rsidRDefault="00426A4D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426A4D" w:rsidRDefault="00426A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6FA4A" w14:textId="77777777" w:rsidR="001C139C" w:rsidRDefault="001C139C">
      <w:r>
        <w:separator/>
      </w:r>
    </w:p>
  </w:footnote>
  <w:footnote w:type="continuationSeparator" w:id="0">
    <w:p w14:paraId="3323F53F" w14:textId="77777777" w:rsidR="001C139C" w:rsidRDefault="001C1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714FE" w14:textId="77777777" w:rsidR="00426A4D" w:rsidRPr="002A12A1" w:rsidRDefault="00426A4D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426A4D" w:rsidRPr="002A12A1" w:rsidRDefault="00426A4D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1B73F6" w14:textId="70C70AFB" w:rsidR="00426A4D" w:rsidRPr="00720668" w:rsidRDefault="00426A4D" w:rsidP="0074574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426A4D" w:rsidRDefault="00426A4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7888A" w14:textId="77777777" w:rsidR="00426A4D" w:rsidRPr="002A12A1" w:rsidRDefault="00426A4D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0E1B95" w14:textId="77777777" w:rsidR="00426A4D" w:rsidRPr="002A12A1" w:rsidRDefault="00426A4D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44E9F0" w14:textId="751F2327" w:rsidR="00426A4D" w:rsidRPr="00720668" w:rsidRDefault="00426A4D" w:rsidP="0074574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DCF689E" w14:textId="77777777" w:rsidR="00426A4D" w:rsidRDefault="00426A4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E9A27" w14:textId="77777777" w:rsidR="00426A4D" w:rsidRDefault="00426A4D" w:rsidP="00381B9D">
    <w:pPr>
      <w:spacing w:line="240" w:lineRule="auto"/>
      <w:ind w:left="360" w:right="389" w:hanging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4C9792" w14:textId="77777777" w:rsidR="00426A4D" w:rsidRDefault="00426A4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ED858F0" w14:textId="4C61206D" w:rsidR="00426A4D" w:rsidRPr="00720668" w:rsidRDefault="00426A4D" w:rsidP="00E7706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2EC2298" w14:textId="77777777" w:rsidR="00426A4D" w:rsidRDefault="00426A4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9D8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AEE"/>
    <w:rsid w:val="000F2E40"/>
    <w:rsid w:val="000F3074"/>
    <w:rsid w:val="000F3272"/>
    <w:rsid w:val="000F348C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08D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39C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1F5D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909"/>
    <w:rsid w:val="001F7BC6"/>
    <w:rsid w:val="002001F3"/>
    <w:rsid w:val="00200AC9"/>
    <w:rsid w:val="0020100B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12A1"/>
    <w:rsid w:val="002A14C6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C2C"/>
    <w:rsid w:val="00320E4F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E6"/>
    <w:rsid w:val="003324AB"/>
    <w:rsid w:val="003326B7"/>
    <w:rsid w:val="0033283B"/>
    <w:rsid w:val="00332C70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7E"/>
    <w:rsid w:val="003B0D93"/>
    <w:rsid w:val="003B0DD5"/>
    <w:rsid w:val="003B15BC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34E"/>
    <w:rsid w:val="003E44FB"/>
    <w:rsid w:val="003E45A2"/>
    <w:rsid w:val="003E4F07"/>
    <w:rsid w:val="003E4FD2"/>
    <w:rsid w:val="003E54CB"/>
    <w:rsid w:val="003E5A45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7BA"/>
    <w:rsid w:val="00427948"/>
    <w:rsid w:val="00427AC6"/>
    <w:rsid w:val="00430014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19B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351C"/>
    <w:rsid w:val="0055351E"/>
    <w:rsid w:val="005535EF"/>
    <w:rsid w:val="005538A2"/>
    <w:rsid w:val="00553A56"/>
    <w:rsid w:val="00553ABD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9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86C"/>
    <w:rsid w:val="005B7A6F"/>
    <w:rsid w:val="005C0427"/>
    <w:rsid w:val="005C06FF"/>
    <w:rsid w:val="005C07E9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1C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0DF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634"/>
    <w:rsid w:val="0075778C"/>
    <w:rsid w:val="00757C00"/>
    <w:rsid w:val="0076008B"/>
    <w:rsid w:val="00760227"/>
    <w:rsid w:val="00760387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D0C"/>
    <w:rsid w:val="00774E45"/>
    <w:rsid w:val="0077510C"/>
    <w:rsid w:val="00775430"/>
    <w:rsid w:val="007756F4"/>
    <w:rsid w:val="00775AA8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3003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8B9"/>
    <w:rsid w:val="007E7981"/>
    <w:rsid w:val="007E7DD2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CDB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25D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005"/>
    <w:rsid w:val="00916358"/>
    <w:rsid w:val="0091663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77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481"/>
    <w:rsid w:val="009845D2"/>
    <w:rsid w:val="00984B3F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D7"/>
    <w:rsid w:val="009C5E7B"/>
    <w:rsid w:val="009C6516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3794"/>
    <w:rsid w:val="009E3DBE"/>
    <w:rsid w:val="009E45C9"/>
    <w:rsid w:val="009E45CA"/>
    <w:rsid w:val="009E462A"/>
    <w:rsid w:val="009E47ED"/>
    <w:rsid w:val="009E4A31"/>
    <w:rsid w:val="009E4B28"/>
    <w:rsid w:val="009E5218"/>
    <w:rsid w:val="009E53AE"/>
    <w:rsid w:val="009E54C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C7"/>
    <w:rsid w:val="00A764A5"/>
    <w:rsid w:val="00A7698F"/>
    <w:rsid w:val="00A76BBD"/>
    <w:rsid w:val="00A76DF7"/>
    <w:rsid w:val="00A76DFA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C5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62"/>
    <w:rsid w:val="00B12C0B"/>
    <w:rsid w:val="00B1330F"/>
    <w:rsid w:val="00B1351D"/>
    <w:rsid w:val="00B13F6A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5C5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A26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DBE"/>
    <w:rsid w:val="00CE198C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E48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52"/>
    <w:rsid w:val="00E10A77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099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15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580</TotalTime>
  <Pages>47</Pages>
  <Words>9291</Words>
  <Characters>52961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130</cp:revision>
  <cp:lastPrinted>2021-08-04T15:59:00Z</cp:lastPrinted>
  <dcterms:created xsi:type="dcterms:W3CDTF">2021-08-04T15:58:00Z</dcterms:created>
  <dcterms:modified xsi:type="dcterms:W3CDTF">2021-08-13T05:54:00Z</dcterms:modified>
</cp:coreProperties>
</file>