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6369D9" w14:textId="77777777" w:rsidR="009030AC" w:rsidRPr="00CC02B5" w:rsidRDefault="009030AC" w:rsidP="009030AC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4B567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B5677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B567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7E08D0A" w14:textId="77777777" w:rsidR="009030AC" w:rsidRPr="004B5677" w:rsidRDefault="009030AC" w:rsidP="009030AC">
      <w:pPr>
        <w:pStyle w:val="IndexHeading1"/>
        <w:spacing w:after="0" w:line="380" w:lineRule="exact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9BF6B77" w14:textId="77777777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8AA0A7" w14:textId="77777777" w:rsidR="009030AC" w:rsidRPr="004B5677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</w:t>
      </w:r>
      <w:r w:rsidRPr="001B1586">
        <w:rPr>
          <w:rFonts w:ascii="Angsana New" w:hAnsi="Angsana New" w:cs="Angsana New"/>
          <w:sz w:val="30"/>
          <w:szCs w:val="30"/>
          <w:cs/>
          <w:lang w:bidi="th-TH"/>
        </w:rPr>
        <w:t>เปลี่ยนแปลงนโยบายการบัญชี</w:t>
      </w:r>
    </w:p>
    <w:p w14:paraId="2441FA24" w14:textId="77777777" w:rsidR="009030AC" w:rsidRPr="004B5677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ผลกระทบจากการแพร่ระบาดของโรคติดเชื้อโคโรนา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2019</w:t>
      </w: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4B5677">
        <w:rPr>
          <w:rFonts w:asciiTheme="majorBidi" w:hAnsiTheme="majorBidi" w:cstheme="majorBidi"/>
          <w:sz w:val="30"/>
          <w:szCs w:val="30"/>
          <w:lang w:bidi="th-TH"/>
        </w:rPr>
        <w:t>Covid-</w:t>
      </w: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19)</w:t>
      </w:r>
    </w:p>
    <w:p w14:paraId="1225F7E5" w14:textId="77777777" w:rsidR="009030AC" w:rsidRPr="004B5677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การซื้อบริษัทย่อย</w:t>
      </w:r>
    </w:p>
    <w:p w14:paraId="55A3C43D" w14:textId="77777777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6438478" w14:textId="608669E0" w:rsidR="009030AC" w:rsidRPr="004B5677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="009D64A5" w:rsidRPr="004B5677">
        <w:rPr>
          <w:rFonts w:asciiTheme="majorBidi" w:hAnsiTheme="majorBidi" w:cstheme="majorBidi"/>
          <w:sz w:val="30"/>
          <w:szCs w:val="30"/>
          <w:cs/>
          <w:lang w:bidi="th-TH"/>
        </w:rPr>
        <w:t>บริษัทย่อย</w:t>
      </w:r>
      <w:r w:rsidR="009D64A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บริษัทร่วมและการร่วมค้า</w:t>
      </w:r>
    </w:p>
    <w:p w14:paraId="5454E7D0" w14:textId="77777777" w:rsidR="009030AC" w:rsidRPr="004B5677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584DEB9B" w14:textId="77777777" w:rsidR="009030AC" w:rsidRPr="004B5677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4054795E" w14:textId="77777777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03C0DFBF" w14:textId="77777777" w:rsidR="009030AC" w:rsidRPr="004B5677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195458A3" w14:textId="77777777" w:rsidR="009030AC" w:rsidRPr="004B5677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และการจำแนกรายได้</w:t>
      </w:r>
    </w:p>
    <w:p w14:paraId="53D92C2C" w14:textId="77777777" w:rsidR="009030AC" w:rsidRPr="004B5677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4D806E59" w14:textId="0C25F268" w:rsidR="009030AC" w:rsidRPr="009D64A5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="AngsanaNew" w:hAnsiTheme="majorBidi" w:cstheme="majorBidi" w:hint="cs"/>
          <w:sz w:val="30"/>
          <w:szCs w:val="30"/>
          <w:cs/>
          <w:lang w:bidi="th-TH"/>
        </w:rPr>
        <w:t>กำไร</w:t>
      </w:r>
      <w:r w:rsidR="00AE6944">
        <w:rPr>
          <w:rFonts w:asciiTheme="majorBidi" w:eastAsia="AngsanaNew" w:hAnsiTheme="majorBidi" w:cstheme="majorBidi"/>
          <w:sz w:val="30"/>
          <w:szCs w:val="30"/>
          <w:lang w:bidi="th-TH"/>
        </w:rPr>
        <w:t xml:space="preserve"> </w:t>
      </w:r>
      <w:r w:rsidR="009D64A5">
        <w:rPr>
          <w:rFonts w:asciiTheme="majorBidi" w:eastAsia="AngsanaNew" w:hAnsiTheme="majorBidi" w:cstheme="majorBidi"/>
          <w:sz w:val="30"/>
          <w:szCs w:val="30"/>
          <w:lang w:val="en-US" w:bidi="th-TH"/>
        </w:rPr>
        <w:t>(</w:t>
      </w:r>
      <w:r w:rsidR="009D64A5">
        <w:rPr>
          <w:rFonts w:asciiTheme="majorBidi" w:eastAsia="AngsanaNew" w:hAnsiTheme="majorBidi" w:cstheme="majorBidi" w:hint="cs"/>
          <w:sz w:val="30"/>
          <w:szCs w:val="30"/>
          <w:cs/>
          <w:lang w:val="en-US" w:bidi="th-TH"/>
        </w:rPr>
        <w:t>ขาดทุน</w:t>
      </w:r>
      <w:r w:rsidR="009D64A5">
        <w:rPr>
          <w:rFonts w:asciiTheme="majorBidi" w:eastAsia="AngsanaNew" w:hAnsiTheme="majorBidi" w:cstheme="majorBidi"/>
          <w:sz w:val="30"/>
          <w:szCs w:val="30"/>
          <w:lang w:val="en-US" w:bidi="th-TH"/>
        </w:rPr>
        <w:t>)</w:t>
      </w:r>
      <w:r w:rsidR="00AE6944">
        <w:rPr>
          <w:rFonts w:asciiTheme="majorBidi" w:eastAsia="AngsanaNew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eastAsia="AngsanaNew" w:hAnsiTheme="majorBidi" w:cstheme="majorBidi" w:hint="cs"/>
          <w:sz w:val="30"/>
          <w:szCs w:val="30"/>
          <w:cs/>
          <w:lang w:bidi="th-TH"/>
        </w:rPr>
        <w:t>ต่อหุ้นขั้นพื้นฐาน</w:t>
      </w:r>
    </w:p>
    <w:p w14:paraId="71E30ABD" w14:textId="18FC9EAA" w:rsidR="009D64A5" w:rsidRPr="004B5677" w:rsidRDefault="00744527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="AngsanaNew" w:hAnsiTheme="majorBidi" w:cstheme="majorBidi" w:hint="cs"/>
          <w:sz w:val="30"/>
          <w:szCs w:val="30"/>
          <w:cs/>
          <w:lang w:bidi="th-TH"/>
        </w:rPr>
        <w:t>เงิน</w:t>
      </w:r>
      <w:r w:rsidR="009D64A5">
        <w:rPr>
          <w:rFonts w:asciiTheme="majorBidi" w:eastAsia="AngsanaNew" w:hAnsiTheme="majorBidi" w:cstheme="majorBidi" w:hint="cs"/>
          <w:sz w:val="30"/>
          <w:szCs w:val="30"/>
          <w:cs/>
          <w:lang w:bidi="th-TH"/>
        </w:rPr>
        <w:t>ปันผล</w:t>
      </w:r>
    </w:p>
    <w:p w14:paraId="5316286B" w14:textId="77777777" w:rsidR="009030AC" w:rsidRPr="004B5677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41973C8" w14:textId="77777777" w:rsidR="009030AC" w:rsidRPr="004B5677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F7B6A24" w14:textId="77777777" w:rsidR="009030AC" w:rsidRPr="004B5677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ขึ้น</w:t>
      </w:r>
    </w:p>
    <w:p w14:paraId="2CA3C08B" w14:textId="77777777" w:rsidR="009030AC" w:rsidRPr="004B5677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11E69B1" w14:textId="77777777" w:rsidR="009030AC" w:rsidRPr="004B5677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pacing w:val="-4"/>
          <w:sz w:val="30"/>
          <w:szCs w:val="30"/>
          <w:highlight w:val="lightGray"/>
          <w:cs/>
          <w:lang w:bidi="th-TH"/>
        </w:rPr>
        <w:br w:type="page"/>
      </w:r>
    </w:p>
    <w:p w14:paraId="26C972EF" w14:textId="77777777" w:rsidR="009030AC" w:rsidRPr="004B5677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94B072E" w14:textId="77777777" w:rsidR="009030AC" w:rsidRPr="00C70C0E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E5F26B5" w14:textId="0583A204" w:rsidR="009030AC" w:rsidRPr="004B5677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01652">
        <w:rPr>
          <w:rFonts w:asciiTheme="majorBidi" w:hAnsiTheme="majorBidi" w:cstheme="majorBidi"/>
          <w:sz w:val="30"/>
          <w:szCs w:val="30"/>
        </w:rPr>
        <w:t xml:space="preserve"> 13 </w:t>
      </w:r>
      <w:r w:rsidR="00D01652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535CD408" w14:textId="77777777" w:rsidR="009030AC" w:rsidRPr="00C70C0E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276EE89" w14:textId="77777777" w:rsidR="009030AC" w:rsidRPr="004B5677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78705290" w14:textId="77777777" w:rsidR="009030AC" w:rsidRPr="004B5677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81C5FA4" w14:textId="3579288C" w:rsidR="009030AC" w:rsidRPr="004B5677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Theme="majorBidi" w:hAnsiTheme="majorBidi" w:cstheme="majorBidi"/>
          <w:sz w:val="30"/>
          <w:szCs w:val="30"/>
        </w:rPr>
        <w:t xml:space="preserve">     </w:t>
      </w:r>
      <w:r w:rsidRPr="004B5677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F511B">
        <w:rPr>
          <w:rFonts w:ascii="Angsana New" w:hAnsi="Angsana New" w:cs="Angsana New" w:hint="cs"/>
          <w:sz w:val="30"/>
          <w:szCs w:val="30"/>
        </w:rPr>
        <w:t>3</w:t>
      </w:r>
      <w:r w:rsidRPr="008F511B">
        <w:rPr>
          <w:rFonts w:ascii="Angsana New" w:hAnsi="Angsana New" w:cs="Angsana New"/>
          <w:sz w:val="30"/>
          <w:szCs w:val="30"/>
        </w:rPr>
        <w:t>4</w:t>
      </w:r>
      <w:r w:rsidR="00AB0C67">
        <w:rPr>
          <w:rFonts w:ascii="Angsana New" w:hAnsi="Angsana New" w:cs="Angsana New"/>
          <w:sz w:val="30"/>
          <w:szCs w:val="30"/>
        </w:rPr>
        <w:t xml:space="preserve"> </w:t>
      </w:r>
      <w:r w:rsidRPr="00860C4D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860C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การรายงานทางการเงินระหว่างกาล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016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01652" w:rsidRPr="00D01652">
        <w:rPr>
          <w:rFonts w:asciiTheme="majorBidi" w:hAnsiTheme="majorBidi" w:cs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D01652" w:rsidRPr="00D016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01652" w:rsidRPr="00D01652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เหตุการณ์และสถานการณ์ใหม่ๆ</w:t>
      </w:r>
      <w:r w:rsidR="00D01652" w:rsidRPr="00D016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01652" w:rsidRPr="00D01652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D01652" w:rsidRPr="00D016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01652" w:rsidRPr="00D01652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D01652" w:rsidRPr="00D016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C0BD7">
        <w:rPr>
          <w:rFonts w:asciiTheme="majorBidi" w:hAnsiTheme="majorBidi" w:cs="Angsana New"/>
          <w:sz w:val="30"/>
          <w:szCs w:val="30"/>
        </w:rPr>
        <w:t>31</w:t>
      </w:r>
      <w:r w:rsidR="00D01652" w:rsidRPr="00D016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01652" w:rsidRPr="00D01652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D01652" w:rsidRPr="00D016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C0BD7">
        <w:rPr>
          <w:rFonts w:asciiTheme="majorBidi" w:hAnsiTheme="majorBidi" w:cs="Angsana New"/>
          <w:sz w:val="30"/>
          <w:szCs w:val="30"/>
        </w:rPr>
        <w:t>2563</w:t>
      </w:r>
    </w:p>
    <w:p w14:paraId="4D63BB00" w14:textId="77777777" w:rsidR="009030AC" w:rsidRPr="00C70C0E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438D8557" w14:textId="155FFE84" w:rsidR="00D01652" w:rsidRDefault="00D01652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D01652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ในการจัดทำงบการเงินระหว่างกาล</w:t>
      </w:r>
      <w:r w:rsidRPr="00D016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01652">
        <w:rPr>
          <w:rFonts w:asciiTheme="majorBidi" w:hAnsiTheme="majorBidi" w:cs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D016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01652">
        <w:rPr>
          <w:rFonts w:asciiTheme="majorBidi" w:hAnsiTheme="majorBidi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D016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01652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D016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01652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  <w:r w:rsidRPr="00D016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01652">
        <w:rPr>
          <w:rFonts w:asciiTheme="majorBidi" w:hAnsiTheme="majorBidi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D016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C0BD7">
        <w:rPr>
          <w:rFonts w:asciiTheme="majorBidi" w:hAnsiTheme="majorBidi" w:cs="Angsana New"/>
          <w:sz w:val="30"/>
          <w:szCs w:val="30"/>
        </w:rPr>
        <w:t>31</w:t>
      </w:r>
      <w:r w:rsidRPr="00D016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01652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D016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C0BD7">
        <w:rPr>
          <w:rFonts w:asciiTheme="majorBidi" w:hAnsiTheme="majorBidi" w:cs="Angsana New"/>
          <w:sz w:val="30"/>
          <w:szCs w:val="30"/>
        </w:rPr>
        <w:t>2563</w:t>
      </w:r>
      <w:r w:rsidRPr="00D016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01652">
        <w:rPr>
          <w:rFonts w:asciiTheme="majorBidi" w:hAnsiTheme="majorBidi" w:cs="Angsana New" w:hint="cs"/>
          <w:sz w:val="30"/>
          <w:szCs w:val="30"/>
          <w:cs/>
        </w:rPr>
        <w:t>เว้นแต่ที่ได้อธิบายไว้ในหมายเหตุข้อ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</w:t>
      </w:r>
    </w:p>
    <w:p w14:paraId="07834C65" w14:textId="77777777" w:rsidR="009030AC" w:rsidRPr="004B5677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2910D22" w14:textId="77777777" w:rsidR="009030AC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51B1ACB0" w14:textId="77777777" w:rsidR="009030AC" w:rsidRPr="00013A6F" w:rsidRDefault="009030AC" w:rsidP="009030AC">
      <w:pPr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283AC5E3" w14:textId="77777777" w:rsidR="009030AC" w:rsidRPr="00013A6F" w:rsidRDefault="009030AC" w:rsidP="009030A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" w:name="_Hlk66780222"/>
      <w:r w:rsidRPr="00013A6F">
        <w:rPr>
          <w:rFonts w:ascii="Angsana New" w:hAnsi="Angsana New" w:cs="Angsana New" w:hint="cs"/>
          <w:i/>
          <w:iCs/>
          <w:sz w:val="30"/>
          <w:szCs w:val="30"/>
          <w:cs/>
        </w:rPr>
        <w:t>การยินยอมการลดค่าเช่าที่เกี่ยวข้องกับ</w:t>
      </w:r>
      <w:r w:rsidRPr="00013A6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13A6F">
        <w:rPr>
          <w:rFonts w:ascii="Angsana New" w:hAnsi="Angsana New"/>
          <w:i/>
          <w:iCs/>
          <w:sz w:val="30"/>
          <w:szCs w:val="30"/>
        </w:rPr>
        <w:t>COVID-19</w:t>
      </w:r>
    </w:p>
    <w:p w14:paraId="71C66928" w14:textId="77777777" w:rsidR="009030AC" w:rsidRPr="00013A6F" w:rsidRDefault="009030AC" w:rsidP="009030AC">
      <w:pPr>
        <w:jc w:val="thaiDistribute"/>
        <w:rPr>
          <w:rFonts w:ascii="Angsana New" w:hAnsi="Angsana New" w:cstheme="minorBidi"/>
          <w:i/>
          <w:iCs/>
          <w:sz w:val="20"/>
          <w:szCs w:val="20"/>
          <w:highlight w:val="cyan"/>
        </w:rPr>
      </w:pPr>
    </w:p>
    <w:p w14:paraId="63BD1F9C" w14:textId="77777777" w:rsidR="009030AC" w:rsidRPr="00D54BE8" w:rsidRDefault="009030AC" w:rsidP="009030AC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54BE8">
        <w:rPr>
          <w:rFonts w:ascii="Angsana New" w:hAnsi="Angsana New" w:cs="Angsana New" w:hint="cs"/>
          <w:spacing w:val="-2"/>
          <w:sz w:val="30"/>
          <w:szCs w:val="30"/>
          <w:cs/>
        </w:rPr>
        <w:t>ตั้งแต่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วันที่ 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มกราคม 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กลุ่มบริษัทได้ถือปฏิบัติตามการปรับปรุง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 xml:space="preserve"> TFRS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 xml:space="preserve">16 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เรื่อง </w:t>
      </w:r>
      <w:r w:rsidRPr="0094522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การลดค่าเช่าที่เกี่ยวข้องกับ </w:t>
      </w:r>
      <w:r w:rsidRPr="0094522E">
        <w:rPr>
          <w:rFonts w:asciiTheme="majorBidi" w:hAnsiTheme="majorBidi" w:cstheme="majorBidi"/>
          <w:i/>
          <w:iCs/>
          <w:spacing w:val="-2"/>
          <w:sz w:val="30"/>
          <w:szCs w:val="30"/>
        </w:rPr>
        <w:t>COVID-19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 xml:space="preserve">COVID-19 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>ที่เข้าเงื่อนไขเป็นการเปลี่ยนแปลงสัญญาเช่า กลุ่มบริษัทถือปฏิบัติตามทางเลือกดังกล่าวกับทุกสัญญาเช่า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โดยไม่มีผลกระทบกับหนี้สินตามสัญญาเช่าและกำไรสะสม ณ วันที่ 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มกราคม 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D54BE8">
        <w:rPr>
          <w:rFonts w:asciiTheme="majorBidi" w:hAnsiTheme="majorBidi" w:cstheme="majorBidi"/>
          <w:spacing w:val="-2"/>
          <w:sz w:val="30"/>
          <w:szCs w:val="30"/>
          <w:cs/>
        </w:rPr>
        <w:t>ในงบการเงิน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>รวมและงบการเงินเฉพาะกิ</w:t>
      </w:r>
      <w:r w:rsidRPr="00D54BE8">
        <w:rPr>
          <w:rFonts w:asciiTheme="majorBidi" w:hAnsiTheme="majorBidi" w:cstheme="majorBidi"/>
          <w:spacing w:val="-2"/>
          <w:sz w:val="30"/>
          <w:szCs w:val="30"/>
          <w:cs/>
        </w:rPr>
        <w:t>จการ</w:t>
      </w:r>
      <w:bookmarkEnd w:id="1"/>
    </w:p>
    <w:p w14:paraId="69729C14" w14:textId="77777777" w:rsidR="009030AC" w:rsidRDefault="009030AC" w:rsidP="009030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DAA77F" w14:textId="458DDB48" w:rsidR="009030AC" w:rsidRPr="00013A6F" w:rsidRDefault="009030AC" w:rsidP="009030A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3A6F"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Pr="00013A6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013A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3A6F">
        <w:rPr>
          <w:rFonts w:asciiTheme="majorBidi" w:hAnsiTheme="majorBidi" w:cstheme="majorBidi" w:hint="cs"/>
          <w:sz w:val="30"/>
          <w:szCs w:val="30"/>
          <w:cs/>
        </w:rPr>
        <w:t>กลุ่มบริษัทได้รับการลดค่าเช่าที่เกี่ยวข้องกับ</w:t>
      </w:r>
      <w:r w:rsidRPr="00013A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3A6F">
        <w:rPr>
          <w:rFonts w:asciiTheme="majorBidi" w:hAnsiTheme="majorBidi" w:cstheme="majorBidi"/>
          <w:sz w:val="30"/>
          <w:szCs w:val="30"/>
        </w:rPr>
        <w:t>COVID-</w:t>
      </w:r>
      <w:r>
        <w:rPr>
          <w:rFonts w:asciiTheme="majorBidi" w:hAnsiTheme="majorBidi" w:cstheme="majorBidi"/>
          <w:sz w:val="30"/>
          <w:szCs w:val="30"/>
        </w:rPr>
        <w:t>19</w:t>
      </w:r>
      <w:r w:rsidRPr="00013A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3A6F">
        <w:rPr>
          <w:rFonts w:asciiTheme="majorBidi" w:hAnsiTheme="majorBidi" w:cstheme="majorBidi" w:hint="cs"/>
          <w:sz w:val="30"/>
          <w:szCs w:val="30"/>
          <w:cs/>
        </w:rPr>
        <w:t>ทำให้ค่าเช่าสำหรับงวดสามเดือน</w:t>
      </w:r>
      <w:r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013A6F">
        <w:rPr>
          <w:rFonts w:asciiTheme="majorBidi" w:hAnsiTheme="majorBidi" w:cstheme="majorBidi" w:hint="cs"/>
          <w:sz w:val="30"/>
          <w:szCs w:val="30"/>
          <w:cs/>
        </w:rPr>
        <w:t>สิ้นสุดวันที่</w:t>
      </w:r>
      <w:r w:rsidRPr="00013A6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</w:t>
      </w:r>
      <w:r w:rsidRPr="00013A6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013A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3A6F">
        <w:rPr>
          <w:rFonts w:asciiTheme="majorBidi" w:hAnsiTheme="majorBidi" w:cstheme="majorBidi" w:hint="cs"/>
          <w:sz w:val="30"/>
          <w:szCs w:val="30"/>
          <w:cs/>
        </w:rPr>
        <w:t>ลดลงเป็นจำนวน</w:t>
      </w:r>
      <w:r w:rsidRPr="00013A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0C5C">
        <w:rPr>
          <w:rFonts w:asciiTheme="majorBidi" w:hAnsiTheme="majorBidi" w:cstheme="majorBidi"/>
          <w:sz w:val="30"/>
          <w:szCs w:val="30"/>
        </w:rPr>
        <w:t>106</w:t>
      </w:r>
      <w:r w:rsidR="00D01652">
        <w:rPr>
          <w:rFonts w:asciiTheme="majorBidi" w:hAnsiTheme="majorBidi" w:cstheme="majorBidi"/>
          <w:sz w:val="30"/>
          <w:szCs w:val="30"/>
        </w:rPr>
        <w:t xml:space="preserve"> </w:t>
      </w:r>
      <w:r w:rsidR="00D0165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AE6944">
        <w:rPr>
          <w:rFonts w:asciiTheme="majorBidi" w:hAnsiTheme="majorBidi" w:cstheme="majorBidi"/>
          <w:sz w:val="30"/>
          <w:szCs w:val="30"/>
        </w:rPr>
        <w:t xml:space="preserve"> </w:t>
      </w:r>
      <w:r w:rsidR="00D01652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10C5C">
        <w:rPr>
          <w:rFonts w:asciiTheme="majorBidi" w:hAnsiTheme="majorBidi" w:cstheme="majorBidi"/>
          <w:sz w:val="30"/>
          <w:szCs w:val="30"/>
        </w:rPr>
        <w:t>201</w:t>
      </w:r>
      <w:r w:rsidR="00D01652">
        <w:rPr>
          <w:rFonts w:asciiTheme="majorBidi" w:hAnsiTheme="majorBidi" w:cstheme="majorBidi"/>
          <w:sz w:val="30"/>
          <w:szCs w:val="30"/>
        </w:rPr>
        <w:t xml:space="preserve"> </w:t>
      </w:r>
      <w:r w:rsidR="00D0165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AE6944">
        <w:rPr>
          <w:rFonts w:asciiTheme="majorBidi" w:hAnsiTheme="majorBidi" w:cstheme="majorBidi"/>
          <w:sz w:val="30"/>
          <w:szCs w:val="30"/>
        </w:rPr>
        <w:t xml:space="preserve"> </w:t>
      </w:r>
      <w:r w:rsidR="00D01652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1B58931F" w14:textId="522DF00C" w:rsidR="00D01652" w:rsidRDefault="00D01652" w:rsidP="009030AC">
      <w:pPr>
        <w:rPr>
          <w:rFonts w:asciiTheme="majorBidi" w:hAnsiTheme="majorBidi" w:cstheme="majorBidi"/>
          <w:sz w:val="20"/>
          <w:szCs w:val="20"/>
          <w:cs/>
          <w:lang w:val="th-TH"/>
        </w:rPr>
      </w:pPr>
      <w:r>
        <w:rPr>
          <w:rFonts w:asciiTheme="majorBidi" w:hAnsiTheme="majorBidi" w:cstheme="majorBidi"/>
          <w:sz w:val="20"/>
          <w:szCs w:val="20"/>
          <w:cs/>
          <w:lang w:val="th-TH"/>
        </w:rPr>
        <w:br w:type="page"/>
      </w:r>
    </w:p>
    <w:p w14:paraId="3010D9F7" w14:textId="6B61BA67" w:rsidR="009030AC" w:rsidRPr="004B5677" w:rsidRDefault="0053367D" w:rsidP="009030AC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ผลกระทบจาก</w:t>
      </w:r>
      <w:r w:rsidR="009030AC"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</w:t>
      </w:r>
      <w:r w:rsidR="009030AC" w:rsidRPr="00C70C0E">
        <w:rPr>
          <w:rFonts w:asciiTheme="majorBidi" w:hAnsiTheme="majorBidi" w:cstheme="majorBidi"/>
          <w:sz w:val="30"/>
          <w:szCs w:val="30"/>
          <w:u w:val="none"/>
          <w:cs/>
        </w:rPr>
        <w:t xml:space="preserve">แพร่ระบาดของโรคติดเชื้อไวรัสโคโรนา </w:t>
      </w:r>
      <w:r w:rsidR="009030AC" w:rsidRPr="00C70C0E">
        <w:rPr>
          <w:rFonts w:asciiTheme="majorBidi" w:hAnsiTheme="majorBidi" w:cstheme="majorBidi"/>
          <w:sz w:val="30"/>
          <w:szCs w:val="30"/>
          <w:u w:val="none"/>
        </w:rPr>
        <w:t>2019</w:t>
      </w:r>
      <w:r w:rsidR="009030AC" w:rsidRPr="00C70C0E">
        <w:rPr>
          <w:rFonts w:asciiTheme="majorBidi" w:hAnsiTheme="majorBidi" w:cstheme="majorBidi"/>
          <w:sz w:val="30"/>
          <w:szCs w:val="30"/>
          <w:u w:val="none"/>
          <w:cs/>
        </w:rPr>
        <w:t xml:space="preserve"> (</w:t>
      </w:r>
      <w:r w:rsidR="009030AC" w:rsidRPr="00C70C0E">
        <w:rPr>
          <w:rFonts w:asciiTheme="majorBidi" w:hAnsiTheme="majorBidi" w:cstheme="majorBidi"/>
          <w:sz w:val="30"/>
          <w:szCs w:val="30"/>
          <w:u w:val="none"/>
        </w:rPr>
        <w:t>Covid-19</w:t>
      </w:r>
      <w:r w:rsidR="009030AC" w:rsidRPr="00C70C0E">
        <w:rPr>
          <w:rFonts w:asciiTheme="majorBidi" w:hAnsiTheme="majorBidi" w:cstheme="majorBidi"/>
          <w:sz w:val="30"/>
          <w:szCs w:val="30"/>
          <w:u w:val="none"/>
          <w:cs/>
        </w:rPr>
        <w:t>)</w:t>
      </w:r>
    </w:p>
    <w:p w14:paraId="11869A12" w14:textId="77777777" w:rsidR="009030AC" w:rsidRPr="00C70C0E" w:rsidRDefault="009030AC" w:rsidP="009030AC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3D166FF" w14:textId="0C8CBEBE" w:rsidR="009030AC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70C0E">
        <w:rPr>
          <w:rFonts w:asciiTheme="majorBidi" w:hAnsiTheme="majorBidi" w:cs="Angsana New" w:hint="cs"/>
          <w:sz w:val="30"/>
          <w:szCs w:val="30"/>
          <w:cs/>
        </w:rPr>
        <w:t>สถานการณ์การแพร่ระบาดของ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theme="majorBidi"/>
          <w:sz w:val="30"/>
          <w:szCs w:val="30"/>
        </w:rPr>
        <w:t>COVID-</w:t>
      </w:r>
      <w:r>
        <w:rPr>
          <w:rFonts w:asciiTheme="majorBidi" w:hAnsiTheme="majorBidi" w:cs="Angsana New"/>
          <w:sz w:val="30"/>
          <w:szCs w:val="30"/>
        </w:rPr>
        <w:t>19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ยังคงเกิดขึ้นอย่างต่อเนื่อง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โดยเริ่มมีการแจกจ่ายวัคซีนในระหว่างปี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2564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จากความไม่แน่นอนของสถานการณ์ในปี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2563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กลุ่มบริษัทจึงจัดทำงบการเงินสำหรับปีสิ้นสุดวันที่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141DF">
        <w:rPr>
          <w:rFonts w:asciiTheme="majorBidi" w:hAnsiTheme="majorBidi" w:cs="Angsana New"/>
          <w:sz w:val="30"/>
          <w:szCs w:val="30"/>
        </w:rPr>
        <w:br/>
      </w:r>
      <w:r>
        <w:rPr>
          <w:rFonts w:asciiTheme="majorBidi" w:hAnsiTheme="majorBidi" w:cs="Angsana New"/>
          <w:sz w:val="30"/>
          <w:szCs w:val="30"/>
        </w:rPr>
        <w:t>31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2563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โดยถือปฏิบัติตามแนวปฏิบัติทางการบัญชี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2019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ในเรื่องการไม่นำสถานการณ์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theme="majorBidi"/>
          <w:sz w:val="30"/>
          <w:szCs w:val="30"/>
        </w:rPr>
        <w:t>COVID-</w:t>
      </w:r>
      <w:r>
        <w:rPr>
          <w:rFonts w:asciiTheme="majorBidi" w:hAnsiTheme="majorBidi" w:cs="Angsana New"/>
          <w:sz w:val="30"/>
          <w:szCs w:val="30"/>
        </w:rPr>
        <w:t>19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มาพิจารณา</w:t>
      </w:r>
      <w:r>
        <w:rPr>
          <w:rFonts w:asciiTheme="majorBidi" w:hAnsiTheme="majorBidi" w:cs="Angsana New" w:hint="cs"/>
          <w:sz w:val="30"/>
          <w:szCs w:val="30"/>
          <w:cs/>
        </w:rPr>
        <w:t>การด้อยค่าของสินทรัพย์ การปรับปรุงสัญญาเช่า และสินทรัพย์ภาษีเงินได้รอตัดบัญชี แม้ว่า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แนวปฏิบัติดังกล่าวสิ้นสุดการมีผลบังคับใช้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ณ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วันที่</w:t>
      </w:r>
      <w:r>
        <w:rPr>
          <w:rFonts w:asciiTheme="majorBidi" w:hAnsiTheme="majorBidi" w:cs="Angsana New"/>
          <w:sz w:val="30"/>
          <w:szCs w:val="30"/>
        </w:rPr>
        <w:t xml:space="preserve"> 31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2563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ทั้งนี้ ไม่มีผลกระทบต่อ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มูลค่าสินทรัพย์</w:t>
      </w:r>
      <w:r>
        <w:rPr>
          <w:rFonts w:asciiTheme="majorBidi" w:hAnsiTheme="majorBidi" w:cs="Angsana New" w:hint="cs"/>
          <w:sz w:val="30"/>
          <w:szCs w:val="30"/>
          <w:cs/>
        </w:rPr>
        <w:t>ดังกล่าวของกลุ่มบริษัท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ในปี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2564</w:t>
      </w:r>
    </w:p>
    <w:p w14:paraId="639AE757" w14:textId="77777777" w:rsidR="00710C5C" w:rsidRPr="00AB0C67" w:rsidRDefault="00710C5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4986FBC" w14:textId="19FAF811" w:rsidR="00710C5C" w:rsidRPr="004B5677" w:rsidRDefault="00710C5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10C5C">
        <w:rPr>
          <w:rFonts w:asciiTheme="majorBidi" w:hAnsiTheme="majorBidi" w:cs="Angsana New" w:hint="cs"/>
          <w:spacing w:val="-4"/>
          <w:sz w:val="30"/>
          <w:szCs w:val="30"/>
          <w:cs/>
        </w:rPr>
        <w:t>ตั้งแต่เดือนกรกฎาคม</w:t>
      </w:r>
      <w:r w:rsidRPr="00710C5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10C5C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710C5C">
        <w:rPr>
          <w:rFonts w:asciiTheme="majorBidi" w:hAnsiTheme="majorBidi" w:cs="Angsana New" w:hint="cs"/>
          <w:spacing w:val="-4"/>
          <w:sz w:val="30"/>
          <w:szCs w:val="30"/>
          <w:cs/>
        </w:rPr>
        <w:t>ร้านค้าของกลุ่มบริษัทบางส่วนในประเทศไทย</w:t>
      </w:r>
      <w:r w:rsidRPr="00710C5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10C5C">
        <w:rPr>
          <w:rFonts w:asciiTheme="majorBidi" w:hAnsiTheme="majorBidi" w:cs="Angsana New" w:hint="cs"/>
          <w:spacing w:val="-4"/>
          <w:sz w:val="30"/>
          <w:szCs w:val="30"/>
          <w:cs/>
        </w:rPr>
        <w:t>โดยเฉพาะ</w:t>
      </w:r>
      <w:r w:rsidRPr="00710C5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10C5C">
        <w:rPr>
          <w:rFonts w:asciiTheme="majorBidi" w:hAnsiTheme="majorBidi" w:cstheme="majorBidi"/>
          <w:spacing w:val="-4"/>
          <w:sz w:val="30"/>
          <w:szCs w:val="30"/>
        </w:rPr>
        <w:t xml:space="preserve">29 </w:t>
      </w:r>
      <w:r w:rsidRPr="00710C5C">
        <w:rPr>
          <w:rFonts w:asciiTheme="majorBidi" w:hAnsiTheme="majorBidi" w:cs="Angsana New" w:hint="cs"/>
          <w:spacing w:val="-4"/>
          <w:sz w:val="30"/>
          <w:szCs w:val="30"/>
          <w:cs/>
        </w:rPr>
        <w:t>จังหวัด</w:t>
      </w:r>
      <w:r w:rsidRPr="00710C5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10C5C">
        <w:rPr>
          <w:rFonts w:asciiTheme="majorBidi" w:hAnsiTheme="majorBidi" w:cs="Angsana New" w:hint="cs"/>
          <w:spacing w:val="-4"/>
          <w:sz w:val="30"/>
          <w:szCs w:val="30"/>
          <w:cs/>
        </w:rPr>
        <w:t>ในเขตพื้นที่สีแดงเข้ม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2141DF">
        <w:rPr>
          <w:rFonts w:asciiTheme="majorBidi" w:hAnsiTheme="majorBidi" w:cs="Angsana New" w:hint="cs"/>
          <w:sz w:val="30"/>
          <w:szCs w:val="30"/>
          <w:cs/>
        </w:rPr>
        <w:t>บาง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ร้านค้าในประเทศเวียดนาม </w:t>
      </w:r>
      <w:r w:rsidRPr="00710C5C">
        <w:rPr>
          <w:rFonts w:asciiTheme="majorBidi" w:hAnsiTheme="majorBidi" w:cs="Angsana New" w:hint="cs"/>
          <w:sz w:val="30"/>
          <w:szCs w:val="30"/>
          <w:cs/>
        </w:rPr>
        <w:t>ถูกปิดสถานประกอบการหรือลดเวลาประกอบกิจการเป็นการชั่วคราว</w:t>
      </w:r>
      <w:r w:rsidRPr="00710C5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10C5C">
        <w:rPr>
          <w:rFonts w:asciiTheme="majorBidi" w:hAnsiTheme="majorBidi" w:cs="Angsana New" w:hint="cs"/>
          <w:sz w:val="30"/>
          <w:szCs w:val="30"/>
          <w:cs/>
        </w:rPr>
        <w:t>ยกเว้นร้านค้าที่จำหน่ายสินค้าอุปโภคบริโภคที่จำเป็น</w:t>
      </w:r>
      <w:r w:rsidRPr="00710C5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10C5C">
        <w:rPr>
          <w:rFonts w:asciiTheme="majorBidi" w:hAnsiTheme="majorBidi" w:cs="Angsana New" w:hint="cs"/>
          <w:sz w:val="30"/>
          <w:szCs w:val="30"/>
          <w:cs/>
        </w:rPr>
        <w:t>เพื่อให้สอดคล้องกับข้อบังคับของรัฐบาล</w:t>
      </w:r>
      <w:r w:rsidRPr="00710C5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10C5C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710C5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10C5C">
        <w:rPr>
          <w:rFonts w:asciiTheme="majorBidi" w:hAnsiTheme="majorBidi" w:cs="Angsana New" w:hint="cs"/>
          <w:sz w:val="30"/>
          <w:szCs w:val="30"/>
          <w:cs/>
        </w:rPr>
        <w:t>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43694943" w14:textId="1DD184B6" w:rsidR="009030AC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92C564C" w14:textId="77777777" w:rsidR="009030AC" w:rsidRPr="004B5677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4928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การซื้อบริษัทย่อย</w:t>
      </w:r>
    </w:p>
    <w:p w14:paraId="74F77BF8" w14:textId="77777777" w:rsidR="009030AC" w:rsidRPr="00C70C0E" w:rsidRDefault="009030AC" w:rsidP="009030A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555BDB8B" w14:textId="66FEA705" w:rsidR="009030AC" w:rsidRPr="0094522E" w:rsidRDefault="009030AC" w:rsidP="009030A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4522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4522E">
        <w:rPr>
          <w:rFonts w:asciiTheme="majorBidi" w:hAnsiTheme="majorBidi" w:cstheme="majorBidi"/>
          <w:sz w:val="30"/>
          <w:szCs w:val="30"/>
        </w:rPr>
        <w:t xml:space="preserve">5 </w:t>
      </w:r>
      <w:r w:rsidRPr="0094522E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94522E">
        <w:rPr>
          <w:rFonts w:asciiTheme="majorBidi" w:hAnsiTheme="majorBidi" w:cstheme="majorBidi"/>
          <w:sz w:val="30"/>
          <w:szCs w:val="30"/>
        </w:rPr>
        <w:t xml:space="preserve"> 2564 </w:t>
      </w:r>
      <w:r w:rsidRPr="0094522E">
        <w:rPr>
          <w:rFonts w:asciiTheme="majorBidi" w:hAnsiTheme="majorBidi" w:cstheme="majorBidi"/>
          <w:sz w:val="30"/>
          <w:szCs w:val="30"/>
          <w:cs/>
        </w:rPr>
        <w:t>กลุ่มบริษัทได้มาซึ่งอำนาจควบคุมในบริษัท ซีโอแอล</w:t>
      </w:r>
      <w:r w:rsidRPr="0094522E">
        <w:rPr>
          <w:rFonts w:asciiTheme="majorBidi" w:hAnsiTheme="majorBidi" w:cstheme="majorBidi"/>
          <w:sz w:val="30"/>
          <w:szCs w:val="30"/>
        </w:rPr>
        <w:t xml:space="preserve"> </w:t>
      </w:r>
      <w:r w:rsidRPr="0094522E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94522E">
        <w:rPr>
          <w:rFonts w:asciiTheme="majorBidi" w:hAnsiTheme="majorBidi" w:cstheme="majorBidi"/>
          <w:sz w:val="30"/>
          <w:szCs w:val="30"/>
        </w:rPr>
        <w:t xml:space="preserve"> (</w:t>
      </w:r>
      <w:r w:rsidRPr="0094522E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94522E">
        <w:rPr>
          <w:rFonts w:asciiTheme="majorBidi" w:hAnsiTheme="majorBidi" w:cstheme="majorBidi"/>
          <w:sz w:val="30"/>
          <w:szCs w:val="30"/>
        </w:rPr>
        <w:t>)</w:t>
      </w:r>
      <w:r w:rsidRPr="0094522E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</w:t>
      </w:r>
      <w:r>
        <w:rPr>
          <w:rFonts w:asciiTheme="majorBidi" w:hAnsiTheme="majorBidi" w:cstheme="majorBidi"/>
          <w:sz w:val="30"/>
          <w:szCs w:val="30"/>
        </w:rPr>
        <w:br/>
      </w:r>
      <w:r w:rsidRPr="0094522E">
        <w:rPr>
          <w:rFonts w:asciiTheme="majorBidi" w:hAnsiTheme="majorBidi" w:cstheme="majorBidi"/>
          <w:sz w:val="30"/>
          <w:szCs w:val="30"/>
          <w:cs/>
        </w:rPr>
        <w:t>ซึ่งเป็นผู้จัดจำหน่ายเครื่องเขียน หนังสือ และอุปกรณ์สำนักงาน โดยรับคำสั่งซื้อผ่านระ</w:t>
      </w:r>
      <w:r>
        <w:rPr>
          <w:rFonts w:asciiTheme="majorBidi" w:hAnsiTheme="majorBidi" w:cstheme="majorBidi" w:hint="cs"/>
          <w:sz w:val="30"/>
          <w:szCs w:val="30"/>
          <w:cs/>
        </w:rPr>
        <w:t>บบ</w:t>
      </w:r>
      <w:r w:rsidRPr="0094522E">
        <w:rPr>
          <w:rFonts w:asciiTheme="majorBidi" w:hAnsiTheme="majorBidi" w:cstheme="majorBidi"/>
          <w:sz w:val="30"/>
          <w:szCs w:val="30"/>
        </w:rPr>
        <w:t xml:space="preserve"> Call-Center</w:t>
      </w:r>
      <w:r w:rsidRPr="0094522E">
        <w:rPr>
          <w:rFonts w:asciiTheme="majorBidi" w:hAnsiTheme="majorBidi" w:cstheme="majorBidi"/>
          <w:sz w:val="30"/>
          <w:szCs w:val="30"/>
          <w:cs/>
        </w:rPr>
        <w:t xml:space="preserve"> ระบบเว็บไซต์ และขายผ่านหน้าร้าน จำหน่ายหนังสืออิเล็กทรอนิกส์ และให้เช่าพื้นที่คลังสินค้า โดยการซื้อหุ้นทุนและ</w:t>
      </w:r>
      <w:r w:rsidRPr="001E0465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สิทธิออกเสียงในบริษัทร้อยละ </w:t>
      </w:r>
      <w:r w:rsidRPr="001E0465">
        <w:rPr>
          <w:rFonts w:asciiTheme="majorBidi" w:hAnsiTheme="majorBidi" w:cstheme="majorBidi"/>
          <w:spacing w:val="-2"/>
          <w:sz w:val="30"/>
          <w:szCs w:val="30"/>
        </w:rPr>
        <w:t>99.74</w:t>
      </w:r>
      <w:r w:rsidRPr="001E046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โดยส่วนหนึ่งเป็นการซื้อหุ้นทุนจากกิจการที่เกี่ยวข้องกัน</w:t>
      </w:r>
      <w:r w:rsidRPr="001E04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E0465">
        <w:rPr>
          <w:rFonts w:asciiTheme="majorBidi" w:hAnsiTheme="majorBidi" w:cstheme="majorBidi" w:hint="cs"/>
          <w:spacing w:val="-2"/>
          <w:sz w:val="30"/>
          <w:szCs w:val="30"/>
          <w:cs/>
        </w:rPr>
        <w:t>ผ่านบริษัท พีบีเอช</w:t>
      </w:r>
      <w:r w:rsidRPr="001D4250">
        <w:rPr>
          <w:rFonts w:asciiTheme="majorBidi" w:hAnsiTheme="majorBidi" w:cstheme="majorBidi" w:hint="cs"/>
          <w:sz w:val="30"/>
          <w:szCs w:val="30"/>
          <w:cs/>
        </w:rPr>
        <w:t>ดี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D4250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522E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Pr="0094522E">
        <w:rPr>
          <w:rFonts w:asciiTheme="majorBidi" w:hAnsiTheme="majorBidi" w:cstheme="majorBidi"/>
          <w:sz w:val="30"/>
          <w:szCs w:val="30"/>
        </w:rPr>
        <w:t>12,128</w:t>
      </w:r>
      <w:r w:rsidRPr="0094522E" w:rsidDel="00916F59">
        <w:rPr>
          <w:rFonts w:asciiTheme="majorBidi" w:hAnsiTheme="majorBidi" w:cstheme="majorBidi"/>
          <w:sz w:val="30"/>
          <w:szCs w:val="30"/>
        </w:rPr>
        <w:t xml:space="preserve"> </w:t>
      </w:r>
      <w:r w:rsidRPr="0094522E">
        <w:rPr>
          <w:rFonts w:asciiTheme="majorBidi" w:hAnsiTheme="majorBidi" w:cstheme="majorBidi"/>
          <w:sz w:val="30"/>
          <w:szCs w:val="30"/>
          <w:cs/>
        </w:rPr>
        <w:t xml:space="preserve">ล้านบาท กลุ่มบริษัทมีต้นทุนที่เกี่ยวข้องกับการซื้อจำนวน </w:t>
      </w:r>
      <w:r w:rsidRPr="0094522E">
        <w:rPr>
          <w:rFonts w:asciiTheme="majorBidi" w:hAnsiTheme="majorBidi" w:cstheme="majorBidi"/>
          <w:sz w:val="30"/>
          <w:szCs w:val="30"/>
        </w:rPr>
        <w:t>3</w:t>
      </w:r>
      <w:r w:rsidRPr="0094522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522E">
        <w:rPr>
          <w:rFonts w:asciiTheme="majorBidi" w:hAnsiTheme="majorBidi" w:cstheme="majorBidi"/>
          <w:sz w:val="30"/>
          <w:szCs w:val="30"/>
          <w:cs/>
        </w:rPr>
        <w:t>ซึ่งรวมอยู่ในค่าใช้จ่ายในการบริหาร</w:t>
      </w:r>
      <w:r w:rsidRPr="0094522E">
        <w:rPr>
          <w:rFonts w:asciiTheme="majorBidi" w:hAnsiTheme="majorBidi" w:cstheme="majorBidi"/>
          <w:sz w:val="30"/>
          <w:szCs w:val="30"/>
        </w:rPr>
        <w:t xml:space="preserve"> </w:t>
      </w:r>
    </w:p>
    <w:p w14:paraId="4002467A" w14:textId="77777777" w:rsidR="009030AC" w:rsidRPr="0094522E" w:rsidRDefault="009030AC" w:rsidP="009030A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2568E23" w14:textId="77777777" w:rsidR="009030AC" w:rsidRPr="0094522E" w:rsidRDefault="009030AC" w:rsidP="009030A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4522E">
        <w:rPr>
          <w:rFonts w:asciiTheme="majorBidi" w:hAnsiTheme="majorBidi" w:cstheme="majorBidi"/>
          <w:sz w:val="30"/>
          <w:szCs w:val="30"/>
          <w:cs/>
        </w:rPr>
        <w:t>ผู้บริหารให้ความเชื่อมั่นว่าการซื้อธุรกิจดังกล่าวจะทำให้ธุรกิจของกลุ่มบริษัทมีความครอบคลุมและตอบโจทย์</w:t>
      </w:r>
      <w:r>
        <w:rPr>
          <w:rFonts w:asciiTheme="majorBidi" w:hAnsiTheme="majorBidi" w:cstheme="majorBidi"/>
          <w:sz w:val="30"/>
          <w:szCs w:val="30"/>
        </w:rPr>
        <w:br/>
      </w:r>
      <w:r w:rsidRPr="0094522E">
        <w:rPr>
          <w:rFonts w:asciiTheme="majorBidi" w:hAnsiTheme="majorBidi" w:cstheme="majorBidi"/>
          <w:sz w:val="30"/>
          <w:szCs w:val="30"/>
          <w:cs/>
        </w:rPr>
        <w:t>ความต้องการของกลุ่มลูกค้าเป้าหมายได้ดีมากยิ่งขึ้น</w:t>
      </w:r>
      <w:r w:rsidRPr="0094522E">
        <w:rPr>
          <w:rFonts w:asciiTheme="majorBidi" w:hAnsiTheme="majorBidi" w:cstheme="majorBidi"/>
          <w:sz w:val="30"/>
          <w:szCs w:val="30"/>
        </w:rPr>
        <w:t xml:space="preserve"> </w:t>
      </w:r>
    </w:p>
    <w:p w14:paraId="3D97AA0F" w14:textId="77777777" w:rsidR="009030AC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14:paraId="7E63D704" w14:textId="6D91A0AB" w:rsidR="009030AC" w:rsidRPr="00C70C0E" w:rsidRDefault="009030AC" w:rsidP="009030AC">
      <w:pPr>
        <w:pStyle w:val="BodyText2"/>
        <w:tabs>
          <w:tab w:val="left" w:pos="540"/>
        </w:tabs>
        <w:ind w:left="540" w:firstLine="0"/>
        <w:jc w:val="thaiDistribute"/>
        <w:rPr>
          <w:sz w:val="30"/>
          <w:szCs w:val="30"/>
          <w:cs/>
        </w:rPr>
      </w:pPr>
      <w:r w:rsidRPr="0094522E">
        <w:rPr>
          <w:rFonts w:ascii="Angsana New" w:hAnsi="Angsana New" w:cs="Angsana New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="004913A0">
        <w:rPr>
          <w:rFonts w:ascii="Angsana New" w:hAnsi="Angsana New" w:cs="Angsana New"/>
          <w:sz w:val="30"/>
          <w:szCs w:val="30"/>
        </w:rPr>
        <w:t xml:space="preserve">30 </w:t>
      </w:r>
      <w:r w:rsidR="004913A0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945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522E">
        <w:rPr>
          <w:rFonts w:ascii="Angsana New" w:hAnsi="Angsana New" w:cs="Angsana New"/>
          <w:sz w:val="30"/>
          <w:szCs w:val="30"/>
        </w:rPr>
        <w:t xml:space="preserve">2564 </w:t>
      </w:r>
      <w:r w:rsidRPr="0094522E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94522E">
        <w:rPr>
          <w:rFonts w:ascii="Angsana New" w:hAnsi="Angsana New" w:cs="Angsana New" w:hint="cs"/>
          <w:sz w:val="30"/>
          <w:szCs w:val="30"/>
          <w:cs/>
        </w:rPr>
        <w:t>ซีโอแอล</w:t>
      </w:r>
      <w:r w:rsidRPr="0094522E">
        <w:rPr>
          <w:rFonts w:ascii="Angsana New" w:hAnsi="Angsana New" w:cs="Angsana New"/>
          <w:sz w:val="30"/>
          <w:szCs w:val="30"/>
        </w:rPr>
        <w:t xml:space="preserve"> </w:t>
      </w:r>
      <w:r w:rsidRPr="0094522E">
        <w:rPr>
          <w:rFonts w:ascii="Angsana New" w:hAnsi="Angsana New" w:cs="Angsana New"/>
          <w:sz w:val="30"/>
          <w:szCs w:val="30"/>
          <w:cs/>
        </w:rPr>
        <w:t>จำกัด</w:t>
      </w:r>
      <w:r w:rsidRPr="0094522E">
        <w:rPr>
          <w:rFonts w:ascii="Angsana New" w:hAnsi="Angsana New" w:cs="Angsana New"/>
          <w:sz w:val="30"/>
          <w:szCs w:val="30"/>
        </w:rPr>
        <w:t xml:space="preserve"> (</w:t>
      </w:r>
      <w:r w:rsidRPr="0094522E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94522E">
        <w:rPr>
          <w:rFonts w:ascii="Angsana New" w:hAnsi="Angsana New" w:cs="Angsana New"/>
          <w:sz w:val="30"/>
          <w:szCs w:val="30"/>
        </w:rPr>
        <w:t>)</w:t>
      </w:r>
      <w:r w:rsidRPr="0094522E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1E0465">
        <w:rPr>
          <w:rFonts w:ascii="Angsana New" w:hAnsi="Angsana New" w:cs="Angsana New"/>
          <w:sz w:val="30"/>
          <w:szCs w:val="30"/>
        </w:rPr>
        <w:br/>
      </w:r>
      <w:r w:rsidRPr="0094522E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94522E">
        <w:rPr>
          <w:rFonts w:ascii="Angsana New" w:hAnsi="Angsana New" w:cs="Angsana New"/>
          <w:sz w:val="30"/>
          <w:szCs w:val="30"/>
          <w:cs/>
        </w:rPr>
        <w:t xml:space="preserve"> มีรายได้เป็นจำนวน</w:t>
      </w:r>
      <w:r w:rsidRPr="0094522E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710C5C">
        <w:rPr>
          <w:rFonts w:ascii="Angsana New" w:hAnsi="Angsana New" w:cs="Angsana New"/>
          <w:sz w:val="30"/>
          <w:szCs w:val="30"/>
        </w:rPr>
        <w:t xml:space="preserve">3,784 </w:t>
      </w:r>
      <w:r w:rsidRPr="0094522E">
        <w:rPr>
          <w:rFonts w:asciiTheme="majorBidi" w:hAnsiTheme="majorBidi" w:cstheme="majorBidi"/>
          <w:sz w:val="30"/>
          <w:szCs w:val="30"/>
          <w:cs/>
        </w:rPr>
        <w:t xml:space="preserve">ล้านบาท และกำไรจำนวนเงิน </w:t>
      </w:r>
      <w:r w:rsidR="00710C5C">
        <w:rPr>
          <w:rFonts w:ascii="Angsana New" w:hAnsi="Angsana New" w:cs="Angsana New"/>
          <w:sz w:val="30"/>
          <w:szCs w:val="30"/>
        </w:rPr>
        <w:t>327</w:t>
      </w:r>
      <w:r w:rsidR="00D01652" w:rsidRPr="009452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522E">
        <w:rPr>
          <w:rFonts w:asciiTheme="majorBidi" w:hAnsiTheme="majorBidi" w:cstheme="majorBidi"/>
          <w:sz w:val="30"/>
          <w:szCs w:val="30"/>
          <w:cs/>
        </w:rPr>
        <w:t>ล้าน</w:t>
      </w:r>
      <w:r w:rsidRPr="00C70C0E">
        <w:rPr>
          <w:rFonts w:ascii="Angsana New" w:hAnsi="Angsana New" w:cs="Angsana New"/>
          <w:sz w:val="30"/>
          <w:szCs w:val="30"/>
          <w:cs/>
        </w:rPr>
        <w:t>บาท ซึ่งรวมเป็นส่วนหนึ่งของ</w:t>
      </w:r>
      <w:r w:rsidR="00806755">
        <w:rPr>
          <w:rFonts w:ascii="Angsana New" w:hAnsi="Angsana New" w:cs="Angsana New"/>
          <w:sz w:val="30"/>
          <w:szCs w:val="30"/>
        </w:rPr>
        <w:br/>
      </w:r>
      <w:r w:rsidRPr="00C70C0E">
        <w:rPr>
          <w:rFonts w:ascii="Angsana New" w:hAnsi="Angsana New" w:cs="Angsana New"/>
          <w:sz w:val="30"/>
          <w:szCs w:val="30"/>
          <w:cs/>
        </w:rPr>
        <w:t xml:space="preserve">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C70C0E">
        <w:rPr>
          <w:rFonts w:ascii="Angsana New" w:hAnsi="Angsana New" w:cs="Angsana New"/>
          <w:sz w:val="30"/>
          <w:szCs w:val="30"/>
        </w:rPr>
        <w:t xml:space="preserve">1 </w:t>
      </w:r>
      <w:r w:rsidRPr="00C70C0E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70C0E">
        <w:rPr>
          <w:rFonts w:ascii="Angsana New" w:hAnsi="Angsana New" w:cs="Angsana New"/>
          <w:sz w:val="30"/>
          <w:szCs w:val="30"/>
        </w:rPr>
        <w:t>2564</w:t>
      </w:r>
      <w:r w:rsidRPr="00C70C0E">
        <w:rPr>
          <w:rFonts w:ascii="Angsana New" w:hAnsi="Angsana New" w:cs="Angsana New"/>
          <w:sz w:val="30"/>
          <w:szCs w:val="30"/>
          <w:cs/>
        </w:rPr>
        <w:t xml:space="preserve"> </w:t>
      </w:r>
      <w:r w:rsidR="00806755">
        <w:rPr>
          <w:rFonts w:ascii="Angsana New" w:hAnsi="Angsana New" w:cs="Angsana New"/>
          <w:sz w:val="30"/>
          <w:szCs w:val="30"/>
        </w:rPr>
        <w:br/>
      </w:r>
      <w:r w:rsidRPr="00C70C0E">
        <w:rPr>
          <w:rFonts w:ascii="Angsana New" w:hAnsi="Angsana New" w:cs="Angsana New"/>
          <w:sz w:val="30"/>
          <w:szCs w:val="30"/>
          <w:cs/>
        </w:rPr>
        <w:t>จะมีรายได้รวมเพิ่มขึ้น</w:t>
      </w:r>
      <w:r w:rsidRPr="001D4250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710C5C">
        <w:rPr>
          <w:rFonts w:ascii="Angsana New" w:hAnsi="Angsana New" w:cs="Angsana New"/>
          <w:sz w:val="30"/>
          <w:szCs w:val="30"/>
        </w:rPr>
        <w:t>951</w:t>
      </w:r>
      <w:r w:rsidRPr="001D4250">
        <w:rPr>
          <w:rFonts w:asciiTheme="majorBidi" w:hAnsiTheme="majorBidi" w:cstheme="majorBidi"/>
          <w:sz w:val="30"/>
          <w:szCs w:val="30"/>
          <w:cs/>
        </w:rPr>
        <w:t xml:space="preserve"> ล้านบ</w:t>
      </w:r>
      <w:r w:rsidRPr="00C70C0E">
        <w:rPr>
          <w:rFonts w:ascii="Angsana New" w:hAnsi="Angsana New" w:cs="Angsana New"/>
          <w:sz w:val="30"/>
          <w:szCs w:val="30"/>
          <w:cs/>
        </w:rPr>
        <w:t>าท และกำไรรวมสำหรับงวด</w:t>
      </w:r>
      <w:r w:rsidR="00D10CAB">
        <w:rPr>
          <w:rFonts w:ascii="Angsana New" w:hAnsi="Angsana New" w:cs="Angsana New" w:hint="cs"/>
          <w:sz w:val="30"/>
          <w:szCs w:val="30"/>
          <w:cs/>
        </w:rPr>
        <w:t>หก</w:t>
      </w:r>
      <w:r w:rsidRPr="00C70C0E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4913A0">
        <w:rPr>
          <w:rFonts w:ascii="Angsana New" w:hAnsi="Angsana New" w:cs="Angsana New"/>
          <w:sz w:val="30"/>
          <w:szCs w:val="30"/>
        </w:rPr>
        <w:t xml:space="preserve">30 </w:t>
      </w:r>
      <w:r w:rsidR="004913A0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C70C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0C0E">
        <w:rPr>
          <w:rFonts w:ascii="Angsana New" w:hAnsi="Angsana New" w:cs="Angsana New"/>
          <w:sz w:val="30"/>
          <w:szCs w:val="30"/>
        </w:rPr>
        <w:t xml:space="preserve">2564 </w:t>
      </w:r>
      <w:r w:rsidRPr="00C70C0E">
        <w:rPr>
          <w:rFonts w:ascii="Angsana New" w:hAnsi="Angsana New" w:cs="Angsana New"/>
          <w:sz w:val="30"/>
          <w:szCs w:val="30"/>
          <w:cs/>
        </w:rPr>
        <w:t xml:space="preserve">เพิ่มขึ้นจำนวนเงิน </w:t>
      </w:r>
      <w:r w:rsidR="00710C5C">
        <w:rPr>
          <w:rFonts w:ascii="Angsana New" w:hAnsi="Angsana New" w:cs="Angsana New"/>
          <w:sz w:val="30"/>
          <w:szCs w:val="30"/>
        </w:rPr>
        <w:t>69</w:t>
      </w:r>
      <w:r w:rsidRPr="00C70C0E">
        <w:rPr>
          <w:rFonts w:ascii="Angsana New" w:hAnsi="Angsana New" w:cs="Angsana New"/>
          <w:sz w:val="30"/>
          <w:szCs w:val="30"/>
        </w:rPr>
        <w:t xml:space="preserve"> </w:t>
      </w:r>
      <w:r w:rsidRPr="00C70C0E">
        <w:rPr>
          <w:rFonts w:ascii="Angsana New" w:hAnsi="Angsana New" w:cs="Angsana New"/>
          <w:sz w:val="30"/>
          <w:szCs w:val="30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C70C0E">
        <w:rPr>
          <w:rFonts w:ascii="Angsana New" w:hAnsi="Angsana New" w:cs="Angsana New"/>
          <w:sz w:val="30"/>
          <w:szCs w:val="30"/>
        </w:rPr>
        <w:t xml:space="preserve">1 </w:t>
      </w:r>
      <w:r w:rsidRPr="00C70C0E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70C0E">
        <w:rPr>
          <w:rFonts w:ascii="Angsana New" w:hAnsi="Angsana New" w:cs="Angsana New"/>
          <w:sz w:val="30"/>
          <w:szCs w:val="30"/>
        </w:rPr>
        <w:t xml:space="preserve">2564 </w:t>
      </w:r>
    </w:p>
    <w:p w14:paraId="573C9EED" w14:textId="7B8DF225" w:rsidR="00D01652" w:rsidRDefault="00D01652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  <w:r>
        <w:rPr>
          <w:rFonts w:ascii="Angsana New" w:hAnsi="Angsana New" w:cs="Angsana New"/>
          <w:color w:val="000000"/>
          <w:sz w:val="20"/>
          <w:szCs w:val="20"/>
          <w:cs/>
        </w:rP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9030AC" w:rsidRPr="00C70C0E" w14:paraId="19BB8296" w14:textId="77777777" w:rsidTr="009030AC">
        <w:trPr>
          <w:tblHeader/>
        </w:trPr>
        <w:tc>
          <w:tcPr>
            <w:tcW w:w="6300" w:type="dxa"/>
          </w:tcPr>
          <w:p w14:paraId="4BA9C848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  <w:r w:rsidRPr="00C70C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4B75585C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FCB91F8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FABBB0C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2A33A130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030AC" w:rsidRPr="00C70C0E" w14:paraId="6496FB97" w14:textId="77777777" w:rsidTr="009030AC">
        <w:tc>
          <w:tcPr>
            <w:tcW w:w="6300" w:type="dxa"/>
          </w:tcPr>
          <w:p w14:paraId="498D674B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50C087EE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52B8D95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72E3319E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0F365D9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70C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70C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030AC" w:rsidRPr="00C70C0E" w14:paraId="15F226A7" w14:textId="77777777" w:rsidTr="009030AC">
        <w:trPr>
          <w:trHeight w:val="80"/>
        </w:trPr>
        <w:tc>
          <w:tcPr>
            <w:tcW w:w="6300" w:type="dxa"/>
          </w:tcPr>
          <w:p w14:paraId="0F3EADD2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C70C0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729EFC38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83EF39E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214D73C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491BC4F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1,350</w:t>
            </w:r>
          </w:p>
        </w:tc>
      </w:tr>
      <w:tr w:rsidR="009030AC" w:rsidRPr="00C70C0E" w14:paraId="0DD02E92" w14:textId="77777777" w:rsidTr="009030AC">
        <w:tc>
          <w:tcPr>
            <w:tcW w:w="6300" w:type="dxa"/>
          </w:tcPr>
          <w:p w14:paraId="05C19A21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70C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6F42A613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AEA08AE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F5BFD10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7082068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</w:tr>
      <w:tr w:rsidR="009030AC" w:rsidRPr="00C70C0E" w14:paraId="62312874" w14:textId="77777777" w:rsidTr="009030AC">
        <w:tc>
          <w:tcPr>
            <w:tcW w:w="6300" w:type="dxa"/>
          </w:tcPr>
          <w:p w14:paraId="06974307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55" w:type="dxa"/>
          </w:tcPr>
          <w:p w14:paraId="73F3088E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D9C2573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A557BF9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C81FF6F" w14:textId="77777777" w:rsidR="009030AC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</w:tr>
      <w:tr w:rsidR="009030AC" w:rsidRPr="00C70C0E" w14:paraId="72D0467F" w14:textId="77777777" w:rsidTr="009030AC">
        <w:tc>
          <w:tcPr>
            <w:tcW w:w="6300" w:type="dxa"/>
          </w:tcPr>
          <w:p w14:paraId="12E9CFE5" w14:textId="77777777" w:rsidR="009030AC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55" w:type="dxa"/>
          </w:tcPr>
          <w:p w14:paraId="2ED9514B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2108090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E20F7BE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1CD0F49" w14:textId="77777777" w:rsidR="009030AC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030AC" w:rsidRPr="00C70C0E" w14:paraId="6CB35912" w14:textId="77777777" w:rsidTr="009030AC">
        <w:tc>
          <w:tcPr>
            <w:tcW w:w="6300" w:type="dxa"/>
          </w:tcPr>
          <w:p w14:paraId="3B2D7451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59D41CC5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9608723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72D0DD3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67835C4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1,567</w:t>
            </w:r>
          </w:p>
        </w:tc>
      </w:tr>
      <w:tr w:rsidR="009030AC" w:rsidRPr="00C70C0E" w14:paraId="265E21E1" w14:textId="77777777" w:rsidTr="009030AC">
        <w:tc>
          <w:tcPr>
            <w:tcW w:w="6300" w:type="dxa"/>
          </w:tcPr>
          <w:p w14:paraId="376D0292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6C087EC4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CF41C57" w14:textId="5BBBF276" w:rsidR="009030AC" w:rsidRPr="00C70C0E" w:rsidRDefault="005608B1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5BF00840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2796681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1,894</w:t>
            </w:r>
          </w:p>
        </w:tc>
      </w:tr>
      <w:tr w:rsidR="009030AC" w:rsidRPr="00C70C0E" w14:paraId="56D87E87" w14:textId="77777777" w:rsidTr="009030AC">
        <w:tc>
          <w:tcPr>
            <w:tcW w:w="6300" w:type="dxa"/>
          </w:tcPr>
          <w:p w14:paraId="0446855D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C0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20770559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114E287" w14:textId="78BC19E8" w:rsidR="009030AC" w:rsidRPr="00C70C0E" w:rsidRDefault="005608B1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54" w:type="dxa"/>
          </w:tcPr>
          <w:p w14:paraId="69431B8C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E84C724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1,230</w:t>
            </w:r>
          </w:p>
        </w:tc>
      </w:tr>
      <w:tr w:rsidR="009030AC" w:rsidRPr="00C70C0E" w14:paraId="6DCF38A9" w14:textId="77777777" w:rsidTr="009030AC">
        <w:tc>
          <w:tcPr>
            <w:tcW w:w="6300" w:type="dxa"/>
          </w:tcPr>
          <w:p w14:paraId="4A7AE1B3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C70C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67317601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F88E65E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1FA9477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51E7DDC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1,952</w:t>
            </w:r>
          </w:p>
        </w:tc>
      </w:tr>
      <w:tr w:rsidR="009030AC" w:rsidRPr="00C70C0E" w14:paraId="4719DFB4" w14:textId="77777777" w:rsidTr="009030AC">
        <w:tc>
          <w:tcPr>
            <w:tcW w:w="6300" w:type="dxa"/>
          </w:tcPr>
          <w:p w14:paraId="41BDA022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22B51231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787B37A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BFD0259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44FDE8F" w14:textId="77777777" w:rsidR="009030AC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9030AC" w:rsidRPr="00C70C0E" w14:paraId="4D4443EF" w14:textId="77777777" w:rsidTr="009030AC">
        <w:tc>
          <w:tcPr>
            <w:tcW w:w="6300" w:type="dxa"/>
          </w:tcPr>
          <w:p w14:paraId="46A7C85E" w14:textId="77777777" w:rsidR="009030AC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2DBE9F08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4E7CA6E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B4D8D3E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9304E99" w14:textId="77777777" w:rsidR="009030AC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9030AC" w:rsidRPr="00C70C0E" w14:paraId="509379E8" w14:textId="77777777" w:rsidTr="009030AC">
        <w:tc>
          <w:tcPr>
            <w:tcW w:w="6300" w:type="dxa"/>
          </w:tcPr>
          <w:p w14:paraId="4EEF0782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5" w:type="dxa"/>
          </w:tcPr>
          <w:p w14:paraId="42FFDE58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D01A0D2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28383BC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A61AF6B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1,805</w:t>
            </w:r>
            <w:r w:rsidRPr="00C70C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30AC" w:rsidRPr="00C70C0E" w14:paraId="75F56FAA" w14:textId="77777777" w:rsidTr="009030AC">
        <w:tc>
          <w:tcPr>
            <w:tcW w:w="6300" w:type="dxa"/>
          </w:tcPr>
          <w:p w14:paraId="44B8918C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55" w:type="dxa"/>
          </w:tcPr>
          <w:p w14:paraId="77B480A5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2B84382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202BEF2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E643942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(555)</w:t>
            </w:r>
          </w:p>
        </w:tc>
      </w:tr>
      <w:tr w:rsidR="009030AC" w:rsidRPr="00C70C0E" w14:paraId="32334F9B" w14:textId="77777777" w:rsidTr="009030AC">
        <w:tc>
          <w:tcPr>
            <w:tcW w:w="6300" w:type="dxa"/>
          </w:tcPr>
          <w:p w14:paraId="566EB8C7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55" w:type="dxa"/>
          </w:tcPr>
          <w:p w14:paraId="70B39E5B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CEF0C3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EF72B4D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B45073B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Pr="00C70C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30AC" w:rsidRPr="00C70C0E" w14:paraId="5A60C322" w14:textId="77777777" w:rsidTr="009030AC">
        <w:tc>
          <w:tcPr>
            <w:tcW w:w="6300" w:type="dxa"/>
          </w:tcPr>
          <w:p w14:paraId="7581B9BC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</w:tcPr>
          <w:p w14:paraId="0CBF45A1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0DEED5C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3449AEB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9F80190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</w:tr>
      <w:tr w:rsidR="009030AC" w:rsidRPr="00C70C0E" w14:paraId="4033A86B" w14:textId="77777777" w:rsidTr="009030AC">
        <w:tc>
          <w:tcPr>
            <w:tcW w:w="6300" w:type="dxa"/>
          </w:tcPr>
          <w:p w14:paraId="4D2AD6AD" w14:textId="77777777" w:rsidR="009030AC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7F7A9731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D0725AB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63CD622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6EF94FE" w14:textId="77777777" w:rsidR="009030AC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(809)</w:t>
            </w:r>
          </w:p>
        </w:tc>
      </w:tr>
      <w:tr w:rsidR="009030AC" w:rsidRPr="00C70C0E" w14:paraId="753E8D56" w14:textId="77777777" w:rsidTr="009030AC">
        <w:tc>
          <w:tcPr>
            <w:tcW w:w="6300" w:type="dxa"/>
          </w:tcPr>
          <w:p w14:paraId="18D0EA0A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21AF3AF5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A757AC1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7F32F54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76B94F6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448</w:t>
            </w:r>
            <w:r w:rsidRPr="00C70C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30AC" w:rsidRPr="00C70C0E" w14:paraId="4D823047" w14:textId="77777777" w:rsidTr="009030AC">
        <w:tc>
          <w:tcPr>
            <w:tcW w:w="6300" w:type="dxa"/>
          </w:tcPr>
          <w:p w14:paraId="7BC112B3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38F763F9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5C3268B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AAA693B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693C1E4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</w:tr>
      <w:tr w:rsidR="009030AC" w:rsidRPr="00C70C0E" w14:paraId="7B88A010" w14:textId="77777777" w:rsidTr="009030AC">
        <w:tc>
          <w:tcPr>
            <w:tcW w:w="6300" w:type="dxa"/>
          </w:tcPr>
          <w:p w14:paraId="1682F594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55" w:type="dxa"/>
          </w:tcPr>
          <w:p w14:paraId="3913E3D1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B17937B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281A541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2ADAB12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C70C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30AC" w:rsidRPr="00C70C0E" w14:paraId="66BFE88B" w14:textId="77777777" w:rsidTr="009030AC">
        <w:tc>
          <w:tcPr>
            <w:tcW w:w="6300" w:type="dxa"/>
          </w:tcPr>
          <w:p w14:paraId="43716D70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7180439E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0AEEDBF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1E3A136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4AC72E2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5,117</w:t>
            </w:r>
          </w:p>
        </w:tc>
      </w:tr>
      <w:tr w:rsidR="009030AC" w:rsidRPr="00C70C0E" w14:paraId="27DAEC90" w14:textId="77777777" w:rsidTr="009030AC">
        <w:tc>
          <w:tcPr>
            <w:tcW w:w="6300" w:type="dxa"/>
          </w:tcPr>
          <w:p w14:paraId="6B490F49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0.26</w:t>
            </w:r>
            <w:r w:rsidRPr="00C70C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6CDC47D9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9BD3210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A366EBF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543748C" w14:textId="77777777" w:rsidR="009030AC" w:rsidRPr="00C121A6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21A6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  <w:tr w:rsidR="009030AC" w:rsidRPr="00C70C0E" w14:paraId="70270892" w14:textId="77777777" w:rsidTr="009030AC">
        <w:tc>
          <w:tcPr>
            <w:tcW w:w="6300" w:type="dxa"/>
          </w:tcPr>
          <w:p w14:paraId="14B211A7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0C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0E5BF622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8FE2E3F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A41140F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DAB4FF4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5,085</w:t>
            </w:r>
          </w:p>
        </w:tc>
      </w:tr>
      <w:tr w:rsidR="009030AC" w:rsidRPr="00C70C0E" w14:paraId="7C101950" w14:textId="77777777" w:rsidTr="009030AC">
        <w:tc>
          <w:tcPr>
            <w:tcW w:w="6300" w:type="dxa"/>
          </w:tcPr>
          <w:p w14:paraId="2480CD70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7C561A06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E315E4E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6FB8F36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BB1B8EC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7,043</w:t>
            </w:r>
          </w:p>
        </w:tc>
      </w:tr>
      <w:tr w:rsidR="009030AC" w:rsidRPr="00C70C0E" w14:paraId="11F491AF" w14:textId="77777777" w:rsidTr="009030AC">
        <w:tc>
          <w:tcPr>
            <w:tcW w:w="6300" w:type="dxa"/>
          </w:tcPr>
          <w:p w14:paraId="10A7FB44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0C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175F1415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921BD5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14288AE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30824DEF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12,128</w:t>
            </w:r>
          </w:p>
        </w:tc>
      </w:tr>
      <w:tr w:rsidR="009030AC" w:rsidRPr="00C70C0E" w14:paraId="50DB4EFB" w14:textId="77777777" w:rsidTr="009030AC">
        <w:trPr>
          <w:trHeight w:val="21"/>
        </w:trPr>
        <w:tc>
          <w:tcPr>
            <w:tcW w:w="6300" w:type="dxa"/>
          </w:tcPr>
          <w:p w14:paraId="6E85A177" w14:textId="77777777" w:rsidR="009030AC" w:rsidRPr="00C70C0E" w:rsidRDefault="009030AC" w:rsidP="009030AC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17904998" w14:textId="77777777" w:rsidR="009030AC" w:rsidRPr="00C70C0E" w:rsidRDefault="009030AC" w:rsidP="009030AC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5640D56" w14:textId="77777777" w:rsidR="009030AC" w:rsidRPr="00C70C0E" w:rsidRDefault="009030AC" w:rsidP="009030AC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A6049CD" w14:textId="77777777" w:rsidR="009030AC" w:rsidRPr="00C70C0E" w:rsidRDefault="009030AC" w:rsidP="009030AC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AFC01BC" w14:textId="77777777" w:rsidR="009030AC" w:rsidRPr="00C70C0E" w:rsidRDefault="009030AC" w:rsidP="009030AC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30AC" w:rsidRPr="00C70C0E" w14:paraId="622D3D1D" w14:textId="77777777" w:rsidTr="009030AC">
        <w:tc>
          <w:tcPr>
            <w:tcW w:w="6300" w:type="dxa"/>
          </w:tcPr>
          <w:p w14:paraId="0871CA2E" w14:textId="77777777" w:rsidR="009030AC" w:rsidRPr="00C70C0E" w:rsidRDefault="009030AC" w:rsidP="009030AC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1065F5C5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2923CBE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F310503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69A2294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1,350</w:t>
            </w:r>
          </w:p>
        </w:tc>
      </w:tr>
      <w:tr w:rsidR="009030AC" w:rsidRPr="00C70C0E" w14:paraId="2B7BFF9C" w14:textId="77777777" w:rsidTr="009030AC">
        <w:tc>
          <w:tcPr>
            <w:tcW w:w="6300" w:type="dxa"/>
          </w:tcPr>
          <w:p w14:paraId="7C8E67F5" w14:textId="77777777" w:rsidR="009030AC" w:rsidRPr="00C70C0E" w:rsidRDefault="009030AC" w:rsidP="009030AC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7E372DD1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5E5A908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692665A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96D91B7" w14:textId="77777777" w:rsidR="009030AC" w:rsidRPr="00C121A6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1A6">
              <w:rPr>
                <w:rFonts w:asciiTheme="majorBidi" w:hAnsiTheme="majorBidi" w:cstheme="majorBidi"/>
                <w:sz w:val="30"/>
                <w:szCs w:val="30"/>
              </w:rPr>
              <w:t>(12,128)</w:t>
            </w:r>
          </w:p>
        </w:tc>
      </w:tr>
      <w:tr w:rsidR="009030AC" w:rsidRPr="00C70C0E" w14:paraId="3B858496" w14:textId="77777777" w:rsidTr="009030AC">
        <w:tc>
          <w:tcPr>
            <w:tcW w:w="6300" w:type="dxa"/>
          </w:tcPr>
          <w:p w14:paraId="4F09CD40" w14:textId="77777777" w:rsidR="009030AC" w:rsidRPr="00C70C0E" w:rsidRDefault="009030AC" w:rsidP="009030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4613F853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72A6D76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1B5EB2A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3B0B4C93" w14:textId="77777777" w:rsidR="009030AC" w:rsidRPr="00C70C0E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(10,778)</w:t>
            </w:r>
          </w:p>
        </w:tc>
      </w:tr>
    </w:tbl>
    <w:p w14:paraId="0C3C4F87" w14:textId="77777777" w:rsidR="009030AC" w:rsidRPr="00C70C0E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557D0D50" w14:textId="77777777" w:rsidR="005608B1" w:rsidRDefault="00560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0C3AA24" w14:textId="30594F65" w:rsidR="009030AC" w:rsidRPr="00C70C0E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0C0E">
        <w:rPr>
          <w:rFonts w:ascii="Angsana New" w:hAnsi="Angsana New" w:cs="Angsana New"/>
          <w:sz w:val="30"/>
          <w:szCs w:val="30"/>
          <w:cs/>
        </w:rPr>
        <w:lastRenderedPageBreak/>
        <w:t>กลุ่ม</w:t>
      </w:r>
      <w:r w:rsidRPr="00CA5139">
        <w:rPr>
          <w:rFonts w:ascii="Angsana New" w:hAnsi="Angsana New" w:cs="Angsana New"/>
          <w:sz w:val="30"/>
          <w:szCs w:val="30"/>
          <w:cs/>
        </w:rPr>
        <w:t>บริษัท</w:t>
      </w:r>
      <w:r w:rsidR="004C1D19" w:rsidRPr="00CA5139">
        <w:rPr>
          <w:rFonts w:ascii="Angsana New" w:hAnsi="Angsana New" w:cs="Angsana New" w:hint="cs"/>
          <w:sz w:val="30"/>
          <w:szCs w:val="30"/>
          <w:cs/>
        </w:rPr>
        <w:t>ยังอยู่ระหว่าง</w:t>
      </w:r>
      <w:r w:rsidRPr="00CA5139">
        <w:rPr>
          <w:rFonts w:ascii="Angsana New" w:hAnsi="Angsana New" w:cs="Angsana New"/>
          <w:sz w:val="30"/>
          <w:szCs w:val="30"/>
          <w:cs/>
        </w:rPr>
        <w:t>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</w:t>
      </w:r>
      <w:r w:rsidR="00ED3DF8" w:rsidRPr="00CA5139">
        <w:rPr>
          <w:rFonts w:ascii="Angsana New" w:hAnsi="Angsana New" w:cs="Angsana New" w:hint="cs"/>
          <w:sz w:val="30"/>
          <w:szCs w:val="30"/>
          <w:cs/>
        </w:rPr>
        <w:t>ปรับปรุง</w:t>
      </w:r>
      <w:r w:rsidR="006B746E" w:rsidRPr="00CA5139">
        <w:rPr>
          <w:rFonts w:ascii="Angsana New" w:hAnsi="Angsana New" w:cs="Angsana New" w:hint="cs"/>
          <w:sz w:val="30"/>
          <w:szCs w:val="30"/>
          <w:cs/>
        </w:rPr>
        <w:t>มูลค่าประมาณการ</w:t>
      </w:r>
      <w:r w:rsidRPr="00CA5139">
        <w:rPr>
          <w:rFonts w:ascii="Angsana New" w:hAnsi="Angsana New" w:cs="Angsana New"/>
          <w:sz w:val="30"/>
          <w:szCs w:val="30"/>
          <w:cs/>
        </w:rPr>
        <w:t>ดังกล่าว หรือหากมี</w:t>
      </w:r>
      <w:r w:rsidR="00DB4101" w:rsidRPr="00CA5139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CA5139">
        <w:rPr>
          <w:rFonts w:ascii="Angsana New" w:hAnsi="Angsana New" w:cs="Angsana New"/>
          <w:sz w:val="30"/>
          <w:szCs w:val="30"/>
          <w:cs/>
        </w:rPr>
        <w:t>เพิ่มเติม</w:t>
      </w:r>
      <w:r w:rsidRPr="00C70C0E">
        <w:rPr>
          <w:rFonts w:ascii="Angsana New" w:hAnsi="Angsana New" w:cs="Angsana New"/>
          <w:sz w:val="30"/>
          <w:szCs w:val="30"/>
          <w:cs/>
        </w:rPr>
        <w:t>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6D62CE1D" w14:textId="77777777" w:rsidR="009030AC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6364A618" w14:textId="77777777" w:rsidR="009030AC" w:rsidRDefault="009030AC" w:rsidP="009030AC">
      <w:pPr>
        <w:pStyle w:val="BodyText2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C121A6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มูลค่ายุติธรรมของสินทรัพย์ที่ได้มาและหนี้สินที่รับมาเป็นมูลค่าประมาณการ</w:t>
      </w:r>
      <w:r w:rsidRPr="00C121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21A6">
        <w:rPr>
          <w:rFonts w:ascii="Angsana New" w:hAnsi="Angsana New" w:cs="Angsana New" w:hint="cs"/>
          <w:sz w:val="30"/>
          <w:szCs w:val="30"/>
          <w:cs/>
        </w:rPr>
        <w:t>ณ</w:t>
      </w:r>
      <w:r w:rsidRPr="00C121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21A6">
        <w:rPr>
          <w:rFonts w:ascii="Angsana New" w:hAnsi="Angsana New" w:cs="Angsana New" w:hint="cs"/>
          <w:sz w:val="30"/>
          <w:szCs w:val="30"/>
          <w:cs/>
        </w:rPr>
        <w:t>วันที่ซื้อธุรกิจ</w:t>
      </w:r>
      <w:r w:rsidRPr="00C121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21A6">
        <w:rPr>
          <w:rFonts w:ascii="Angsana New" w:hAnsi="Angsana New" w:cs="Angsana New" w:hint="cs"/>
          <w:sz w:val="30"/>
          <w:szCs w:val="30"/>
          <w:cs/>
        </w:rPr>
        <w:t>การกำหนดมูลค่า</w:t>
      </w:r>
      <w:r w:rsidRPr="00806755">
        <w:rPr>
          <w:rFonts w:ascii="Angsana New" w:hAnsi="Angsana New" w:cs="Angsana New" w:hint="cs"/>
          <w:spacing w:val="-2"/>
          <w:sz w:val="30"/>
          <w:szCs w:val="30"/>
          <w:cs/>
        </w:rPr>
        <w:t>ยุติธรรมของสินทรัพย์ที่ได้มาและหนี้สินที่รับมา</w:t>
      </w:r>
      <w:r w:rsidRPr="0080675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06755">
        <w:rPr>
          <w:rFonts w:ascii="Angsana New" w:hAnsi="Angsana New" w:cs="Angsana New" w:hint="cs"/>
          <w:spacing w:val="-2"/>
          <w:sz w:val="30"/>
          <w:szCs w:val="30"/>
          <w:cs/>
        </w:rPr>
        <w:t>รวมถึงการปันส่วนของราคาซื้อยังไม่เสร็จสิ้น</w:t>
      </w:r>
      <w:r w:rsidRPr="0080675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06755">
        <w:rPr>
          <w:rFonts w:ascii="Angsana New" w:hAnsi="Angsana New" w:cs="Angsana New" w:hint="cs"/>
          <w:spacing w:val="-2"/>
          <w:sz w:val="30"/>
          <w:szCs w:val="30"/>
          <w:cs/>
        </w:rPr>
        <w:t>ณ</w:t>
      </w:r>
      <w:r w:rsidRPr="0080675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06755">
        <w:rPr>
          <w:rFonts w:ascii="Angsana New" w:hAnsi="Angsana New" w:cs="Angsana New" w:hint="cs"/>
          <w:spacing w:val="-2"/>
          <w:sz w:val="30"/>
          <w:szCs w:val="30"/>
          <w:cs/>
        </w:rPr>
        <w:t>วันที่งบการเงิน</w:t>
      </w:r>
      <w:r w:rsidRPr="00C121A6">
        <w:rPr>
          <w:rFonts w:ascii="Angsana New" w:hAnsi="Angsana New" w:cs="Angsana New" w:hint="cs"/>
          <w:sz w:val="30"/>
          <w:szCs w:val="30"/>
          <w:cs/>
        </w:rPr>
        <w:t>นี้ได้รับการอนุมัติ</w:t>
      </w:r>
    </w:p>
    <w:p w14:paraId="028A20BB" w14:textId="610128B7" w:rsidR="009030AC" w:rsidRPr="00D01652" w:rsidRDefault="009030AC" w:rsidP="009030AC">
      <w:pPr>
        <w:pStyle w:val="BodyText2"/>
        <w:ind w:left="540" w:firstLine="0"/>
        <w:jc w:val="thaiDistribute"/>
        <w:rPr>
          <w:rFonts w:ascii="Angsana New" w:hAnsi="Angsana New" w:cs="Angsana New"/>
          <w:color w:val="0000FF"/>
          <w:sz w:val="20"/>
          <w:szCs w:val="20"/>
          <w:cs/>
        </w:rPr>
      </w:pPr>
    </w:p>
    <w:p w14:paraId="08165E0F" w14:textId="77777777" w:rsidR="009030AC" w:rsidRPr="004B5677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5D231ACD" w14:textId="77777777" w:rsidR="009030AC" w:rsidRPr="00D355E9" w:rsidRDefault="009030AC" w:rsidP="009030A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C80188" w14:textId="7EAA1026" w:rsidR="009030AC" w:rsidRPr="00710C5C" w:rsidRDefault="009030AC" w:rsidP="009030AC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spacing w:val="-2"/>
          <w:sz w:val="30"/>
          <w:szCs w:val="30"/>
        </w:rPr>
      </w:pPr>
      <w:r w:rsidRPr="00710C5C">
        <w:rPr>
          <w:rFonts w:asciiTheme="majorBidi" w:hAnsiTheme="majorBidi" w:cstheme="majorBidi"/>
          <w:b/>
          <w:spacing w:val="-2"/>
          <w:sz w:val="30"/>
          <w:szCs w:val="30"/>
          <w:cs/>
        </w:rPr>
        <w:t>ความสัมพันธ์ที่มีกับบริษัทย่อย บริษัทร่วม</w:t>
      </w:r>
      <w:r w:rsidRPr="00710C5C">
        <w:rPr>
          <w:rFonts w:asciiTheme="majorBidi" w:hAnsiTheme="majorBidi" w:cstheme="majorBidi"/>
          <w:b/>
          <w:spacing w:val="-2"/>
          <w:sz w:val="30"/>
          <w:szCs w:val="30"/>
        </w:rPr>
        <w:t xml:space="preserve"> </w:t>
      </w:r>
      <w:r w:rsidRPr="00710C5C">
        <w:rPr>
          <w:rFonts w:asciiTheme="majorBidi" w:hAnsiTheme="majorBidi" w:cstheme="majorBidi"/>
          <w:b/>
          <w:spacing w:val="-2"/>
          <w:sz w:val="30"/>
          <w:szCs w:val="30"/>
          <w:cs/>
        </w:rPr>
        <w:t>และการร่วมค้าได้เปิดเผยในหมายเหตุข้อ</w:t>
      </w:r>
      <w:r w:rsidRPr="00710C5C">
        <w:rPr>
          <w:rFonts w:asciiTheme="majorBidi" w:hAnsiTheme="majorBidi" w:cstheme="majorBidi"/>
          <w:bCs/>
          <w:spacing w:val="-2"/>
          <w:sz w:val="30"/>
          <w:szCs w:val="30"/>
        </w:rPr>
        <w:t xml:space="preserve"> </w:t>
      </w:r>
      <w:r w:rsidR="00D10CAB" w:rsidRPr="00710C5C">
        <w:rPr>
          <w:rFonts w:asciiTheme="majorBidi" w:hAnsiTheme="majorBidi" w:cstheme="majorBidi"/>
          <w:bCs/>
          <w:spacing w:val="-2"/>
          <w:sz w:val="30"/>
          <w:szCs w:val="30"/>
        </w:rPr>
        <w:t>6</w:t>
      </w:r>
      <w:r w:rsidRPr="00710C5C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 สำหรับบุคคลหรือกิจการ</w:t>
      </w:r>
      <w:r w:rsidR="00806755" w:rsidRPr="00710C5C">
        <w:rPr>
          <w:rFonts w:asciiTheme="majorBidi" w:hAnsiTheme="majorBidi" w:cstheme="majorBidi"/>
          <w:b/>
          <w:spacing w:val="-2"/>
          <w:sz w:val="30"/>
          <w:szCs w:val="30"/>
          <w:cs/>
        </w:rPr>
        <w:t>อื่น</w:t>
      </w:r>
      <w:r w:rsidRPr="00710C5C">
        <w:rPr>
          <w:rFonts w:asciiTheme="majorBidi" w:hAnsiTheme="majorBidi" w:cstheme="majorBidi"/>
          <w:b/>
          <w:spacing w:val="-2"/>
          <w:sz w:val="30"/>
          <w:szCs w:val="30"/>
          <w:cs/>
        </w:rPr>
        <w:t>ที่เกี่ยวข้องกัน ความสัมพันธ์</w:t>
      </w:r>
      <w:r w:rsidRPr="00710C5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และนโยบายการกำหนดราคา</w:t>
      </w:r>
      <w:r w:rsidR="00710C5C" w:rsidRPr="00710C5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ไ</w:t>
      </w:r>
      <w:r w:rsidRPr="00710C5C">
        <w:rPr>
          <w:rFonts w:asciiTheme="majorBidi" w:hAnsiTheme="majorBidi" w:cstheme="majorBidi"/>
          <w:b/>
          <w:spacing w:val="-2"/>
          <w:sz w:val="30"/>
          <w:szCs w:val="30"/>
          <w:cs/>
        </w:rPr>
        <w:t>ม่มีการเปลี่ยนแปลงอย่างมีสาระสำคัญในระหว่า</w:t>
      </w:r>
      <w:r w:rsidRPr="00710C5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ง</w:t>
      </w:r>
      <w:r w:rsidRPr="00710C5C">
        <w:rPr>
          <w:rFonts w:asciiTheme="majorBidi" w:hAnsiTheme="majorBidi" w:cstheme="majorBidi"/>
          <w:b/>
          <w:spacing w:val="-2"/>
          <w:sz w:val="30"/>
          <w:szCs w:val="30"/>
          <w:cs/>
        </w:rPr>
        <w:t>ง</w:t>
      </w:r>
      <w:r w:rsidRPr="00710C5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วด</w:t>
      </w:r>
    </w:p>
    <w:p w14:paraId="68EE89DA" w14:textId="222B5F9E" w:rsidR="009030AC" w:rsidRPr="00D01652" w:rsidRDefault="009030AC" w:rsidP="009030AC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958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51"/>
        <w:gridCol w:w="1241"/>
        <w:gridCol w:w="198"/>
        <w:gridCol w:w="1173"/>
        <w:gridCol w:w="27"/>
        <w:gridCol w:w="189"/>
        <w:gridCol w:w="1246"/>
        <w:gridCol w:w="180"/>
        <w:gridCol w:w="1179"/>
      </w:tblGrid>
      <w:tr w:rsidR="009030AC" w:rsidRPr="00094D4C" w14:paraId="06FF378F" w14:textId="77777777" w:rsidTr="009311F2">
        <w:trPr>
          <w:cantSplit/>
          <w:tblHeader/>
        </w:trPr>
        <w:tc>
          <w:tcPr>
            <w:tcW w:w="4151" w:type="dxa"/>
          </w:tcPr>
          <w:p w14:paraId="19101BB5" w14:textId="5A33D9B8" w:rsidR="009030AC" w:rsidRPr="002A4E98" w:rsidRDefault="002A4E98" w:rsidP="002A4E98">
            <w:pPr>
              <w:pStyle w:val="acctfourfigures"/>
              <w:spacing w:line="240" w:lineRule="auto"/>
              <w:ind w:right="-187" w:firstLine="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4E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828" w:type="dxa"/>
            <w:gridSpan w:val="5"/>
            <w:hideMark/>
          </w:tcPr>
          <w:p w14:paraId="1A039E90" w14:textId="77777777" w:rsidR="009030AC" w:rsidRPr="00094D4C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05" w:type="dxa"/>
            <w:gridSpan w:val="3"/>
            <w:hideMark/>
          </w:tcPr>
          <w:p w14:paraId="17E6A972" w14:textId="77777777" w:rsidR="009030AC" w:rsidRPr="00094D4C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13A0" w:rsidRPr="00094D4C" w14:paraId="1687586A" w14:textId="77777777" w:rsidTr="009311F2">
        <w:trPr>
          <w:cantSplit/>
          <w:tblHeader/>
        </w:trPr>
        <w:tc>
          <w:tcPr>
            <w:tcW w:w="4151" w:type="dxa"/>
            <w:hideMark/>
          </w:tcPr>
          <w:p w14:paraId="080324D2" w14:textId="77777777" w:rsidR="004913A0" w:rsidRPr="00094D4C" w:rsidRDefault="004913A0" w:rsidP="004913A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</w:rPr>
              <w:t xml:space="preserve"> </w:t>
            </w:r>
            <w:r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241" w:type="dxa"/>
          </w:tcPr>
          <w:p w14:paraId="7BA844C8" w14:textId="3B4E577E" w:rsidR="004913A0" w:rsidRPr="00094D4C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98" w:type="dxa"/>
          </w:tcPr>
          <w:p w14:paraId="0163AB37" w14:textId="77777777" w:rsidR="004913A0" w:rsidRPr="00094D4C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14:paraId="67AC0883" w14:textId="79058F68" w:rsidR="004913A0" w:rsidRPr="00094D4C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9" w:type="dxa"/>
          </w:tcPr>
          <w:p w14:paraId="4DCF77E3" w14:textId="77777777" w:rsidR="004913A0" w:rsidRPr="00094D4C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6" w:type="dxa"/>
          </w:tcPr>
          <w:p w14:paraId="2B370CCB" w14:textId="6488E911" w:rsidR="004913A0" w:rsidRPr="00094D4C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9F28C9A" w14:textId="77777777" w:rsidR="004913A0" w:rsidRPr="00094D4C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6908ED60" w14:textId="73621188" w:rsidR="004913A0" w:rsidRPr="00094D4C" w:rsidRDefault="004913A0" w:rsidP="004913A0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4913A0" w:rsidRPr="00094D4C" w14:paraId="3259277A" w14:textId="77777777" w:rsidTr="009311F2">
        <w:trPr>
          <w:cantSplit/>
          <w:tblHeader/>
        </w:trPr>
        <w:tc>
          <w:tcPr>
            <w:tcW w:w="4151" w:type="dxa"/>
          </w:tcPr>
          <w:p w14:paraId="61579A7F" w14:textId="77777777" w:rsidR="004913A0" w:rsidRPr="00094D4C" w:rsidRDefault="004913A0" w:rsidP="004913A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3" w:type="dxa"/>
            <w:gridSpan w:val="8"/>
          </w:tcPr>
          <w:p w14:paraId="78CED89E" w14:textId="77777777" w:rsidR="004913A0" w:rsidRPr="00094D4C" w:rsidRDefault="004913A0" w:rsidP="004913A0">
            <w:pPr>
              <w:pStyle w:val="acctfourfigures"/>
              <w:tabs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4913A0" w:rsidRPr="00094D4C" w14:paraId="4D8E18C2" w14:textId="77777777" w:rsidTr="009311F2">
        <w:trPr>
          <w:cantSplit/>
        </w:trPr>
        <w:tc>
          <w:tcPr>
            <w:tcW w:w="4151" w:type="dxa"/>
            <w:hideMark/>
          </w:tcPr>
          <w:p w14:paraId="214C3363" w14:textId="77777777" w:rsidR="004913A0" w:rsidRPr="00094D4C" w:rsidRDefault="004913A0" w:rsidP="004913A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1" w:type="dxa"/>
          </w:tcPr>
          <w:p w14:paraId="035C1C0F" w14:textId="77777777" w:rsidR="004913A0" w:rsidRPr="00094D4C" w:rsidRDefault="004913A0" w:rsidP="004913A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7FAD1CAC" w14:textId="77777777" w:rsidR="004913A0" w:rsidRPr="00094D4C" w:rsidRDefault="004913A0" w:rsidP="004913A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F31FFA7" w14:textId="77777777" w:rsidR="004913A0" w:rsidRPr="00094D4C" w:rsidRDefault="004913A0" w:rsidP="004913A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" w:type="dxa"/>
            <w:gridSpan w:val="2"/>
          </w:tcPr>
          <w:p w14:paraId="2C29653D" w14:textId="77777777" w:rsidR="004913A0" w:rsidRPr="00094D4C" w:rsidRDefault="004913A0" w:rsidP="004913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B1D9825" w14:textId="77777777" w:rsidR="004913A0" w:rsidRPr="00094D4C" w:rsidRDefault="004913A0" w:rsidP="004913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62AC1E" w14:textId="77777777" w:rsidR="004913A0" w:rsidRPr="00094D4C" w:rsidRDefault="004913A0" w:rsidP="004913A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971CB38" w14:textId="77777777" w:rsidR="004913A0" w:rsidRPr="00094D4C" w:rsidRDefault="004913A0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60CD" w:rsidRPr="00094D4C" w14:paraId="2201CB94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5F589627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41" w:type="dxa"/>
          </w:tcPr>
          <w:p w14:paraId="6485418A" w14:textId="16BE28C9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98" w:type="dxa"/>
          </w:tcPr>
          <w:p w14:paraId="67303022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3EB382DC" w14:textId="0D69B741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16" w:type="dxa"/>
            <w:gridSpan w:val="2"/>
          </w:tcPr>
          <w:p w14:paraId="07B00B17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7A62AAE" w14:textId="7B8B846E" w:rsidR="002E60CD" w:rsidRPr="00094D4C" w:rsidRDefault="002E60CD" w:rsidP="002E60C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C006F7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3DD7FC96" w14:textId="082C316F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0CD" w:rsidRPr="00094D4C" w14:paraId="69CE167D" w14:textId="77777777" w:rsidTr="009311F2">
        <w:trPr>
          <w:cantSplit/>
        </w:trPr>
        <w:tc>
          <w:tcPr>
            <w:tcW w:w="4151" w:type="dxa"/>
            <w:vAlign w:val="bottom"/>
          </w:tcPr>
          <w:p w14:paraId="39EBB260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41" w:type="dxa"/>
          </w:tcPr>
          <w:p w14:paraId="2226DCE7" w14:textId="182F74BA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8" w:type="dxa"/>
          </w:tcPr>
          <w:p w14:paraId="47F53D18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26359DE2" w14:textId="6407C0CD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16" w:type="dxa"/>
            <w:gridSpan w:val="2"/>
          </w:tcPr>
          <w:p w14:paraId="71F6AA9C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EFC15C4" w14:textId="32646334" w:rsidR="002E60CD" w:rsidRPr="00094D4C" w:rsidRDefault="002E60CD" w:rsidP="002E60C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DBB3AE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288EBE2" w14:textId="6B8A0A89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0CD" w:rsidRPr="00094D4C" w14:paraId="03E940C6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5CD84097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1" w:type="dxa"/>
          </w:tcPr>
          <w:p w14:paraId="6F32D90A" w14:textId="6F9DB58B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" w:type="dxa"/>
          </w:tcPr>
          <w:p w14:paraId="0CBD3BF6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2B2126D" w14:textId="356ED8EF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16" w:type="dxa"/>
            <w:gridSpan w:val="2"/>
          </w:tcPr>
          <w:p w14:paraId="1479B312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BD77A5B" w14:textId="503E8374" w:rsidR="002E60CD" w:rsidRPr="00094D4C" w:rsidRDefault="002E60CD" w:rsidP="002E60C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7DAD1B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5466B98D" w14:textId="775BE227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0CD" w:rsidRPr="00094D4C" w14:paraId="77F7BAB4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2666AAA6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41" w:type="dxa"/>
          </w:tcPr>
          <w:p w14:paraId="4BAD570E" w14:textId="1940DBA3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98" w:type="dxa"/>
          </w:tcPr>
          <w:p w14:paraId="53F18921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426970B" w14:textId="26FA00A5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16" w:type="dxa"/>
            <w:gridSpan w:val="2"/>
          </w:tcPr>
          <w:p w14:paraId="077D7BF5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4091C53" w14:textId="0945D083" w:rsidR="002E60CD" w:rsidRPr="00094D4C" w:rsidRDefault="002E60CD" w:rsidP="002E60C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909072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7102154A" w14:textId="6735E15D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0CD" w:rsidRPr="00094D4C" w14:paraId="14BD74BC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75C29149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241" w:type="dxa"/>
          </w:tcPr>
          <w:p w14:paraId="444C8E23" w14:textId="143893E6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98" w:type="dxa"/>
          </w:tcPr>
          <w:p w14:paraId="47F5AEDA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741CEBE" w14:textId="3804304B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16" w:type="dxa"/>
            <w:gridSpan w:val="2"/>
          </w:tcPr>
          <w:p w14:paraId="72A517ED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293D52F" w14:textId="565CDD1F" w:rsidR="002E60CD" w:rsidRPr="00094D4C" w:rsidRDefault="002E60CD" w:rsidP="002E60C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66501B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3C1BE218" w14:textId="20A9F110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0CD" w:rsidRPr="00094D4C" w14:paraId="1B7DDF66" w14:textId="77777777" w:rsidTr="009311F2">
        <w:trPr>
          <w:cantSplit/>
        </w:trPr>
        <w:tc>
          <w:tcPr>
            <w:tcW w:w="4151" w:type="dxa"/>
            <w:vAlign w:val="bottom"/>
          </w:tcPr>
          <w:p w14:paraId="433404BF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241" w:type="dxa"/>
          </w:tcPr>
          <w:p w14:paraId="3DA6F2EC" w14:textId="52EFE8BD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198" w:type="dxa"/>
          </w:tcPr>
          <w:p w14:paraId="48C211EA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836111A" w14:textId="69B1E020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  <w:tc>
          <w:tcPr>
            <w:tcW w:w="216" w:type="dxa"/>
            <w:gridSpan w:val="2"/>
          </w:tcPr>
          <w:p w14:paraId="2D3AFD25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B0E4118" w14:textId="7FFDB0E5" w:rsidR="002E60CD" w:rsidRPr="00094D4C" w:rsidRDefault="002E60CD" w:rsidP="002E60C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  <w:tc>
          <w:tcPr>
            <w:tcW w:w="180" w:type="dxa"/>
          </w:tcPr>
          <w:p w14:paraId="7CE40896" w14:textId="77777777" w:rsidR="002E60CD" w:rsidRPr="00094D4C" w:rsidRDefault="002E60CD" w:rsidP="002E60CD">
            <w:pPr>
              <w:pStyle w:val="acctfourfigures"/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32A5EA6" w14:textId="19828C99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2E60CD" w:rsidRPr="00094D4C" w14:paraId="7C3847CC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46EFFE68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41" w:type="dxa"/>
          </w:tcPr>
          <w:p w14:paraId="7FFFB804" w14:textId="6E4735DF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98" w:type="dxa"/>
          </w:tcPr>
          <w:p w14:paraId="1043624C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041EC65E" w14:textId="0338BC6B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  <w:tc>
          <w:tcPr>
            <w:tcW w:w="216" w:type="dxa"/>
            <w:gridSpan w:val="2"/>
          </w:tcPr>
          <w:p w14:paraId="2BACC5F0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E324E19" w14:textId="4D691BD0" w:rsidR="002E60CD" w:rsidRPr="00094D4C" w:rsidRDefault="002E60CD" w:rsidP="002E60C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EADA9E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6ED1A873" w14:textId="21E16AA9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0CD" w:rsidRPr="002A4E98" w14:paraId="5C8918C9" w14:textId="77777777" w:rsidTr="009311F2">
        <w:trPr>
          <w:cantSplit/>
        </w:trPr>
        <w:tc>
          <w:tcPr>
            <w:tcW w:w="4151" w:type="dxa"/>
            <w:vAlign w:val="bottom"/>
          </w:tcPr>
          <w:p w14:paraId="3500D6E5" w14:textId="77777777" w:rsidR="002E60CD" w:rsidRPr="002A4E98" w:rsidRDefault="002E60CD" w:rsidP="002E60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1" w:type="dxa"/>
          </w:tcPr>
          <w:p w14:paraId="7C40E8F4" w14:textId="77777777" w:rsidR="002E60CD" w:rsidRPr="002A4E98" w:rsidRDefault="002E60CD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" w:type="dxa"/>
          </w:tcPr>
          <w:p w14:paraId="6135C9B5" w14:textId="77777777" w:rsidR="002E60CD" w:rsidRPr="002A4E98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3" w:type="dxa"/>
          </w:tcPr>
          <w:p w14:paraId="67880256" w14:textId="77777777" w:rsidR="002E60CD" w:rsidRPr="002A4E98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16" w:type="dxa"/>
            <w:gridSpan w:val="2"/>
          </w:tcPr>
          <w:p w14:paraId="67CE986C" w14:textId="77777777" w:rsidR="002E60CD" w:rsidRPr="002A4E98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46" w:type="dxa"/>
          </w:tcPr>
          <w:p w14:paraId="7BBA58BF" w14:textId="77777777" w:rsidR="002E60CD" w:rsidRPr="002A4E98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36EB9EB5" w14:textId="77777777" w:rsidR="002E60CD" w:rsidRPr="002A4E98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9" w:type="dxa"/>
          </w:tcPr>
          <w:p w14:paraId="08346165" w14:textId="77777777" w:rsidR="002E60CD" w:rsidRPr="002A4E98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0"/>
              </w:rPr>
            </w:pPr>
          </w:p>
        </w:tc>
      </w:tr>
      <w:tr w:rsidR="002E60CD" w:rsidRPr="00094D4C" w14:paraId="07EC2055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1288C099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1" w:type="dxa"/>
          </w:tcPr>
          <w:p w14:paraId="23515E70" w14:textId="77777777" w:rsidR="002E60CD" w:rsidRPr="00094D4C" w:rsidRDefault="002E60CD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03A0B2A7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6F25A7A" w14:textId="77777777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  <w:gridSpan w:val="2"/>
          </w:tcPr>
          <w:p w14:paraId="5A85E1CC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D342307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30AE2B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A966D4E" w14:textId="77777777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0C5C" w:rsidRPr="00094D4C" w14:paraId="585CDF95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08A10BF0" w14:textId="1856B15E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41" w:type="dxa"/>
          </w:tcPr>
          <w:p w14:paraId="2553AC5D" w14:textId="3CEA9A3B" w:rsidR="00710C5C" w:rsidRPr="00094D4C" w:rsidRDefault="00710C5C" w:rsidP="00710C5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16082BC7" w14:textId="77777777" w:rsidR="00710C5C" w:rsidRPr="00094D4C" w:rsidRDefault="00710C5C" w:rsidP="00710C5C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5284296A" w14:textId="1A5F7F32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3335A339" w14:textId="77777777" w:rsidR="00710C5C" w:rsidRPr="00094D4C" w:rsidRDefault="00710C5C" w:rsidP="00710C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BC381C6" w14:textId="68875D5A" w:rsidR="00710C5C" w:rsidRPr="002E60CD" w:rsidRDefault="00710C5C" w:rsidP="00710C5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  <w:tc>
          <w:tcPr>
            <w:tcW w:w="180" w:type="dxa"/>
          </w:tcPr>
          <w:p w14:paraId="06564806" w14:textId="77777777" w:rsidR="00710C5C" w:rsidRPr="00094D4C" w:rsidRDefault="00710C5C" w:rsidP="00710C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3715BF69" w14:textId="4202D575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9C30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</w:p>
        </w:tc>
      </w:tr>
      <w:tr w:rsidR="002E60CD" w:rsidRPr="00094D4C" w14:paraId="0D4742DF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7DFA390F" w14:textId="70859C66" w:rsidR="002E60CD" w:rsidRPr="00094D4C" w:rsidRDefault="00710C5C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241" w:type="dxa"/>
          </w:tcPr>
          <w:p w14:paraId="036BDDCD" w14:textId="0F2BAAC5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5C28C3EF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22F18616" w14:textId="117F400C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26B1C0CD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C3E44E7" w14:textId="54A6CD88" w:rsidR="002E60CD" w:rsidRPr="002E60CD" w:rsidRDefault="002E60CD" w:rsidP="002E60C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10C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180" w:type="dxa"/>
          </w:tcPr>
          <w:p w14:paraId="4BE60FE2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53FC3342" w14:textId="54169EE5" w:rsidR="002E60CD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</w:tr>
      <w:tr w:rsidR="002E60CD" w:rsidRPr="00094D4C" w14:paraId="205E526D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01DD1AF7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41" w:type="dxa"/>
          </w:tcPr>
          <w:p w14:paraId="1A6020D1" w14:textId="1942F92C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4D7B669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127DCBBD" w14:textId="07824EC0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7EFDD338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A9D0912" w14:textId="24B19D58" w:rsidR="002E60CD" w:rsidRPr="002E60CD" w:rsidRDefault="002E60CD" w:rsidP="002E60C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180" w:type="dxa"/>
          </w:tcPr>
          <w:p w14:paraId="2571EFF3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1F0F1326" w14:textId="0D936FA1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</w:tr>
      <w:tr w:rsidR="002E60CD" w:rsidRPr="00094D4C" w14:paraId="6DD61918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5D8CED39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241" w:type="dxa"/>
          </w:tcPr>
          <w:p w14:paraId="02758472" w14:textId="395DC9E7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166A9A1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0A8689BE" w14:textId="6DE77FE2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665EF8FD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483003D" w14:textId="4CEDFF53" w:rsidR="002E60CD" w:rsidRPr="002E60CD" w:rsidRDefault="002E60CD" w:rsidP="002E60C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</w:p>
        </w:tc>
        <w:tc>
          <w:tcPr>
            <w:tcW w:w="180" w:type="dxa"/>
          </w:tcPr>
          <w:p w14:paraId="10AD0771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59034760" w14:textId="425A3ABD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</w:tr>
      <w:tr w:rsidR="002E60CD" w:rsidRPr="00094D4C" w14:paraId="56A2692C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498DAB26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1" w:type="dxa"/>
          </w:tcPr>
          <w:p w14:paraId="5AEBAD57" w14:textId="5E17703E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1E65C8F6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41DB3D7D" w14:textId="63A48A26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12D2C020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A214BB0" w14:textId="3B06B889" w:rsidR="002E60CD" w:rsidRPr="002E60CD" w:rsidRDefault="00710C5C" w:rsidP="002E60C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2A618464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7A20C7EB" w14:textId="1015D3E2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2E60CD" w:rsidRPr="00094D4C" w14:paraId="4280994A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2FA99EEB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41" w:type="dxa"/>
          </w:tcPr>
          <w:p w14:paraId="1942605C" w14:textId="4439E5BF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22776BBC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5A6CDB9E" w14:textId="605C64AB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1D3231D0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9ADC43E" w14:textId="149198D5" w:rsidR="002E60CD" w:rsidRPr="002E60CD" w:rsidRDefault="002E60CD" w:rsidP="002E60C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80" w:type="dxa"/>
          </w:tcPr>
          <w:p w14:paraId="0A4E4389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77819D68" w14:textId="11A53E9C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</w:tr>
      <w:tr w:rsidR="002E60CD" w:rsidRPr="00094D4C" w14:paraId="02CE9B2D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5A85851F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241" w:type="dxa"/>
          </w:tcPr>
          <w:p w14:paraId="4F50DCEA" w14:textId="7C2FA773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6C37D100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3459DE98" w14:textId="2B1DE9E8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76BD2EC7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2B88606" w14:textId="30A0DCED" w:rsidR="002E60CD" w:rsidRPr="002E60CD" w:rsidRDefault="002E60CD" w:rsidP="002E60C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0BFA663B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203094F1" w14:textId="6FC01D6B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AB0C67" w:rsidRPr="00094D4C" w14:paraId="277EFEDC" w14:textId="77777777" w:rsidTr="009311F2">
        <w:trPr>
          <w:cantSplit/>
        </w:trPr>
        <w:tc>
          <w:tcPr>
            <w:tcW w:w="4151" w:type="dxa"/>
            <w:vAlign w:val="bottom"/>
          </w:tcPr>
          <w:p w14:paraId="0E99AF76" w14:textId="7DE71408" w:rsidR="00AB0C67" w:rsidRPr="00094D4C" w:rsidRDefault="00AB0C67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E04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1E04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1241" w:type="dxa"/>
          </w:tcPr>
          <w:p w14:paraId="38ECF711" w14:textId="77777777" w:rsidR="00AB0C67" w:rsidRDefault="00AB0C67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75CF1FAA" w14:textId="77777777" w:rsidR="00AB0C67" w:rsidRPr="00094D4C" w:rsidRDefault="00AB0C67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5FEAA74" w14:textId="77777777" w:rsidR="00AB0C67" w:rsidRDefault="00AB0C67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" w:type="dxa"/>
            <w:gridSpan w:val="2"/>
          </w:tcPr>
          <w:p w14:paraId="35DDFAFC" w14:textId="77777777" w:rsidR="00AB0C67" w:rsidRPr="00094D4C" w:rsidRDefault="00AB0C67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FF25D08" w14:textId="77777777" w:rsidR="00AB0C67" w:rsidRPr="002E60CD" w:rsidRDefault="00AB0C67" w:rsidP="002E60C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FE7BA53" w14:textId="77777777" w:rsidR="00AB0C67" w:rsidRPr="00094D4C" w:rsidRDefault="00AB0C67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7E3C164" w14:textId="77777777" w:rsidR="00AB0C67" w:rsidRPr="00C20C7C" w:rsidRDefault="00AB0C67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E60CD" w:rsidRPr="00094D4C" w14:paraId="0A9C7FC7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4B23B49C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41" w:type="dxa"/>
          </w:tcPr>
          <w:p w14:paraId="33D4A568" w14:textId="0BE2271B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FDA645D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78493EF7" w14:textId="531670A6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2D017B40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CE200EC" w14:textId="264836C2" w:rsidR="002E60CD" w:rsidRPr="002E60CD" w:rsidRDefault="002E60CD" w:rsidP="002E60C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754A19D3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36CDA76B" w14:textId="7A3D3421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2E60CD" w:rsidRPr="002A4E98" w14:paraId="2853061F" w14:textId="77777777" w:rsidTr="009311F2">
        <w:trPr>
          <w:cantSplit/>
        </w:trPr>
        <w:tc>
          <w:tcPr>
            <w:tcW w:w="4151" w:type="dxa"/>
            <w:vAlign w:val="bottom"/>
          </w:tcPr>
          <w:p w14:paraId="30DEA8D8" w14:textId="77777777" w:rsidR="002E60CD" w:rsidRPr="002A4E98" w:rsidRDefault="002E60CD" w:rsidP="002E60C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41" w:type="dxa"/>
          </w:tcPr>
          <w:p w14:paraId="69003F1B" w14:textId="77777777" w:rsidR="002E60CD" w:rsidRPr="002A4E98" w:rsidRDefault="002E60CD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" w:type="dxa"/>
          </w:tcPr>
          <w:p w14:paraId="4981EA71" w14:textId="77777777" w:rsidR="002E60CD" w:rsidRPr="002A4E98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3" w:type="dxa"/>
          </w:tcPr>
          <w:p w14:paraId="180BBFA7" w14:textId="77777777" w:rsidR="002E60CD" w:rsidRPr="002A4E98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16" w:type="dxa"/>
            <w:gridSpan w:val="2"/>
          </w:tcPr>
          <w:p w14:paraId="15C431E7" w14:textId="77777777" w:rsidR="002E60CD" w:rsidRPr="002A4E98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46" w:type="dxa"/>
          </w:tcPr>
          <w:p w14:paraId="22BB224B" w14:textId="77777777" w:rsidR="002E60CD" w:rsidRPr="002A4E98" w:rsidRDefault="002E60CD" w:rsidP="002E60C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001F53A4" w14:textId="77777777" w:rsidR="002E60CD" w:rsidRPr="002A4E98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9" w:type="dxa"/>
          </w:tcPr>
          <w:p w14:paraId="4CD87D7D" w14:textId="77777777" w:rsidR="002E60CD" w:rsidRPr="002A4E98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0"/>
              </w:rPr>
            </w:pPr>
          </w:p>
        </w:tc>
      </w:tr>
      <w:tr w:rsidR="002E60CD" w:rsidRPr="00094D4C" w14:paraId="4593F3EF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141E8FBB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41" w:type="dxa"/>
          </w:tcPr>
          <w:p w14:paraId="737CC2CF" w14:textId="77777777" w:rsidR="002E60CD" w:rsidRPr="00094D4C" w:rsidRDefault="002E60CD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144A8327" w14:textId="77777777" w:rsidR="002E60CD" w:rsidRPr="00094D4C" w:rsidRDefault="002E60CD" w:rsidP="002E60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9961DB4" w14:textId="77777777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  <w:gridSpan w:val="2"/>
          </w:tcPr>
          <w:p w14:paraId="5EFE2E26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83D44A4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7F2371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57F740D" w14:textId="77777777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60CD" w:rsidRPr="00094D4C" w14:paraId="214F8C96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5801F02A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41" w:type="dxa"/>
          </w:tcPr>
          <w:p w14:paraId="5D675B04" w14:textId="506FC95D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98" w:type="dxa"/>
          </w:tcPr>
          <w:p w14:paraId="611B8789" w14:textId="77777777" w:rsidR="002E60CD" w:rsidRPr="00094D4C" w:rsidRDefault="002E60CD" w:rsidP="002E60C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82B7FDD" w14:textId="70182EF2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16" w:type="dxa"/>
            <w:gridSpan w:val="2"/>
          </w:tcPr>
          <w:p w14:paraId="37D52D1C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8304D56" w14:textId="38BC9345" w:rsidR="002E60CD" w:rsidRPr="00094D4C" w:rsidRDefault="00710C5C" w:rsidP="002E60C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139EA1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4BB95DC8" w14:textId="0E7898D3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C5C" w:rsidRPr="00094D4C" w14:paraId="664323A2" w14:textId="77777777" w:rsidTr="009311F2">
        <w:trPr>
          <w:cantSplit/>
        </w:trPr>
        <w:tc>
          <w:tcPr>
            <w:tcW w:w="4151" w:type="dxa"/>
            <w:vAlign w:val="bottom"/>
          </w:tcPr>
          <w:p w14:paraId="216E1170" w14:textId="74CE9D80" w:rsidR="00710C5C" w:rsidRPr="00094D4C" w:rsidRDefault="00710C5C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41" w:type="dxa"/>
          </w:tcPr>
          <w:p w14:paraId="169FC903" w14:textId="50952453" w:rsidR="00710C5C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98" w:type="dxa"/>
          </w:tcPr>
          <w:p w14:paraId="0AEF2AF8" w14:textId="7307D25F" w:rsidR="00710C5C" w:rsidRPr="00094D4C" w:rsidRDefault="00710C5C" w:rsidP="002E60C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4502C63" w14:textId="0E1E7688" w:rsidR="00710C5C" w:rsidRPr="00C20C7C" w:rsidRDefault="00710C5C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16" w:type="dxa"/>
            <w:gridSpan w:val="2"/>
          </w:tcPr>
          <w:p w14:paraId="62C37F98" w14:textId="77777777" w:rsidR="00710C5C" w:rsidRPr="00094D4C" w:rsidRDefault="00710C5C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102DBD0" w14:textId="524A53DF" w:rsidR="00710C5C" w:rsidRDefault="00710C5C" w:rsidP="002E60C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80" w:type="dxa"/>
          </w:tcPr>
          <w:p w14:paraId="65B77C1F" w14:textId="77777777" w:rsidR="00710C5C" w:rsidRPr="00094D4C" w:rsidRDefault="00710C5C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B21AEFE" w14:textId="08806B8E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0CD" w:rsidRPr="00094D4C" w14:paraId="01B02191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28A7D899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1" w:type="dxa"/>
          </w:tcPr>
          <w:p w14:paraId="4A2D23D9" w14:textId="52D58579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98" w:type="dxa"/>
          </w:tcPr>
          <w:p w14:paraId="40C51380" w14:textId="77777777" w:rsidR="002E60CD" w:rsidRPr="00094D4C" w:rsidRDefault="002E60CD" w:rsidP="002E60C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389DCE8" w14:textId="5CD1C44A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16" w:type="dxa"/>
            <w:gridSpan w:val="2"/>
          </w:tcPr>
          <w:p w14:paraId="3AEC8E18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013F215" w14:textId="01FF6AF4" w:rsidR="002E60CD" w:rsidRPr="00094D4C" w:rsidRDefault="002E60CD" w:rsidP="002E60C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3ACE6B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430DC0F4" w14:textId="477E288D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0CD" w:rsidRPr="002A4E98" w14:paraId="5EA34FC8" w14:textId="77777777" w:rsidTr="009311F2">
        <w:trPr>
          <w:cantSplit/>
        </w:trPr>
        <w:tc>
          <w:tcPr>
            <w:tcW w:w="4151" w:type="dxa"/>
            <w:vAlign w:val="bottom"/>
          </w:tcPr>
          <w:p w14:paraId="4CB27DCC" w14:textId="77777777" w:rsidR="002E60CD" w:rsidRPr="002A4E98" w:rsidRDefault="002E60CD" w:rsidP="002E60C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41" w:type="dxa"/>
          </w:tcPr>
          <w:p w14:paraId="7690DB50" w14:textId="77777777" w:rsidR="002E60CD" w:rsidRPr="002A4E98" w:rsidRDefault="002E60CD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" w:type="dxa"/>
          </w:tcPr>
          <w:p w14:paraId="2E3A94F5" w14:textId="77777777" w:rsidR="002E60CD" w:rsidRPr="002A4E98" w:rsidRDefault="002E60CD" w:rsidP="002E60C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3" w:type="dxa"/>
          </w:tcPr>
          <w:p w14:paraId="18714F73" w14:textId="77777777" w:rsidR="002E60CD" w:rsidRPr="002A4E98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16" w:type="dxa"/>
            <w:gridSpan w:val="2"/>
          </w:tcPr>
          <w:p w14:paraId="4E01BD74" w14:textId="77777777" w:rsidR="002E60CD" w:rsidRPr="002A4E98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46" w:type="dxa"/>
          </w:tcPr>
          <w:p w14:paraId="33CDDA57" w14:textId="77777777" w:rsidR="002E60CD" w:rsidRPr="002A4E98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B3E1537" w14:textId="77777777" w:rsidR="002E60CD" w:rsidRPr="002A4E98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9" w:type="dxa"/>
          </w:tcPr>
          <w:p w14:paraId="17C0E87A" w14:textId="77777777" w:rsidR="002E60CD" w:rsidRPr="002A4E98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0"/>
              </w:rPr>
            </w:pPr>
          </w:p>
        </w:tc>
      </w:tr>
      <w:tr w:rsidR="002E60CD" w:rsidRPr="00094D4C" w14:paraId="6DF32790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3A38A617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1" w:type="dxa"/>
          </w:tcPr>
          <w:p w14:paraId="2A48928E" w14:textId="77777777" w:rsidR="002E60CD" w:rsidRPr="00094D4C" w:rsidRDefault="002E60CD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3D2B0F07" w14:textId="77777777" w:rsidR="002E60CD" w:rsidRPr="00094D4C" w:rsidRDefault="002E60CD" w:rsidP="002E60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7EC5749" w14:textId="77777777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  <w:gridSpan w:val="2"/>
          </w:tcPr>
          <w:p w14:paraId="00DD59E6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6CE7FE1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0CC4D6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3E832D7" w14:textId="77777777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60CD" w:rsidRPr="00094D4C" w14:paraId="30F66273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2441A7C4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41" w:type="dxa"/>
          </w:tcPr>
          <w:p w14:paraId="05CDC5C6" w14:textId="7A4DB432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98" w:type="dxa"/>
          </w:tcPr>
          <w:p w14:paraId="4228FFEA" w14:textId="77777777" w:rsidR="002E60CD" w:rsidRPr="00094D4C" w:rsidRDefault="002E60CD" w:rsidP="002E60C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9EE9CAF" w14:textId="77F5B90B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216" w:type="dxa"/>
            <w:gridSpan w:val="2"/>
          </w:tcPr>
          <w:p w14:paraId="11FDB5E7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D38079B" w14:textId="432CB0F3" w:rsidR="002E60CD" w:rsidRPr="00094D4C" w:rsidRDefault="002E60CD" w:rsidP="002E60C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8890FC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072EFEEC" w14:textId="6D54CA13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0CD" w:rsidRPr="00094D4C" w14:paraId="05DF8983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772BB0E3" w14:textId="77777777" w:rsidR="002E60CD" w:rsidRPr="00094D4C" w:rsidRDefault="002E60CD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241" w:type="dxa"/>
          </w:tcPr>
          <w:p w14:paraId="622DEFDF" w14:textId="2BEDB011" w:rsidR="002E60CD" w:rsidRPr="00094D4C" w:rsidRDefault="00710C5C" w:rsidP="002E60C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98" w:type="dxa"/>
          </w:tcPr>
          <w:p w14:paraId="17581E26" w14:textId="77777777" w:rsidR="002E60CD" w:rsidRPr="00094D4C" w:rsidRDefault="002E60CD" w:rsidP="002E60C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A894D01" w14:textId="3B7451F3" w:rsidR="002E60CD" w:rsidRPr="00094D4C" w:rsidRDefault="002E60CD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16" w:type="dxa"/>
            <w:gridSpan w:val="2"/>
          </w:tcPr>
          <w:p w14:paraId="705BF7DA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34053E5" w14:textId="2E2186F7" w:rsidR="002E60CD" w:rsidRPr="00094D4C" w:rsidRDefault="002E60CD" w:rsidP="002E60C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5DF28AC" w14:textId="77777777" w:rsidR="002E60CD" w:rsidRPr="00094D4C" w:rsidRDefault="002E60CD" w:rsidP="002E60C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7D2815F6" w14:textId="70221389" w:rsidR="002E60CD" w:rsidRPr="00094D4C" w:rsidRDefault="002E60CD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710C5C" w:rsidRPr="00094D4C" w14:paraId="6F619A09" w14:textId="77777777" w:rsidTr="009311F2">
        <w:trPr>
          <w:cantSplit/>
        </w:trPr>
        <w:tc>
          <w:tcPr>
            <w:tcW w:w="4151" w:type="dxa"/>
            <w:vAlign w:val="bottom"/>
          </w:tcPr>
          <w:p w14:paraId="6DE256F4" w14:textId="1D829D28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41" w:type="dxa"/>
          </w:tcPr>
          <w:p w14:paraId="1F2EB3A5" w14:textId="1E0F85DC" w:rsidR="00710C5C" w:rsidRPr="00094D4C" w:rsidRDefault="00710C5C" w:rsidP="00710C5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98" w:type="dxa"/>
          </w:tcPr>
          <w:p w14:paraId="5DAE9516" w14:textId="77777777" w:rsidR="00710C5C" w:rsidRPr="00094D4C" w:rsidRDefault="00710C5C" w:rsidP="00710C5C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D9A4629" w14:textId="74E22013" w:rsidR="00710C5C" w:rsidRPr="00C20C7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16" w:type="dxa"/>
            <w:gridSpan w:val="2"/>
          </w:tcPr>
          <w:p w14:paraId="72824C36" w14:textId="77777777" w:rsidR="00710C5C" w:rsidRPr="00094D4C" w:rsidRDefault="00710C5C" w:rsidP="00710C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BB2B21A" w14:textId="17CF5852" w:rsidR="00710C5C" w:rsidRPr="00094D4C" w:rsidRDefault="00710C5C" w:rsidP="00710C5C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6733EF" w14:textId="77777777" w:rsidR="00710C5C" w:rsidRPr="00094D4C" w:rsidRDefault="00710C5C" w:rsidP="00710C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F404345" w14:textId="60C3B786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C5C" w:rsidRPr="00094D4C" w14:paraId="42DBD467" w14:textId="77777777" w:rsidTr="009311F2">
        <w:trPr>
          <w:cantSplit/>
        </w:trPr>
        <w:tc>
          <w:tcPr>
            <w:tcW w:w="4151" w:type="dxa"/>
            <w:vAlign w:val="bottom"/>
            <w:hideMark/>
          </w:tcPr>
          <w:p w14:paraId="74E8319B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1" w:type="dxa"/>
          </w:tcPr>
          <w:p w14:paraId="0AC4106E" w14:textId="196581E2" w:rsidR="00710C5C" w:rsidRPr="00094D4C" w:rsidRDefault="00710C5C" w:rsidP="00710C5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98" w:type="dxa"/>
          </w:tcPr>
          <w:p w14:paraId="1EB70F06" w14:textId="77777777" w:rsidR="00710C5C" w:rsidRPr="00094D4C" w:rsidRDefault="00710C5C" w:rsidP="00710C5C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C82275" w14:textId="5F7071A0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16" w:type="dxa"/>
            <w:gridSpan w:val="2"/>
          </w:tcPr>
          <w:p w14:paraId="6BDED511" w14:textId="77777777" w:rsidR="00710C5C" w:rsidRPr="00094D4C" w:rsidRDefault="00710C5C" w:rsidP="00710C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EA0E309" w14:textId="5682C6AD" w:rsidR="00710C5C" w:rsidRPr="00094D4C" w:rsidRDefault="00710C5C" w:rsidP="00710C5C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32C5D5" w14:textId="77777777" w:rsidR="00710C5C" w:rsidRPr="00094D4C" w:rsidRDefault="00710C5C" w:rsidP="00710C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7FDC55FD" w14:textId="5006FA11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C5C" w:rsidRPr="00094D4C" w14:paraId="4FDCAA96" w14:textId="77777777" w:rsidTr="009311F2">
        <w:trPr>
          <w:cantSplit/>
        </w:trPr>
        <w:tc>
          <w:tcPr>
            <w:tcW w:w="4151" w:type="dxa"/>
            <w:vAlign w:val="bottom"/>
          </w:tcPr>
          <w:p w14:paraId="06705940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41" w:type="dxa"/>
          </w:tcPr>
          <w:p w14:paraId="1F1C99F5" w14:textId="663474F2" w:rsidR="00710C5C" w:rsidRPr="00094D4C" w:rsidRDefault="00710C5C" w:rsidP="00710C5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8" w:type="dxa"/>
          </w:tcPr>
          <w:p w14:paraId="274B1E34" w14:textId="77777777" w:rsidR="00710C5C" w:rsidRPr="00094D4C" w:rsidRDefault="00710C5C" w:rsidP="00710C5C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7D26E56" w14:textId="34F5833A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6" w:type="dxa"/>
            <w:gridSpan w:val="2"/>
          </w:tcPr>
          <w:p w14:paraId="2EDF8A9F" w14:textId="77777777" w:rsidR="00710C5C" w:rsidRPr="00094D4C" w:rsidRDefault="00710C5C" w:rsidP="00710C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0D5C423" w14:textId="720CB5BC" w:rsidR="00710C5C" w:rsidRPr="00094D4C" w:rsidRDefault="00710C5C" w:rsidP="00710C5C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D24C68" w14:textId="77777777" w:rsidR="00710C5C" w:rsidRPr="00094D4C" w:rsidRDefault="00710C5C" w:rsidP="00710C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5C9F585" w14:textId="3E483B6C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C5C" w:rsidRPr="002A4E98" w14:paraId="770CD521" w14:textId="77777777" w:rsidTr="009311F2">
        <w:trPr>
          <w:cantSplit/>
          <w:trHeight w:val="272"/>
        </w:trPr>
        <w:tc>
          <w:tcPr>
            <w:tcW w:w="4151" w:type="dxa"/>
            <w:vAlign w:val="bottom"/>
          </w:tcPr>
          <w:p w14:paraId="5F8909F7" w14:textId="77777777" w:rsidR="00710C5C" w:rsidRPr="002A4E98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41" w:type="dxa"/>
          </w:tcPr>
          <w:p w14:paraId="275041E4" w14:textId="77777777" w:rsidR="00710C5C" w:rsidRPr="002A4E98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" w:type="dxa"/>
          </w:tcPr>
          <w:p w14:paraId="4CFC96A7" w14:textId="77777777" w:rsidR="00710C5C" w:rsidRPr="002A4E98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3" w:type="dxa"/>
          </w:tcPr>
          <w:p w14:paraId="112C61CF" w14:textId="77777777" w:rsidR="00710C5C" w:rsidRPr="002A4E98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6" w:type="dxa"/>
            <w:gridSpan w:val="2"/>
          </w:tcPr>
          <w:p w14:paraId="6EB0ED35" w14:textId="77777777" w:rsidR="00710C5C" w:rsidRPr="002A4E98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46" w:type="dxa"/>
          </w:tcPr>
          <w:p w14:paraId="1488EE23" w14:textId="77777777" w:rsidR="00710C5C" w:rsidRPr="002A4E98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4246D22" w14:textId="77777777" w:rsidR="00710C5C" w:rsidRPr="002A4E98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9" w:type="dxa"/>
          </w:tcPr>
          <w:p w14:paraId="647BA8EF" w14:textId="77777777" w:rsidR="00710C5C" w:rsidRPr="002A4E98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0"/>
              </w:rPr>
            </w:pPr>
          </w:p>
        </w:tc>
      </w:tr>
      <w:tr w:rsidR="00710C5C" w:rsidRPr="00094D4C" w14:paraId="7613CC07" w14:textId="77777777" w:rsidTr="009311F2">
        <w:trPr>
          <w:cantSplit/>
          <w:trHeight w:val="272"/>
        </w:trPr>
        <w:tc>
          <w:tcPr>
            <w:tcW w:w="4151" w:type="dxa"/>
            <w:vAlign w:val="bottom"/>
            <w:hideMark/>
          </w:tcPr>
          <w:p w14:paraId="425939F1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41" w:type="dxa"/>
          </w:tcPr>
          <w:p w14:paraId="74109C34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3C4565EF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646328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" w:type="dxa"/>
            <w:gridSpan w:val="2"/>
          </w:tcPr>
          <w:p w14:paraId="1F3CCD80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AA4646A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AD2A33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138AB64" w14:textId="77777777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0C5C" w:rsidRPr="00094D4C" w14:paraId="32BC84E8" w14:textId="77777777" w:rsidTr="009311F2">
        <w:trPr>
          <w:cantSplit/>
          <w:trHeight w:val="272"/>
        </w:trPr>
        <w:tc>
          <w:tcPr>
            <w:tcW w:w="4151" w:type="dxa"/>
            <w:vAlign w:val="bottom"/>
          </w:tcPr>
          <w:p w14:paraId="70872B4B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41" w:type="dxa"/>
          </w:tcPr>
          <w:p w14:paraId="0C94C047" w14:textId="77E9A5B9" w:rsidR="00710C5C" w:rsidRPr="00094D4C" w:rsidRDefault="00710C5C" w:rsidP="00710C5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98" w:type="dxa"/>
          </w:tcPr>
          <w:p w14:paraId="41A12A27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EDAE326" w14:textId="3405E6D7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16" w:type="dxa"/>
            <w:gridSpan w:val="2"/>
          </w:tcPr>
          <w:p w14:paraId="0E48FF80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17E8B0C" w14:textId="08F44859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A91205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725084F" w14:textId="420E5283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C5C" w:rsidRPr="00094D4C" w14:paraId="63750CF6" w14:textId="77777777" w:rsidTr="009311F2">
        <w:trPr>
          <w:cantSplit/>
          <w:trHeight w:val="272"/>
        </w:trPr>
        <w:tc>
          <w:tcPr>
            <w:tcW w:w="4151" w:type="dxa"/>
            <w:vAlign w:val="bottom"/>
          </w:tcPr>
          <w:p w14:paraId="054399B1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41" w:type="dxa"/>
          </w:tcPr>
          <w:p w14:paraId="0D6BD3E0" w14:textId="43A73B11" w:rsidR="00710C5C" w:rsidRPr="00094D4C" w:rsidRDefault="00710C5C" w:rsidP="00710C5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98" w:type="dxa"/>
          </w:tcPr>
          <w:p w14:paraId="7CABF12B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4FF2AF" w14:textId="7760A5C6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16" w:type="dxa"/>
            <w:gridSpan w:val="2"/>
          </w:tcPr>
          <w:p w14:paraId="751E0B59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CA64534" w14:textId="1E884358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B996B6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7D78E26" w14:textId="62FD80C6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C5C" w:rsidRPr="00094D4C" w14:paraId="0C28471B" w14:textId="77777777" w:rsidTr="009311F2">
        <w:trPr>
          <w:cantSplit/>
          <w:trHeight w:val="272"/>
        </w:trPr>
        <w:tc>
          <w:tcPr>
            <w:tcW w:w="4151" w:type="dxa"/>
            <w:vAlign w:val="bottom"/>
          </w:tcPr>
          <w:p w14:paraId="1C7F2C4F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41" w:type="dxa"/>
          </w:tcPr>
          <w:p w14:paraId="55D39E9A" w14:textId="7AE913FA" w:rsidR="00710C5C" w:rsidRPr="00094D4C" w:rsidRDefault="00710C5C" w:rsidP="00710C5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98" w:type="dxa"/>
          </w:tcPr>
          <w:p w14:paraId="327853DC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35F790" w14:textId="7E7C76B7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216" w:type="dxa"/>
            <w:gridSpan w:val="2"/>
          </w:tcPr>
          <w:p w14:paraId="2A672495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1F336BA" w14:textId="6C8C459B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876C29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84D64FE" w14:textId="2BE3D138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C5C" w:rsidRPr="00094D4C" w14:paraId="545EE7EC" w14:textId="77777777" w:rsidTr="009311F2">
        <w:trPr>
          <w:cantSplit/>
          <w:trHeight w:val="272"/>
        </w:trPr>
        <w:tc>
          <w:tcPr>
            <w:tcW w:w="4151" w:type="dxa"/>
            <w:vAlign w:val="bottom"/>
          </w:tcPr>
          <w:p w14:paraId="003CA0B1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241" w:type="dxa"/>
          </w:tcPr>
          <w:p w14:paraId="30ED5D86" w14:textId="48788E72" w:rsidR="00710C5C" w:rsidRPr="005945E3" w:rsidRDefault="00710C5C" w:rsidP="00710C5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98" w:type="dxa"/>
          </w:tcPr>
          <w:p w14:paraId="1D29B281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3B1B20A" w14:textId="36BA81A1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216" w:type="dxa"/>
            <w:gridSpan w:val="2"/>
          </w:tcPr>
          <w:p w14:paraId="330805CC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5D3269E" w14:textId="5C5745D1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7D6E7E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7048B41" w14:textId="2E68048B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C5C" w:rsidRPr="00094D4C" w14:paraId="7BAE2815" w14:textId="77777777" w:rsidTr="009311F2">
        <w:trPr>
          <w:cantSplit/>
          <w:trHeight w:val="272"/>
        </w:trPr>
        <w:tc>
          <w:tcPr>
            <w:tcW w:w="4151" w:type="dxa"/>
            <w:vAlign w:val="bottom"/>
          </w:tcPr>
          <w:p w14:paraId="57F4221F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241" w:type="dxa"/>
          </w:tcPr>
          <w:p w14:paraId="4BCDF3DA" w14:textId="41FBE89E" w:rsidR="00710C5C" w:rsidRPr="00094D4C" w:rsidRDefault="00710C5C" w:rsidP="00710C5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98" w:type="dxa"/>
          </w:tcPr>
          <w:p w14:paraId="3710BDF3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853DF42" w14:textId="5AE0BF40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  <w:tc>
          <w:tcPr>
            <w:tcW w:w="216" w:type="dxa"/>
            <w:gridSpan w:val="2"/>
          </w:tcPr>
          <w:p w14:paraId="64A8A17E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44859A8" w14:textId="6E123C49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6A457AC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9C452EC" w14:textId="28B87DBB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710C5C" w:rsidRPr="00094D4C" w14:paraId="23802BD6" w14:textId="77777777" w:rsidTr="009311F2">
        <w:trPr>
          <w:cantSplit/>
          <w:trHeight w:val="272"/>
        </w:trPr>
        <w:tc>
          <w:tcPr>
            <w:tcW w:w="4151" w:type="dxa"/>
            <w:vAlign w:val="bottom"/>
          </w:tcPr>
          <w:p w14:paraId="6344B3AC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241" w:type="dxa"/>
          </w:tcPr>
          <w:p w14:paraId="5DADCC09" w14:textId="7817DBE6" w:rsidR="00710C5C" w:rsidRPr="00094D4C" w:rsidRDefault="00710C5C" w:rsidP="00710C5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" w:type="dxa"/>
          </w:tcPr>
          <w:p w14:paraId="6F796D74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068E278" w14:textId="112E143E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16" w:type="dxa"/>
            <w:gridSpan w:val="2"/>
          </w:tcPr>
          <w:p w14:paraId="72C4DBA6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52B6924" w14:textId="2496D3B8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6D6D4B0A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4E4AAFB" w14:textId="7988ADE0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710C5C" w:rsidRPr="00094D4C" w14:paraId="0C3B28F0" w14:textId="77777777" w:rsidTr="009311F2">
        <w:trPr>
          <w:cantSplit/>
          <w:trHeight w:val="272"/>
        </w:trPr>
        <w:tc>
          <w:tcPr>
            <w:tcW w:w="4151" w:type="dxa"/>
            <w:vAlign w:val="bottom"/>
          </w:tcPr>
          <w:p w14:paraId="071E839E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1" w:type="dxa"/>
          </w:tcPr>
          <w:p w14:paraId="38ABF3D4" w14:textId="5085345D" w:rsidR="00710C5C" w:rsidRPr="00094D4C" w:rsidRDefault="00710C5C" w:rsidP="00710C5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98" w:type="dxa"/>
          </w:tcPr>
          <w:p w14:paraId="37B5E508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82035A7" w14:textId="26E026F2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  <w:tc>
          <w:tcPr>
            <w:tcW w:w="216" w:type="dxa"/>
            <w:gridSpan w:val="2"/>
          </w:tcPr>
          <w:p w14:paraId="66B72806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B875EA6" w14:textId="2B77A7A4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46D26F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F03B4C8" w14:textId="4AD34A91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C5C" w:rsidRPr="00094D4C" w14:paraId="30551E8E" w14:textId="77777777" w:rsidTr="009311F2">
        <w:trPr>
          <w:cantSplit/>
          <w:trHeight w:val="272"/>
        </w:trPr>
        <w:tc>
          <w:tcPr>
            <w:tcW w:w="4151" w:type="dxa"/>
            <w:vAlign w:val="bottom"/>
          </w:tcPr>
          <w:p w14:paraId="5E31567B" w14:textId="0F6EFA7A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41" w:type="dxa"/>
          </w:tcPr>
          <w:p w14:paraId="25CF8B3F" w14:textId="18D52FF1" w:rsidR="00710C5C" w:rsidRPr="00710C5C" w:rsidRDefault="00710C5C" w:rsidP="00710C5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98" w:type="dxa"/>
          </w:tcPr>
          <w:p w14:paraId="261DAC35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B642932" w14:textId="314336EE" w:rsidR="00710C5C" w:rsidRPr="00C20C7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16" w:type="dxa"/>
            <w:gridSpan w:val="2"/>
          </w:tcPr>
          <w:p w14:paraId="2C8D48FE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3360C58" w14:textId="7A9F084C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845E2B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01D550F" w14:textId="420E4285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C5C" w:rsidRPr="00094D4C" w14:paraId="72B3A682" w14:textId="77777777" w:rsidTr="009311F2">
        <w:trPr>
          <w:cantSplit/>
          <w:trHeight w:val="272"/>
        </w:trPr>
        <w:tc>
          <w:tcPr>
            <w:tcW w:w="4151" w:type="dxa"/>
            <w:vAlign w:val="bottom"/>
          </w:tcPr>
          <w:p w14:paraId="549E2F37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41" w:type="dxa"/>
          </w:tcPr>
          <w:p w14:paraId="53863B61" w14:textId="207590A4" w:rsidR="00710C5C" w:rsidRPr="005945E3" w:rsidRDefault="00710C5C" w:rsidP="00710C5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98" w:type="dxa"/>
          </w:tcPr>
          <w:p w14:paraId="5FA0CF61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7409F98" w14:textId="1F5E7F30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  <w:tc>
          <w:tcPr>
            <w:tcW w:w="216" w:type="dxa"/>
            <w:gridSpan w:val="2"/>
          </w:tcPr>
          <w:p w14:paraId="45375E83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831AEB0" w14:textId="286709E2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0793BE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EBBB8F7" w14:textId="0A666C31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C5C" w:rsidRPr="00094D4C" w14:paraId="02559E6F" w14:textId="77777777" w:rsidTr="009311F2">
        <w:trPr>
          <w:cantSplit/>
          <w:trHeight w:val="272"/>
        </w:trPr>
        <w:tc>
          <w:tcPr>
            <w:tcW w:w="4151" w:type="dxa"/>
            <w:vAlign w:val="bottom"/>
          </w:tcPr>
          <w:p w14:paraId="7107ADB4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241" w:type="dxa"/>
          </w:tcPr>
          <w:p w14:paraId="4E9FC28F" w14:textId="3759DC46" w:rsidR="00710C5C" w:rsidRPr="00094D4C" w:rsidRDefault="00710C5C" w:rsidP="00710C5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98" w:type="dxa"/>
          </w:tcPr>
          <w:p w14:paraId="61F7BEA4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859797C" w14:textId="0E7256D3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  <w:tc>
          <w:tcPr>
            <w:tcW w:w="216" w:type="dxa"/>
            <w:gridSpan w:val="2"/>
          </w:tcPr>
          <w:p w14:paraId="1B967712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662AC1A" w14:textId="79BD95FE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427154FC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0D624FC" w14:textId="478CDBF0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710C5C" w:rsidRPr="00094D4C" w14:paraId="11731529" w14:textId="77777777" w:rsidTr="009311F2">
        <w:trPr>
          <w:cantSplit/>
          <w:trHeight w:val="272"/>
        </w:trPr>
        <w:tc>
          <w:tcPr>
            <w:tcW w:w="4151" w:type="dxa"/>
            <w:vAlign w:val="bottom"/>
          </w:tcPr>
          <w:p w14:paraId="29ABB55C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241" w:type="dxa"/>
          </w:tcPr>
          <w:p w14:paraId="3B594445" w14:textId="5B1398A0" w:rsidR="00710C5C" w:rsidRPr="00094D4C" w:rsidRDefault="00710C5C" w:rsidP="00710C5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98" w:type="dxa"/>
          </w:tcPr>
          <w:p w14:paraId="6A9CDE3C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F069577" w14:textId="792DD892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16" w:type="dxa"/>
            <w:gridSpan w:val="2"/>
          </w:tcPr>
          <w:p w14:paraId="5AA0BEC2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3C31215" w14:textId="69467918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99A843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AD8FD1E" w14:textId="4C670F15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C5C" w:rsidRPr="00094D4C" w14:paraId="00706719" w14:textId="77777777" w:rsidTr="009311F2">
        <w:trPr>
          <w:cantSplit/>
          <w:trHeight w:val="272"/>
        </w:trPr>
        <w:tc>
          <w:tcPr>
            <w:tcW w:w="4151" w:type="dxa"/>
            <w:vAlign w:val="bottom"/>
          </w:tcPr>
          <w:p w14:paraId="06FF6E49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241" w:type="dxa"/>
          </w:tcPr>
          <w:p w14:paraId="10369654" w14:textId="55EE4253" w:rsidR="00710C5C" w:rsidRPr="00094D4C" w:rsidRDefault="00710C5C" w:rsidP="00710C5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198" w:type="dxa"/>
          </w:tcPr>
          <w:p w14:paraId="1931C3A6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52B7473" w14:textId="4A05EC9D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216" w:type="dxa"/>
            <w:gridSpan w:val="2"/>
          </w:tcPr>
          <w:p w14:paraId="0F1F1BA6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77467CD" w14:textId="4FA0865A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BEFBAB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4C97A94" w14:textId="16305277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C5C" w:rsidRPr="00094D4C" w14:paraId="67333B06" w14:textId="77777777" w:rsidTr="009311F2">
        <w:trPr>
          <w:cantSplit/>
          <w:trHeight w:val="272"/>
        </w:trPr>
        <w:tc>
          <w:tcPr>
            <w:tcW w:w="4151" w:type="dxa"/>
            <w:vAlign w:val="bottom"/>
          </w:tcPr>
          <w:p w14:paraId="732FC9B3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241" w:type="dxa"/>
          </w:tcPr>
          <w:p w14:paraId="0B59CAE6" w14:textId="5193F27A" w:rsidR="00710C5C" w:rsidRPr="00094D4C" w:rsidRDefault="00710C5C" w:rsidP="00710C5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98" w:type="dxa"/>
          </w:tcPr>
          <w:p w14:paraId="0EC983BE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3CFCD9D" w14:textId="7147FADF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216" w:type="dxa"/>
            <w:gridSpan w:val="2"/>
          </w:tcPr>
          <w:p w14:paraId="360FE5B7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AEC639E" w14:textId="5C4F1577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B65878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36CFD03" w14:textId="47AF8FF9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C5C" w:rsidRPr="00094D4C" w14:paraId="42414A37" w14:textId="77777777" w:rsidTr="009311F2">
        <w:trPr>
          <w:cantSplit/>
          <w:trHeight w:val="272"/>
        </w:trPr>
        <w:tc>
          <w:tcPr>
            <w:tcW w:w="4151" w:type="dxa"/>
            <w:vAlign w:val="bottom"/>
          </w:tcPr>
          <w:p w14:paraId="336C3457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41" w:type="dxa"/>
          </w:tcPr>
          <w:p w14:paraId="5920BB4E" w14:textId="28F41384" w:rsidR="00710C5C" w:rsidRPr="00094D4C" w:rsidRDefault="00710C5C" w:rsidP="00710C5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98" w:type="dxa"/>
          </w:tcPr>
          <w:p w14:paraId="57BE8709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34F4D18" w14:textId="757CABAE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216" w:type="dxa"/>
            <w:gridSpan w:val="2"/>
          </w:tcPr>
          <w:p w14:paraId="544D6FFA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9CDB6FE" w14:textId="497F4023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23F1FAB4" w14:textId="77777777" w:rsidR="00710C5C" w:rsidRPr="00094D4C" w:rsidRDefault="00710C5C" w:rsidP="00710C5C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52B895C" w14:textId="045C8545" w:rsidR="00710C5C" w:rsidRPr="00094D4C" w:rsidRDefault="00710C5C" w:rsidP="00AB0C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710C5C" w:rsidRPr="00094D4C" w14:paraId="177C7901" w14:textId="77777777" w:rsidTr="009311F2">
        <w:trPr>
          <w:cantSplit/>
          <w:trHeight w:val="272"/>
        </w:trPr>
        <w:tc>
          <w:tcPr>
            <w:tcW w:w="4151" w:type="dxa"/>
          </w:tcPr>
          <w:p w14:paraId="576D5813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41" w:type="dxa"/>
          </w:tcPr>
          <w:p w14:paraId="18D8C6FE" w14:textId="77777777" w:rsidR="00710C5C" w:rsidRPr="00094D4C" w:rsidRDefault="00710C5C" w:rsidP="00710C5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4F56BBF0" w14:textId="77777777" w:rsidR="00710C5C" w:rsidRPr="00094D4C" w:rsidRDefault="00710C5C" w:rsidP="00710C5C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74D2D5" w14:textId="77777777" w:rsidR="00710C5C" w:rsidRPr="00094D4C" w:rsidRDefault="00710C5C" w:rsidP="00710C5C">
            <w:pPr>
              <w:pStyle w:val="acctfourfigures"/>
              <w:tabs>
                <w:tab w:val="decimal" w:pos="693"/>
                <w:tab w:val="decimal" w:pos="90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" w:type="dxa"/>
            <w:gridSpan w:val="2"/>
          </w:tcPr>
          <w:p w14:paraId="15C91DC2" w14:textId="77777777" w:rsidR="00710C5C" w:rsidRPr="00094D4C" w:rsidRDefault="00710C5C" w:rsidP="00710C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F874FED" w14:textId="77777777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1216A1" w14:textId="77777777" w:rsidR="00710C5C" w:rsidRPr="00094D4C" w:rsidRDefault="00710C5C" w:rsidP="00710C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1FB0F09" w14:textId="77777777" w:rsidR="00710C5C" w:rsidRPr="00094D4C" w:rsidRDefault="00710C5C" w:rsidP="00710C5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0C5C" w:rsidRPr="00094D4C" w14:paraId="1623DC74" w14:textId="77777777" w:rsidTr="009311F2">
        <w:trPr>
          <w:cantSplit/>
          <w:trHeight w:val="272"/>
        </w:trPr>
        <w:tc>
          <w:tcPr>
            <w:tcW w:w="4151" w:type="dxa"/>
          </w:tcPr>
          <w:p w14:paraId="1D3ADFB4" w14:textId="125D8A8B" w:rsidR="00710C5C" w:rsidRPr="002A4E98" w:rsidRDefault="00710C5C" w:rsidP="00710C5C">
            <w:pPr>
              <w:spacing w:line="240" w:lineRule="auto"/>
              <w:ind w:left="117" w:hanging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0C5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710C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0C5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10C5C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710C5C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710C5C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  <w:vAlign w:val="bottom"/>
          </w:tcPr>
          <w:p w14:paraId="76A4B9AE" w14:textId="50C03368" w:rsidR="00710C5C" w:rsidRPr="00094D4C" w:rsidRDefault="00710C5C" w:rsidP="00710C5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1,126</w:t>
            </w:r>
          </w:p>
        </w:tc>
        <w:tc>
          <w:tcPr>
            <w:tcW w:w="198" w:type="dxa"/>
            <w:vAlign w:val="bottom"/>
          </w:tcPr>
          <w:p w14:paraId="28743861" w14:textId="77777777" w:rsidR="00710C5C" w:rsidRPr="00094D4C" w:rsidRDefault="00710C5C" w:rsidP="00710C5C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DA3B7EF" w14:textId="205C3F9F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</w:p>
        </w:tc>
        <w:tc>
          <w:tcPr>
            <w:tcW w:w="216" w:type="dxa"/>
            <w:gridSpan w:val="2"/>
            <w:vAlign w:val="bottom"/>
          </w:tcPr>
          <w:p w14:paraId="5CD4055E" w14:textId="77777777" w:rsidR="00710C5C" w:rsidRPr="00094D4C" w:rsidRDefault="00710C5C" w:rsidP="00710C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4CDED42B" w14:textId="1E67C9C0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20" w:right="15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80" w:type="dxa"/>
            <w:vAlign w:val="bottom"/>
          </w:tcPr>
          <w:p w14:paraId="1B7E5A7A" w14:textId="77777777" w:rsidR="00710C5C" w:rsidRPr="00094D4C" w:rsidRDefault="00710C5C" w:rsidP="00710C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961C087" w14:textId="529B4322" w:rsidR="00710C5C" w:rsidRPr="00094D4C" w:rsidRDefault="00710C5C" w:rsidP="00710C5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</w:p>
        </w:tc>
      </w:tr>
      <w:tr w:rsidR="00710C5C" w:rsidRPr="00094D4C" w14:paraId="501986AA" w14:textId="77777777" w:rsidTr="009311F2">
        <w:trPr>
          <w:cantSplit/>
          <w:trHeight w:val="272"/>
        </w:trPr>
        <w:tc>
          <w:tcPr>
            <w:tcW w:w="4151" w:type="dxa"/>
          </w:tcPr>
          <w:p w14:paraId="78CD06B5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1" w:type="dxa"/>
          </w:tcPr>
          <w:p w14:paraId="6C875346" w14:textId="094AE35D" w:rsidR="00710C5C" w:rsidRPr="00094D4C" w:rsidRDefault="00710C5C" w:rsidP="00710C5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98" w:type="dxa"/>
          </w:tcPr>
          <w:p w14:paraId="1E9298A5" w14:textId="77777777" w:rsidR="00710C5C" w:rsidRPr="00094D4C" w:rsidRDefault="00710C5C" w:rsidP="00710C5C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8F6C14A" w14:textId="6C6B9D3F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16" w:type="dxa"/>
            <w:gridSpan w:val="2"/>
          </w:tcPr>
          <w:p w14:paraId="2D621B6F" w14:textId="77777777" w:rsidR="00710C5C" w:rsidRPr="00094D4C" w:rsidRDefault="00710C5C" w:rsidP="00710C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7C34C5D" w14:textId="18099CB8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20" w:right="15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0A5559DD" w14:textId="77777777" w:rsidR="00710C5C" w:rsidRPr="00094D4C" w:rsidRDefault="00710C5C" w:rsidP="00710C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765311B" w14:textId="174D8729" w:rsidR="00710C5C" w:rsidRPr="00094D4C" w:rsidRDefault="00710C5C" w:rsidP="00710C5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710C5C" w:rsidRPr="00094D4C" w14:paraId="76CC73B5" w14:textId="77777777" w:rsidTr="009311F2">
        <w:trPr>
          <w:cantSplit/>
          <w:trHeight w:val="272"/>
        </w:trPr>
        <w:tc>
          <w:tcPr>
            <w:tcW w:w="4151" w:type="dxa"/>
          </w:tcPr>
          <w:p w14:paraId="7E5007E3" w14:textId="77777777" w:rsidR="00710C5C" w:rsidRPr="00094D4C" w:rsidRDefault="00710C5C" w:rsidP="00710C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241" w:type="dxa"/>
          </w:tcPr>
          <w:p w14:paraId="5F4B9164" w14:textId="190127C0" w:rsidR="00710C5C" w:rsidRPr="00094D4C" w:rsidRDefault="00710C5C" w:rsidP="00710C5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" w:type="dxa"/>
          </w:tcPr>
          <w:p w14:paraId="711581F7" w14:textId="77777777" w:rsidR="00710C5C" w:rsidRPr="00094D4C" w:rsidRDefault="00710C5C" w:rsidP="00710C5C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27DC5C" w14:textId="7984E2CB" w:rsidR="00710C5C" w:rsidRPr="00094D4C" w:rsidRDefault="00710C5C" w:rsidP="00710C5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16" w:type="dxa"/>
            <w:gridSpan w:val="2"/>
          </w:tcPr>
          <w:p w14:paraId="513DAA89" w14:textId="77777777" w:rsidR="00710C5C" w:rsidRPr="00094D4C" w:rsidRDefault="00710C5C" w:rsidP="00710C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5C41FF0" w14:textId="43CDF23F" w:rsidR="00710C5C" w:rsidRPr="00094D4C" w:rsidRDefault="00710C5C" w:rsidP="00710C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20" w:right="15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00A0FAF" w14:textId="77777777" w:rsidR="00710C5C" w:rsidRPr="00094D4C" w:rsidRDefault="00710C5C" w:rsidP="00710C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D0869B7" w14:textId="00762F34" w:rsidR="00710C5C" w:rsidRPr="00094D4C" w:rsidRDefault="00710C5C" w:rsidP="00710C5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46FA707" w14:textId="338C8AB6" w:rsidR="009030AC" w:rsidRPr="002A4E98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A67A278" w14:textId="25D9056D" w:rsidR="009030AC" w:rsidRPr="009933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both"/>
        <w:rPr>
          <w:rFonts w:asciiTheme="majorBidi" w:hAnsiTheme="majorBidi" w:cstheme="majorBidi"/>
          <w:sz w:val="30"/>
          <w:szCs w:val="30"/>
        </w:rPr>
      </w:pPr>
      <w:r w:rsidRPr="0099330D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4913A0">
        <w:rPr>
          <w:rFonts w:asciiTheme="majorBidi" w:hAnsiTheme="majorBidi" w:cstheme="majorBidi"/>
          <w:sz w:val="30"/>
          <w:szCs w:val="30"/>
        </w:rPr>
        <w:t xml:space="preserve">30 </w:t>
      </w:r>
      <w:r w:rsidR="004913A0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99330D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99330D">
        <w:rPr>
          <w:rFonts w:asciiTheme="majorBidi" w:hAnsiTheme="majorBidi" w:cstheme="majorBidi"/>
          <w:sz w:val="30"/>
          <w:szCs w:val="30"/>
        </w:rPr>
        <w:t xml:space="preserve"> </w:t>
      </w:r>
      <w:r w:rsidRPr="0099330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99330D">
        <w:rPr>
          <w:rFonts w:asciiTheme="majorBidi" w:hAnsiTheme="majorBidi" w:cstheme="majorBidi"/>
          <w:sz w:val="30"/>
          <w:szCs w:val="30"/>
        </w:rPr>
        <w:t xml:space="preserve">31 </w:t>
      </w:r>
      <w:r w:rsidRPr="0099330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99330D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3</w:t>
      </w:r>
      <w:r w:rsidRPr="0099330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4D090C9" w14:textId="77777777" w:rsidR="009030AC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45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216"/>
        <w:gridCol w:w="1134"/>
        <w:gridCol w:w="252"/>
        <w:gridCol w:w="1170"/>
        <w:gridCol w:w="243"/>
        <w:gridCol w:w="1108"/>
      </w:tblGrid>
      <w:tr w:rsidR="009030AC" w:rsidRPr="0099330D" w14:paraId="5BB11B79" w14:textId="77777777" w:rsidTr="009311F2">
        <w:trPr>
          <w:cantSplit/>
          <w:trHeight w:val="389"/>
          <w:tblHeader/>
        </w:trPr>
        <w:tc>
          <w:tcPr>
            <w:tcW w:w="4050" w:type="dxa"/>
            <w:vAlign w:val="bottom"/>
          </w:tcPr>
          <w:p w14:paraId="304F5BE4" w14:textId="77777777" w:rsidR="009030AC" w:rsidRPr="0099330D" w:rsidRDefault="009030AC" w:rsidP="009030AC">
            <w:pPr>
              <w:tabs>
                <w:tab w:val="clear" w:pos="227"/>
                <w:tab w:val="left" w:pos="375"/>
              </w:tabs>
              <w:spacing w:line="240" w:lineRule="auto"/>
              <w:ind w:left="105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2" w:type="dxa"/>
            <w:gridSpan w:val="4"/>
          </w:tcPr>
          <w:p w14:paraId="6F8510BE" w14:textId="77777777" w:rsidR="009030AC" w:rsidRPr="0099330D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933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1" w:type="dxa"/>
            <w:gridSpan w:val="3"/>
          </w:tcPr>
          <w:p w14:paraId="5EE03DD6" w14:textId="77777777" w:rsidR="009030AC" w:rsidRPr="0099330D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933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30AC" w:rsidRPr="0099330D" w14:paraId="008AF594" w14:textId="77777777" w:rsidTr="009311F2">
        <w:trPr>
          <w:cantSplit/>
          <w:trHeight w:val="407"/>
          <w:tblHeader/>
        </w:trPr>
        <w:tc>
          <w:tcPr>
            <w:tcW w:w="4050" w:type="dxa"/>
          </w:tcPr>
          <w:p w14:paraId="3477DDE7" w14:textId="77777777" w:rsidR="009030AC" w:rsidRPr="0099330D" w:rsidRDefault="009030AC" w:rsidP="009030AC">
            <w:pPr>
              <w:pStyle w:val="acctfourfigures"/>
              <w:tabs>
                <w:tab w:val="left" w:pos="375"/>
              </w:tabs>
              <w:spacing w:line="240" w:lineRule="auto"/>
              <w:ind w:left="1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88C4CD" w14:textId="238D510B" w:rsidR="009030AC" w:rsidRPr="00635271" w:rsidRDefault="004913A0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4913A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16" w:type="dxa"/>
          </w:tcPr>
          <w:p w14:paraId="1AF2DD2B" w14:textId="77777777" w:rsidR="009030AC" w:rsidRPr="00635271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1B754A" w14:textId="77777777" w:rsidR="009030AC" w:rsidRPr="00635271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52" w:type="dxa"/>
          </w:tcPr>
          <w:p w14:paraId="226F7A57" w14:textId="77777777" w:rsidR="009030AC" w:rsidRPr="00635271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B52928" w14:textId="425D72D0" w:rsidR="009030AC" w:rsidRPr="00635271" w:rsidRDefault="004913A0" w:rsidP="009030AC">
            <w:pPr>
              <w:pStyle w:val="acctmergecolhdg"/>
              <w:spacing w:line="240" w:lineRule="auto"/>
              <w:ind w:left="101" w:hanging="10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4913A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</w:tcPr>
          <w:p w14:paraId="25F8BD4C" w14:textId="77777777" w:rsidR="009030AC" w:rsidRPr="00635271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5282D750" w14:textId="77777777" w:rsidR="009030AC" w:rsidRPr="00635271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030AC" w:rsidRPr="0099330D" w14:paraId="62B89874" w14:textId="77777777" w:rsidTr="009311F2">
        <w:trPr>
          <w:cantSplit/>
          <w:trHeight w:val="144"/>
          <w:tblHeader/>
        </w:trPr>
        <w:tc>
          <w:tcPr>
            <w:tcW w:w="4050" w:type="dxa"/>
            <w:vAlign w:val="bottom"/>
          </w:tcPr>
          <w:p w14:paraId="6DFBD640" w14:textId="77777777" w:rsidR="009030AC" w:rsidRPr="0099330D" w:rsidRDefault="009030AC" w:rsidP="009030AC">
            <w:pPr>
              <w:pStyle w:val="acctfourfigures"/>
              <w:tabs>
                <w:tab w:val="left" w:pos="375"/>
              </w:tabs>
              <w:spacing w:line="240" w:lineRule="auto"/>
              <w:ind w:left="4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170" w:type="dxa"/>
          </w:tcPr>
          <w:p w14:paraId="71574AE3" w14:textId="77777777" w:rsidR="009030AC" w:rsidRPr="00635271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16" w:type="dxa"/>
          </w:tcPr>
          <w:p w14:paraId="3CE0D296" w14:textId="77777777" w:rsidR="009030AC" w:rsidRPr="00635271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FBA288" w14:textId="77777777" w:rsidR="009030AC" w:rsidRPr="00635271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2B96ED4F" w14:textId="77777777" w:rsidR="009030AC" w:rsidRPr="00635271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1AC87D" w14:textId="77777777" w:rsidR="009030AC" w:rsidRPr="00635271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168A469E" w14:textId="77777777" w:rsidR="009030AC" w:rsidRPr="00635271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51C3E1C1" w14:textId="77777777" w:rsidR="009030AC" w:rsidRPr="00635271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9030AC" w:rsidRPr="0099330D" w14:paraId="7BC0548E" w14:textId="77777777" w:rsidTr="009311F2">
        <w:trPr>
          <w:cantSplit/>
        </w:trPr>
        <w:tc>
          <w:tcPr>
            <w:tcW w:w="4050" w:type="dxa"/>
          </w:tcPr>
          <w:p w14:paraId="5EBD9732" w14:textId="77777777" w:rsidR="009030AC" w:rsidRPr="0099330D" w:rsidRDefault="009030AC" w:rsidP="009030AC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3" w:type="dxa"/>
            <w:gridSpan w:val="7"/>
          </w:tcPr>
          <w:p w14:paraId="2A5E3913" w14:textId="77777777" w:rsidR="009030AC" w:rsidRPr="0099330D" w:rsidRDefault="009030AC" w:rsidP="009030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933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2E60CD" w:rsidRPr="0099330D" w14:paraId="24A6AC98" w14:textId="77777777" w:rsidTr="009311F2">
        <w:trPr>
          <w:cantSplit/>
        </w:trPr>
        <w:tc>
          <w:tcPr>
            <w:tcW w:w="4050" w:type="dxa"/>
            <w:vAlign w:val="bottom"/>
          </w:tcPr>
          <w:p w14:paraId="1C78D6CE" w14:textId="77777777" w:rsidR="002E60CD" w:rsidRPr="0099330D" w:rsidRDefault="002E60CD" w:rsidP="002E60CD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62D56331" w14:textId="61A7980F" w:rsidR="002E60CD" w:rsidRPr="004B5FBC" w:rsidRDefault="001B15AA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16" w:type="dxa"/>
          </w:tcPr>
          <w:p w14:paraId="2F4B3E25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749BE821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1C254043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1F10FF" w14:textId="73A4FBE5" w:rsidR="002E60CD" w:rsidRPr="004B5FBC" w:rsidRDefault="002E60CD" w:rsidP="002E60C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EDBEB7E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5E606FB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0CD" w:rsidRPr="0099330D" w14:paraId="397EF867" w14:textId="77777777" w:rsidTr="009311F2">
        <w:trPr>
          <w:cantSplit/>
        </w:trPr>
        <w:tc>
          <w:tcPr>
            <w:tcW w:w="4050" w:type="dxa"/>
            <w:vAlign w:val="bottom"/>
          </w:tcPr>
          <w:p w14:paraId="2937FBCB" w14:textId="77777777" w:rsidR="002E60CD" w:rsidRPr="0099330D" w:rsidRDefault="002E60CD" w:rsidP="002E60CD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3C3538A" w14:textId="7581642B" w:rsidR="002E60CD" w:rsidRPr="004B5FBC" w:rsidRDefault="001B15AA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16" w:type="dxa"/>
          </w:tcPr>
          <w:p w14:paraId="5768C932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69FB6ADD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D3F891B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7BD56F" w14:textId="1B6075FB" w:rsidR="002E60CD" w:rsidRPr="004B5FBC" w:rsidRDefault="002E60CD" w:rsidP="002E60C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43" w:type="dxa"/>
          </w:tcPr>
          <w:p w14:paraId="5EB7CA48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BD80685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2E60CD" w:rsidRPr="0099330D" w14:paraId="70BE3C77" w14:textId="77777777" w:rsidTr="009311F2">
        <w:trPr>
          <w:cantSplit/>
        </w:trPr>
        <w:tc>
          <w:tcPr>
            <w:tcW w:w="4050" w:type="dxa"/>
            <w:vAlign w:val="bottom"/>
          </w:tcPr>
          <w:p w14:paraId="570C6A52" w14:textId="77777777" w:rsidR="002E60CD" w:rsidRPr="0099330D" w:rsidRDefault="002E60CD" w:rsidP="002E60CD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1257C301" w14:textId="7FECB4F6" w:rsidR="002E60CD" w:rsidRPr="004B5FBC" w:rsidRDefault="001B15AA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16" w:type="dxa"/>
          </w:tcPr>
          <w:p w14:paraId="4BE0B077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DE9A6E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47D70F3B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016CA" w14:textId="5E9AE657" w:rsidR="002E60CD" w:rsidRPr="009169E0" w:rsidRDefault="002E60CD" w:rsidP="002E60C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726FA62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D604183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0CD" w:rsidRPr="0099330D" w14:paraId="0FFCD9E0" w14:textId="77777777" w:rsidTr="009311F2">
        <w:trPr>
          <w:cantSplit/>
        </w:trPr>
        <w:tc>
          <w:tcPr>
            <w:tcW w:w="4050" w:type="dxa"/>
            <w:vAlign w:val="bottom"/>
          </w:tcPr>
          <w:p w14:paraId="4D22A76D" w14:textId="77777777" w:rsidR="002E60CD" w:rsidRPr="0099330D" w:rsidRDefault="002E60CD" w:rsidP="002E60CD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457DE6BA" w14:textId="36E73E93" w:rsidR="002E60CD" w:rsidRPr="004B5FBC" w:rsidRDefault="001B15AA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16" w:type="dxa"/>
          </w:tcPr>
          <w:p w14:paraId="0A093727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9594E2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52" w:type="dxa"/>
          </w:tcPr>
          <w:p w14:paraId="6B7D610A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00ACA7" w14:textId="77836E5F" w:rsidR="002E60CD" w:rsidRPr="004B5FBC" w:rsidRDefault="002E60CD" w:rsidP="002E60C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8EC4B6C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C165662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0CD" w:rsidRPr="0099330D" w14:paraId="2536362E" w14:textId="77777777" w:rsidTr="009311F2">
        <w:trPr>
          <w:cantSplit/>
        </w:trPr>
        <w:tc>
          <w:tcPr>
            <w:tcW w:w="4050" w:type="dxa"/>
            <w:vAlign w:val="bottom"/>
          </w:tcPr>
          <w:p w14:paraId="723F2BE8" w14:textId="77777777" w:rsidR="002E60CD" w:rsidRPr="0099330D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5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8452B2" w14:textId="619B753B" w:rsidR="002E60CD" w:rsidRPr="004B5FBC" w:rsidRDefault="001B15AA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16" w:type="dxa"/>
          </w:tcPr>
          <w:p w14:paraId="7B657AC2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236DAB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52" w:type="dxa"/>
          </w:tcPr>
          <w:p w14:paraId="0D332971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99250" w14:textId="082E1964" w:rsidR="002E60CD" w:rsidRPr="004B5FBC" w:rsidRDefault="002E60CD" w:rsidP="002E60C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15FF0518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73733146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E60CD" w:rsidRPr="0099330D" w14:paraId="49BBB396" w14:textId="77777777" w:rsidTr="009311F2">
        <w:trPr>
          <w:cantSplit/>
          <w:trHeight w:val="60"/>
        </w:trPr>
        <w:tc>
          <w:tcPr>
            <w:tcW w:w="4050" w:type="dxa"/>
            <w:vAlign w:val="bottom"/>
          </w:tcPr>
          <w:p w14:paraId="2BC93DFB" w14:textId="77777777" w:rsidR="002E60CD" w:rsidRPr="0099330D" w:rsidRDefault="002E60CD" w:rsidP="002E60CD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25B93A8" w14:textId="63B14C3B" w:rsidR="002E60CD" w:rsidRPr="004B5FBC" w:rsidRDefault="001B15AA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16" w:type="dxa"/>
          </w:tcPr>
          <w:p w14:paraId="6E3C8D30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015FA1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252" w:type="dxa"/>
          </w:tcPr>
          <w:p w14:paraId="63BE5A42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98DB7" w14:textId="6B90D3F0" w:rsidR="002E60CD" w:rsidRPr="004B5FBC" w:rsidRDefault="002E60CD" w:rsidP="002E60C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43" w:type="dxa"/>
          </w:tcPr>
          <w:p w14:paraId="55DE62FF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4F88AF58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2E60CD" w:rsidRPr="0099330D" w14:paraId="17FC9E5A" w14:textId="77777777" w:rsidTr="009311F2">
        <w:trPr>
          <w:cantSplit/>
        </w:trPr>
        <w:tc>
          <w:tcPr>
            <w:tcW w:w="4050" w:type="dxa"/>
            <w:vAlign w:val="bottom"/>
          </w:tcPr>
          <w:p w14:paraId="40E55B8E" w14:textId="77777777" w:rsidR="002E60CD" w:rsidRPr="001C03A3" w:rsidRDefault="002E60CD" w:rsidP="002E60CD">
            <w:pPr>
              <w:tabs>
                <w:tab w:val="clear" w:pos="227"/>
              </w:tabs>
              <w:spacing w:line="240" w:lineRule="auto"/>
              <w:ind w:left="8" w:right="-1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B5FBC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F63D2A" w14:textId="4AC2FBBF" w:rsidR="002E60CD" w:rsidRPr="004B5FBC" w:rsidRDefault="001B15AA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16" w:type="dxa"/>
          </w:tcPr>
          <w:p w14:paraId="36954149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F65CDF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52" w:type="dxa"/>
          </w:tcPr>
          <w:p w14:paraId="04559834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CB76A" w14:textId="2E1F8A63" w:rsidR="002E60CD" w:rsidRPr="009169E0" w:rsidRDefault="002E60CD" w:rsidP="002E60C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43" w:type="dxa"/>
          </w:tcPr>
          <w:p w14:paraId="7CD54402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1C9EED26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2E60CD" w:rsidRPr="0099330D" w14:paraId="6DF4994E" w14:textId="77777777" w:rsidTr="009311F2">
        <w:trPr>
          <w:cantSplit/>
        </w:trPr>
        <w:tc>
          <w:tcPr>
            <w:tcW w:w="4050" w:type="dxa"/>
            <w:vAlign w:val="bottom"/>
          </w:tcPr>
          <w:p w14:paraId="5153AA7A" w14:textId="77777777" w:rsidR="002E60CD" w:rsidRPr="0099330D" w:rsidRDefault="002E60CD" w:rsidP="002E60CD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33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BFE49D" w14:textId="6F64F7E5" w:rsidR="002E60CD" w:rsidRPr="004B5FBC" w:rsidRDefault="001B15AA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166</w:t>
            </w:r>
          </w:p>
        </w:tc>
        <w:tc>
          <w:tcPr>
            <w:tcW w:w="216" w:type="dxa"/>
          </w:tcPr>
          <w:p w14:paraId="09B209CB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E2E716A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52" w:type="dxa"/>
          </w:tcPr>
          <w:p w14:paraId="26C1999F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2F1F62" w14:textId="0B0CB689" w:rsidR="002E60CD" w:rsidRPr="002E60CD" w:rsidRDefault="002E60CD" w:rsidP="002E60C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43" w:type="dxa"/>
          </w:tcPr>
          <w:p w14:paraId="66D3DC66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68BB212D" w14:textId="77777777" w:rsidR="002E60CD" w:rsidRPr="004B5FBC" w:rsidRDefault="002E60CD" w:rsidP="002E60C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</w:tr>
    </w:tbl>
    <w:p w14:paraId="5BAA3CFF" w14:textId="6D8CA6D5" w:rsidR="002A4E98" w:rsidRDefault="002A4E98" w:rsidP="009030AC">
      <w:pPr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34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205"/>
        <w:gridCol w:w="1134"/>
        <w:gridCol w:w="261"/>
        <w:gridCol w:w="1152"/>
        <w:gridCol w:w="252"/>
        <w:gridCol w:w="1112"/>
      </w:tblGrid>
      <w:tr w:rsidR="009030AC" w:rsidRPr="004B5677" w14:paraId="6E3E0292" w14:textId="77777777" w:rsidTr="009311F2">
        <w:trPr>
          <w:cantSplit/>
          <w:trHeight w:val="380"/>
          <w:tblHeader/>
        </w:trPr>
        <w:tc>
          <w:tcPr>
            <w:tcW w:w="4061" w:type="dxa"/>
          </w:tcPr>
          <w:p w14:paraId="2CF2DFA0" w14:textId="77777777" w:rsidR="009030AC" w:rsidRPr="004B5677" w:rsidRDefault="009030AC" w:rsidP="009030AC">
            <w:pPr>
              <w:tabs>
                <w:tab w:val="clear" w:pos="227"/>
                <w:tab w:val="left" w:pos="15"/>
              </w:tabs>
              <w:spacing w:line="240" w:lineRule="auto"/>
              <w:ind w:left="9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7C79C08F" w14:textId="77777777" w:rsidR="009030AC" w:rsidRPr="004B5677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77" w:type="dxa"/>
            <w:gridSpan w:val="4"/>
          </w:tcPr>
          <w:p w14:paraId="65DD1A12" w14:textId="77777777" w:rsidR="009030AC" w:rsidRPr="004B5677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13A0" w:rsidRPr="004B5677" w14:paraId="26F15CBB" w14:textId="77777777" w:rsidTr="009311F2">
        <w:trPr>
          <w:cantSplit/>
          <w:tblHeader/>
        </w:trPr>
        <w:tc>
          <w:tcPr>
            <w:tcW w:w="4061" w:type="dxa"/>
          </w:tcPr>
          <w:p w14:paraId="5BF599AB" w14:textId="77777777" w:rsidR="004913A0" w:rsidRPr="004B5677" w:rsidRDefault="004913A0" w:rsidP="004913A0">
            <w:pPr>
              <w:pStyle w:val="acctfourfigures"/>
              <w:tabs>
                <w:tab w:val="left" w:pos="15"/>
              </w:tabs>
              <w:spacing w:line="240" w:lineRule="auto"/>
              <w:ind w:left="105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150E0F" w14:textId="16BB5211" w:rsidR="004913A0" w:rsidRPr="00635271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4913A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05" w:type="dxa"/>
          </w:tcPr>
          <w:p w14:paraId="5AC94697" w14:textId="77777777" w:rsidR="004913A0" w:rsidRPr="00635271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6A5F37B" w14:textId="05F4B9DA" w:rsidR="004913A0" w:rsidRPr="00635271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61" w:type="dxa"/>
          </w:tcPr>
          <w:p w14:paraId="577AB3B6" w14:textId="77777777" w:rsidR="004913A0" w:rsidRPr="00635271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4D3B0A" w14:textId="17D15957" w:rsidR="004913A0" w:rsidRPr="00635271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4913A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52" w:type="dxa"/>
          </w:tcPr>
          <w:p w14:paraId="42DEB404" w14:textId="77777777" w:rsidR="004913A0" w:rsidRPr="00635271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74ACDEEF" w14:textId="6F6E9715" w:rsidR="004913A0" w:rsidRPr="00635271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913A0" w:rsidRPr="004B5677" w14:paraId="20478322" w14:textId="77777777" w:rsidTr="009311F2">
        <w:trPr>
          <w:cantSplit/>
          <w:tblHeader/>
        </w:trPr>
        <w:tc>
          <w:tcPr>
            <w:tcW w:w="4061" w:type="dxa"/>
            <w:vAlign w:val="bottom"/>
          </w:tcPr>
          <w:p w14:paraId="147F269C" w14:textId="77777777" w:rsidR="004913A0" w:rsidRPr="004B5677" w:rsidRDefault="004913A0" w:rsidP="004913A0">
            <w:pPr>
              <w:pStyle w:val="acctfourfigures"/>
              <w:tabs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1170" w:type="dxa"/>
          </w:tcPr>
          <w:p w14:paraId="6CF8FCBF" w14:textId="1EFABE08" w:rsidR="004913A0" w:rsidRPr="00635271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05" w:type="dxa"/>
          </w:tcPr>
          <w:p w14:paraId="27050F91" w14:textId="77777777" w:rsidR="004913A0" w:rsidRPr="00635271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3301F9" w14:textId="34A1CF8F" w:rsidR="004913A0" w:rsidRPr="00635271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27DF6E32" w14:textId="77777777" w:rsidR="004913A0" w:rsidRPr="00635271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934B9B" w14:textId="43B5FF45" w:rsidR="004913A0" w:rsidRPr="00635271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4AC8522C" w14:textId="77777777" w:rsidR="004913A0" w:rsidRPr="00635271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02054C29" w14:textId="2D3A4D91" w:rsidR="004913A0" w:rsidRPr="00635271" w:rsidRDefault="004913A0" w:rsidP="004913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4913A0" w:rsidRPr="004B5677" w14:paraId="35F5E9C6" w14:textId="77777777" w:rsidTr="009311F2">
        <w:trPr>
          <w:cantSplit/>
        </w:trPr>
        <w:tc>
          <w:tcPr>
            <w:tcW w:w="4061" w:type="dxa"/>
          </w:tcPr>
          <w:p w14:paraId="727E78B5" w14:textId="77777777" w:rsidR="004913A0" w:rsidRPr="004B5677" w:rsidRDefault="004913A0" w:rsidP="004913A0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6" w:type="dxa"/>
            <w:gridSpan w:val="7"/>
          </w:tcPr>
          <w:p w14:paraId="78E9A1ED" w14:textId="77777777" w:rsidR="004913A0" w:rsidRPr="004B5677" w:rsidRDefault="004913A0" w:rsidP="004913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2E60CD" w:rsidRPr="004B5677" w14:paraId="61D5C7CA" w14:textId="77777777" w:rsidTr="009311F2">
        <w:trPr>
          <w:cantSplit/>
        </w:trPr>
        <w:tc>
          <w:tcPr>
            <w:tcW w:w="4061" w:type="dxa"/>
            <w:vAlign w:val="bottom"/>
          </w:tcPr>
          <w:p w14:paraId="36162154" w14:textId="77777777" w:rsidR="002E60CD" w:rsidRPr="004B5677" w:rsidRDefault="002E60CD" w:rsidP="002E60CD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0A096989" w14:textId="5A7BC4BB" w:rsidR="002E60CD" w:rsidRPr="0044177F" w:rsidRDefault="007D14DB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05" w:type="dxa"/>
          </w:tcPr>
          <w:p w14:paraId="26227454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12D57FE7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61" w:type="dxa"/>
          </w:tcPr>
          <w:p w14:paraId="23987C0A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BDB4B2C" w14:textId="05EBBA67" w:rsidR="002E60CD" w:rsidRPr="009169E0" w:rsidRDefault="002E60CD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6DFB206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EBD5E42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E60CD" w:rsidRPr="004B5677" w14:paraId="32533635" w14:textId="77777777" w:rsidTr="009311F2">
        <w:trPr>
          <w:cantSplit/>
        </w:trPr>
        <w:tc>
          <w:tcPr>
            <w:tcW w:w="4061" w:type="dxa"/>
            <w:vAlign w:val="bottom"/>
          </w:tcPr>
          <w:p w14:paraId="615E8AF7" w14:textId="77777777" w:rsidR="002E60CD" w:rsidRPr="004B5677" w:rsidRDefault="002E60CD" w:rsidP="002E60CD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30605DE" w14:textId="593717BE" w:rsidR="002E60CD" w:rsidRPr="0044177F" w:rsidRDefault="007D14DB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5" w:type="dxa"/>
          </w:tcPr>
          <w:p w14:paraId="191BCADA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5A41BF53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2755B17D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86D630" w14:textId="3F5AAE27" w:rsidR="002E60CD" w:rsidRPr="009169E0" w:rsidRDefault="002E60CD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52" w:type="dxa"/>
          </w:tcPr>
          <w:p w14:paraId="58D3B7BE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D3CD8BA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</w:tr>
      <w:tr w:rsidR="002E60CD" w:rsidRPr="004B5677" w14:paraId="2C49EB73" w14:textId="77777777" w:rsidTr="009311F2">
        <w:trPr>
          <w:cantSplit/>
        </w:trPr>
        <w:tc>
          <w:tcPr>
            <w:tcW w:w="4061" w:type="dxa"/>
            <w:vAlign w:val="bottom"/>
          </w:tcPr>
          <w:p w14:paraId="3D53528A" w14:textId="77777777" w:rsidR="002E60CD" w:rsidRPr="004B5677" w:rsidRDefault="002E60CD" w:rsidP="002E60CD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0925651" w14:textId="3196BDC0" w:rsidR="002E60CD" w:rsidRPr="0044177F" w:rsidRDefault="007D14DB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5" w:type="dxa"/>
          </w:tcPr>
          <w:p w14:paraId="490647A1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F6BC0A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61" w:type="dxa"/>
          </w:tcPr>
          <w:p w14:paraId="64988939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AD53562" w14:textId="14D7D281" w:rsidR="002E60CD" w:rsidRPr="009169E0" w:rsidRDefault="002E60CD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06DDD18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1C7E285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E60CD" w:rsidRPr="004B5677" w14:paraId="48A88D28" w14:textId="77777777" w:rsidTr="009311F2">
        <w:trPr>
          <w:cantSplit/>
        </w:trPr>
        <w:tc>
          <w:tcPr>
            <w:tcW w:w="4061" w:type="dxa"/>
            <w:vAlign w:val="bottom"/>
          </w:tcPr>
          <w:p w14:paraId="2ADA5A2B" w14:textId="77777777" w:rsidR="002E60CD" w:rsidRPr="004B5677" w:rsidRDefault="002E60CD" w:rsidP="002E60CD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5C1F0BA" w14:textId="7EFA2D89" w:rsidR="002E60CD" w:rsidRPr="0044177F" w:rsidRDefault="007D14DB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05" w:type="dxa"/>
          </w:tcPr>
          <w:p w14:paraId="4C3CBF86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8C5B1C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61" w:type="dxa"/>
          </w:tcPr>
          <w:p w14:paraId="10901C70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39FB14F" w14:textId="36B36B84" w:rsidR="002E60CD" w:rsidRPr="009169E0" w:rsidRDefault="002E60CD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2061D527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43B0E82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E60CD" w:rsidRPr="004B5677" w14:paraId="6214C36A" w14:textId="77777777" w:rsidTr="009311F2">
        <w:trPr>
          <w:cantSplit/>
        </w:trPr>
        <w:tc>
          <w:tcPr>
            <w:tcW w:w="4061" w:type="dxa"/>
            <w:vAlign w:val="bottom"/>
          </w:tcPr>
          <w:p w14:paraId="053C2202" w14:textId="77777777" w:rsidR="002E60CD" w:rsidRPr="004B5677" w:rsidRDefault="002E60CD" w:rsidP="002E60CD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F15E78" w14:textId="511A03C6" w:rsidR="002E60CD" w:rsidRPr="0044177F" w:rsidRDefault="007D14DB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05" w:type="dxa"/>
          </w:tcPr>
          <w:p w14:paraId="3CC22731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66578B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319</w:t>
            </w:r>
          </w:p>
        </w:tc>
        <w:tc>
          <w:tcPr>
            <w:tcW w:w="261" w:type="dxa"/>
          </w:tcPr>
          <w:p w14:paraId="14395A0C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03D39" w14:textId="1C3079D4" w:rsidR="002E60CD" w:rsidRPr="009169E0" w:rsidRDefault="002E60CD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76799CC1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27F8B6E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E60CD" w:rsidRPr="004B5677" w14:paraId="5501A67A" w14:textId="77777777" w:rsidTr="009311F2">
        <w:trPr>
          <w:cantSplit/>
        </w:trPr>
        <w:tc>
          <w:tcPr>
            <w:tcW w:w="4061" w:type="dxa"/>
            <w:vAlign w:val="bottom"/>
          </w:tcPr>
          <w:p w14:paraId="5199AC26" w14:textId="77777777" w:rsidR="002E60CD" w:rsidRPr="004B5677" w:rsidRDefault="002E60CD" w:rsidP="002E60CD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6E0433" w14:textId="1C458688" w:rsidR="002E60CD" w:rsidRPr="0044177F" w:rsidRDefault="007D14DB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05" w:type="dxa"/>
          </w:tcPr>
          <w:p w14:paraId="0AA3DC91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515774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332</w:t>
            </w:r>
          </w:p>
        </w:tc>
        <w:tc>
          <w:tcPr>
            <w:tcW w:w="261" w:type="dxa"/>
          </w:tcPr>
          <w:p w14:paraId="0A94E080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53C6F" w14:textId="0ABE6973" w:rsidR="002E60CD" w:rsidRPr="009169E0" w:rsidRDefault="002E60CD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52" w:type="dxa"/>
          </w:tcPr>
          <w:p w14:paraId="089C2F11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6AC65040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</w:p>
        </w:tc>
      </w:tr>
      <w:tr w:rsidR="002E60CD" w:rsidRPr="004B5677" w14:paraId="03733584" w14:textId="77777777" w:rsidTr="009311F2">
        <w:trPr>
          <w:cantSplit/>
        </w:trPr>
        <w:tc>
          <w:tcPr>
            <w:tcW w:w="4061" w:type="dxa"/>
            <w:vAlign w:val="bottom"/>
          </w:tcPr>
          <w:p w14:paraId="3B5C80A5" w14:textId="77777777" w:rsidR="002E60CD" w:rsidRPr="004B5677" w:rsidRDefault="002E60CD" w:rsidP="002E60CD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6352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2D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FBC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C00A1D" w14:textId="3246C3B5" w:rsidR="002E60CD" w:rsidRPr="0044177F" w:rsidRDefault="007D14DB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5" w:type="dxa"/>
          </w:tcPr>
          <w:p w14:paraId="7050E202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FB6102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6BC57459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D6662" w14:textId="45E0136E" w:rsidR="002E60CD" w:rsidRPr="009169E0" w:rsidRDefault="002E60CD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A1D6E61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66206297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E60CD" w:rsidRPr="004B5677" w14:paraId="11E3B821" w14:textId="77777777" w:rsidTr="009311F2">
        <w:trPr>
          <w:cantSplit/>
        </w:trPr>
        <w:tc>
          <w:tcPr>
            <w:tcW w:w="4061" w:type="dxa"/>
            <w:vAlign w:val="bottom"/>
          </w:tcPr>
          <w:p w14:paraId="75D8C9B0" w14:textId="77777777" w:rsidR="002E60CD" w:rsidRPr="004B5677" w:rsidRDefault="002E60CD" w:rsidP="002E60C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BE62BF" w14:textId="765D0C3E" w:rsidR="002E60CD" w:rsidRPr="0044177F" w:rsidRDefault="007D14DB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05" w:type="dxa"/>
          </w:tcPr>
          <w:p w14:paraId="5ADEEBF6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50F2D83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332</w:t>
            </w:r>
          </w:p>
        </w:tc>
        <w:tc>
          <w:tcPr>
            <w:tcW w:w="261" w:type="dxa"/>
          </w:tcPr>
          <w:p w14:paraId="2251B8B5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7C17C" w14:textId="405634B5" w:rsidR="002E60CD" w:rsidRPr="002E60CD" w:rsidRDefault="002E60CD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0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52" w:type="dxa"/>
          </w:tcPr>
          <w:p w14:paraId="743681B1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A1A66B9" w14:textId="77777777" w:rsidR="002E60CD" w:rsidRPr="0044177F" w:rsidRDefault="002E60CD" w:rsidP="002E6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</w:p>
        </w:tc>
      </w:tr>
    </w:tbl>
    <w:p w14:paraId="681B7332" w14:textId="77777777" w:rsidR="009030AC" w:rsidRPr="004B5FBC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5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90"/>
        <w:gridCol w:w="236"/>
        <w:gridCol w:w="844"/>
        <w:gridCol w:w="236"/>
        <w:gridCol w:w="934"/>
        <w:gridCol w:w="236"/>
        <w:gridCol w:w="835"/>
        <w:gridCol w:w="236"/>
        <w:gridCol w:w="696"/>
        <w:gridCol w:w="1354"/>
        <w:gridCol w:w="236"/>
        <w:gridCol w:w="987"/>
        <w:gridCol w:w="6"/>
      </w:tblGrid>
      <w:tr w:rsidR="009030AC" w:rsidRPr="004B5677" w14:paraId="348D6AAF" w14:textId="77777777" w:rsidTr="009311F2">
        <w:trPr>
          <w:trHeight w:val="198"/>
        </w:trPr>
        <w:tc>
          <w:tcPr>
            <w:tcW w:w="1710" w:type="dxa"/>
            <w:vAlign w:val="bottom"/>
          </w:tcPr>
          <w:p w14:paraId="4A253F49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7826" w:type="dxa"/>
            <w:gridSpan w:val="13"/>
            <w:vAlign w:val="bottom"/>
          </w:tcPr>
          <w:p w14:paraId="11F9BB26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30AC" w:rsidRPr="004B5677" w14:paraId="31598BAD" w14:textId="77777777" w:rsidTr="009311F2">
        <w:trPr>
          <w:gridAfter w:val="1"/>
          <w:wAfter w:w="6" w:type="dxa"/>
          <w:trHeight w:val="684"/>
        </w:trPr>
        <w:tc>
          <w:tcPr>
            <w:tcW w:w="1710" w:type="dxa"/>
            <w:vAlign w:val="bottom"/>
          </w:tcPr>
          <w:p w14:paraId="30429929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5FA8EB8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841CDA1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F7AA0D0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7800D6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0CC4F134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A661B3F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  <w:vAlign w:val="bottom"/>
          </w:tcPr>
          <w:p w14:paraId="3A304B67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  <w:vAlign w:val="bottom"/>
          </w:tcPr>
          <w:p w14:paraId="69C990A6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</w:p>
        </w:tc>
        <w:tc>
          <w:tcPr>
            <w:tcW w:w="236" w:type="dxa"/>
            <w:vAlign w:val="bottom"/>
          </w:tcPr>
          <w:p w14:paraId="74BF0F29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60B59672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13A0" w:rsidRPr="004B5677" w14:paraId="79874A71" w14:textId="77777777" w:rsidTr="009311F2">
        <w:trPr>
          <w:gridAfter w:val="1"/>
          <w:wAfter w:w="6" w:type="dxa"/>
          <w:trHeight w:val="1217"/>
        </w:trPr>
        <w:tc>
          <w:tcPr>
            <w:tcW w:w="1710" w:type="dxa"/>
            <w:vAlign w:val="bottom"/>
          </w:tcPr>
          <w:p w14:paraId="535033C7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90" w:type="dxa"/>
            <w:vAlign w:val="bottom"/>
          </w:tcPr>
          <w:p w14:paraId="46DF4185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7DE15830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49013794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BDD3BBB" w14:textId="77777777" w:rsidR="004913A0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6804222C" w14:textId="7A525156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019FDB6A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CB1146C" w14:textId="77777777" w:rsidR="004913A0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606965CD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46734483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4F1823AA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C1D14EF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  <w:vAlign w:val="bottom"/>
          </w:tcPr>
          <w:p w14:paraId="32B90F68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90E8EB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443492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54" w:type="dxa"/>
            <w:vAlign w:val="bottom"/>
          </w:tcPr>
          <w:p w14:paraId="1DA19D88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5C253D33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36" w:type="dxa"/>
            <w:vAlign w:val="bottom"/>
          </w:tcPr>
          <w:p w14:paraId="1BA9C2B8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49EC6FA2" w14:textId="77777777" w:rsidR="004913A0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3E2055C5" w14:textId="0E8388E6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913A0" w:rsidRPr="004B5677" w14:paraId="4715FAC0" w14:textId="77777777" w:rsidTr="009311F2">
        <w:tc>
          <w:tcPr>
            <w:tcW w:w="1710" w:type="dxa"/>
          </w:tcPr>
          <w:p w14:paraId="563FD61F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6A0653E0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FCCB8CE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0" w:type="dxa"/>
            <w:gridSpan w:val="9"/>
          </w:tcPr>
          <w:p w14:paraId="3BDA770D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14DB" w:rsidRPr="004B5677" w14:paraId="4415D387" w14:textId="77777777" w:rsidTr="009311F2">
        <w:trPr>
          <w:gridAfter w:val="1"/>
          <w:wAfter w:w="6" w:type="dxa"/>
        </w:trPr>
        <w:tc>
          <w:tcPr>
            <w:tcW w:w="1710" w:type="dxa"/>
          </w:tcPr>
          <w:p w14:paraId="3141671A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351D11A2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2.00-4.50</w:t>
            </w:r>
          </w:p>
        </w:tc>
        <w:tc>
          <w:tcPr>
            <w:tcW w:w="236" w:type="dxa"/>
          </w:tcPr>
          <w:p w14:paraId="373A4EBE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2EB8F29" w14:textId="18D342B0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9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2.00-4.50</w:t>
            </w:r>
          </w:p>
        </w:tc>
        <w:tc>
          <w:tcPr>
            <w:tcW w:w="236" w:type="dxa"/>
          </w:tcPr>
          <w:p w14:paraId="31E00451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A126AE5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2F9BBA5E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044986A3" w14:textId="08EFD49C" w:rsidR="007D14DB" w:rsidRPr="004B5677" w:rsidRDefault="00AB0C67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BED091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</w:tcPr>
          <w:p w14:paraId="1A540ABE" w14:textId="73BC1C1E" w:rsidR="007D14DB" w:rsidRPr="004B5677" w:rsidRDefault="00AB0C67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284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252CDA1D" w14:textId="128F94A0" w:rsidR="007D14DB" w:rsidRPr="004B5677" w:rsidRDefault="00AB0C67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B86220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70994C6D" w14:textId="62C563FE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7D14DB" w:rsidRPr="004B5677" w14:paraId="25055A31" w14:textId="77777777" w:rsidTr="009311F2">
        <w:trPr>
          <w:gridAfter w:val="1"/>
          <w:wAfter w:w="6" w:type="dxa"/>
        </w:trPr>
        <w:tc>
          <w:tcPr>
            <w:tcW w:w="2700" w:type="dxa"/>
            <w:gridSpan w:val="2"/>
          </w:tcPr>
          <w:p w14:paraId="1460CB78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8" w:hanging="16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177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177F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</w:tcPr>
          <w:p w14:paraId="606A83DF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151F493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20A130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ED49CF5" w14:textId="77777777" w:rsidR="007D14DB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9639D9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360150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DDD3ED7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C0A3C8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</w:tcPr>
          <w:p w14:paraId="08581C3B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284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73FBE7A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7B2D42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89F2FC4" w14:textId="77777777" w:rsidR="007D14DB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787AA2" w14:textId="2DF82CE0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14DB" w:rsidRPr="004B5677" w14:paraId="4911F92F" w14:textId="77777777" w:rsidTr="009311F2">
        <w:trPr>
          <w:gridAfter w:val="1"/>
          <w:wAfter w:w="6" w:type="dxa"/>
        </w:trPr>
        <w:tc>
          <w:tcPr>
            <w:tcW w:w="1710" w:type="dxa"/>
          </w:tcPr>
          <w:p w14:paraId="5961CC43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17E6049A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4B4EC0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5A190E8A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4FA877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0FE9907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62415312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7F1CB5D9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793DA5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6" w:type="dxa"/>
          </w:tcPr>
          <w:p w14:paraId="453EA780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0FACBB0F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90F4F4" w14:textId="77777777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041231ED" w14:textId="4999F438" w:rsidR="007D14DB" w:rsidRPr="004B5677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</w:tr>
    </w:tbl>
    <w:p w14:paraId="519160BB" w14:textId="4AEFB276" w:rsidR="002A4E98" w:rsidRDefault="002A4E98" w:rsidP="009030AC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Style w:val="TableGrid"/>
        <w:tblW w:w="95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90"/>
        <w:gridCol w:w="236"/>
        <w:gridCol w:w="844"/>
        <w:gridCol w:w="245"/>
        <w:gridCol w:w="925"/>
        <w:gridCol w:w="240"/>
        <w:gridCol w:w="777"/>
        <w:gridCol w:w="236"/>
        <w:gridCol w:w="787"/>
        <w:gridCol w:w="1342"/>
        <w:gridCol w:w="236"/>
        <w:gridCol w:w="993"/>
        <w:gridCol w:w="6"/>
      </w:tblGrid>
      <w:tr w:rsidR="009030AC" w:rsidRPr="004B5677" w14:paraId="3C414F9F" w14:textId="77777777" w:rsidTr="009311F2">
        <w:trPr>
          <w:gridAfter w:val="1"/>
          <w:wAfter w:w="6" w:type="dxa"/>
          <w:trHeight w:val="252"/>
        </w:trPr>
        <w:tc>
          <w:tcPr>
            <w:tcW w:w="1710" w:type="dxa"/>
            <w:vAlign w:val="bottom"/>
          </w:tcPr>
          <w:p w14:paraId="5138CBE9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7851" w:type="dxa"/>
            <w:gridSpan w:val="12"/>
            <w:vAlign w:val="bottom"/>
          </w:tcPr>
          <w:p w14:paraId="0AF38BA8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30AC" w:rsidRPr="004B5677" w14:paraId="0EBDD7A1" w14:textId="77777777" w:rsidTr="009311F2">
        <w:trPr>
          <w:trHeight w:val="189"/>
        </w:trPr>
        <w:tc>
          <w:tcPr>
            <w:tcW w:w="1710" w:type="dxa"/>
            <w:vAlign w:val="bottom"/>
          </w:tcPr>
          <w:p w14:paraId="30986B51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259D31F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5" w:type="dxa"/>
            <w:vAlign w:val="bottom"/>
          </w:tcPr>
          <w:p w14:paraId="2B053E28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14:paraId="032E3B9C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FB17031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  <w:vAlign w:val="bottom"/>
          </w:tcPr>
          <w:p w14:paraId="7529DB32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1CB0460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  <w:vAlign w:val="bottom"/>
          </w:tcPr>
          <w:p w14:paraId="4473B06A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2" w:type="dxa"/>
            <w:vAlign w:val="bottom"/>
          </w:tcPr>
          <w:p w14:paraId="2543AEAC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</w:p>
        </w:tc>
        <w:tc>
          <w:tcPr>
            <w:tcW w:w="236" w:type="dxa"/>
            <w:vAlign w:val="bottom"/>
          </w:tcPr>
          <w:p w14:paraId="3090BFFF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3C22665D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13A0" w:rsidRPr="004B5677" w14:paraId="4E036DDA" w14:textId="77777777" w:rsidTr="009311F2">
        <w:trPr>
          <w:trHeight w:val="1217"/>
        </w:trPr>
        <w:tc>
          <w:tcPr>
            <w:tcW w:w="1710" w:type="dxa"/>
            <w:vAlign w:val="bottom"/>
          </w:tcPr>
          <w:p w14:paraId="2405E6CD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90" w:type="dxa"/>
            <w:vAlign w:val="bottom"/>
          </w:tcPr>
          <w:p w14:paraId="1173F981" w14:textId="77777777" w:rsidR="004913A0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293771BA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4F12B852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9597847" w14:textId="77777777" w:rsidR="004913A0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61AF16DE" w14:textId="4867FE7B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5" w:type="dxa"/>
            <w:vAlign w:val="bottom"/>
          </w:tcPr>
          <w:p w14:paraId="150D3D89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14:paraId="37FE600D" w14:textId="77777777" w:rsidR="004913A0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4B79DCD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  <w:vAlign w:val="bottom"/>
          </w:tcPr>
          <w:p w14:paraId="032D9B77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  <w:vAlign w:val="bottom"/>
          </w:tcPr>
          <w:p w14:paraId="07B1DD7B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D8A6278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  <w:vAlign w:val="bottom"/>
          </w:tcPr>
          <w:p w14:paraId="50F07B90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C11609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771F20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42" w:type="dxa"/>
            <w:vAlign w:val="bottom"/>
          </w:tcPr>
          <w:p w14:paraId="6AF1EFE1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5E8C823F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36" w:type="dxa"/>
            <w:vAlign w:val="bottom"/>
          </w:tcPr>
          <w:p w14:paraId="4F6DA04C" w14:textId="77777777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14AEEC58" w14:textId="77777777" w:rsidR="004913A0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3BCD4CAD" w14:textId="15ADB0C1" w:rsidR="004913A0" w:rsidRPr="004B5677" w:rsidRDefault="004913A0" w:rsidP="0049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030AC" w:rsidRPr="004B5677" w14:paraId="56A956C8" w14:textId="77777777" w:rsidTr="009311F2">
        <w:trPr>
          <w:gridAfter w:val="1"/>
          <w:wAfter w:w="6" w:type="dxa"/>
        </w:trPr>
        <w:tc>
          <w:tcPr>
            <w:tcW w:w="1710" w:type="dxa"/>
          </w:tcPr>
          <w:p w14:paraId="749A1856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6A49AC5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5" w:type="dxa"/>
          </w:tcPr>
          <w:p w14:paraId="03D25767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6" w:type="dxa"/>
            <w:gridSpan w:val="8"/>
          </w:tcPr>
          <w:p w14:paraId="376FCA1C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E60CD" w:rsidRPr="004B5677" w14:paraId="0D387DEF" w14:textId="77777777" w:rsidTr="009311F2">
        <w:tc>
          <w:tcPr>
            <w:tcW w:w="1710" w:type="dxa"/>
          </w:tcPr>
          <w:p w14:paraId="397322DA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10CEA20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1.74-3.50</w:t>
            </w:r>
          </w:p>
        </w:tc>
        <w:tc>
          <w:tcPr>
            <w:tcW w:w="236" w:type="dxa"/>
          </w:tcPr>
          <w:p w14:paraId="377E9ACD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F0587C3" w14:textId="238A6AB0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1.51-3.50</w:t>
            </w:r>
          </w:p>
        </w:tc>
        <w:tc>
          <w:tcPr>
            <w:tcW w:w="245" w:type="dxa"/>
          </w:tcPr>
          <w:p w14:paraId="6235FCC9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</w:tcPr>
          <w:p w14:paraId="4C2F86A8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23,423</w:t>
            </w:r>
          </w:p>
        </w:tc>
        <w:tc>
          <w:tcPr>
            <w:tcW w:w="240" w:type="dxa"/>
          </w:tcPr>
          <w:p w14:paraId="564DBA7D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</w:tcPr>
          <w:p w14:paraId="7EF836FB" w14:textId="5B8839BB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54,651</w:t>
            </w:r>
          </w:p>
        </w:tc>
        <w:tc>
          <w:tcPr>
            <w:tcW w:w="236" w:type="dxa"/>
          </w:tcPr>
          <w:p w14:paraId="136238C4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</w:tcPr>
          <w:p w14:paraId="3A287B2A" w14:textId="141BA7F5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(53,009)</w:t>
            </w:r>
          </w:p>
        </w:tc>
        <w:tc>
          <w:tcPr>
            <w:tcW w:w="1342" w:type="dxa"/>
          </w:tcPr>
          <w:p w14:paraId="3E09CA6E" w14:textId="04072080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8A7C571" w14:textId="6625C795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774E2D9B" w14:textId="61BA3C1C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25,068</w:t>
            </w:r>
          </w:p>
        </w:tc>
      </w:tr>
      <w:tr w:rsidR="002E60CD" w:rsidRPr="004B5677" w14:paraId="6023BC81" w14:textId="77777777" w:rsidTr="009311F2">
        <w:tc>
          <w:tcPr>
            <w:tcW w:w="2700" w:type="dxa"/>
            <w:gridSpan w:val="2"/>
          </w:tcPr>
          <w:p w14:paraId="4B43FF95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5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177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177F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</w:tcPr>
          <w:p w14:paraId="0AB0D518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CEBA4A7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7187794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40B04B99" w14:textId="77777777" w:rsidR="002E60CD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50F676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B0BEA74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</w:tcPr>
          <w:p w14:paraId="032E38F7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4C0086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</w:tcPr>
          <w:p w14:paraId="41BCCF47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</w:tcPr>
          <w:p w14:paraId="0368A2ED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3F0030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67EF1C3D" w14:textId="77777777" w:rsidR="002E60CD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2FE9A9" w14:textId="5B1B4F16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0CD" w:rsidRPr="004B5677" w14:paraId="403E1015" w14:textId="77777777" w:rsidTr="009311F2">
        <w:tc>
          <w:tcPr>
            <w:tcW w:w="1710" w:type="dxa"/>
          </w:tcPr>
          <w:p w14:paraId="56037EF9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5F2B0CB1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92D445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48E6191B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E5E09EF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38AFE998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23,423</w:t>
            </w:r>
          </w:p>
        </w:tc>
        <w:tc>
          <w:tcPr>
            <w:tcW w:w="240" w:type="dxa"/>
          </w:tcPr>
          <w:p w14:paraId="4FA148E8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7" w:type="dxa"/>
          </w:tcPr>
          <w:p w14:paraId="7976BA34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D2597F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</w:tcPr>
          <w:p w14:paraId="52C039AC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2" w:type="dxa"/>
          </w:tcPr>
          <w:p w14:paraId="337161D6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32D3B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AE5C9" w14:textId="61001898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25,068</w:t>
            </w:r>
          </w:p>
        </w:tc>
      </w:tr>
    </w:tbl>
    <w:p w14:paraId="27FBDB15" w14:textId="15B91633" w:rsidR="009030AC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1"/>
        <w:gridCol w:w="266"/>
        <w:gridCol w:w="1107"/>
        <w:gridCol w:w="8"/>
        <w:gridCol w:w="231"/>
        <w:gridCol w:w="6"/>
        <w:gridCol w:w="1091"/>
        <w:gridCol w:w="263"/>
        <w:gridCol w:w="1171"/>
      </w:tblGrid>
      <w:tr w:rsidR="002A4E98" w:rsidRPr="002A4E98" w14:paraId="77C7D402" w14:textId="77777777" w:rsidTr="009311F2">
        <w:trPr>
          <w:tblHeader/>
        </w:trPr>
        <w:tc>
          <w:tcPr>
            <w:tcW w:w="2106" w:type="pct"/>
          </w:tcPr>
          <w:p w14:paraId="471F7AC0" w14:textId="77777777" w:rsidR="002A4E98" w:rsidRPr="007D14DB" w:rsidRDefault="002A4E98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D14D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7D14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6" w:type="pct"/>
            <w:gridSpan w:val="3"/>
          </w:tcPr>
          <w:p w14:paraId="1DB4E2FB" w14:textId="5FE347ED" w:rsidR="002A4E98" w:rsidRPr="002A4E98" w:rsidRDefault="002A4E98" w:rsidP="002E60CD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E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gridSpan w:val="2"/>
          </w:tcPr>
          <w:p w14:paraId="3F7478BF" w14:textId="77777777" w:rsidR="002A4E98" w:rsidRPr="002A4E98" w:rsidRDefault="002A4E98" w:rsidP="002E60CD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pct"/>
            <w:gridSpan w:val="4"/>
          </w:tcPr>
          <w:p w14:paraId="72490EC0" w14:textId="46DCC5DB" w:rsidR="002A4E98" w:rsidRPr="002A4E98" w:rsidRDefault="002A4E98" w:rsidP="002E60CD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E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4E98" w:rsidRPr="002A4E98" w14:paraId="1E338325" w14:textId="77777777" w:rsidTr="009311F2">
        <w:trPr>
          <w:tblHeader/>
        </w:trPr>
        <w:tc>
          <w:tcPr>
            <w:tcW w:w="2106" w:type="pct"/>
          </w:tcPr>
          <w:p w14:paraId="481D3F19" w14:textId="29E198EB" w:rsidR="002A4E98" w:rsidRPr="007D14DB" w:rsidRDefault="002A4E98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D14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D14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7C51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D14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38" w:type="pct"/>
          </w:tcPr>
          <w:p w14:paraId="250A6AFD" w14:textId="77777777" w:rsidR="002A4E98" w:rsidRPr="002A4E98" w:rsidRDefault="002A4E98" w:rsidP="002E60CD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E9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1BB73BA3" w14:textId="77777777" w:rsidR="002A4E98" w:rsidRPr="002A4E98" w:rsidRDefault="002A4E98" w:rsidP="002E60CD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5F7799E1" w14:textId="77777777" w:rsidR="002A4E98" w:rsidRPr="002A4E98" w:rsidRDefault="002A4E98" w:rsidP="002E60CD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E9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" w:type="pct"/>
            <w:gridSpan w:val="2"/>
          </w:tcPr>
          <w:p w14:paraId="0A573963" w14:textId="77777777" w:rsidR="002A4E98" w:rsidRPr="002A4E98" w:rsidRDefault="002A4E98" w:rsidP="002E60CD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F414CFA" w14:textId="77777777" w:rsidR="002A4E98" w:rsidRPr="002A4E98" w:rsidRDefault="002A4E98" w:rsidP="002E60CD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E9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1732EDA3" w14:textId="77777777" w:rsidR="002A4E98" w:rsidRPr="002A4E98" w:rsidRDefault="002A4E98" w:rsidP="002E60CD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7D33F63" w14:textId="77777777" w:rsidR="002A4E98" w:rsidRPr="002A4E98" w:rsidRDefault="002A4E98" w:rsidP="002E60CD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E9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A4E98" w:rsidRPr="002A4E98" w14:paraId="2E5C8F3F" w14:textId="77777777" w:rsidTr="009311F2">
        <w:trPr>
          <w:tblHeader/>
        </w:trPr>
        <w:tc>
          <w:tcPr>
            <w:tcW w:w="2106" w:type="pct"/>
          </w:tcPr>
          <w:p w14:paraId="393AF58A" w14:textId="1E9F3236" w:rsidR="002A4E98" w:rsidRPr="007D14DB" w:rsidRDefault="002A4E98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4" w:type="pct"/>
            <w:gridSpan w:val="9"/>
          </w:tcPr>
          <w:p w14:paraId="25EA7378" w14:textId="77777777" w:rsidR="002A4E98" w:rsidRPr="002A4E98" w:rsidRDefault="002A4E98" w:rsidP="002E6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4E9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4E98" w:rsidRPr="002A4E98" w14:paraId="70C1E292" w14:textId="77777777" w:rsidTr="009311F2">
        <w:tc>
          <w:tcPr>
            <w:tcW w:w="2106" w:type="pct"/>
          </w:tcPr>
          <w:p w14:paraId="2FF036C2" w14:textId="77777777" w:rsidR="002A4E98" w:rsidRPr="007D14DB" w:rsidRDefault="002A4E98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D14DB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8" w:type="pct"/>
          </w:tcPr>
          <w:p w14:paraId="2D718645" w14:textId="0C7DFB78" w:rsidR="002A4E98" w:rsidRPr="007D14DB" w:rsidRDefault="007D14DB" w:rsidP="00F531DA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ar-SA"/>
              </w:rPr>
              <w:t>(3)</w:t>
            </w:r>
          </w:p>
        </w:tc>
        <w:tc>
          <w:tcPr>
            <w:tcW w:w="145" w:type="pct"/>
          </w:tcPr>
          <w:p w14:paraId="7738DE14" w14:textId="77777777" w:rsidR="002A4E98" w:rsidRPr="002A4E98" w:rsidRDefault="002A4E98" w:rsidP="002E60CD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5BAC9D60" w14:textId="2ADA2511" w:rsidR="002A4E98" w:rsidRPr="002A4E98" w:rsidRDefault="007D14DB" w:rsidP="00F531DA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  <w:tc>
          <w:tcPr>
            <w:tcW w:w="129" w:type="pct"/>
            <w:gridSpan w:val="2"/>
          </w:tcPr>
          <w:p w14:paraId="081E4C50" w14:textId="77777777" w:rsidR="002A4E98" w:rsidRPr="002A4E98" w:rsidRDefault="002A4E98" w:rsidP="002E60CD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D6243C6" w14:textId="5BBC5AEE" w:rsidR="002A4E98" w:rsidRPr="002A4E98" w:rsidRDefault="002E60CD" w:rsidP="003662EB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CECAF0" w14:textId="77777777" w:rsidR="002A4E98" w:rsidRPr="002A4E98" w:rsidRDefault="002A4E98" w:rsidP="002E60CD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14C2204" w14:textId="343F85F7" w:rsidR="002A4E98" w:rsidRPr="002A4E98" w:rsidRDefault="002E60CD" w:rsidP="003662EB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1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8955E9E" w14:textId="155BC72A" w:rsidR="002A4E98" w:rsidRDefault="002A4E98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60"/>
        <w:gridCol w:w="180"/>
        <w:gridCol w:w="1265"/>
      </w:tblGrid>
      <w:tr w:rsidR="009030AC" w:rsidRPr="004B5677" w14:paraId="774A985F" w14:textId="77777777" w:rsidTr="00F531DA">
        <w:trPr>
          <w:cantSplit/>
          <w:trHeight w:val="398"/>
          <w:tblHeader/>
        </w:trPr>
        <w:tc>
          <w:tcPr>
            <w:tcW w:w="6480" w:type="dxa"/>
          </w:tcPr>
          <w:p w14:paraId="04108C39" w14:textId="77777777" w:rsidR="009030AC" w:rsidRPr="004B5677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5" w:type="dxa"/>
            <w:gridSpan w:val="3"/>
          </w:tcPr>
          <w:p w14:paraId="09E02726" w14:textId="77777777" w:rsidR="009030AC" w:rsidRPr="004B5677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030AC" w:rsidRPr="004B5677" w14:paraId="7A0541F5" w14:textId="77777777" w:rsidTr="00F531DA">
        <w:trPr>
          <w:cantSplit/>
          <w:trHeight w:val="421"/>
          <w:tblHeader/>
        </w:trPr>
        <w:tc>
          <w:tcPr>
            <w:tcW w:w="6480" w:type="dxa"/>
          </w:tcPr>
          <w:p w14:paraId="03C45DDD" w14:textId="77777777" w:rsidR="009030AC" w:rsidRPr="004B5677" w:rsidRDefault="009030AC" w:rsidP="009030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51A9C0" w14:textId="029C5280" w:rsidR="009030AC" w:rsidRPr="003C73A0" w:rsidRDefault="004913A0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4913A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AE9E2A6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19A8C11D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030AC" w:rsidRPr="004B5677" w14:paraId="719C78E7" w14:textId="77777777" w:rsidTr="00F531DA">
        <w:trPr>
          <w:cantSplit/>
          <w:trHeight w:val="421"/>
          <w:tblHeader/>
        </w:trPr>
        <w:tc>
          <w:tcPr>
            <w:tcW w:w="6480" w:type="dxa"/>
            <w:vAlign w:val="bottom"/>
          </w:tcPr>
          <w:p w14:paraId="36C05EB2" w14:textId="77777777" w:rsidR="009030AC" w:rsidRPr="004B5677" w:rsidRDefault="009030AC" w:rsidP="009030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51A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60" w:type="dxa"/>
          </w:tcPr>
          <w:p w14:paraId="0CFDB4E6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C11940C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49698EEA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9030AC" w:rsidRPr="004B5677" w14:paraId="54271258" w14:textId="77777777" w:rsidTr="00F531DA">
        <w:trPr>
          <w:cantSplit/>
          <w:trHeight w:val="436"/>
        </w:trPr>
        <w:tc>
          <w:tcPr>
            <w:tcW w:w="6480" w:type="dxa"/>
          </w:tcPr>
          <w:p w14:paraId="1AD72437" w14:textId="77777777" w:rsidR="009030AC" w:rsidRPr="004B5677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5" w:type="dxa"/>
            <w:gridSpan w:val="3"/>
          </w:tcPr>
          <w:p w14:paraId="4A9513D8" w14:textId="77777777" w:rsidR="009030AC" w:rsidRPr="004B5677" w:rsidRDefault="009030AC" w:rsidP="009030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030AC" w:rsidRPr="004B5677" w14:paraId="6A28BE53" w14:textId="77777777" w:rsidTr="00F531DA">
        <w:trPr>
          <w:cantSplit/>
          <w:trHeight w:val="285"/>
        </w:trPr>
        <w:tc>
          <w:tcPr>
            <w:tcW w:w="6480" w:type="dxa"/>
          </w:tcPr>
          <w:p w14:paraId="79F7A1BE" w14:textId="77777777" w:rsidR="009030AC" w:rsidRPr="004B5677" w:rsidRDefault="009030AC" w:rsidP="009030AC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04E5D1" w14:textId="66DBCDF4" w:rsidR="009030AC" w:rsidRPr="00C757CA" w:rsidRDefault="007D14DB" w:rsidP="003662EB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72" w:right="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2,175</w:t>
            </w:r>
          </w:p>
        </w:tc>
        <w:tc>
          <w:tcPr>
            <w:tcW w:w="180" w:type="dxa"/>
          </w:tcPr>
          <w:p w14:paraId="52F15D10" w14:textId="77777777" w:rsidR="009030AC" w:rsidRPr="004B5677" w:rsidRDefault="009030AC" w:rsidP="009030A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108C1C5C" w14:textId="77777777" w:rsidR="009030AC" w:rsidRPr="00C757CA" w:rsidRDefault="009030AC" w:rsidP="003662EB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72" w:right="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2,177</w:t>
            </w:r>
          </w:p>
        </w:tc>
      </w:tr>
    </w:tbl>
    <w:p w14:paraId="381A6C3D" w14:textId="77777777" w:rsidR="009030AC" w:rsidRPr="0044177F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60"/>
        <w:gridCol w:w="180"/>
        <w:gridCol w:w="1258"/>
        <w:gridCol w:w="6"/>
      </w:tblGrid>
      <w:tr w:rsidR="009030AC" w:rsidRPr="004B5677" w14:paraId="2EEB5801" w14:textId="77777777" w:rsidTr="00F531DA">
        <w:trPr>
          <w:gridAfter w:val="1"/>
          <w:wAfter w:w="6" w:type="dxa"/>
          <w:cantSplit/>
          <w:trHeight w:val="398"/>
        </w:trPr>
        <w:tc>
          <w:tcPr>
            <w:tcW w:w="6480" w:type="dxa"/>
          </w:tcPr>
          <w:p w14:paraId="68B74430" w14:textId="77777777" w:rsidR="009030AC" w:rsidRPr="004B5677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14:paraId="59BFD215" w14:textId="77777777" w:rsidR="009030AC" w:rsidRPr="004B5677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030AC" w:rsidRPr="004B5677" w14:paraId="5C31CCF2" w14:textId="77777777" w:rsidTr="00F531DA">
        <w:trPr>
          <w:cantSplit/>
          <w:trHeight w:val="421"/>
        </w:trPr>
        <w:tc>
          <w:tcPr>
            <w:tcW w:w="6480" w:type="dxa"/>
          </w:tcPr>
          <w:p w14:paraId="159BF92E" w14:textId="77777777" w:rsidR="009030AC" w:rsidRPr="004B5677" w:rsidRDefault="009030AC" w:rsidP="009030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B312E2" w14:textId="52E0F999" w:rsidR="009030AC" w:rsidRPr="003C73A0" w:rsidRDefault="004913A0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4913A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FE83248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49DDC740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030AC" w:rsidRPr="004B5677" w14:paraId="6A979C2D" w14:textId="77777777" w:rsidTr="00F531DA">
        <w:trPr>
          <w:cantSplit/>
          <w:trHeight w:val="421"/>
        </w:trPr>
        <w:tc>
          <w:tcPr>
            <w:tcW w:w="6480" w:type="dxa"/>
            <w:vAlign w:val="bottom"/>
          </w:tcPr>
          <w:p w14:paraId="7D9052ED" w14:textId="77777777" w:rsidR="009030AC" w:rsidRPr="004B5677" w:rsidRDefault="009030AC" w:rsidP="009030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เจ้าหนี้การค้า</w:t>
            </w:r>
          </w:p>
        </w:tc>
        <w:tc>
          <w:tcPr>
            <w:tcW w:w="1260" w:type="dxa"/>
          </w:tcPr>
          <w:p w14:paraId="24CA4755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F1F5DD1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715F283D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9030AC" w:rsidRPr="004B5677" w14:paraId="7C55FF82" w14:textId="77777777" w:rsidTr="00F531DA">
        <w:trPr>
          <w:gridAfter w:val="1"/>
          <w:wAfter w:w="6" w:type="dxa"/>
          <w:cantSplit/>
          <w:trHeight w:val="436"/>
        </w:trPr>
        <w:tc>
          <w:tcPr>
            <w:tcW w:w="6480" w:type="dxa"/>
          </w:tcPr>
          <w:p w14:paraId="554F5977" w14:textId="77777777" w:rsidR="009030AC" w:rsidRPr="004B5677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14:paraId="60281261" w14:textId="77777777" w:rsidR="009030AC" w:rsidRPr="004B5677" w:rsidRDefault="009030AC" w:rsidP="009030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030AC" w:rsidRPr="004B5677" w14:paraId="5CDF6B81" w14:textId="77777777" w:rsidTr="00F531DA">
        <w:trPr>
          <w:cantSplit/>
          <w:trHeight w:val="421"/>
        </w:trPr>
        <w:tc>
          <w:tcPr>
            <w:tcW w:w="6480" w:type="dxa"/>
          </w:tcPr>
          <w:p w14:paraId="0A380A20" w14:textId="77777777" w:rsidR="009030AC" w:rsidRPr="004B5677" w:rsidRDefault="009030AC" w:rsidP="009030AC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22E936AF" w14:textId="19790859" w:rsidR="009030AC" w:rsidRPr="004B5677" w:rsidRDefault="007D14DB" w:rsidP="003662EB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72" w:right="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7E38EDF" w14:textId="77777777" w:rsidR="009030AC" w:rsidRPr="004B5677" w:rsidRDefault="009030AC" w:rsidP="009030AC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1FECDCCD" w14:textId="77777777" w:rsidR="009030AC" w:rsidRPr="000311D4" w:rsidRDefault="009030AC" w:rsidP="003662EB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030AC" w:rsidRPr="004B5677" w14:paraId="2A9583D9" w14:textId="77777777" w:rsidTr="00F531DA">
        <w:trPr>
          <w:cantSplit/>
          <w:trHeight w:val="285"/>
        </w:trPr>
        <w:tc>
          <w:tcPr>
            <w:tcW w:w="6480" w:type="dxa"/>
          </w:tcPr>
          <w:p w14:paraId="022C1533" w14:textId="77777777" w:rsidR="009030AC" w:rsidRPr="004B5677" w:rsidRDefault="009030AC" w:rsidP="009030AC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35F721" w14:textId="24C979A8" w:rsidR="009030AC" w:rsidRPr="004B5677" w:rsidRDefault="007D14DB" w:rsidP="003662EB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72" w:right="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80" w:type="dxa"/>
          </w:tcPr>
          <w:p w14:paraId="61569045" w14:textId="77777777" w:rsidR="009030AC" w:rsidRPr="004B5677" w:rsidRDefault="009030AC" w:rsidP="009030A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50E98B65" w14:textId="77777777" w:rsidR="009030AC" w:rsidRPr="000311D4" w:rsidRDefault="009030AC" w:rsidP="003662EB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9030AC" w:rsidRPr="004B5677" w14:paraId="733E3486" w14:textId="77777777" w:rsidTr="00F531DA">
        <w:trPr>
          <w:cantSplit/>
          <w:trHeight w:val="361"/>
        </w:trPr>
        <w:tc>
          <w:tcPr>
            <w:tcW w:w="6480" w:type="dxa"/>
          </w:tcPr>
          <w:p w14:paraId="44EFF3B9" w14:textId="77777777" w:rsidR="009030AC" w:rsidRPr="004B5677" w:rsidRDefault="009030AC" w:rsidP="009030AC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65DC85" w14:textId="018A6CAA" w:rsidR="009030AC" w:rsidRPr="004B5677" w:rsidRDefault="007D14DB" w:rsidP="003662EB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72" w:right="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80" w:type="dxa"/>
          </w:tcPr>
          <w:p w14:paraId="12C9ABC4" w14:textId="77777777" w:rsidR="009030AC" w:rsidRPr="004B5677" w:rsidRDefault="009030AC" w:rsidP="009030A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F42B0" w14:textId="77777777" w:rsidR="009030AC" w:rsidRPr="000311D4" w:rsidRDefault="009030AC" w:rsidP="003662EB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</w:tr>
    </w:tbl>
    <w:p w14:paraId="29457CFE" w14:textId="3FEE502B" w:rsidR="00AB0C67" w:rsidRDefault="00AB0C67">
      <w:r>
        <w:br w:type="page"/>
      </w:r>
    </w:p>
    <w:tbl>
      <w:tblPr>
        <w:tblW w:w="91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80"/>
        <w:gridCol w:w="1259"/>
        <w:gridCol w:w="180"/>
        <w:gridCol w:w="1259"/>
        <w:gridCol w:w="180"/>
        <w:gridCol w:w="1257"/>
        <w:gridCol w:w="180"/>
        <w:gridCol w:w="1269"/>
        <w:gridCol w:w="6"/>
      </w:tblGrid>
      <w:tr w:rsidR="00AC14AE" w:rsidRPr="004B5677" w14:paraId="4838A54D" w14:textId="77777777" w:rsidTr="009311F2">
        <w:trPr>
          <w:cantSplit/>
          <w:trHeight w:val="299"/>
        </w:trPr>
        <w:tc>
          <w:tcPr>
            <w:tcW w:w="3420" w:type="dxa"/>
          </w:tcPr>
          <w:p w14:paraId="111E4208" w14:textId="77777777" w:rsidR="00AC14AE" w:rsidRPr="004B5677" w:rsidRDefault="00AC14AE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0C00CB6" w14:textId="77777777" w:rsidR="00AC14AE" w:rsidRPr="004B5677" w:rsidRDefault="00AC14AE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8" w:type="dxa"/>
            <w:gridSpan w:val="3"/>
          </w:tcPr>
          <w:p w14:paraId="50D7D884" w14:textId="5A224BBA" w:rsidR="00AC14AE" w:rsidRPr="004B5677" w:rsidRDefault="00AC14AE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92" w:type="dxa"/>
            <w:gridSpan w:val="5"/>
          </w:tcPr>
          <w:p w14:paraId="039A0EDB" w14:textId="77777777" w:rsidR="00AC14AE" w:rsidRPr="004B5677" w:rsidRDefault="00AC14AE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C14AE" w:rsidRPr="004B5677" w14:paraId="2F92CD34" w14:textId="77777777" w:rsidTr="009311F2">
        <w:trPr>
          <w:gridAfter w:val="1"/>
          <w:wAfter w:w="6" w:type="dxa"/>
          <w:cantSplit/>
          <w:trHeight w:val="425"/>
        </w:trPr>
        <w:tc>
          <w:tcPr>
            <w:tcW w:w="3420" w:type="dxa"/>
          </w:tcPr>
          <w:p w14:paraId="402A4839" w14:textId="77777777" w:rsidR="00AC14AE" w:rsidRPr="004B5677" w:rsidRDefault="00AC14AE" w:rsidP="009030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D534C3" w14:textId="77777777" w:rsidR="00AC14AE" w:rsidRDefault="00AC14AE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312196F6" w14:textId="12B4A2C6" w:rsidR="00AC14AE" w:rsidRPr="003C73A0" w:rsidRDefault="00AC14AE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4913A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70A9368D" w14:textId="77777777" w:rsidR="00AC14AE" w:rsidRPr="003C73A0" w:rsidRDefault="00AC14AE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9EC19A" w14:textId="77777777" w:rsidR="00AC14AE" w:rsidRPr="003C73A0" w:rsidRDefault="00AC14AE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375E685" w14:textId="77777777" w:rsidR="00AC14AE" w:rsidRPr="003C73A0" w:rsidRDefault="00AC14AE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4D195149" w14:textId="303B5ACC" w:rsidR="00AC14AE" w:rsidRPr="003C73A0" w:rsidRDefault="00AC14AE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4913A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5F50369C" w14:textId="77777777" w:rsidR="00AC14AE" w:rsidRPr="003C73A0" w:rsidRDefault="00AC14AE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234BD764" w14:textId="77777777" w:rsidR="00AC14AE" w:rsidRPr="003C73A0" w:rsidRDefault="00AC14AE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C14AE" w:rsidRPr="004B5677" w14:paraId="42A79A9F" w14:textId="77777777" w:rsidTr="009311F2">
        <w:trPr>
          <w:gridAfter w:val="1"/>
          <w:wAfter w:w="6" w:type="dxa"/>
          <w:cantSplit/>
          <w:trHeight w:val="425"/>
        </w:trPr>
        <w:tc>
          <w:tcPr>
            <w:tcW w:w="3420" w:type="dxa"/>
          </w:tcPr>
          <w:p w14:paraId="2DD70E5F" w14:textId="77777777" w:rsidR="00AC14AE" w:rsidRPr="004B5677" w:rsidRDefault="00AC14AE" w:rsidP="009030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180" w:type="dxa"/>
          </w:tcPr>
          <w:p w14:paraId="762AC24E" w14:textId="77777777" w:rsidR="00AC14AE" w:rsidRDefault="00AC14AE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E4F1B1E" w14:textId="2C55E479" w:rsidR="00AC14AE" w:rsidRPr="003C73A0" w:rsidRDefault="00AC14AE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BD0281D" w14:textId="77777777" w:rsidR="00AC14AE" w:rsidRPr="003C73A0" w:rsidRDefault="00AC14AE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6B9FAEAF" w14:textId="77777777" w:rsidR="00AC14AE" w:rsidRPr="003C73A0" w:rsidRDefault="00AC14AE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7FD5AB8" w14:textId="77777777" w:rsidR="00AC14AE" w:rsidRPr="003C73A0" w:rsidRDefault="00AC14AE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7D8E3B74" w14:textId="77777777" w:rsidR="00AC14AE" w:rsidRPr="003C73A0" w:rsidRDefault="00AC14AE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48BBF96" w14:textId="77777777" w:rsidR="00AC14AE" w:rsidRPr="003C73A0" w:rsidRDefault="00AC14AE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041AD72" w14:textId="77777777" w:rsidR="00AC14AE" w:rsidRPr="003C73A0" w:rsidRDefault="00AC14AE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AC14AE" w:rsidRPr="004B5677" w14:paraId="78EF2162" w14:textId="77777777" w:rsidTr="009311F2">
        <w:trPr>
          <w:gridAfter w:val="1"/>
          <w:wAfter w:w="6" w:type="dxa"/>
          <w:cantSplit/>
          <w:trHeight w:val="440"/>
        </w:trPr>
        <w:tc>
          <w:tcPr>
            <w:tcW w:w="3420" w:type="dxa"/>
          </w:tcPr>
          <w:p w14:paraId="32E3A60C" w14:textId="77777777" w:rsidR="00AC14AE" w:rsidRPr="004B5677" w:rsidRDefault="00AC14AE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8CDBE1" w14:textId="77777777" w:rsidR="00AC14AE" w:rsidRPr="004B5677" w:rsidRDefault="00AC14AE" w:rsidP="009030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84" w:type="dxa"/>
            <w:gridSpan w:val="7"/>
          </w:tcPr>
          <w:p w14:paraId="6265DD7E" w14:textId="616D2E0F" w:rsidR="00AC14AE" w:rsidRPr="004B5677" w:rsidRDefault="00AC14AE" w:rsidP="009030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AC14AE" w:rsidRPr="004B5677" w14:paraId="112847A2" w14:textId="77777777" w:rsidTr="009311F2">
        <w:trPr>
          <w:gridAfter w:val="1"/>
          <w:wAfter w:w="6" w:type="dxa"/>
          <w:cantSplit/>
          <w:trHeight w:val="425"/>
        </w:trPr>
        <w:tc>
          <w:tcPr>
            <w:tcW w:w="3420" w:type="dxa"/>
          </w:tcPr>
          <w:p w14:paraId="08E09B0D" w14:textId="77777777" w:rsidR="00AC14AE" w:rsidRPr="004B5677" w:rsidRDefault="00AC14AE" w:rsidP="002E60C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" w:type="dxa"/>
          </w:tcPr>
          <w:p w14:paraId="05D86D9C" w14:textId="77777777" w:rsidR="00AC14AE" w:rsidRDefault="00AC14AE" w:rsidP="002E60C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2BA8EB4F" w14:textId="1ADC05D5" w:rsidR="00AC14AE" w:rsidRPr="000311D4" w:rsidRDefault="00AC14AE" w:rsidP="002E60C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180" w:type="dxa"/>
          </w:tcPr>
          <w:p w14:paraId="0A580846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6E421F59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180" w:type="dxa"/>
          </w:tcPr>
          <w:p w14:paraId="79B982D4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468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5CDCF5A0" w14:textId="4015EE38" w:rsidR="00AC14AE" w:rsidRPr="000311D4" w:rsidRDefault="00AC14AE" w:rsidP="003662E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C7E9A5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475B35B5" w14:textId="77777777" w:rsidR="00AC14AE" w:rsidRPr="000311D4" w:rsidRDefault="00AC14AE" w:rsidP="003662E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AC14AE" w:rsidRPr="004B5677" w14:paraId="0DC09583" w14:textId="77777777" w:rsidTr="009311F2">
        <w:trPr>
          <w:gridAfter w:val="1"/>
          <w:wAfter w:w="6" w:type="dxa"/>
          <w:cantSplit/>
          <w:trHeight w:val="425"/>
        </w:trPr>
        <w:tc>
          <w:tcPr>
            <w:tcW w:w="3420" w:type="dxa"/>
          </w:tcPr>
          <w:p w14:paraId="5150D463" w14:textId="77777777" w:rsidR="00AC14AE" w:rsidRPr="004B5677" w:rsidRDefault="00AC14AE" w:rsidP="002E60C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" w:type="dxa"/>
          </w:tcPr>
          <w:p w14:paraId="067DA61B" w14:textId="77777777" w:rsidR="00AC14AE" w:rsidRDefault="00AC14AE" w:rsidP="002E60C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4F0BF32" w14:textId="5AF1BA1C" w:rsidR="00AC14AE" w:rsidRPr="000311D4" w:rsidRDefault="00AC14AE" w:rsidP="002E60C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E3A3DA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211AEFF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B734D71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416EDBF7" w14:textId="212845DF" w:rsidR="00AC14AE" w:rsidRPr="000311D4" w:rsidRDefault="00AC14AE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80" w:type="dxa"/>
          </w:tcPr>
          <w:p w14:paraId="54F96C92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7FC6EEB5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AC14AE" w:rsidRPr="004B5677" w14:paraId="5F7CA2C5" w14:textId="77777777" w:rsidTr="009311F2">
        <w:trPr>
          <w:gridAfter w:val="1"/>
          <w:wAfter w:w="6" w:type="dxa"/>
          <w:cantSplit/>
          <w:trHeight w:val="425"/>
        </w:trPr>
        <w:tc>
          <w:tcPr>
            <w:tcW w:w="3420" w:type="dxa"/>
          </w:tcPr>
          <w:p w14:paraId="30346A87" w14:textId="77777777" w:rsidR="00AC14AE" w:rsidRPr="004B5677" w:rsidRDefault="00AC14AE" w:rsidP="002E60C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80" w:type="dxa"/>
          </w:tcPr>
          <w:p w14:paraId="250F806C" w14:textId="77777777" w:rsidR="00AC14AE" w:rsidRDefault="00AC14AE" w:rsidP="002E60C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5E78FC3" w14:textId="1D5A1CCC" w:rsidR="00AC14AE" w:rsidRPr="000311D4" w:rsidRDefault="00AC14AE" w:rsidP="002E60C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7F831A0E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38B92B4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C87FAE6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07B13EE5" w14:textId="2F1527EB" w:rsidR="00AC14AE" w:rsidRPr="000311D4" w:rsidRDefault="00AC14AE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C69C0D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1F5D75CB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14AE" w:rsidRPr="004B5677" w14:paraId="4E7E90AC" w14:textId="77777777" w:rsidTr="009311F2">
        <w:trPr>
          <w:gridAfter w:val="1"/>
          <w:wAfter w:w="6" w:type="dxa"/>
          <w:cantSplit/>
          <w:trHeight w:val="425"/>
        </w:trPr>
        <w:tc>
          <w:tcPr>
            <w:tcW w:w="3420" w:type="dxa"/>
          </w:tcPr>
          <w:p w14:paraId="4B7D37FB" w14:textId="77777777" w:rsidR="00AC14AE" w:rsidRPr="004B5677" w:rsidRDefault="00AC14AE" w:rsidP="002E60C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80" w:type="dxa"/>
          </w:tcPr>
          <w:p w14:paraId="4D306000" w14:textId="77777777" w:rsidR="00AC14AE" w:rsidRDefault="00AC14AE" w:rsidP="002E60C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DD97EEA" w14:textId="5EBE7F8E" w:rsidR="00AC14AE" w:rsidRPr="000311D4" w:rsidRDefault="00AC14AE" w:rsidP="002E60C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80" w:type="dxa"/>
          </w:tcPr>
          <w:p w14:paraId="3BE68B9C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686A6C8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180" w:type="dxa"/>
          </w:tcPr>
          <w:p w14:paraId="46B90898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438B8310" w14:textId="59A923C8" w:rsidR="00AC14AE" w:rsidRPr="000311D4" w:rsidRDefault="00AC14AE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A2FE077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79C32565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C14AE" w:rsidRPr="004B5677" w14:paraId="58FAE524" w14:textId="77777777" w:rsidTr="009311F2">
        <w:trPr>
          <w:gridAfter w:val="1"/>
          <w:wAfter w:w="6" w:type="dxa"/>
          <w:cantSplit/>
          <w:trHeight w:val="379"/>
        </w:trPr>
        <w:tc>
          <w:tcPr>
            <w:tcW w:w="3420" w:type="dxa"/>
          </w:tcPr>
          <w:p w14:paraId="6880EF6C" w14:textId="77777777" w:rsidR="00AC14AE" w:rsidRPr="004B5677" w:rsidRDefault="00AC14AE" w:rsidP="002E60CD">
            <w:pPr>
              <w:tabs>
                <w:tab w:val="left" w:pos="900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46C9F738" w14:textId="77777777" w:rsidR="00AC14AE" w:rsidRDefault="00AC14AE" w:rsidP="002E60C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56DF361" w14:textId="53DFABAD" w:rsidR="00AC14AE" w:rsidRPr="00A065F3" w:rsidRDefault="00AC14AE" w:rsidP="002E60C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1,011</w:t>
            </w:r>
          </w:p>
        </w:tc>
        <w:tc>
          <w:tcPr>
            <w:tcW w:w="180" w:type="dxa"/>
          </w:tcPr>
          <w:p w14:paraId="561E8E5A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666"/>
                <w:tab w:val="left" w:pos="9000"/>
              </w:tabs>
              <w:spacing w:line="240" w:lineRule="auto"/>
              <w:ind w:left="-7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802C9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1,314</w:t>
            </w:r>
          </w:p>
        </w:tc>
        <w:tc>
          <w:tcPr>
            <w:tcW w:w="180" w:type="dxa"/>
          </w:tcPr>
          <w:p w14:paraId="7E9FCF07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666"/>
                <w:tab w:val="decimal" w:pos="1243"/>
                <w:tab w:val="left" w:pos="9000"/>
              </w:tabs>
              <w:spacing w:line="240" w:lineRule="auto"/>
              <w:ind w:left="-7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D6430B" w14:textId="5068E143" w:rsidR="00AC14AE" w:rsidRPr="002E60CD" w:rsidRDefault="00AC14AE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180" w:type="dxa"/>
          </w:tcPr>
          <w:p w14:paraId="5DD6CE71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666"/>
                <w:tab w:val="decimal" w:pos="1243"/>
                <w:tab w:val="left" w:pos="900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AAFE7" w14:textId="77777777" w:rsidR="00AC14AE" w:rsidRPr="000311D4" w:rsidRDefault="00AC14AE" w:rsidP="002E60C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</w:tr>
    </w:tbl>
    <w:p w14:paraId="2C358712" w14:textId="1B08A611" w:rsidR="009030AC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1"/>
        <w:gridCol w:w="972"/>
        <w:gridCol w:w="234"/>
        <w:gridCol w:w="1010"/>
        <w:gridCol w:w="235"/>
        <w:gridCol w:w="1009"/>
        <w:gridCol w:w="235"/>
        <w:gridCol w:w="926"/>
        <w:gridCol w:w="236"/>
        <w:gridCol w:w="992"/>
        <w:gridCol w:w="235"/>
        <w:gridCol w:w="1009"/>
      </w:tblGrid>
      <w:tr w:rsidR="009030AC" w:rsidRPr="004B5677" w14:paraId="292DE7A8" w14:textId="77777777" w:rsidTr="00B942E6">
        <w:trPr>
          <w:tblHeader/>
        </w:trPr>
        <w:tc>
          <w:tcPr>
            <w:tcW w:w="2061" w:type="dxa"/>
            <w:vAlign w:val="bottom"/>
          </w:tcPr>
          <w:p w14:paraId="1C8B9415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vAlign w:val="bottom"/>
          </w:tcPr>
          <w:p w14:paraId="31BCBB9A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3075D1D9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1" w:type="dxa"/>
            <w:gridSpan w:val="7"/>
            <w:vAlign w:val="bottom"/>
          </w:tcPr>
          <w:p w14:paraId="33002F93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30AC" w:rsidRPr="004B5677" w14:paraId="7A0C451C" w14:textId="77777777" w:rsidTr="00B942E6">
        <w:trPr>
          <w:tblHeader/>
        </w:trPr>
        <w:tc>
          <w:tcPr>
            <w:tcW w:w="2061" w:type="dxa"/>
            <w:shd w:val="clear" w:color="auto" w:fill="auto"/>
            <w:vAlign w:val="bottom"/>
          </w:tcPr>
          <w:p w14:paraId="611CD5EC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972" w:type="dxa"/>
            <w:vAlign w:val="bottom"/>
          </w:tcPr>
          <w:p w14:paraId="2A4799EC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7E8CEC0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59505153" w14:textId="42D919F5" w:rsidR="009030AC" w:rsidRPr="004B5677" w:rsidRDefault="004913A0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5" w:type="dxa"/>
            <w:vAlign w:val="bottom"/>
          </w:tcPr>
          <w:p w14:paraId="794CB21E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E5A285B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33CADD7D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089FC141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3C5A0F8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FBD396F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9515488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024ACF6" w14:textId="41A92A74" w:rsidR="009030AC" w:rsidRPr="004B5677" w:rsidRDefault="004913A0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9030AC" w:rsidRPr="004B5677" w14:paraId="7EDBCEBB" w14:textId="77777777" w:rsidTr="00B942E6">
        <w:trPr>
          <w:tblHeader/>
        </w:trPr>
        <w:tc>
          <w:tcPr>
            <w:tcW w:w="2061" w:type="dxa"/>
            <w:vAlign w:val="bottom"/>
          </w:tcPr>
          <w:p w14:paraId="43C44B04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972" w:type="dxa"/>
            <w:vAlign w:val="bottom"/>
          </w:tcPr>
          <w:p w14:paraId="5C7EBE6E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055C63F9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4473EB0C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5" w:type="dxa"/>
            <w:vAlign w:val="bottom"/>
          </w:tcPr>
          <w:p w14:paraId="2E0D0FEA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62854B5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14466F49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D27FA97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1C5601A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C0498FD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576E100E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46AC387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030AC" w:rsidRPr="004B5677" w14:paraId="05B3F2D5" w14:textId="77777777" w:rsidTr="00B942E6">
        <w:trPr>
          <w:tblHeader/>
        </w:trPr>
        <w:tc>
          <w:tcPr>
            <w:tcW w:w="2061" w:type="dxa"/>
          </w:tcPr>
          <w:p w14:paraId="5196E115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14:paraId="2445B3EE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21146803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1" w:type="dxa"/>
            <w:gridSpan w:val="7"/>
          </w:tcPr>
          <w:p w14:paraId="26E6F78F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E60CD" w:rsidRPr="004D4132" w14:paraId="2DBC6662" w14:textId="77777777" w:rsidTr="00B942E6">
        <w:tc>
          <w:tcPr>
            <w:tcW w:w="2061" w:type="dxa"/>
          </w:tcPr>
          <w:p w14:paraId="63778C99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2" w:type="dxa"/>
          </w:tcPr>
          <w:p w14:paraId="7C59C4C3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0.20-1.71</w:t>
            </w:r>
          </w:p>
        </w:tc>
        <w:tc>
          <w:tcPr>
            <w:tcW w:w="234" w:type="dxa"/>
          </w:tcPr>
          <w:p w14:paraId="1ADE5E5C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FD6AA17" w14:textId="79EB1BA2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0.20-1.62</w:t>
            </w:r>
          </w:p>
        </w:tc>
        <w:tc>
          <w:tcPr>
            <w:tcW w:w="235" w:type="dxa"/>
          </w:tcPr>
          <w:p w14:paraId="494816D0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6D9FF6F6" w14:textId="77777777" w:rsidR="002E60CD" w:rsidRPr="004D4132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9,277</w:t>
            </w:r>
          </w:p>
        </w:tc>
        <w:tc>
          <w:tcPr>
            <w:tcW w:w="235" w:type="dxa"/>
          </w:tcPr>
          <w:p w14:paraId="2CD22D8F" w14:textId="77777777" w:rsidR="002E60CD" w:rsidRPr="004B5677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162A99E6" w14:textId="47D27A43" w:rsidR="002E60CD" w:rsidRPr="002E60CD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18,018</w:t>
            </w:r>
          </w:p>
        </w:tc>
        <w:tc>
          <w:tcPr>
            <w:tcW w:w="236" w:type="dxa"/>
          </w:tcPr>
          <w:p w14:paraId="7B5EC2F3" w14:textId="77777777" w:rsidR="002E60CD" w:rsidRPr="002E60CD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D69DF88" w14:textId="70A924CB" w:rsidR="002E60CD" w:rsidRPr="002E60CD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(19,685)</w:t>
            </w:r>
          </w:p>
        </w:tc>
        <w:tc>
          <w:tcPr>
            <w:tcW w:w="235" w:type="dxa"/>
          </w:tcPr>
          <w:p w14:paraId="61B15CF7" w14:textId="77777777" w:rsidR="002E60CD" w:rsidRPr="002E60CD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6C48539C" w14:textId="23F57263" w:rsidR="002E60CD" w:rsidRPr="004D4132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7,610</w:t>
            </w:r>
          </w:p>
        </w:tc>
      </w:tr>
    </w:tbl>
    <w:p w14:paraId="2FB087DB" w14:textId="69C2E1A3" w:rsidR="009030AC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9"/>
        <w:gridCol w:w="1260"/>
        <w:gridCol w:w="180"/>
        <w:gridCol w:w="1262"/>
        <w:gridCol w:w="182"/>
        <w:gridCol w:w="1258"/>
        <w:gridCol w:w="180"/>
        <w:gridCol w:w="1244"/>
        <w:gridCol w:w="8"/>
      </w:tblGrid>
      <w:tr w:rsidR="009030AC" w:rsidRPr="004471D6" w14:paraId="785F6C33" w14:textId="77777777" w:rsidTr="009311F2">
        <w:trPr>
          <w:cantSplit/>
          <w:trHeight w:val="398"/>
          <w:tblHeader/>
        </w:trPr>
        <w:tc>
          <w:tcPr>
            <w:tcW w:w="3519" w:type="dxa"/>
          </w:tcPr>
          <w:p w14:paraId="2258B6A0" w14:textId="77777777" w:rsidR="009030AC" w:rsidRPr="004471D6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2" w:type="dxa"/>
            <w:gridSpan w:val="3"/>
          </w:tcPr>
          <w:p w14:paraId="4062D857" w14:textId="77777777" w:rsidR="009030AC" w:rsidRPr="004471D6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72" w:type="dxa"/>
            <w:gridSpan w:val="5"/>
          </w:tcPr>
          <w:p w14:paraId="2B124EA2" w14:textId="77777777" w:rsidR="009030AC" w:rsidRPr="004471D6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30AC" w:rsidRPr="004471D6" w14:paraId="1F92887E" w14:textId="77777777" w:rsidTr="009311F2">
        <w:trPr>
          <w:cantSplit/>
          <w:tblHeader/>
        </w:trPr>
        <w:tc>
          <w:tcPr>
            <w:tcW w:w="3519" w:type="dxa"/>
          </w:tcPr>
          <w:p w14:paraId="7FC6C813" w14:textId="77777777" w:rsidR="009030AC" w:rsidRPr="004471D6" w:rsidRDefault="009030AC" w:rsidP="009030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F6824F" w14:textId="382BAA38" w:rsidR="009030AC" w:rsidRPr="004471D6" w:rsidRDefault="004913A0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4913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16F1B87D" w14:textId="77777777" w:rsidR="009030AC" w:rsidRPr="004471D6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23F5832" w14:textId="77777777" w:rsidR="009030AC" w:rsidRPr="004471D6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4471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4471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2" w:type="dxa"/>
          </w:tcPr>
          <w:p w14:paraId="63274643" w14:textId="77777777" w:rsidR="009030AC" w:rsidRPr="004471D6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74BF58D8" w14:textId="472E4CB6" w:rsidR="009030AC" w:rsidRPr="004471D6" w:rsidRDefault="004913A0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4913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6BC054DF" w14:textId="77777777" w:rsidR="009030AC" w:rsidRPr="004471D6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4C84D956" w14:textId="77777777" w:rsidR="009030AC" w:rsidRPr="004471D6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4471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4471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030AC" w:rsidRPr="004471D6" w14:paraId="352CE414" w14:textId="77777777" w:rsidTr="009311F2">
        <w:trPr>
          <w:cantSplit/>
          <w:tblHeader/>
        </w:trPr>
        <w:tc>
          <w:tcPr>
            <w:tcW w:w="3519" w:type="dxa"/>
            <w:vAlign w:val="bottom"/>
          </w:tcPr>
          <w:p w14:paraId="538B11DB" w14:textId="77777777" w:rsidR="009030AC" w:rsidRPr="004471D6" w:rsidRDefault="009030AC" w:rsidP="005B6622">
            <w:pPr>
              <w:pStyle w:val="acctfourfigures"/>
              <w:spacing w:line="240" w:lineRule="auto"/>
              <w:ind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938CE5C" w14:textId="77777777" w:rsidR="009030AC" w:rsidRPr="004471D6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351640F" w14:textId="77777777" w:rsidR="009030AC" w:rsidRPr="004471D6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478559C" w14:textId="77777777" w:rsidR="009030AC" w:rsidRPr="004471D6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2" w:type="dxa"/>
          </w:tcPr>
          <w:p w14:paraId="27792A6C" w14:textId="77777777" w:rsidR="009030AC" w:rsidRPr="004471D6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6E5D4886" w14:textId="77777777" w:rsidR="009030AC" w:rsidRPr="004471D6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BB42DFA" w14:textId="77777777" w:rsidR="009030AC" w:rsidRPr="004471D6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1A547583" w14:textId="77777777" w:rsidR="009030AC" w:rsidRPr="004471D6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9030AC" w:rsidRPr="004471D6" w14:paraId="0C0C47DA" w14:textId="77777777" w:rsidTr="009311F2">
        <w:trPr>
          <w:gridAfter w:val="1"/>
          <w:wAfter w:w="8" w:type="dxa"/>
          <w:cantSplit/>
        </w:trPr>
        <w:tc>
          <w:tcPr>
            <w:tcW w:w="3519" w:type="dxa"/>
          </w:tcPr>
          <w:p w14:paraId="1636A3AB" w14:textId="77777777" w:rsidR="009030AC" w:rsidRPr="004471D6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66" w:type="dxa"/>
            <w:gridSpan w:val="7"/>
          </w:tcPr>
          <w:p w14:paraId="493186C6" w14:textId="77777777" w:rsidR="009030AC" w:rsidRPr="004471D6" w:rsidRDefault="009030AC" w:rsidP="009030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030AC" w:rsidRPr="004471D6" w14:paraId="26522E4D" w14:textId="77777777" w:rsidTr="009311F2">
        <w:trPr>
          <w:cantSplit/>
        </w:trPr>
        <w:tc>
          <w:tcPr>
            <w:tcW w:w="3519" w:type="dxa"/>
          </w:tcPr>
          <w:p w14:paraId="4E2D3B94" w14:textId="77777777" w:rsidR="009030AC" w:rsidRPr="004471D6" w:rsidRDefault="009030AC" w:rsidP="009030AC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38537E40" w14:textId="16A18861" w:rsidR="009030AC" w:rsidRPr="004471D6" w:rsidRDefault="007D14DB" w:rsidP="003662E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2,842</w:t>
            </w:r>
          </w:p>
        </w:tc>
        <w:tc>
          <w:tcPr>
            <w:tcW w:w="180" w:type="dxa"/>
          </w:tcPr>
          <w:p w14:paraId="761F1CC9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2A04C6C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</w:rPr>
              <w:t>2,777</w:t>
            </w:r>
          </w:p>
        </w:tc>
        <w:tc>
          <w:tcPr>
            <w:tcW w:w="182" w:type="dxa"/>
          </w:tcPr>
          <w:p w14:paraId="7AA09962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E292FBF" w14:textId="44A2D0EB" w:rsidR="009030AC" w:rsidRPr="004471D6" w:rsidRDefault="002E60CD" w:rsidP="003662E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19A900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C752D28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807"/>
                <w:tab w:val="decimal" w:pos="906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30AC" w:rsidRPr="004471D6" w14:paraId="40B21892" w14:textId="77777777" w:rsidTr="009311F2">
        <w:trPr>
          <w:cantSplit/>
        </w:trPr>
        <w:tc>
          <w:tcPr>
            <w:tcW w:w="3519" w:type="dxa"/>
          </w:tcPr>
          <w:p w14:paraId="39C7007D" w14:textId="77777777" w:rsidR="009030AC" w:rsidRPr="004471D6" w:rsidRDefault="009030AC" w:rsidP="009030AC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26A7DF3" w14:textId="4DF99D85" w:rsidR="009030AC" w:rsidRPr="004471D6" w:rsidRDefault="007D14DB" w:rsidP="003662E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6E9224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EE95821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8E6B6CA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5FF4430" w14:textId="66ACD852" w:rsidR="009030AC" w:rsidRPr="004471D6" w:rsidRDefault="002E60CD" w:rsidP="003662E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3CE7D95A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58A2B76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807"/>
                <w:tab w:val="decimal" w:pos="906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9030AC" w:rsidRPr="004471D6" w14:paraId="5114A4A0" w14:textId="77777777" w:rsidTr="009311F2">
        <w:trPr>
          <w:cantSplit/>
        </w:trPr>
        <w:tc>
          <w:tcPr>
            <w:tcW w:w="3519" w:type="dxa"/>
          </w:tcPr>
          <w:p w14:paraId="65E6FBC3" w14:textId="77777777" w:rsidR="009030AC" w:rsidRPr="004471D6" w:rsidRDefault="009030AC" w:rsidP="009030AC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556591" w14:textId="1A1D811F" w:rsidR="009030AC" w:rsidRPr="004471D6" w:rsidRDefault="007D14DB" w:rsidP="003662E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11,015</w:t>
            </w:r>
          </w:p>
        </w:tc>
        <w:tc>
          <w:tcPr>
            <w:tcW w:w="180" w:type="dxa"/>
          </w:tcPr>
          <w:p w14:paraId="0C2663F0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7D4B61F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</w:rPr>
              <w:t>11,257</w:t>
            </w:r>
          </w:p>
        </w:tc>
        <w:tc>
          <w:tcPr>
            <w:tcW w:w="182" w:type="dxa"/>
          </w:tcPr>
          <w:p w14:paraId="765B851F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00EE981" w14:textId="429481A3" w:rsidR="009030AC" w:rsidRPr="004471D6" w:rsidRDefault="002E60CD" w:rsidP="003662E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0" w:type="dxa"/>
          </w:tcPr>
          <w:p w14:paraId="4720BB6D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4DC31BF7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807"/>
                <w:tab w:val="decimal" w:pos="906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9030AC" w:rsidRPr="004471D6" w14:paraId="7AB9E768" w14:textId="77777777" w:rsidTr="009311F2">
        <w:trPr>
          <w:cantSplit/>
          <w:trHeight w:val="343"/>
        </w:trPr>
        <w:tc>
          <w:tcPr>
            <w:tcW w:w="3519" w:type="dxa"/>
          </w:tcPr>
          <w:p w14:paraId="1FFC7C6C" w14:textId="77777777" w:rsidR="009030AC" w:rsidRPr="004471D6" w:rsidRDefault="009030AC" w:rsidP="009030AC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3DFD19" w14:textId="20CFE8B6" w:rsidR="009030AC" w:rsidRPr="007D14DB" w:rsidRDefault="007D14DB" w:rsidP="003662E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13,857</w:t>
            </w:r>
          </w:p>
        </w:tc>
        <w:tc>
          <w:tcPr>
            <w:tcW w:w="180" w:type="dxa"/>
          </w:tcPr>
          <w:p w14:paraId="492374F5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04AC2C7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14,034</w:t>
            </w:r>
          </w:p>
        </w:tc>
        <w:tc>
          <w:tcPr>
            <w:tcW w:w="182" w:type="dxa"/>
          </w:tcPr>
          <w:p w14:paraId="7F1F3C15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0F221" w14:textId="26DAB734" w:rsidR="009030AC" w:rsidRPr="004471D6" w:rsidRDefault="002E60CD" w:rsidP="003662E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80" w:type="dxa"/>
          </w:tcPr>
          <w:p w14:paraId="7865C99B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4359E" w14:textId="77777777" w:rsidR="009030AC" w:rsidRPr="004471D6" w:rsidRDefault="009030AC" w:rsidP="003662EB">
            <w:pPr>
              <w:pStyle w:val="acctfourfigures"/>
              <w:tabs>
                <w:tab w:val="clear" w:pos="765"/>
                <w:tab w:val="decimal" w:pos="807"/>
                <w:tab w:val="decimal" w:pos="906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</w:tr>
    </w:tbl>
    <w:p w14:paraId="48EF681B" w14:textId="77777777" w:rsidR="009030AC" w:rsidRPr="00CB58B5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1"/>
        <w:gridCol w:w="180"/>
        <w:gridCol w:w="181"/>
        <w:gridCol w:w="1249"/>
        <w:gridCol w:w="180"/>
        <w:gridCol w:w="1260"/>
        <w:gridCol w:w="182"/>
        <w:gridCol w:w="1258"/>
        <w:gridCol w:w="182"/>
        <w:gridCol w:w="1258"/>
      </w:tblGrid>
      <w:tr w:rsidR="009030AC" w:rsidRPr="004B5677" w14:paraId="0F1980BC" w14:textId="77777777" w:rsidTr="003662EB">
        <w:trPr>
          <w:cantSplit/>
        </w:trPr>
        <w:tc>
          <w:tcPr>
            <w:tcW w:w="3161" w:type="dxa"/>
            <w:vAlign w:val="bottom"/>
          </w:tcPr>
          <w:p w14:paraId="2379C03B" w14:textId="77777777" w:rsidR="009030AC" w:rsidRPr="004B5677" w:rsidRDefault="009030AC" w:rsidP="009030AC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180" w:type="dxa"/>
            <w:vAlign w:val="bottom"/>
          </w:tcPr>
          <w:p w14:paraId="10D06AE8" w14:textId="77777777" w:rsidR="009030AC" w:rsidRPr="004B5677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6A20719" w14:textId="77777777" w:rsidR="009030AC" w:rsidRPr="004B5677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569" w:type="dxa"/>
            <w:gridSpan w:val="7"/>
            <w:vAlign w:val="bottom"/>
          </w:tcPr>
          <w:p w14:paraId="30F70221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30AC" w:rsidRPr="004B5677" w14:paraId="18C5107B" w14:textId="77777777" w:rsidTr="003662EB">
        <w:trPr>
          <w:cantSplit/>
        </w:trPr>
        <w:tc>
          <w:tcPr>
            <w:tcW w:w="3161" w:type="dxa"/>
            <w:vAlign w:val="bottom"/>
          </w:tcPr>
          <w:p w14:paraId="606C707B" w14:textId="77777777" w:rsidR="009030AC" w:rsidRPr="004B5677" w:rsidRDefault="009030AC" w:rsidP="009030AC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  <w:t>รายได้ค่าเช่ารอรับรู้</w:t>
            </w:r>
          </w:p>
        </w:tc>
        <w:tc>
          <w:tcPr>
            <w:tcW w:w="180" w:type="dxa"/>
            <w:vAlign w:val="bottom"/>
          </w:tcPr>
          <w:p w14:paraId="3B2403C3" w14:textId="77777777" w:rsidR="009030AC" w:rsidRPr="004B5677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FB12AF3" w14:textId="77777777" w:rsidR="009030AC" w:rsidRPr="004B5677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7AC9A7AE" w14:textId="77777777" w:rsidR="009030AC" w:rsidRPr="004B5677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2532C4B6" w14:textId="77777777" w:rsidR="009030AC" w:rsidRPr="004B5677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B12F65" w14:textId="77777777" w:rsidR="009030AC" w:rsidRPr="004B5677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ind w:right="1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5373EEC9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vAlign w:val="bottom"/>
          </w:tcPr>
          <w:p w14:paraId="219C7E98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82" w:type="dxa"/>
            <w:vAlign w:val="bottom"/>
          </w:tcPr>
          <w:p w14:paraId="0BB16470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vAlign w:val="bottom"/>
          </w:tcPr>
          <w:p w14:paraId="2F66E0A6" w14:textId="30F18D67" w:rsidR="009030AC" w:rsidRPr="004B5677" w:rsidRDefault="004913A0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9030AC"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030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030AC" w:rsidRPr="004B5677" w14:paraId="39A97E46" w14:textId="77777777" w:rsidTr="003662EB">
        <w:trPr>
          <w:cantSplit/>
        </w:trPr>
        <w:tc>
          <w:tcPr>
            <w:tcW w:w="3161" w:type="dxa"/>
            <w:vAlign w:val="bottom"/>
          </w:tcPr>
          <w:p w14:paraId="5B15FFCC" w14:textId="77777777" w:rsidR="009030AC" w:rsidRPr="004B5677" w:rsidRDefault="009030AC" w:rsidP="009030AC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180" w:type="dxa"/>
            <w:vAlign w:val="bottom"/>
          </w:tcPr>
          <w:p w14:paraId="76030907" w14:textId="77777777" w:rsidR="009030AC" w:rsidRPr="004B5677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D7E3C2A" w14:textId="77777777" w:rsidR="009030AC" w:rsidRPr="004B5677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569" w:type="dxa"/>
            <w:gridSpan w:val="7"/>
            <w:vAlign w:val="bottom"/>
          </w:tcPr>
          <w:p w14:paraId="1ED70362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30AC" w:rsidRPr="004B5677" w14:paraId="7BC77E01" w14:textId="77777777" w:rsidTr="003662EB">
        <w:trPr>
          <w:cantSplit/>
        </w:trPr>
        <w:tc>
          <w:tcPr>
            <w:tcW w:w="3161" w:type="dxa"/>
          </w:tcPr>
          <w:p w14:paraId="365E1BB2" w14:textId="77777777" w:rsidR="009030AC" w:rsidRPr="004B5677" w:rsidRDefault="009030AC" w:rsidP="009030AC">
            <w:pPr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80" w:type="dxa"/>
          </w:tcPr>
          <w:p w14:paraId="53595474" w14:textId="77777777" w:rsidR="009030AC" w:rsidRPr="004B5677" w:rsidRDefault="009030AC" w:rsidP="009030AC">
            <w:pPr>
              <w:tabs>
                <w:tab w:val="left" w:pos="90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509C959" w14:textId="77777777" w:rsidR="009030AC" w:rsidRPr="004B5677" w:rsidRDefault="009030AC" w:rsidP="009030AC">
            <w:pPr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037E21B2" w14:textId="77777777" w:rsidR="009030AC" w:rsidRPr="004B5677" w:rsidRDefault="009030AC" w:rsidP="003662E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67" w:right="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5,620</w:t>
            </w:r>
          </w:p>
        </w:tc>
        <w:tc>
          <w:tcPr>
            <w:tcW w:w="180" w:type="dxa"/>
          </w:tcPr>
          <w:p w14:paraId="18DF4C49" w14:textId="77777777" w:rsidR="009030AC" w:rsidRPr="004B5677" w:rsidRDefault="009030AC" w:rsidP="009030AC">
            <w:pPr>
              <w:pStyle w:val="acctfourfigures"/>
              <w:tabs>
                <w:tab w:val="clear" w:pos="765"/>
                <w:tab w:val="decimal" w:pos="680"/>
                <w:tab w:val="left" w:pos="9000"/>
              </w:tabs>
              <w:spacing w:line="240" w:lineRule="auto"/>
              <w:ind w:left="-67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7E3CD9" w14:textId="762C7F6D" w:rsidR="009030AC" w:rsidRPr="004B5677" w:rsidRDefault="007D14DB" w:rsidP="003662EB">
            <w:pPr>
              <w:pStyle w:val="acctfourfigures"/>
              <w:tabs>
                <w:tab w:val="clear" w:pos="765"/>
                <w:tab w:val="left" w:pos="9000"/>
              </w:tabs>
              <w:spacing w:line="240" w:lineRule="auto"/>
              <w:ind w:left="-67" w:right="1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0AF130BE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left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</w:tcPr>
          <w:p w14:paraId="61E7AFAE" w14:textId="6D941977" w:rsidR="009030AC" w:rsidRPr="004B5677" w:rsidRDefault="007D14DB" w:rsidP="00366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5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(81)</w:t>
            </w:r>
          </w:p>
        </w:tc>
        <w:tc>
          <w:tcPr>
            <w:tcW w:w="182" w:type="dxa"/>
          </w:tcPr>
          <w:p w14:paraId="104B8B11" w14:textId="77777777" w:rsidR="009030AC" w:rsidRPr="004B5677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left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22D162" w14:textId="1BAF7AE7" w:rsidR="009030AC" w:rsidRPr="004B5677" w:rsidRDefault="007D14DB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5,539</w:t>
            </w:r>
          </w:p>
        </w:tc>
      </w:tr>
    </w:tbl>
    <w:p w14:paraId="2F39F1A9" w14:textId="77777777" w:rsidR="009030AC" w:rsidRPr="00CF6998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9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21"/>
        <w:gridCol w:w="1260"/>
        <w:gridCol w:w="180"/>
        <w:gridCol w:w="1260"/>
        <w:gridCol w:w="190"/>
        <w:gridCol w:w="1250"/>
        <w:gridCol w:w="180"/>
        <w:gridCol w:w="1250"/>
        <w:gridCol w:w="6"/>
      </w:tblGrid>
      <w:tr w:rsidR="009030AC" w:rsidRPr="004B5677" w14:paraId="35724D5F" w14:textId="77777777" w:rsidTr="009311F2">
        <w:trPr>
          <w:cantSplit/>
          <w:trHeight w:val="398"/>
          <w:tblHeader/>
        </w:trPr>
        <w:tc>
          <w:tcPr>
            <w:tcW w:w="3521" w:type="dxa"/>
          </w:tcPr>
          <w:p w14:paraId="5CF8BFA0" w14:textId="77777777" w:rsidR="009030AC" w:rsidRPr="004B5677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2700" w:type="dxa"/>
            <w:gridSpan w:val="3"/>
          </w:tcPr>
          <w:p w14:paraId="4DDC5828" w14:textId="77777777" w:rsidR="009030AC" w:rsidRPr="004B5677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76" w:type="dxa"/>
            <w:gridSpan w:val="5"/>
          </w:tcPr>
          <w:p w14:paraId="192EDA1D" w14:textId="77777777" w:rsidR="009030AC" w:rsidRPr="004B5677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30AC" w:rsidRPr="004B5677" w14:paraId="2045A1E9" w14:textId="77777777" w:rsidTr="009311F2">
        <w:trPr>
          <w:gridAfter w:val="1"/>
          <w:wAfter w:w="6" w:type="dxa"/>
          <w:cantSplit/>
          <w:tblHeader/>
        </w:trPr>
        <w:tc>
          <w:tcPr>
            <w:tcW w:w="3521" w:type="dxa"/>
          </w:tcPr>
          <w:p w14:paraId="7D0F103F" w14:textId="77777777" w:rsidR="009030AC" w:rsidRPr="004B5677" w:rsidRDefault="009030AC" w:rsidP="009030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EF3FD1" w14:textId="1D27AD53" w:rsidR="009030AC" w:rsidRPr="003C73A0" w:rsidRDefault="004913A0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4913A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06700361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3E5A89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90" w:type="dxa"/>
          </w:tcPr>
          <w:p w14:paraId="7D23F961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6823069B" w14:textId="70A8FA89" w:rsidR="009030AC" w:rsidRPr="003C73A0" w:rsidRDefault="004913A0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4913A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22C158A1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6E71D6AD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030AC" w:rsidRPr="004B5677" w14:paraId="14E45307" w14:textId="77777777" w:rsidTr="009311F2">
        <w:trPr>
          <w:gridAfter w:val="1"/>
          <w:wAfter w:w="6" w:type="dxa"/>
          <w:cantSplit/>
          <w:tblHeader/>
        </w:trPr>
        <w:tc>
          <w:tcPr>
            <w:tcW w:w="3521" w:type="dxa"/>
          </w:tcPr>
          <w:p w14:paraId="2A613340" w14:textId="77777777" w:rsidR="009030AC" w:rsidRPr="004B5677" w:rsidRDefault="009030AC" w:rsidP="009311F2">
            <w:pPr>
              <w:pStyle w:val="acctfourfigures"/>
              <w:spacing w:line="240" w:lineRule="auto"/>
              <w:ind w:right="818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6DF7DC4A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8CAEC02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CCDC91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90" w:type="dxa"/>
          </w:tcPr>
          <w:p w14:paraId="7D36B0B1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3625669F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3DEA007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1EAE0436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9030AC" w:rsidRPr="004B5677" w14:paraId="1E008D02" w14:textId="77777777" w:rsidTr="009311F2">
        <w:trPr>
          <w:gridAfter w:val="1"/>
          <w:wAfter w:w="6" w:type="dxa"/>
          <w:cantSplit/>
        </w:trPr>
        <w:tc>
          <w:tcPr>
            <w:tcW w:w="3521" w:type="dxa"/>
          </w:tcPr>
          <w:p w14:paraId="1651EAFE" w14:textId="77777777" w:rsidR="009030AC" w:rsidRPr="004B5677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0" w:type="dxa"/>
            <w:gridSpan w:val="7"/>
          </w:tcPr>
          <w:p w14:paraId="5FB0D5A2" w14:textId="77777777" w:rsidR="009030AC" w:rsidRPr="004B5677" w:rsidRDefault="009030AC" w:rsidP="009030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2E60CD" w:rsidRPr="004B5677" w14:paraId="15A10AA1" w14:textId="77777777" w:rsidTr="009311F2">
        <w:trPr>
          <w:gridAfter w:val="1"/>
          <w:wAfter w:w="6" w:type="dxa"/>
          <w:cantSplit/>
        </w:trPr>
        <w:tc>
          <w:tcPr>
            <w:tcW w:w="3521" w:type="dxa"/>
          </w:tcPr>
          <w:p w14:paraId="162E4173" w14:textId="77777777" w:rsidR="002E60CD" w:rsidRPr="004B5677" w:rsidRDefault="002E60CD" w:rsidP="002E60C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07918357" w14:textId="65A1C98A" w:rsidR="002E60CD" w:rsidRPr="000311D4" w:rsidRDefault="007D14DB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74685AAC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26B6FEB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0" w:type="dxa"/>
          </w:tcPr>
          <w:p w14:paraId="4EB178E4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09779999" w14:textId="25C35E6F" w:rsidR="002E60CD" w:rsidRPr="000311D4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4C4318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4B6D89F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0CD" w:rsidRPr="004B5677" w14:paraId="1A2795BA" w14:textId="77777777" w:rsidTr="009311F2">
        <w:trPr>
          <w:gridAfter w:val="1"/>
          <w:wAfter w:w="6" w:type="dxa"/>
          <w:cantSplit/>
        </w:trPr>
        <w:tc>
          <w:tcPr>
            <w:tcW w:w="3521" w:type="dxa"/>
          </w:tcPr>
          <w:p w14:paraId="5E21852C" w14:textId="77777777" w:rsidR="002E60CD" w:rsidRPr="004B5677" w:rsidRDefault="002E60CD" w:rsidP="002E60C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6FEDC26" w14:textId="0ABD8EC6" w:rsidR="002E60CD" w:rsidRPr="000311D4" w:rsidRDefault="007D14DB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507E9D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61A96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0" w:type="dxa"/>
          </w:tcPr>
          <w:p w14:paraId="1406C642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62F09CAE" w14:textId="530A93C7" w:rsidR="002E60CD" w:rsidRPr="000311D4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43B79CB9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7604330E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E60CD" w:rsidRPr="004B5677" w14:paraId="21B923BD" w14:textId="77777777" w:rsidTr="009311F2">
        <w:trPr>
          <w:gridAfter w:val="1"/>
          <w:wAfter w:w="6" w:type="dxa"/>
          <w:cantSplit/>
        </w:trPr>
        <w:tc>
          <w:tcPr>
            <w:tcW w:w="3521" w:type="dxa"/>
          </w:tcPr>
          <w:p w14:paraId="7BA7BAF0" w14:textId="77777777" w:rsidR="002E60CD" w:rsidRPr="004B5677" w:rsidRDefault="002E60CD" w:rsidP="002E60C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6CBB7621" w14:textId="171CFEC2" w:rsidR="002E60CD" w:rsidRPr="000311D4" w:rsidRDefault="007D14DB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80" w:type="dxa"/>
          </w:tcPr>
          <w:p w14:paraId="6EAFD462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73B24E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90" w:type="dxa"/>
          </w:tcPr>
          <w:p w14:paraId="738C3A2B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65A069AC" w14:textId="57D40FC2" w:rsidR="002E60CD" w:rsidRPr="000311D4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02D49C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45A33871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0CD" w:rsidRPr="004B5677" w14:paraId="3C7CDDD0" w14:textId="77777777" w:rsidTr="009311F2">
        <w:trPr>
          <w:gridAfter w:val="1"/>
          <w:wAfter w:w="6" w:type="dxa"/>
          <w:cantSplit/>
        </w:trPr>
        <w:tc>
          <w:tcPr>
            <w:tcW w:w="3521" w:type="dxa"/>
          </w:tcPr>
          <w:p w14:paraId="569CD796" w14:textId="77777777" w:rsidR="002E60CD" w:rsidRPr="004B5677" w:rsidRDefault="002E60CD" w:rsidP="002E60C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076BBC" w14:textId="56329947" w:rsidR="002E60CD" w:rsidRPr="000311D4" w:rsidRDefault="007D14DB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80" w:type="dxa"/>
          </w:tcPr>
          <w:p w14:paraId="69BCE7C2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13DCDD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90" w:type="dxa"/>
          </w:tcPr>
          <w:p w14:paraId="080CC688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6D290461" w14:textId="7D6D76D7" w:rsidR="002E60CD" w:rsidRPr="000311D4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99E730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0046F049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0CD" w:rsidRPr="004B5677" w14:paraId="69A34270" w14:textId="77777777" w:rsidTr="009311F2">
        <w:trPr>
          <w:gridAfter w:val="1"/>
          <w:wAfter w:w="6" w:type="dxa"/>
          <w:cantSplit/>
          <w:trHeight w:val="343"/>
        </w:trPr>
        <w:tc>
          <w:tcPr>
            <w:tcW w:w="3521" w:type="dxa"/>
          </w:tcPr>
          <w:p w14:paraId="1D563E5F" w14:textId="77777777" w:rsidR="002E60CD" w:rsidRPr="004B5677" w:rsidRDefault="002E60CD" w:rsidP="002E60CD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A38128" w14:textId="1079102C" w:rsidR="002E60CD" w:rsidRPr="000311D4" w:rsidRDefault="007D14DB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180" w:type="dxa"/>
          </w:tcPr>
          <w:p w14:paraId="6B9E894F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69B3A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190" w:type="dxa"/>
          </w:tcPr>
          <w:p w14:paraId="647DDFE7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386F8" w14:textId="6B750F7D" w:rsidR="002E60CD" w:rsidRPr="000311D4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E5DC112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49560" w14:textId="77777777" w:rsidR="002E60CD" w:rsidRPr="000311D4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3738B63A" w14:textId="29D1784A" w:rsidR="009030AC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21"/>
        <w:gridCol w:w="1260"/>
        <w:gridCol w:w="180"/>
        <w:gridCol w:w="1260"/>
        <w:gridCol w:w="180"/>
        <w:gridCol w:w="1260"/>
        <w:gridCol w:w="180"/>
        <w:gridCol w:w="1248"/>
        <w:gridCol w:w="12"/>
      </w:tblGrid>
      <w:tr w:rsidR="009030AC" w:rsidRPr="004B5677" w14:paraId="5A66F97A" w14:textId="77777777" w:rsidTr="009311F2">
        <w:trPr>
          <w:cantSplit/>
          <w:trHeight w:val="398"/>
          <w:tblHeader/>
        </w:trPr>
        <w:tc>
          <w:tcPr>
            <w:tcW w:w="3521" w:type="dxa"/>
          </w:tcPr>
          <w:p w14:paraId="15B3AC5C" w14:textId="77777777" w:rsidR="009030AC" w:rsidRPr="004B5677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2700" w:type="dxa"/>
            <w:gridSpan w:val="3"/>
          </w:tcPr>
          <w:p w14:paraId="28E7FE5E" w14:textId="77777777" w:rsidR="009030AC" w:rsidRPr="004B5677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5"/>
          </w:tcPr>
          <w:p w14:paraId="671637C9" w14:textId="77777777" w:rsidR="009030AC" w:rsidRPr="004B5677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30AC" w:rsidRPr="004B5677" w14:paraId="5006EEC1" w14:textId="77777777" w:rsidTr="009311F2">
        <w:trPr>
          <w:cantSplit/>
          <w:tblHeader/>
        </w:trPr>
        <w:tc>
          <w:tcPr>
            <w:tcW w:w="3521" w:type="dxa"/>
          </w:tcPr>
          <w:p w14:paraId="3B7DA6E5" w14:textId="77777777" w:rsidR="009030AC" w:rsidRPr="004B5677" w:rsidRDefault="009030AC" w:rsidP="009030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87668" w14:textId="2B8BB880" w:rsidR="009030AC" w:rsidRPr="003C73A0" w:rsidRDefault="004913A0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4913A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4E635E1B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1E01FB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B3EE1A8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63E451" w14:textId="521FCD53" w:rsidR="009030AC" w:rsidRPr="003C73A0" w:rsidRDefault="004913A0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4913A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313ABBB0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53F149F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030AC" w:rsidRPr="004B5677" w14:paraId="6D7362CE" w14:textId="77777777" w:rsidTr="009311F2">
        <w:trPr>
          <w:cantSplit/>
          <w:tblHeader/>
        </w:trPr>
        <w:tc>
          <w:tcPr>
            <w:tcW w:w="3521" w:type="dxa"/>
          </w:tcPr>
          <w:p w14:paraId="35023788" w14:textId="77777777" w:rsidR="009030AC" w:rsidRPr="004B5677" w:rsidRDefault="009030AC" w:rsidP="009311F2">
            <w:pPr>
              <w:pStyle w:val="acctfourfigures"/>
              <w:tabs>
                <w:tab w:val="left" w:pos="1911"/>
              </w:tabs>
              <w:spacing w:line="240" w:lineRule="auto"/>
              <w:ind w:right="1722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260" w:type="dxa"/>
          </w:tcPr>
          <w:p w14:paraId="311938F2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FAA5BE7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48B67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EB4CA22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BB3A6B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1BCD9F6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50289F6" w14:textId="77777777" w:rsidR="009030AC" w:rsidRPr="003C73A0" w:rsidRDefault="009030AC" w:rsidP="009030A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9030AC" w:rsidRPr="004B5677" w14:paraId="301BBBD8" w14:textId="77777777" w:rsidTr="009311F2">
        <w:trPr>
          <w:gridAfter w:val="1"/>
          <w:wAfter w:w="12" w:type="dxa"/>
          <w:cantSplit/>
        </w:trPr>
        <w:tc>
          <w:tcPr>
            <w:tcW w:w="3521" w:type="dxa"/>
          </w:tcPr>
          <w:p w14:paraId="7EA25AC4" w14:textId="77777777" w:rsidR="009030AC" w:rsidRPr="004B5677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68" w:type="dxa"/>
            <w:gridSpan w:val="7"/>
          </w:tcPr>
          <w:p w14:paraId="3580FAA1" w14:textId="77777777" w:rsidR="009030AC" w:rsidRPr="004B5677" w:rsidRDefault="009030AC" w:rsidP="009030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030AC" w:rsidRPr="004B5677" w14:paraId="0E8BBF8F" w14:textId="77777777" w:rsidTr="009311F2">
        <w:trPr>
          <w:cantSplit/>
        </w:trPr>
        <w:tc>
          <w:tcPr>
            <w:tcW w:w="3521" w:type="dxa"/>
          </w:tcPr>
          <w:p w14:paraId="330220A4" w14:textId="77777777" w:rsidR="009030AC" w:rsidRPr="004B5677" w:rsidRDefault="009030AC" w:rsidP="009030AC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260" w:type="dxa"/>
          </w:tcPr>
          <w:p w14:paraId="73AAFEE1" w14:textId="2728E9E4" w:rsidR="009030AC" w:rsidRPr="004B5677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155</w:t>
            </w:r>
          </w:p>
        </w:tc>
        <w:tc>
          <w:tcPr>
            <w:tcW w:w="180" w:type="dxa"/>
          </w:tcPr>
          <w:p w14:paraId="0200ECA3" w14:textId="77777777" w:rsidR="009030AC" w:rsidRPr="004B5677" w:rsidRDefault="009030AC" w:rsidP="003662EB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882D618" w14:textId="77777777" w:rsidR="009030AC" w:rsidRPr="004B5677" w:rsidRDefault="009030AC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5C4F5B" w14:textId="77777777" w:rsidR="009030AC" w:rsidRPr="004B5677" w:rsidRDefault="009030AC" w:rsidP="003662EB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5D318C" w14:textId="35997A36" w:rsidR="009030AC" w:rsidRPr="004B5677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80" w:type="dxa"/>
          </w:tcPr>
          <w:p w14:paraId="00429963" w14:textId="77777777" w:rsidR="009030AC" w:rsidRPr="004B5677" w:rsidRDefault="009030AC" w:rsidP="003662EB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603100F" w14:textId="77777777" w:rsidR="009030AC" w:rsidRPr="004B5677" w:rsidRDefault="009030AC" w:rsidP="003662EB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898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30AC" w:rsidRPr="004B5677" w14:paraId="6F0BE8FA" w14:textId="77777777" w:rsidTr="009311F2">
        <w:trPr>
          <w:cantSplit/>
          <w:trHeight w:val="343"/>
        </w:trPr>
        <w:tc>
          <w:tcPr>
            <w:tcW w:w="3521" w:type="dxa"/>
          </w:tcPr>
          <w:p w14:paraId="224083F5" w14:textId="77777777" w:rsidR="009030AC" w:rsidRPr="004B5677" w:rsidRDefault="009030AC" w:rsidP="009030AC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132414" w14:textId="17B0D951" w:rsidR="009030AC" w:rsidRPr="004B5677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180" w:type="dxa"/>
          </w:tcPr>
          <w:p w14:paraId="195BE9A9" w14:textId="77777777" w:rsidR="009030AC" w:rsidRPr="004B5677" w:rsidRDefault="009030AC" w:rsidP="003662EB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FBC6D" w14:textId="77777777" w:rsidR="009030AC" w:rsidRPr="004B5677" w:rsidRDefault="009030AC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8C9F1A" w14:textId="77777777" w:rsidR="009030AC" w:rsidRPr="004B5677" w:rsidRDefault="009030AC" w:rsidP="003662EB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08BE0" w14:textId="727650F7" w:rsidR="009030AC" w:rsidRPr="004B5677" w:rsidRDefault="002E60CD" w:rsidP="003662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180" w:type="dxa"/>
          </w:tcPr>
          <w:p w14:paraId="58C2EBA3" w14:textId="77777777" w:rsidR="009030AC" w:rsidRPr="004B5677" w:rsidRDefault="009030AC" w:rsidP="003662EB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6AF32" w14:textId="77777777" w:rsidR="009030AC" w:rsidRPr="004B5677" w:rsidRDefault="009030AC" w:rsidP="003662EB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  <w:tab w:val="decimal" w:pos="898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6F5BA87" w14:textId="77777777" w:rsidR="009030AC" w:rsidRPr="00CF6998" w:rsidRDefault="009030AC" w:rsidP="009030A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C01A2B1" w14:textId="77777777" w:rsidR="009030AC" w:rsidRPr="005C40D7" w:rsidRDefault="009030AC" w:rsidP="009030A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C40D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การซื้อธุรกิจ</w:t>
      </w:r>
    </w:p>
    <w:p w14:paraId="35CB0504" w14:textId="77777777" w:rsidR="009030AC" w:rsidRPr="005C40D7" w:rsidRDefault="009030AC" w:rsidP="009030A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88C4471" w14:textId="11D5F032" w:rsidR="009030AC" w:rsidRPr="005C40D7" w:rsidRDefault="009030AC" w:rsidP="009030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40D7">
        <w:rPr>
          <w:rFonts w:asciiTheme="majorBidi" w:hAnsiTheme="majorBidi" w:cs="Angsana New" w:hint="cs"/>
          <w:sz w:val="30"/>
          <w:szCs w:val="30"/>
          <w:cs/>
        </w:rPr>
        <w:t>ในระหว่างปี</w:t>
      </w:r>
      <w:r w:rsidRPr="005C40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C40D7">
        <w:rPr>
          <w:rFonts w:asciiTheme="majorBidi" w:hAnsiTheme="majorBidi" w:cstheme="majorBidi"/>
          <w:sz w:val="30"/>
          <w:szCs w:val="30"/>
        </w:rPr>
        <w:t xml:space="preserve">2564 </w:t>
      </w:r>
      <w:r w:rsidRPr="005C40D7">
        <w:rPr>
          <w:rFonts w:asciiTheme="majorBidi" w:hAnsiTheme="majorBidi" w:cs="Angsana New" w:hint="cs"/>
          <w:sz w:val="30"/>
          <w:szCs w:val="30"/>
          <w:cs/>
        </w:rPr>
        <w:t>กลุ่มบริษัทได้ซื้อธุรกิจซึ่งส่วนหนึ่งเป็นการซื้อหุ้นทุนจากกิจการที่เกี่ยวข้องกัน</w:t>
      </w:r>
      <w:r w:rsidRPr="005C40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C40D7">
        <w:rPr>
          <w:rFonts w:asciiTheme="majorBidi" w:hAnsiTheme="majorBidi" w:cs="Angsana New" w:hint="cs"/>
          <w:sz w:val="30"/>
          <w:szCs w:val="30"/>
          <w:cs/>
        </w:rPr>
        <w:t>ตามที่ได้เปิดเผยในหมายเหตุข้อ</w:t>
      </w:r>
      <w:r w:rsidRPr="005C40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7786C">
        <w:rPr>
          <w:rFonts w:asciiTheme="majorBidi" w:hAnsiTheme="majorBidi" w:cs="Angsana New"/>
          <w:sz w:val="30"/>
          <w:szCs w:val="30"/>
        </w:rPr>
        <w:t>4</w:t>
      </w:r>
    </w:p>
    <w:p w14:paraId="482A82A9" w14:textId="77777777" w:rsidR="009030AC" w:rsidRPr="005C40D7" w:rsidRDefault="009030AC" w:rsidP="009030A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1E35E8B" w14:textId="77777777" w:rsidR="009030AC" w:rsidRPr="004B5677" w:rsidRDefault="009030AC" w:rsidP="009030A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การค้ำประกันวงเงินสินเชื่อ</w:t>
      </w:r>
    </w:p>
    <w:p w14:paraId="2AAEC979" w14:textId="77777777" w:rsidR="009030AC" w:rsidRPr="00CB58B5" w:rsidRDefault="009030AC" w:rsidP="009030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73EBAB" w14:textId="42B378B0" w:rsidR="009030AC" w:rsidRPr="004B5677" w:rsidRDefault="009030AC" w:rsidP="009030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913A0">
        <w:rPr>
          <w:rFonts w:asciiTheme="majorBidi" w:hAnsiTheme="majorBidi" w:cstheme="majorBidi"/>
          <w:sz w:val="30"/>
          <w:szCs w:val="30"/>
        </w:rPr>
        <w:t xml:space="preserve">30 </w:t>
      </w:r>
      <w:r w:rsidR="004913A0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บริษัทเป็นผู้ค้ำประกันวงเงินสินเชื่อจากสถาบันการเงินหลายแห่งให้แก่กิจการที่เกี่ยวข้องกันหลายแห่ง เป็นจำนวนเงิน </w:t>
      </w:r>
      <w:r w:rsidR="002E60CD">
        <w:rPr>
          <w:rFonts w:asciiTheme="majorBidi" w:hAnsiTheme="majorBidi" w:cstheme="majorBidi"/>
          <w:sz w:val="30"/>
          <w:szCs w:val="30"/>
        </w:rPr>
        <w:t>9,881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024C841" w14:textId="0B89E3D9" w:rsidR="002A4E98" w:rsidRDefault="002A4E98" w:rsidP="009030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6E2323E0" w14:textId="77777777" w:rsidR="009030AC" w:rsidRDefault="009030AC" w:rsidP="009030A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D14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5244667" w14:textId="77777777" w:rsidR="009030AC" w:rsidRPr="00B336CE" w:rsidRDefault="009030AC" w:rsidP="009030A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BADCB56" w14:textId="77777777" w:rsidR="009030AC" w:rsidRPr="00B336CE" w:rsidRDefault="009030AC" w:rsidP="009030A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336CE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สัญญาบริการ</w:t>
      </w:r>
    </w:p>
    <w:p w14:paraId="055E8DFE" w14:textId="77777777" w:rsidR="009030AC" w:rsidRPr="00301C60" w:rsidRDefault="009030AC" w:rsidP="009030A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77A048B" w14:textId="6D6A42CB" w:rsidR="009030AC" w:rsidRPr="00301C60" w:rsidRDefault="009030AC" w:rsidP="00491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455B7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บริษัทได้ทำสัญญารับบริการจากกิจการที่เกี่ยวข้องกันแห่งหนึ่ง</w:t>
      </w:r>
      <w:r w:rsidRPr="00F455B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F455B7">
        <w:rPr>
          <w:rFonts w:asciiTheme="majorBidi" w:hAnsiTheme="majorBidi" w:cstheme="majorBidi" w:hint="cs"/>
          <w:spacing w:val="-6"/>
          <w:sz w:val="30"/>
          <w:szCs w:val="30"/>
          <w:cs/>
        </w:rPr>
        <w:t>โดยบริษัทดังกล่าวจะให้บริการที่ปรึกษาธุรกิจและ</w:t>
      </w:r>
      <w:r w:rsidR="001E0465">
        <w:rPr>
          <w:rFonts w:asciiTheme="majorBidi" w:hAnsiTheme="majorBidi" w:cstheme="majorBidi"/>
          <w:spacing w:val="-6"/>
          <w:sz w:val="30"/>
          <w:szCs w:val="30"/>
        </w:rPr>
        <w:br/>
      </w:r>
      <w:r w:rsidRPr="00F455B7">
        <w:rPr>
          <w:rFonts w:asciiTheme="majorBidi" w:hAnsiTheme="majorBidi" w:cstheme="majorBidi" w:hint="cs"/>
          <w:spacing w:val="-6"/>
          <w:sz w:val="30"/>
          <w:szCs w:val="30"/>
          <w:cs/>
        </w:rPr>
        <w:t>กลยุทธ์</w:t>
      </w:r>
      <w:r w:rsidRPr="00383753">
        <w:rPr>
          <w:rFonts w:asciiTheme="majorBidi" w:hAnsiTheme="majorBidi" w:cstheme="majorBidi"/>
          <w:sz w:val="30"/>
          <w:szCs w:val="30"/>
        </w:rPr>
        <w:t xml:space="preserve"> </w:t>
      </w:r>
      <w:r w:rsidRPr="00383753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โอกาส</w:t>
      </w:r>
      <w:r w:rsidRPr="00383753">
        <w:rPr>
          <w:rFonts w:asciiTheme="majorBidi" w:hAnsiTheme="majorBidi" w:cstheme="majorBidi" w:hint="cs"/>
          <w:sz w:val="30"/>
          <w:szCs w:val="30"/>
          <w:cs/>
        </w:rPr>
        <w:t>เชิงกลยุทธ์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และโอกาสทางธุรกิจ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บริการด้านการเงิน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/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การควบรวมกิจการ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/ </w:t>
      </w:r>
      <w:r w:rsidR="001E0465">
        <w:rPr>
          <w:rFonts w:asciiTheme="majorBidi" w:hAnsiTheme="majorBidi" w:cstheme="majorBidi"/>
          <w:sz w:val="30"/>
          <w:szCs w:val="30"/>
        </w:rPr>
        <w:br/>
      </w:r>
      <w:r w:rsidRPr="00301C60">
        <w:rPr>
          <w:rFonts w:asciiTheme="majorBidi" w:hAnsiTheme="majorBidi" w:cstheme="majorBidi" w:hint="cs"/>
          <w:sz w:val="30"/>
          <w:szCs w:val="30"/>
          <w:cs/>
        </w:rPr>
        <w:t>การบริหารเงิน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และบริการ</w:t>
      </w:r>
      <w:r>
        <w:rPr>
          <w:rFonts w:asciiTheme="majorBidi" w:hAnsiTheme="majorBidi" w:cstheme="majorBidi" w:hint="cs"/>
          <w:sz w:val="30"/>
          <w:szCs w:val="30"/>
          <w:cs/>
        </w:rPr>
        <w:t>งานสื่อสารองค์กร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เป็นระยะเวลา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/>
          <w:sz w:val="30"/>
          <w:szCs w:val="30"/>
        </w:rPr>
        <w:t>1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บริษัทตกลงชำระค่าบริการตามที่ระบุในสัญญาซึ่งคู่สัญญาฝ่ายใดฝ่ายหนึ่งสามารถบอกเลิกสัญญาโดยแจ้งเป็นลายลักษณ์อักษรล่วงหน้า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/>
          <w:sz w:val="30"/>
          <w:szCs w:val="30"/>
        </w:rPr>
        <w:t xml:space="preserve">180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สัญญาดังกล่าว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จะต่ออายุอัตโนมัติครั้งละ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/>
          <w:sz w:val="30"/>
          <w:szCs w:val="30"/>
        </w:rPr>
        <w:t xml:space="preserve">1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3F0D15F9" w14:textId="6E81B206" w:rsidR="009030AC" w:rsidRDefault="009030AC" w:rsidP="009030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70FCF3" w14:textId="7728FD55" w:rsidR="009030AC" w:rsidRPr="004B5677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</w:t>
      </w:r>
      <w:r w:rsidR="004A406B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บริษัทย่อย </w:t>
      </w: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บริษัทร่วมและการร่วมค้า </w:t>
      </w:r>
    </w:p>
    <w:p w14:paraId="01A4ECBE" w14:textId="67E84084" w:rsidR="009030AC" w:rsidRDefault="009030AC" w:rsidP="009030AC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Cs w:val="22"/>
          <w:lang w:val="en-US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36"/>
        <w:gridCol w:w="1227"/>
      </w:tblGrid>
      <w:tr w:rsidR="004A406B" w:rsidRPr="004A406B" w14:paraId="0DE1019E" w14:textId="77777777" w:rsidTr="002E60CD">
        <w:trPr>
          <w:tblHeader/>
        </w:trPr>
        <w:tc>
          <w:tcPr>
            <w:tcW w:w="5400" w:type="dxa"/>
            <w:vAlign w:val="bottom"/>
          </w:tcPr>
          <w:p w14:paraId="6B2C497F" w14:textId="77777777" w:rsidR="004A406B" w:rsidRPr="002E60CD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D0C7FA1" w14:textId="66969F33" w:rsidR="004A406B" w:rsidRPr="004A406B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  <w:r w:rsidRPr="002E60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E60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E60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2E60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2E60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2E60CD"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05" w:type="dxa"/>
            <w:vAlign w:val="bottom"/>
          </w:tcPr>
          <w:p w14:paraId="03890BF3" w14:textId="05933BD3" w:rsidR="004A406B" w:rsidRPr="004A406B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B9C0F31" w14:textId="77777777" w:rsidR="004A406B" w:rsidRPr="004A406B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CFFA131" w14:textId="3B6645F0" w:rsidR="004A406B" w:rsidRPr="004A406B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A40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A40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5D7BF33" w14:textId="77777777" w:rsidR="004A406B" w:rsidRPr="004A406B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60CEDEAB" w14:textId="77777777" w:rsidR="004A406B" w:rsidRPr="004A406B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40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B412979" w14:textId="5D95DCEE" w:rsidR="004A406B" w:rsidRPr="004A406B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A40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4A406B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4A406B" w:rsidRPr="004A406B" w14:paraId="57E13241" w14:textId="77777777" w:rsidTr="002E60CD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0C07CB37" w14:textId="42E516A7" w:rsidR="004A406B" w:rsidRPr="004A406B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05" w:type="dxa"/>
          </w:tcPr>
          <w:p w14:paraId="220BB507" w14:textId="77777777" w:rsidR="004A406B" w:rsidRPr="004A406B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2CA24A" w14:textId="77777777" w:rsidR="004A406B" w:rsidRPr="004A406B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695AB511" w14:textId="77777777" w:rsidR="004A406B" w:rsidRPr="004A406B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A40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A406B" w:rsidRPr="004A406B" w14:paraId="3242C692" w14:textId="77777777" w:rsidTr="002E60CD">
        <w:tc>
          <w:tcPr>
            <w:tcW w:w="5400" w:type="dxa"/>
            <w:vAlign w:val="bottom"/>
          </w:tcPr>
          <w:p w14:paraId="7551C2B9" w14:textId="77777777" w:rsidR="004A406B" w:rsidRPr="007D14DB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1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05" w:type="dxa"/>
          </w:tcPr>
          <w:p w14:paraId="5CA82E9D" w14:textId="77777777" w:rsidR="004A406B" w:rsidRPr="004A406B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B111D2B" w14:textId="77777777" w:rsidR="004A406B" w:rsidRPr="004A406B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1A98D630" w14:textId="77777777" w:rsidR="004A406B" w:rsidRPr="004A406B" w:rsidRDefault="004A406B" w:rsidP="00B942E6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5DA190" w14:textId="77777777" w:rsidR="004A406B" w:rsidRPr="004A406B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470BFF02" w14:textId="77777777" w:rsidR="004A406B" w:rsidRPr="004A406B" w:rsidRDefault="004A406B" w:rsidP="00B942E6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406B" w:rsidRPr="004A406B" w14:paraId="0B8B9BC2" w14:textId="77777777" w:rsidTr="002E60CD">
        <w:tc>
          <w:tcPr>
            <w:tcW w:w="5400" w:type="dxa"/>
            <w:vAlign w:val="bottom"/>
          </w:tcPr>
          <w:p w14:paraId="3805D893" w14:textId="17B298E1" w:rsidR="004A406B" w:rsidRPr="007D14DB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4D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="007D14DB" w:rsidRPr="007D14DB">
              <w:rPr>
                <w:rFonts w:asciiTheme="majorBidi" w:eastAsia="AngsanaNew" w:hAnsiTheme="majorBidi" w:cstheme="majorBidi" w:hint="cs"/>
                <w:sz w:val="30"/>
                <w:szCs w:val="30"/>
                <w:cs/>
              </w:rPr>
              <w:t xml:space="preserve"> </w:t>
            </w:r>
            <w:r w:rsidR="002E60CD" w:rsidRPr="007D14DB">
              <w:rPr>
                <w:rFonts w:asciiTheme="majorBidi" w:eastAsia="AngsanaNew" w:hAnsiTheme="majorBidi" w:cstheme="majorBidi"/>
                <w:sz w:val="30"/>
                <w:szCs w:val="30"/>
              </w:rPr>
              <w:t>Quinam B.V.</w:t>
            </w:r>
          </w:p>
        </w:tc>
        <w:tc>
          <w:tcPr>
            <w:tcW w:w="805" w:type="dxa"/>
          </w:tcPr>
          <w:p w14:paraId="53524F5A" w14:textId="77777777" w:rsidR="004A406B" w:rsidRPr="004A406B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7BB0245" w14:textId="77777777" w:rsidR="004A406B" w:rsidRPr="004A406B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C52CAFC" w14:textId="77777777" w:rsidR="004A406B" w:rsidRPr="002E60CD" w:rsidRDefault="004A406B" w:rsidP="00B942E6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F420F0D" w14:textId="77777777" w:rsidR="004A406B" w:rsidRPr="002E60CD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4480F9B" w14:textId="47778029" w:rsidR="004A406B" w:rsidRPr="002E60CD" w:rsidRDefault="002E60CD" w:rsidP="00B942E6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2,528</w:t>
            </w:r>
          </w:p>
        </w:tc>
      </w:tr>
      <w:tr w:rsidR="002E60CD" w:rsidRPr="004A406B" w14:paraId="009C23BD" w14:textId="77777777" w:rsidTr="002E60CD">
        <w:tc>
          <w:tcPr>
            <w:tcW w:w="5400" w:type="dxa"/>
            <w:vAlign w:val="bottom"/>
          </w:tcPr>
          <w:p w14:paraId="7EB2E1A0" w14:textId="21E41076" w:rsidR="002E60CD" w:rsidRPr="007D14DB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4D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="006159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14DB">
              <w:rPr>
                <w:rFonts w:asciiTheme="majorBidi" w:eastAsia="AngsanaNew" w:hAnsiTheme="majorBidi" w:cstheme="majorBidi" w:hint="cs"/>
                <w:sz w:val="30"/>
                <w:szCs w:val="30"/>
                <w:cs/>
              </w:rPr>
              <w:t>บริษัท พีบีเอชดี จำกัด</w:t>
            </w:r>
          </w:p>
        </w:tc>
        <w:tc>
          <w:tcPr>
            <w:tcW w:w="805" w:type="dxa"/>
          </w:tcPr>
          <w:p w14:paraId="2F86BA2D" w14:textId="77777777" w:rsidR="002E60CD" w:rsidRPr="004A406B" w:rsidRDefault="002E60CD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EA11E59" w14:textId="77777777" w:rsidR="002E60CD" w:rsidRPr="004A406B" w:rsidRDefault="002E60CD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616198A" w14:textId="77777777" w:rsidR="002E60CD" w:rsidRPr="002E60CD" w:rsidRDefault="002E60CD" w:rsidP="00B942E6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8DEC1D5" w14:textId="77777777" w:rsidR="002E60CD" w:rsidRPr="002E60CD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4BF0E81" w14:textId="78766E02" w:rsidR="002E60CD" w:rsidRPr="002E60CD" w:rsidRDefault="002E60CD" w:rsidP="00B942E6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1,025</w:t>
            </w:r>
          </w:p>
        </w:tc>
      </w:tr>
      <w:tr w:rsidR="004A406B" w:rsidRPr="004A406B" w14:paraId="7616CF04" w14:textId="77777777" w:rsidTr="002E60CD">
        <w:tc>
          <w:tcPr>
            <w:tcW w:w="5400" w:type="dxa"/>
            <w:vAlign w:val="bottom"/>
          </w:tcPr>
          <w:p w14:paraId="02CC71D1" w14:textId="77777777" w:rsidR="004A406B" w:rsidRPr="007D14DB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5" w:type="dxa"/>
          </w:tcPr>
          <w:p w14:paraId="78370DFA" w14:textId="77777777" w:rsidR="004A406B" w:rsidRPr="004A406B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32032B8" w14:textId="77777777" w:rsidR="004A406B" w:rsidRPr="004A406B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546BA33" w14:textId="77777777" w:rsidR="004A406B" w:rsidRPr="004A406B" w:rsidRDefault="004A406B" w:rsidP="00B942E6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5620C05" w14:textId="77777777" w:rsidR="004A406B" w:rsidRPr="004A406B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  <w:vAlign w:val="bottom"/>
          </w:tcPr>
          <w:p w14:paraId="4D73FF52" w14:textId="77777777" w:rsidR="004A406B" w:rsidRPr="004A406B" w:rsidRDefault="004A406B" w:rsidP="00B942E6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61225E" w:rsidRPr="004A406B" w14:paraId="777EF448" w14:textId="77777777" w:rsidTr="002E60CD">
        <w:tc>
          <w:tcPr>
            <w:tcW w:w="5400" w:type="dxa"/>
            <w:vAlign w:val="bottom"/>
          </w:tcPr>
          <w:p w14:paraId="100A1910" w14:textId="77777777" w:rsidR="0061225E" w:rsidRPr="007D14DB" w:rsidRDefault="0061225E" w:rsidP="0061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1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05" w:type="dxa"/>
          </w:tcPr>
          <w:p w14:paraId="6E703D0C" w14:textId="77777777" w:rsidR="0061225E" w:rsidRPr="004A406B" w:rsidRDefault="0061225E" w:rsidP="0061225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2E2E513" w14:textId="77777777" w:rsidR="0061225E" w:rsidRPr="004A406B" w:rsidRDefault="0061225E" w:rsidP="0061225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57B0383" w14:textId="77777777" w:rsidR="0061225E" w:rsidRPr="004A406B" w:rsidRDefault="0061225E" w:rsidP="00B942E6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428ADC" w14:textId="77777777" w:rsidR="0061225E" w:rsidRPr="004A406B" w:rsidRDefault="0061225E" w:rsidP="0061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  <w:vAlign w:val="bottom"/>
          </w:tcPr>
          <w:p w14:paraId="52D604B2" w14:textId="77777777" w:rsidR="0061225E" w:rsidRPr="002E60CD" w:rsidRDefault="0061225E" w:rsidP="00B942E6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D14DB" w:rsidRPr="004A406B" w14:paraId="44BB2806" w14:textId="77777777" w:rsidTr="004A406B">
        <w:tc>
          <w:tcPr>
            <w:tcW w:w="5400" w:type="dxa"/>
            <w:vAlign w:val="bottom"/>
          </w:tcPr>
          <w:p w14:paraId="6163EFD6" w14:textId="45584021" w:rsidR="007D14DB" w:rsidRPr="004A406B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="006159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14DB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7D14D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D14DB">
              <w:rPr>
                <w:rFonts w:asciiTheme="majorBidi" w:hAnsiTheme="majorBidi" w:cs="Angsana New" w:hint="cs"/>
                <w:sz w:val="30"/>
                <w:szCs w:val="30"/>
                <w:cs/>
              </w:rPr>
              <w:t>มูจิ</w:t>
            </w:r>
            <w:r w:rsidRPr="007D14D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D14DB">
              <w:rPr>
                <w:rFonts w:asciiTheme="majorBidi" w:hAnsiTheme="majorBidi" w:cs="Angsana New" w:hint="cs"/>
                <w:sz w:val="30"/>
                <w:szCs w:val="30"/>
                <w:cs/>
              </w:rPr>
              <w:t>รีเทล</w:t>
            </w:r>
            <w:r w:rsidRPr="007D14D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7D14D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ประเทศไทย</w:t>
            </w:r>
            <w:r w:rsidRPr="007D14D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</w:t>
            </w:r>
            <w:r w:rsidRPr="007D14DB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805" w:type="dxa"/>
          </w:tcPr>
          <w:p w14:paraId="51F4C420" w14:textId="5430A9A2" w:rsidR="007D14DB" w:rsidRPr="004A406B" w:rsidRDefault="007D14DB" w:rsidP="007D14D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14E23B" w14:textId="77777777" w:rsidR="007D14DB" w:rsidRPr="004A406B" w:rsidRDefault="007D14DB" w:rsidP="007D14D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A37CCC5" w14:textId="4DCFA2AD" w:rsidR="007D14DB" w:rsidRPr="004A406B" w:rsidRDefault="007D14DB" w:rsidP="00B942E6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7D14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vAlign w:val="bottom"/>
          </w:tcPr>
          <w:p w14:paraId="29B78B84" w14:textId="77777777" w:rsidR="007D14DB" w:rsidRPr="004A406B" w:rsidRDefault="007D14DB" w:rsidP="007D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  <w:vAlign w:val="bottom"/>
          </w:tcPr>
          <w:p w14:paraId="01701AA7" w14:textId="65E048C5" w:rsidR="007D14DB" w:rsidRPr="002E60CD" w:rsidRDefault="007D14DB" w:rsidP="00B942E6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0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53FFF559" w14:textId="005B7D73" w:rsidR="004A406B" w:rsidRDefault="004A406B" w:rsidP="009030AC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Cs w:val="22"/>
          <w:lang w:val="en-US"/>
        </w:rPr>
      </w:pPr>
    </w:p>
    <w:p w14:paraId="4740BD78" w14:textId="77777777" w:rsidR="008559A4" w:rsidRDefault="00855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6FCD134F" w14:textId="40603E3F" w:rsidR="004A406B" w:rsidRPr="004B5677" w:rsidRDefault="004A406B" w:rsidP="004A406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B567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รายละเอียดของบริษัทย่อยรายใหม่ของกลุ่มบริษัท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5135FA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>เดือนสิ้นสุด</w:t>
      </w:r>
      <w:r w:rsidRPr="004B567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Pr="004B567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Pr="004B567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มีดังต่อไปนี้</w:t>
      </w:r>
    </w:p>
    <w:p w14:paraId="296AC279" w14:textId="77777777" w:rsidR="004A406B" w:rsidRPr="004E19C2" w:rsidRDefault="004A406B" w:rsidP="004A406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tbl>
      <w:tblPr>
        <w:tblW w:w="909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79"/>
        <w:gridCol w:w="2340"/>
        <w:gridCol w:w="1350"/>
        <w:gridCol w:w="1530"/>
      </w:tblGrid>
      <w:tr w:rsidR="004A406B" w:rsidRPr="00671018" w14:paraId="12C9ED68" w14:textId="77777777" w:rsidTr="00970E48">
        <w:trPr>
          <w:trHeight w:val="20"/>
          <w:tblHeader/>
        </w:trPr>
        <w:tc>
          <w:tcPr>
            <w:tcW w:w="3879" w:type="dxa"/>
            <w:vAlign w:val="bottom"/>
          </w:tcPr>
          <w:p w14:paraId="7FB370B3" w14:textId="77777777" w:rsidR="004A406B" w:rsidRPr="00671018" w:rsidRDefault="004A406B" w:rsidP="002E60CD">
            <w:pPr>
              <w:pStyle w:val="Heading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710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40" w:type="dxa"/>
            <w:vAlign w:val="bottom"/>
          </w:tcPr>
          <w:p w14:paraId="21F76D94" w14:textId="77777777" w:rsidR="004A406B" w:rsidRPr="00671018" w:rsidRDefault="004A406B" w:rsidP="002E60CD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710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vAlign w:val="bottom"/>
          </w:tcPr>
          <w:p w14:paraId="2C3385A2" w14:textId="77777777" w:rsidR="004A406B" w:rsidRPr="00671018" w:rsidRDefault="004A406B" w:rsidP="002E60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6710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ประเทศที่</w:t>
            </w:r>
          </w:p>
          <w:p w14:paraId="4F9A5A8A" w14:textId="77777777" w:rsidR="004A406B" w:rsidRPr="00671018" w:rsidRDefault="004A406B" w:rsidP="002E60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710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1530" w:type="dxa"/>
            <w:vAlign w:val="bottom"/>
          </w:tcPr>
          <w:p w14:paraId="6F902CEF" w14:textId="77777777" w:rsidR="004A406B" w:rsidRDefault="004A406B" w:rsidP="002E60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สัดส่วน</w:t>
            </w:r>
          </w:p>
          <w:p w14:paraId="0918ADA3" w14:textId="77777777" w:rsidR="004A406B" w:rsidRPr="00671018" w:rsidRDefault="004A406B" w:rsidP="002E60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ความเป็นเจ้าของ</w:t>
            </w:r>
          </w:p>
        </w:tc>
      </w:tr>
      <w:tr w:rsidR="004A406B" w:rsidRPr="00671018" w14:paraId="5B813D49" w14:textId="77777777" w:rsidTr="00970E48">
        <w:trPr>
          <w:trHeight w:val="20"/>
          <w:tblHeader/>
        </w:trPr>
        <w:tc>
          <w:tcPr>
            <w:tcW w:w="3879" w:type="dxa"/>
            <w:vAlign w:val="bottom"/>
          </w:tcPr>
          <w:p w14:paraId="67A5622E" w14:textId="77777777" w:rsidR="004A406B" w:rsidRPr="00671018" w:rsidRDefault="004A406B" w:rsidP="002E60CD">
            <w:pPr>
              <w:pStyle w:val="Heading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4EB46FC7" w14:textId="77777777" w:rsidR="004A406B" w:rsidRPr="00671018" w:rsidRDefault="004A406B" w:rsidP="002E60CD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B3102CD" w14:textId="77777777" w:rsidR="004A406B" w:rsidRPr="00671018" w:rsidRDefault="004A406B" w:rsidP="002E60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24566B0" w14:textId="77777777" w:rsidR="004A406B" w:rsidRPr="00671018" w:rsidRDefault="004A406B" w:rsidP="002E60C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6710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</w:tr>
      <w:tr w:rsidR="004A406B" w:rsidRPr="00671018" w14:paraId="3D16F555" w14:textId="77777777" w:rsidTr="00970E48">
        <w:trPr>
          <w:trHeight w:val="20"/>
        </w:trPr>
        <w:tc>
          <w:tcPr>
            <w:tcW w:w="3879" w:type="dxa"/>
          </w:tcPr>
          <w:p w14:paraId="08190113" w14:textId="77777777" w:rsidR="004A406B" w:rsidRPr="00671018" w:rsidRDefault="004A406B" w:rsidP="002E60CD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67101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40" w:type="dxa"/>
            <w:vAlign w:val="bottom"/>
          </w:tcPr>
          <w:p w14:paraId="424AEA6D" w14:textId="77777777" w:rsidR="004A406B" w:rsidRPr="00671018" w:rsidRDefault="004A406B" w:rsidP="002E60CD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4F103E19" w14:textId="77777777" w:rsidR="004A406B" w:rsidRPr="00671018" w:rsidRDefault="004A406B" w:rsidP="002E60CD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vAlign w:val="bottom"/>
          </w:tcPr>
          <w:p w14:paraId="3D2B3181" w14:textId="77777777" w:rsidR="004A406B" w:rsidRPr="00671018" w:rsidRDefault="004A406B" w:rsidP="002E60CD">
            <w:pPr>
              <w:tabs>
                <w:tab w:val="clear" w:pos="454"/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4A406B" w:rsidRPr="00671018" w14:paraId="0AE1D379" w14:textId="77777777" w:rsidTr="00970E48">
        <w:trPr>
          <w:trHeight w:val="20"/>
        </w:trPr>
        <w:tc>
          <w:tcPr>
            <w:tcW w:w="3879" w:type="dxa"/>
          </w:tcPr>
          <w:p w14:paraId="34CEA50E" w14:textId="77777777" w:rsidR="004A406B" w:rsidRPr="00671018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บีทูเอส จำกัด</w:t>
            </w:r>
          </w:p>
        </w:tc>
        <w:tc>
          <w:tcPr>
            <w:tcW w:w="2340" w:type="dxa"/>
          </w:tcPr>
          <w:p w14:paraId="769EE87E" w14:textId="77777777" w:rsidR="004A406B" w:rsidRPr="00671018" w:rsidRDefault="004A406B" w:rsidP="002E60C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494A24E1" w14:textId="77777777" w:rsidR="004A406B" w:rsidRPr="00671018" w:rsidRDefault="004A406B" w:rsidP="002E60C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530" w:type="dxa"/>
          </w:tcPr>
          <w:p w14:paraId="3C75B65D" w14:textId="77777777" w:rsidR="004A406B" w:rsidRPr="008A215F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99.74</w:t>
            </w:r>
          </w:p>
        </w:tc>
      </w:tr>
      <w:tr w:rsidR="004A406B" w:rsidRPr="00671018" w14:paraId="51E49672" w14:textId="77777777" w:rsidTr="00970E48">
        <w:trPr>
          <w:trHeight w:val="20"/>
        </w:trPr>
        <w:tc>
          <w:tcPr>
            <w:tcW w:w="3879" w:type="dxa"/>
          </w:tcPr>
          <w:p w14:paraId="147A7997" w14:textId="77777777" w:rsidR="004A406B" w:rsidRPr="00D557DD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557DD">
              <w:rPr>
                <w:rFonts w:asciiTheme="majorBidi" w:hAnsiTheme="majorBidi" w:cstheme="majorBidi"/>
                <w:sz w:val="30"/>
                <w:szCs w:val="30"/>
              </w:rPr>
              <w:t>B2S Vietnam Company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Limited</w:t>
            </w:r>
          </w:p>
        </w:tc>
        <w:tc>
          <w:tcPr>
            <w:tcW w:w="2340" w:type="dxa"/>
          </w:tcPr>
          <w:p w14:paraId="399744E9" w14:textId="77777777" w:rsidR="004A406B" w:rsidRPr="00671018" w:rsidRDefault="004A406B" w:rsidP="002E60C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7B3B7B2D" w14:textId="77777777" w:rsidR="004A406B" w:rsidRPr="00671018" w:rsidRDefault="004A406B" w:rsidP="002E60C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530" w:type="dxa"/>
          </w:tcPr>
          <w:p w14:paraId="33F17A10" w14:textId="77777777" w:rsidR="004A406B" w:rsidRPr="00A35418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99.55</w:t>
            </w:r>
          </w:p>
        </w:tc>
      </w:tr>
      <w:tr w:rsidR="004A406B" w:rsidRPr="00671018" w14:paraId="09002AA0" w14:textId="77777777" w:rsidTr="00970E48">
        <w:trPr>
          <w:trHeight w:val="20"/>
        </w:trPr>
        <w:tc>
          <w:tcPr>
            <w:tcW w:w="3879" w:type="dxa"/>
          </w:tcPr>
          <w:p w14:paraId="496C7D10" w14:textId="77777777" w:rsidR="004A406B" w:rsidRPr="00D557DD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57D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ซีโอแอล จำกัด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D557D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(มหาชน)</w:t>
            </w:r>
          </w:p>
        </w:tc>
        <w:tc>
          <w:tcPr>
            <w:tcW w:w="2340" w:type="dxa"/>
          </w:tcPr>
          <w:p w14:paraId="6206ACFF" w14:textId="77777777" w:rsidR="004A406B" w:rsidRPr="00671018" w:rsidRDefault="004A406B" w:rsidP="002E60C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352798D7" w14:textId="77777777" w:rsidR="004A406B" w:rsidRPr="00671018" w:rsidRDefault="004A406B" w:rsidP="002E60C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530" w:type="dxa"/>
          </w:tcPr>
          <w:p w14:paraId="4B1F40A7" w14:textId="77777777" w:rsidR="004A406B" w:rsidRPr="000B6867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99.74</w:t>
            </w:r>
          </w:p>
        </w:tc>
      </w:tr>
      <w:tr w:rsidR="004A406B" w:rsidRPr="00671018" w14:paraId="12A5AD99" w14:textId="77777777" w:rsidTr="00970E48">
        <w:trPr>
          <w:trHeight w:val="20"/>
        </w:trPr>
        <w:tc>
          <w:tcPr>
            <w:tcW w:w="3879" w:type="dxa"/>
          </w:tcPr>
          <w:p w14:paraId="666FFB70" w14:textId="77777777" w:rsidR="004A406B" w:rsidRPr="00D557DD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557DD">
              <w:rPr>
                <w:rFonts w:asciiTheme="majorBidi" w:hAnsiTheme="majorBidi" w:cstheme="majorBidi"/>
                <w:sz w:val="30"/>
                <w:szCs w:val="30"/>
              </w:rPr>
              <w:t>COL Vietnam Joint Stock Company</w:t>
            </w:r>
          </w:p>
        </w:tc>
        <w:tc>
          <w:tcPr>
            <w:tcW w:w="2340" w:type="dxa"/>
          </w:tcPr>
          <w:p w14:paraId="710DE42E" w14:textId="77777777" w:rsidR="004A406B" w:rsidRPr="00671018" w:rsidRDefault="004A406B" w:rsidP="002E60C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3CF7B983" w14:textId="77777777" w:rsidR="004A406B" w:rsidRPr="00671018" w:rsidRDefault="004A406B" w:rsidP="002E60C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530" w:type="dxa"/>
          </w:tcPr>
          <w:p w14:paraId="0694B9B9" w14:textId="77777777" w:rsidR="004A406B" w:rsidRPr="00671018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99.55</w:t>
            </w:r>
          </w:p>
        </w:tc>
      </w:tr>
      <w:tr w:rsidR="004A406B" w:rsidRPr="00671018" w14:paraId="0EE4B625" w14:textId="77777777" w:rsidTr="00970E48">
        <w:trPr>
          <w:trHeight w:val="20"/>
        </w:trPr>
        <w:tc>
          <w:tcPr>
            <w:tcW w:w="3879" w:type="dxa"/>
          </w:tcPr>
          <w:p w14:paraId="790193AE" w14:textId="77777777" w:rsidR="004A406B" w:rsidRPr="00671018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ฟิวเจอร์พลัส จำกัด</w:t>
            </w:r>
          </w:p>
        </w:tc>
        <w:tc>
          <w:tcPr>
            <w:tcW w:w="2340" w:type="dxa"/>
          </w:tcPr>
          <w:p w14:paraId="4C8B76E4" w14:textId="77777777" w:rsidR="004A406B" w:rsidRPr="00671018" w:rsidRDefault="004A406B" w:rsidP="002E60C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แฟรนไชส์</w:t>
            </w:r>
          </w:p>
        </w:tc>
        <w:tc>
          <w:tcPr>
            <w:tcW w:w="1350" w:type="dxa"/>
          </w:tcPr>
          <w:p w14:paraId="1D5CEC43" w14:textId="77777777" w:rsidR="004A406B" w:rsidRPr="00671018" w:rsidRDefault="004A406B" w:rsidP="002E60C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530" w:type="dxa"/>
          </w:tcPr>
          <w:p w14:paraId="10E07B3E" w14:textId="77777777" w:rsidR="004A406B" w:rsidRPr="00FD50FE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99.74</w:t>
            </w:r>
          </w:p>
        </w:tc>
      </w:tr>
      <w:tr w:rsidR="004A406B" w:rsidRPr="00671018" w14:paraId="1B214A6E" w14:textId="77777777" w:rsidTr="00970E48">
        <w:trPr>
          <w:trHeight w:val="20"/>
        </w:trPr>
        <w:tc>
          <w:tcPr>
            <w:tcW w:w="3879" w:type="dxa"/>
          </w:tcPr>
          <w:p w14:paraId="772C5AE4" w14:textId="77777777" w:rsidR="004A406B" w:rsidRPr="00671018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ไฮเท็คซ์ อินเตอร์แอคทีฟ จำกัด</w:t>
            </w:r>
          </w:p>
        </w:tc>
        <w:tc>
          <w:tcPr>
            <w:tcW w:w="2340" w:type="dxa"/>
          </w:tcPr>
          <w:p w14:paraId="7BA7D888" w14:textId="77777777" w:rsidR="004A406B" w:rsidRPr="00671018" w:rsidRDefault="004A406B" w:rsidP="002E60C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อีคอมเมิร์ซ</w:t>
            </w:r>
          </w:p>
        </w:tc>
        <w:tc>
          <w:tcPr>
            <w:tcW w:w="1350" w:type="dxa"/>
          </w:tcPr>
          <w:p w14:paraId="712AD569" w14:textId="77777777" w:rsidR="004A406B" w:rsidRPr="00671018" w:rsidRDefault="004A406B" w:rsidP="002E60C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530" w:type="dxa"/>
          </w:tcPr>
          <w:p w14:paraId="134A0EAA" w14:textId="77777777" w:rsidR="004A406B" w:rsidRPr="00680923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56.10</w:t>
            </w:r>
          </w:p>
        </w:tc>
      </w:tr>
      <w:tr w:rsidR="004A406B" w:rsidRPr="00671018" w14:paraId="7DA85A91" w14:textId="77777777" w:rsidTr="00970E48">
        <w:trPr>
          <w:trHeight w:val="20"/>
        </w:trPr>
        <w:tc>
          <w:tcPr>
            <w:tcW w:w="3879" w:type="dxa"/>
          </w:tcPr>
          <w:p w14:paraId="67311A0D" w14:textId="77777777" w:rsidR="004A406B" w:rsidRPr="00671018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เมพ คอร์ปอเรชั่น จำกัด</w:t>
            </w:r>
          </w:p>
        </w:tc>
        <w:tc>
          <w:tcPr>
            <w:tcW w:w="2340" w:type="dxa"/>
          </w:tcPr>
          <w:p w14:paraId="61C1587C" w14:textId="77777777" w:rsidR="004A406B" w:rsidRPr="00671018" w:rsidRDefault="004A406B" w:rsidP="002E60C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อีคอมเมิร์ซ</w:t>
            </w:r>
          </w:p>
        </w:tc>
        <w:tc>
          <w:tcPr>
            <w:tcW w:w="1350" w:type="dxa"/>
          </w:tcPr>
          <w:p w14:paraId="516C7F3D" w14:textId="77777777" w:rsidR="004A406B" w:rsidRPr="00671018" w:rsidRDefault="004A406B" w:rsidP="002E60C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530" w:type="dxa"/>
          </w:tcPr>
          <w:p w14:paraId="4A5A1A1B" w14:textId="77777777" w:rsidR="004A406B" w:rsidRPr="005B7DD9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74.81</w:t>
            </w:r>
          </w:p>
        </w:tc>
      </w:tr>
      <w:tr w:rsidR="004A406B" w:rsidRPr="00671018" w14:paraId="1647833E" w14:textId="77777777" w:rsidTr="00970E48">
        <w:trPr>
          <w:trHeight w:val="20"/>
        </w:trPr>
        <w:tc>
          <w:tcPr>
            <w:tcW w:w="3879" w:type="dxa"/>
          </w:tcPr>
          <w:p w14:paraId="3EA767EF" w14:textId="77777777" w:rsidR="004A406B" w:rsidRPr="00671018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ออฟฟิศเมท (ไทย) จำกัด</w:t>
            </w:r>
          </w:p>
        </w:tc>
        <w:tc>
          <w:tcPr>
            <w:tcW w:w="2340" w:type="dxa"/>
          </w:tcPr>
          <w:p w14:paraId="374B0E05" w14:textId="77777777" w:rsidR="004A406B" w:rsidRPr="00671018" w:rsidRDefault="004A406B" w:rsidP="002E60C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5565B99F" w14:textId="77777777" w:rsidR="004A406B" w:rsidRPr="00671018" w:rsidRDefault="004A406B" w:rsidP="002E60C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530" w:type="dxa"/>
          </w:tcPr>
          <w:p w14:paraId="3A8EE081" w14:textId="77777777" w:rsidR="004A406B" w:rsidRPr="00015C70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99.74</w:t>
            </w:r>
          </w:p>
        </w:tc>
      </w:tr>
      <w:tr w:rsidR="004A406B" w:rsidRPr="00671018" w14:paraId="77A144F5" w14:textId="77777777" w:rsidTr="00970E48">
        <w:trPr>
          <w:trHeight w:val="20"/>
        </w:trPr>
        <w:tc>
          <w:tcPr>
            <w:tcW w:w="3879" w:type="dxa"/>
          </w:tcPr>
          <w:p w14:paraId="508294D9" w14:textId="77777777" w:rsidR="004A406B" w:rsidRPr="00671018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ออฟฟิศเมท ออมนิแฟรนไชส์ จำกัด</w:t>
            </w:r>
          </w:p>
        </w:tc>
        <w:tc>
          <w:tcPr>
            <w:tcW w:w="2340" w:type="dxa"/>
          </w:tcPr>
          <w:p w14:paraId="3C9532EE" w14:textId="77777777" w:rsidR="004A406B" w:rsidRPr="00671018" w:rsidRDefault="004A406B" w:rsidP="002E60C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ให้คำปรึกษาและบริการ</w:t>
            </w:r>
          </w:p>
        </w:tc>
        <w:tc>
          <w:tcPr>
            <w:tcW w:w="1350" w:type="dxa"/>
          </w:tcPr>
          <w:p w14:paraId="42CFB618" w14:textId="77777777" w:rsidR="004A406B" w:rsidRPr="00671018" w:rsidRDefault="004A406B" w:rsidP="002E60C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530" w:type="dxa"/>
          </w:tcPr>
          <w:p w14:paraId="35898432" w14:textId="77777777" w:rsidR="004A406B" w:rsidRPr="00750D0E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99.74</w:t>
            </w:r>
          </w:p>
        </w:tc>
      </w:tr>
      <w:tr w:rsidR="004A406B" w:rsidRPr="00671018" w14:paraId="675AB8DF" w14:textId="77777777" w:rsidTr="00970E48">
        <w:trPr>
          <w:trHeight w:val="20"/>
        </w:trPr>
        <w:tc>
          <w:tcPr>
            <w:tcW w:w="3879" w:type="dxa"/>
          </w:tcPr>
          <w:p w14:paraId="00DF6032" w14:textId="77777777" w:rsidR="004A406B" w:rsidRPr="00671018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ออฟฟิศเมท โลจิสติกส์ จำกัด</w:t>
            </w:r>
          </w:p>
        </w:tc>
        <w:tc>
          <w:tcPr>
            <w:tcW w:w="2340" w:type="dxa"/>
          </w:tcPr>
          <w:p w14:paraId="147A14F1" w14:textId="77777777" w:rsidR="004A406B" w:rsidRPr="00671018" w:rsidRDefault="004A406B" w:rsidP="002E60CD">
            <w:pPr>
              <w:ind w:left="176" w:right="-125" w:hanging="17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ให้เช่าพื้นที่คลังสินค้า</w:t>
            </w:r>
          </w:p>
        </w:tc>
        <w:tc>
          <w:tcPr>
            <w:tcW w:w="1350" w:type="dxa"/>
          </w:tcPr>
          <w:p w14:paraId="2A820C90" w14:textId="77777777" w:rsidR="004A406B" w:rsidRPr="00671018" w:rsidRDefault="004A406B" w:rsidP="002E60C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530" w:type="dxa"/>
          </w:tcPr>
          <w:p w14:paraId="5A28B954" w14:textId="77777777" w:rsidR="004A406B" w:rsidRPr="008D5619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99.74</w:t>
            </w:r>
          </w:p>
        </w:tc>
      </w:tr>
    </w:tbl>
    <w:p w14:paraId="5B94782F" w14:textId="77777777" w:rsidR="004A406B" w:rsidRPr="004E19C2" w:rsidRDefault="004A406B" w:rsidP="009030AC">
      <w:pPr>
        <w:jc w:val="both"/>
        <w:rPr>
          <w:rFonts w:asciiTheme="majorBidi" w:hAnsiTheme="majorBidi" w:cstheme="majorBidi"/>
        </w:rPr>
      </w:pPr>
    </w:p>
    <w:p w14:paraId="4839F727" w14:textId="77777777" w:rsidR="009030AC" w:rsidRPr="00053AE5" w:rsidRDefault="009030AC" w:rsidP="009030AC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053AE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การซื้อเงินลงทุน</w:t>
      </w:r>
    </w:p>
    <w:p w14:paraId="72CB6D27" w14:textId="77777777" w:rsidR="009030AC" w:rsidRPr="004E19C2" w:rsidRDefault="009030AC" w:rsidP="009030AC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01277725" w14:textId="171457CA" w:rsidR="009030AC" w:rsidRPr="007D14DB" w:rsidRDefault="009030AC" w:rsidP="009030AC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</w:pPr>
      <w:r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ในเดือน</w:t>
      </w:r>
      <w:r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กุมภาพันธ์</w:t>
      </w:r>
      <w:r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0C4135">
        <w:rPr>
          <w:rFonts w:asciiTheme="majorBidi" w:hAnsiTheme="majorBidi" w:cstheme="majorBidi"/>
          <w:spacing w:val="-2"/>
          <w:sz w:val="30"/>
          <w:szCs w:val="30"/>
          <w:lang w:bidi="th-TH"/>
        </w:rPr>
        <w:t>2564</w:t>
      </w:r>
      <w:r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กลุ่มบริษัทมีส่วนได้เสียใน</w:t>
      </w:r>
      <w:r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0C413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COL Vietnam Joint Stock Company </w:t>
      </w:r>
      <w:r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เพิ่มขึ้นจากเดิมร้อยละ</w:t>
      </w:r>
      <w:r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0C413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48.68 </w:t>
      </w:r>
      <w:r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เป็นร้อยละ</w:t>
      </w:r>
      <w:r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0C413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99.55 </w:t>
      </w:r>
      <w:r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และกลายเป็นบริษัทย่อยของกลุ่มบริษัท</w:t>
      </w:r>
      <w:r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ผ่านการซื้อบริษัท</w:t>
      </w:r>
      <w:r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ซีโอแอล</w:t>
      </w:r>
      <w:r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จำกัด</w:t>
      </w:r>
      <w:r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(</w:t>
      </w:r>
      <w:r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มหาชน</w:t>
      </w:r>
      <w:r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) </w:t>
      </w:r>
      <w:r w:rsidR="008B4EA1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br/>
      </w:r>
      <w:r w:rsidR="008B4EA1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(</w:t>
      </w:r>
      <w:r w:rsidR="008B4EA1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ดู</w:t>
      </w:r>
      <w:r w:rsidR="007D14DB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หมายเหตุ </w:t>
      </w:r>
      <w:r w:rsidR="007D14D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</w:t>
      </w:r>
      <w:r w:rsidR="008B4EA1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)</w:t>
      </w:r>
    </w:p>
    <w:p w14:paraId="62127139" w14:textId="77777777" w:rsidR="009030AC" w:rsidRPr="004E19C2" w:rsidRDefault="009030AC" w:rsidP="009030AC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46647C62" w14:textId="7D33DFEF" w:rsidR="009030AC" w:rsidRDefault="009030AC" w:rsidP="000917CF">
      <w:pPr>
        <w:pStyle w:val="block"/>
        <w:spacing w:after="0" w:line="240" w:lineRule="auto"/>
        <w:ind w:left="518"/>
        <w:jc w:val="thaiDistribute"/>
        <w:rPr>
          <w:rFonts w:asciiTheme="majorBidi" w:eastAsia="AngsanaNew" w:hAnsiTheme="majorBidi" w:cstheme="majorBidi"/>
          <w:sz w:val="20"/>
          <w:lang w:val="en-US" w:bidi="th-TH"/>
        </w:rPr>
      </w:pPr>
      <w:r w:rsidRPr="00053AE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การเพิ่มทุน</w:t>
      </w:r>
    </w:p>
    <w:p w14:paraId="4A22DBF8" w14:textId="77777777" w:rsidR="000917CF" w:rsidRPr="004E19C2" w:rsidRDefault="000917CF" w:rsidP="000917CF">
      <w:pPr>
        <w:pStyle w:val="block"/>
        <w:spacing w:after="0" w:line="240" w:lineRule="auto"/>
        <w:ind w:left="518"/>
        <w:jc w:val="thaiDistribute"/>
        <w:rPr>
          <w:rFonts w:asciiTheme="majorBidi" w:eastAsia="AngsanaNew" w:hAnsiTheme="majorBidi" w:cstheme="majorBidi"/>
          <w:sz w:val="18"/>
          <w:szCs w:val="18"/>
          <w:lang w:val="en-US" w:bidi="th-TH"/>
        </w:rPr>
      </w:pPr>
    </w:p>
    <w:p w14:paraId="528FA127" w14:textId="6AE7E55C" w:rsidR="008B4EA1" w:rsidRDefault="009D602C" w:rsidP="008B4EA1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9D602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ในระหว่างปี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9D602C">
        <w:rPr>
          <w:rFonts w:asciiTheme="majorBidi" w:hAnsiTheme="majorBidi" w:cstheme="majorBidi"/>
          <w:spacing w:val="-2"/>
          <w:sz w:val="30"/>
          <w:szCs w:val="30"/>
          <w:lang w:bidi="th-TH"/>
        </w:rPr>
        <w:t>2564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9D602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บริษัทได้ลงทุนเพิ่มใน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9D602C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Quinam B.V. </w:t>
      </w:r>
      <w:r w:rsidRPr="009D602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จำนวน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9D602C">
        <w:rPr>
          <w:rFonts w:asciiTheme="majorBidi" w:hAnsiTheme="majorBidi" w:cstheme="majorBidi"/>
          <w:spacing w:val="-2"/>
          <w:sz w:val="30"/>
          <w:szCs w:val="30"/>
          <w:lang w:bidi="th-TH"/>
        </w:rPr>
        <w:t>1,150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9D602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หุ้น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9D602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เป็นจำนวนเงิน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9D602C">
        <w:rPr>
          <w:rFonts w:asciiTheme="majorBidi" w:hAnsiTheme="majorBidi" w:cstheme="majorBidi"/>
          <w:spacing w:val="-2"/>
          <w:sz w:val="30"/>
          <w:szCs w:val="30"/>
          <w:lang w:bidi="th-TH"/>
        </w:rPr>
        <w:t>2,528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9D602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ล้านบาท</w:t>
      </w:r>
      <w:r w:rsidR="00C93291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9D602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ทำให้สัดส่วนความเป็น</w:t>
      </w:r>
      <w:r w:rsidRPr="008B4EA1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เจ้าของของ</w:t>
      </w:r>
      <w:r w:rsidRPr="009D602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บริษัทเพิ่มขึ้นจาก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9D602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ร้อยละ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9D602C">
        <w:rPr>
          <w:rFonts w:asciiTheme="majorBidi" w:hAnsiTheme="majorBidi" w:cstheme="majorBidi"/>
          <w:spacing w:val="-2"/>
          <w:sz w:val="30"/>
          <w:szCs w:val="30"/>
          <w:lang w:bidi="th-TH"/>
        </w:rPr>
        <w:t>0.69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9D602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เป็นร้อยละ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9D602C">
        <w:rPr>
          <w:rFonts w:asciiTheme="majorBidi" w:hAnsiTheme="majorBidi" w:cstheme="majorBidi"/>
          <w:spacing w:val="-2"/>
          <w:sz w:val="30"/>
          <w:szCs w:val="30"/>
          <w:lang w:bidi="th-TH"/>
        </w:rPr>
        <w:t>6.61</w:t>
      </w:r>
      <w:r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9D602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บริษัทได้ชำระเงินแล้วเป็นจำนวน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="0078414D">
        <w:rPr>
          <w:rFonts w:asciiTheme="majorBidi" w:hAnsiTheme="majorBidi" w:cstheme="majorBidi"/>
          <w:spacing w:val="-2"/>
          <w:sz w:val="30"/>
          <w:szCs w:val="30"/>
          <w:lang w:bidi="th-TH"/>
        </w:rPr>
        <w:br/>
      </w:r>
      <w:r w:rsidRPr="009D602C">
        <w:rPr>
          <w:rFonts w:asciiTheme="majorBidi" w:hAnsiTheme="majorBidi" w:cstheme="majorBidi"/>
          <w:spacing w:val="-2"/>
          <w:sz w:val="30"/>
          <w:szCs w:val="30"/>
          <w:lang w:bidi="th-TH"/>
        </w:rPr>
        <w:t>790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9D602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ล้านบาท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(</w:t>
      </w:r>
      <w:r w:rsidRPr="009D602C">
        <w:rPr>
          <w:rFonts w:asciiTheme="majorBidi" w:hAnsiTheme="majorBidi" w:cstheme="majorBidi"/>
          <w:spacing w:val="-2"/>
          <w:sz w:val="30"/>
          <w:szCs w:val="30"/>
          <w:lang w:bidi="th-TH"/>
        </w:rPr>
        <w:t>25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9D602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ล้านดอลล่าร์สหรัฐ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) </w:t>
      </w:r>
      <w:r w:rsidRPr="009D602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และ</w:t>
      </w:r>
      <w:r w:rsidRPr="008B4EA1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รับรู้จำนวน</w:t>
      </w:r>
      <w:r w:rsidRPr="009D602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คงเหลือในเจ้าหนี้หมุนเวียนอื่นเป็นจำนวนเงิน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9D602C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1,772 </w:t>
      </w:r>
      <w:r w:rsidRPr="009D602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ล้านบาท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(</w:t>
      </w:r>
      <w:r w:rsidRPr="009D602C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55 </w:t>
      </w:r>
      <w:r w:rsidRPr="009D602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ล้านดอลล่าร์สหรัฐ</w:t>
      </w:r>
      <w:r w:rsidRPr="009D602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)</w:t>
      </w:r>
    </w:p>
    <w:p w14:paraId="0A8394B0" w14:textId="77777777" w:rsidR="008B4EA1" w:rsidRPr="004E19C2" w:rsidRDefault="008B4EA1" w:rsidP="008B4EA1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18"/>
          <w:szCs w:val="18"/>
          <w:lang w:bidi="th-TH"/>
        </w:rPr>
      </w:pPr>
    </w:p>
    <w:p w14:paraId="6686CE08" w14:textId="6E60DAA5" w:rsidR="008B4EA1" w:rsidRDefault="009030AC" w:rsidP="008B4EA1">
      <w:pPr>
        <w:pStyle w:val="block"/>
        <w:spacing w:after="0" w:line="240" w:lineRule="auto"/>
        <w:ind w:left="518" w:right="-43"/>
        <w:jc w:val="thaiDistribute"/>
        <w:rPr>
          <w:rFonts w:asciiTheme="majorBidi" w:eastAsia="AngsanaNew" w:hAnsiTheme="majorBidi" w:cstheme="majorBidi"/>
          <w:sz w:val="30"/>
          <w:szCs w:val="30"/>
          <w:lang w:val="en-US" w:bidi="th-TH"/>
        </w:rPr>
      </w:pPr>
      <w:r w:rsidRPr="005F3EFC">
        <w:rPr>
          <w:rFonts w:asciiTheme="majorBidi" w:eastAsia="AngsanaNew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5F3EFC">
        <w:rPr>
          <w:rFonts w:asciiTheme="majorBidi" w:eastAsia="AngsanaNew" w:hAnsiTheme="majorBidi" w:cstheme="majorBidi"/>
          <w:sz w:val="30"/>
          <w:szCs w:val="30"/>
          <w:lang w:val="en-US" w:bidi="th-TH"/>
        </w:rPr>
        <w:t xml:space="preserve">2564 </w:t>
      </w:r>
      <w:r w:rsidRPr="005F3EFC">
        <w:rPr>
          <w:rFonts w:asciiTheme="majorBidi" w:eastAsia="AngsanaNew" w:hAnsiTheme="majorBidi" w:cstheme="majorBidi" w:hint="cs"/>
          <w:sz w:val="30"/>
          <w:szCs w:val="30"/>
          <w:cs/>
          <w:lang w:val="en-US" w:bidi="th-TH"/>
        </w:rPr>
        <w:t>บริษัทได้ลงทุนเพิ่มใน บริษัท พีบีเอชดี จำกัด</w:t>
      </w:r>
      <w:r w:rsidRPr="005F3EFC">
        <w:rPr>
          <w:rFonts w:asciiTheme="majorBidi" w:eastAsia="AngsanaNew" w:hAnsiTheme="majorBidi" w:cstheme="majorBidi"/>
          <w:sz w:val="30"/>
          <w:szCs w:val="30"/>
          <w:lang w:val="en-US" w:bidi="th-TH"/>
        </w:rPr>
        <w:t xml:space="preserve"> </w:t>
      </w:r>
      <w:r w:rsidRPr="005F3EFC">
        <w:rPr>
          <w:rFonts w:asciiTheme="majorBidi" w:eastAsia="AngsanaNew" w:hAnsiTheme="majorBidi" w:cstheme="majorBidi" w:hint="cs"/>
          <w:sz w:val="30"/>
          <w:szCs w:val="30"/>
          <w:cs/>
          <w:lang w:val="en-US" w:bidi="th-TH"/>
        </w:rPr>
        <w:t xml:space="preserve">จำนวน </w:t>
      </w:r>
      <w:r w:rsidRPr="005F3EFC">
        <w:rPr>
          <w:rFonts w:asciiTheme="majorBidi" w:eastAsia="AngsanaNew" w:hAnsiTheme="majorBidi" w:cstheme="majorBidi"/>
          <w:sz w:val="30"/>
          <w:szCs w:val="30"/>
          <w:lang w:val="en-US" w:bidi="th-TH"/>
        </w:rPr>
        <w:t xml:space="preserve">110,250,000 </w:t>
      </w:r>
      <w:r w:rsidRPr="005F3EFC">
        <w:rPr>
          <w:rFonts w:asciiTheme="majorBidi" w:eastAsia="AngsanaNew" w:hAnsiTheme="majorBidi" w:cstheme="majorBidi" w:hint="cs"/>
          <w:sz w:val="30"/>
          <w:szCs w:val="30"/>
          <w:cs/>
          <w:lang w:val="en-US" w:bidi="th-TH"/>
        </w:rPr>
        <w:t>หุ้น เป็นจำนวนเงิน</w:t>
      </w:r>
      <w:r w:rsidRPr="005F3EFC">
        <w:rPr>
          <w:rFonts w:asciiTheme="majorBidi" w:eastAsia="AngsanaNew" w:hAnsiTheme="majorBidi" w:cstheme="majorBidi"/>
          <w:sz w:val="30"/>
          <w:szCs w:val="30"/>
          <w:lang w:val="en-US" w:bidi="th-TH"/>
        </w:rPr>
        <w:t xml:space="preserve"> 11,025 </w:t>
      </w:r>
      <w:r w:rsidRPr="005F3EFC">
        <w:rPr>
          <w:rFonts w:asciiTheme="majorBidi" w:eastAsia="AngsanaNew" w:hAnsiTheme="majorBidi" w:cstheme="majorBidi" w:hint="cs"/>
          <w:sz w:val="30"/>
          <w:szCs w:val="30"/>
          <w:cs/>
          <w:lang w:val="en-US" w:bidi="th-TH"/>
        </w:rPr>
        <w:t>ล้านบาท</w:t>
      </w:r>
    </w:p>
    <w:p w14:paraId="185C89A2" w14:textId="77777777" w:rsidR="004E19C2" w:rsidRPr="004E19C2" w:rsidRDefault="004E19C2" w:rsidP="008B4EA1">
      <w:pPr>
        <w:pStyle w:val="block"/>
        <w:spacing w:after="0" w:line="240" w:lineRule="auto"/>
        <w:ind w:left="518" w:right="-43"/>
        <w:jc w:val="thaiDistribute"/>
        <w:rPr>
          <w:rFonts w:asciiTheme="majorBidi" w:eastAsia="AngsanaNew" w:hAnsiTheme="majorBidi" w:cstheme="majorBidi"/>
          <w:sz w:val="18"/>
          <w:szCs w:val="18"/>
          <w:lang w:val="en-US" w:bidi="th-TH"/>
        </w:rPr>
      </w:pPr>
    </w:p>
    <w:p w14:paraId="5C9AFF24" w14:textId="14B0CFE6" w:rsidR="000917CF" w:rsidRDefault="000917CF" w:rsidP="000917CF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053AE5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ในระหว่างปี </w:t>
      </w:r>
      <w:r w:rsidRPr="00053AE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2564 </w:t>
      </w:r>
      <w:r w:rsidRPr="00053AE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กลุ่มบริษัทได้ลงทุนเพิ่มใน</w:t>
      </w:r>
      <w:r w:rsidR="00C93291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053AE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บริษัท มูจิ รีเทล (ประเทศไทย) </w:t>
      </w:r>
      <w:r w:rsidRPr="00B15A10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จำกัด จำนวน </w:t>
      </w:r>
      <w:r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</w:t>
      </w:r>
      <w:r w:rsidRPr="00B15A1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</w:t>
      </w:r>
      <w:r w:rsidRPr="00B15A10">
        <w:rPr>
          <w:rFonts w:asciiTheme="majorBidi" w:hAnsiTheme="majorBidi" w:cstheme="majorBidi" w:hint="cs"/>
          <w:spacing w:val="-2"/>
          <w:sz w:val="30"/>
          <w:szCs w:val="30"/>
          <w:lang w:val="en-US" w:bidi="th-TH"/>
        </w:rPr>
        <w:t>,</w:t>
      </w:r>
      <w:r w:rsidRPr="00B15A1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000</w:t>
      </w:r>
      <w:r w:rsidRPr="00B15A10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หุ้น เป็</w:t>
      </w:r>
      <w:r w:rsidRPr="00053AE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นจำนวนเงิน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</w:t>
      </w:r>
      <w:r w:rsidRPr="00053AE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</w:t>
      </w:r>
      <w:r w:rsidRPr="00053AE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053AE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ล้านบาท</w:t>
      </w:r>
      <w:r w:rsidRPr="00053AE5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</w:t>
      </w:r>
    </w:p>
    <w:p w14:paraId="1B12EDE7" w14:textId="50E8576E" w:rsidR="009030AC" w:rsidRPr="004B5677" w:rsidRDefault="009030AC" w:rsidP="00AB12C6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</w:rPr>
        <w:t>อสังหาริมทรัพย์เพื่อการลงทุน</w:t>
      </w:r>
    </w:p>
    <w:p w14:paraId="403D8A04" w14:textId="77777777" w:rsidR="009030AC" w:rsidRPr="004D311A" w:rsidRDefault="009030AC" w:rsidP="00AB12C6">
      <w:pPr>
        <w:spacing w:line="340" w:lineRule="exact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5F3EFC" w:rsidRPr="005F3EFC" w14:paraId="211174A4" w14:textId="77777777" w:rsidTr="007B6862">
        <w:trPr>
          <w:cantSplit/>
          <w:tblHeader/>
        </w:trPr>
        <w:tc>
          <w:tcPr>
            <w:tcW w:w="5940" w:type="dxa"/>
            <w:vAlign w:val="bottom"/>
          </w:tcPr>
          <w:p w14:paraId="5D68145E" w14:textId="77777777" w:rsidR="005F3EFC" w:rsidRPr="000917CF" w:rsidRDefault="005F3EFC" w:rsidP="002E60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917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0917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0917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0917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7CE247D7" w14:textId="77777777" w:rsidR="005F3EFC" w:rsidRPr="000917CF" w:rsidRDefault="005F3EFC" w:rsidP="002E60C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0FEB0050" w14:textId="41F40C4B" w:rsidR="005F3EFC" w:rsidRPr="005F3EFC" w:rsidRDefault="005F3EFC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17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917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5F3E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F3EFC" w:rsidRPr="005F3EFC" w14:paraId="7DC000EC" w14:textId="77777777" w:rsidTr="007B6862">
        <w:trPr>
          <w:cantSplit/>
        </w:trPr>
        <w:tc>
          <w:tcPr>
            <w:tcW w:w="5940" w:type="dxa"/>
          </w:tcPr>
          <w:p w14:paraId="56380214" w14:textId="77777777" w:rsidR="005F3EFC" w:rsidRPr="005F3EFC" w:rsidRDefault="005F3EFC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B4AB4F" w14:textId="386FA1A8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60D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</w:tcPr>
          <w:p w14:paraId="571CBAB5" w14:textId="34C86644" w:rsidR="005F3EFC" w:rsidRPr="005F3EFC" w:rsidRDefault="005F3EFC" w:rsidP="005F3EFC">
            <w:pPr>
              <w:pStyle w:val="acctfourfigures"/>
              <w:tabs>
                <w:tab w:val="clear" w:pos="765"/>
              </w:tabs>
              <w:spacing w:line="240" w:lineRule="auto"/>
              <w:ind w:left="-71" w:right="-8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3EF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F3EFC" w:rsidRPr="005F3EFC" w14:paraId="29CE3D24" w14:textId="77777777" w:rsidTr="007B6862">
        <w:trPr>
          <w:cantSplit/>
        </w:trPr>
        <w:tc>
          <w:tcPr>
            <w:tcW w:w="5940" w:type="dxa"/>
          </w:tcPr>
          <w:p w14:paraId="327FCD08" w14:textId="77777777" w:rsidR="005F3EFC" w:rsidRPr="005F3EFC" w:rsidRDefault="005F3EFC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EF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6BE9878B" w14:textId="3FE8DEF8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7901BEF4" w14:textId="26978CE8" w:rsidR="005F3EFC" w:rsidRPr="005F3EFC" w:rsidRDefault="001739FF" w:rsidP="007B686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</w:tr>
      <w:tr w:rsidR="005F3EFC" w:rsidRPr="005F3EFC" w14:paraId="2CD090B3" w14:textId="77777777" w:rsidTr="007B6862">
        <w:trPr>
          <w:cantSplit/>
        </w:trPr>
        <w:tc>
          <w:tcPr>
            <w:tcW w:w="5940" w:type="dxa"/>
          </w:tcPr>
          <w:p w14:paraId="02776332" w14:textId="77777777" w:rsidR="005F3EFC" w:rsidRPr="005F3EFC" w:rsidRDefault="005F3EFC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EF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392519F4" w14:textId="77777777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5F618699" w14:textId="2E24CB09" w:rsidR="005F3EFC" w:rsidRPr="005F3EFC" w:rsidRDefault="001739FF" w:rsidP="007B686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5F3EFC" w:rsidRPr="005F3EFC" w14:paraId="12355A99" w14:textId="77777777" w:rsidTr="007B6862">
        <w:trPr>
          <w:cantSplit/>
        </w:trPr>
        <w:tc>
          <w:tcPr>
            <w:tcW w:w="5940" w:type="dxa"/>
          </w:tcPr>
          <w:p w14:paraId="584BF96B" w14:textId="05ACF31D" w:rsidR="005F3EFC" w:rsidRPr="005F3EFC" w:rsidRDefault="005F3EFC" w:rsidP="002E60CD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F3EFC">
              <w:rPr>
                <w:rFonts w:asciiTheme="majorBidi" w:hAnsiTheme="majorBidi" w:cs="Angsana New"/>
                <w:sz w:val="30"/>
                <w:szCs w:val="30"/>
                <w:cs/>
              </w:rPr>
              <w:t>โอน</w:t>
            </w:r>
            <w:r w:rsidR="004E19C2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</w:t>
            </w:r>
            <w:r w:rsidRPr="005F3EFC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 อาคารและอุปกรณ์</w:t>
            </w:r>
            <w:r w:rsidRPr="005F3EF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75AC6844" w14:textId="2832CCD5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80" w:type="dxa"/>
          </w:tcPr>
          <w:p w14:paraId="7228F635" w14:textId="61CDD851" w:rsidR="005F3EFC" w:rsidRPr="005F3EFC" w:rsidRDefault="000917CF" w:rsidP="007B686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</w:p>
        </w:tc>
      </w:tr>
      <w:tr w:rsidR="005F3EFC" w:rsidRPr="005F3EFC" w14:paraId="3DA8F3AD" w14:textId="77777777" w:rsidTr="007B6862">
        <w:trPr>
          <w:cantSplit/>
        </w:trPr>
        <w:tc>
          <w:tcPr>
            <w:tcW w:w="5940" w:type="dxa"/>
          </w:tcPr>
          <w:p w14:paraId="59C549F6" w14:textId="0C4CE373" w:rsidR="005F3EFC" w:rsidRPr="005F3EFC" w:rsidRDefault="005F3EFC" w:rsidP="002E60CD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F3EFC">
              <w:rPr>
                <w:rFonts w:asciiTheme="majorBidi" w:hAnsiTheme="majorBidi" w:cs="Angsana New"/>
                <w:sz w:val="30"/>
                <w:szCs w:val="30"/>
                <w:cs/>
              </w:rPr>
              <w:t>โอน</w:t>
            </w:r>
            <w:r w:rsidR="004E19C2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</w:t>
            </w:r>
            <w:r w:rsidRPr="005F3EFC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5F3EF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00B348B9" w14:textId="7072AB22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80" w:type="dxa"/>
          </w:tcPr>
          <w:p w14:paraId="78F99953" w14:textId="52F259DF" w:rsidR="005F3EFC" w:rsidRPr="005F3EFC" w:rsidRDefault="001739FF" w:rsidP="007B686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917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</w:tr>
      <w:tr w:rsidR="005F3EFC" w:rsidRPr="005F3EFC" w14:paraId="08359837" w14:textId="77777777" w:rsidTr="007B6862">
        <w:trPr>
          <w:cantSplit/>
        </w:trPr>
        <w:tc>
          <w:tcPr>
            <w:tcW w:w="5940" w:type="dxa"/>
          </w:tcPr>
          <w:p w14:paraId="649F485A" w14:textId="48C85834" w:rsidR="005F3EFC" w:rsidRPr="000917CF" w:rsidRDefault="005F3EFC" w:rsidP="005F3EFC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0917C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4DA794CA" w14:textId="77777777" w:rsidR="005F3EFC" w:rsidRPr="000917CF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103D908" w14:textId="4FB467F7" w:rsidR="005F3EFC" w:rsidRPr="000917CF" w:rsidRDefault="001739FF" w:rsidP="007B686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17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0917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0917CF" w:rsidRPr="000917CF" w14:paraId="308D99A2" w14:textId="77777777" w:rsidTr="007B6862">
        <w:trPr>
          <w:cantSplit/>
        </w:trPr>
        <w:tc>
          <w:tcPr>
            <w:tcW w:w="5940" w:type="dxa"/>
            <w:shd w:val="clear" w:color="auto" w:fill="auto"/>
          </w:tcPr>
          <w:p w14:paraId="033529E0" w14:textId="0251A252" w:rsidR="000917CF" w:rsidRPr="000917CF" w:rsidRDefault="000917CF" w:rsidP="000917CF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7C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299421E9" w14:textId="77777777" w:rsidR="000917CF" w:rsidRPr="000917CF" w:rsidRDefault="000917CF" w:rsidP="000917CF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2E5AF94" w14:textId="127C2D5A" w:rsidR="000917CF" w:rsidRPr="000917CF" w:rsidRDefault="000917CF" w:rsidP="007B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5"/>
              </w:tabs>
              <w:spacing w:line="240" w:lineRule="auto"/>
              <w:ind w:left="197" w:right="-80" w:hanging="1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(524)</w:t>
            </w:r>
          </w:p>
        </w:tc>
      </w:tr>
    </w:tbl>
    <w:p w14:paraId="22A27BB2" w14:textId="77777777" w:rsidR="009030AC" w:rsidRPr="004D311A" w:rsidRDefault="009030AC" w:rsidP="00AB12C6">
      <w:pPr>
        <w:spacing w:line="340" w:lineRule="exact"/>
        <w:rPr>
          <w:rFonts w:asciiTheme="majorBidi" w:hAnsiTheme="majorBidi" w:cstheme="majorBidi"/>
          <w:sz w:val="20"/>
          <w:szCs w:val="20"/>
        </w:rPr>
      </w:pPr>
    </w:p>
    <w:p w14:paraId="4E7026D1" w14:textId="77777777" w:rsidR="009030AC" w:rsidRPr="00D62EE8" w:rsidRDefault="009030AC" w:rsidP="00AB12C6">
      <w:pPr>
        <w:pStyle w:val="Heading1"/>
        <w:keepLines/>
        <w:numPr>
          <w:ilvl w:val="0"/>
          <w:numId w:val="4"/>
        </w:numPr>
        <w:shd w:val="clear" w:color="auto" w:fill="auto"/>
        <w:spacing w:line="34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D62EE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  <w:r w:rsidRPr="00D62EE8">
        <w:rPr>
          <w:rFonts w:asciiTheme="majorBidi" w:hAnsiTheme="majorBidi" w:cstheme="majorBidi"/>
          <w:i/>
          <w:iCs/>
          <w:color w:val="0070C0"/>
          <w:sz w:val="30"/>
          <w:szCs w:val="30"/>
          <w:u w:val="none"/>
          <w:cs/>
          <w:lang w:val="th-TH"/>
        </w:rPr>
        <w:t xml:space="preserve"> </w:t>
      </w:r>
    </w:p>
    <w:p w14:paraId="3F8E00E2" w14:textId="77777777" w:rsidR="009030AC" w:rsidRPr="004D311A" w:rsidRDefault="009030AC" w:rsidP="00AB12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40" w:lineRule="exact"/>
        <w:ind w:left="540" w:right="-45"/>
        <w:rPr>
          <w:rFonts w:asciiTheme="majorBidi" w:hAnsiTheme="majorBidi" w:cstheme="majorBidi"/>
          <w:bCs/>
          <w:color w:val="0000FF"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5F3EFC" w:rsidRPr="005F3EFC" w14:paraId="655186D0" w14:textId="77777777" w:rsidTr="007B6862">
        <w:trPr>
          <w:cantSplit/>
          <w:tblHeader/>
        </w:trPr>
        <w:tc>
          <w:tcPr>
            <w:tcW w:w="5940" w:type="dxa"/>
            <w:vAlign w:val="bottom"/>
          </w:tcPr>
          <w:p w14:paraId="22ABCBA3" w14:textId="77777777" w:rsidR="005F3EFC" w:rsidRPr="005F3EFC" w:rsidRDefault="005F3EFC" w:rsidP="002E60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0917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0917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0917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0917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33AFFA71" w14:textId="77777777" w:rsidR="005F3EFC" w:rsidRPr="005F3EFC" w:rsidRDefault="005F3EFC" w:rsidP="002E60C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01278CCF" w14:textId="77777777" w:rsidR="005F3EFC" w:rsidRPr="005F3EFC" w:rsidRDefault="005F3EFC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3E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5F3E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5F3E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F3EFC" w:rsidRPr="005F3EFC" w14:paraId="6CB9F0F1" w14:textId="77777777" w:rsidTr="007B6862">
        <w:trPr>
          <w:cantSplit/>
        </w:trPr>
        <w:tc>
          <w:tcPr>
            <w:tcW w:w="5940" w:type="dxa"/>
          </w:tcPr>
          <w:p w14:paraId="03ADBA73" w14:textId="77777777" w:rsidR="005F3EFC" w:rsidRPr="005F3EFC" w:rsidRDefault="005F3EFC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D68766" w14:textId="77777777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60D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</w:tcPr>
          <w:p w14:paraId="531521AE" w14:textId="77777777" w:rsidR="005F3EFC" w:rsidRPr="005F3EFC" w:rsidRDefault="005F3EFC" w:rsidP="005F3EFC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3EF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F3EFC" w:rsidRPr="005F3EFC" w14:paraId="6FC1D830" w14:textId="77777777" w:rsidTr="007B6862">
        <w:trPr>
          <w:cantSplit/>
        </w:trPr>
        <w:tc>
          <w:tcPr>
            <w:tcW w:w="5940" w:type="dxa"/>
          </w:tcPr>
          <w:p w14:paraId="345D3A7F" w14:textId="77777777" w:rsidR="005F3EFC" w:rsidRPr="005F3EFC" w:rsidRDefault="005F3EFC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EF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7799F82B" w14:textId="77777777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68D2883F" w14:textId="125F7738" w:rsidR="005F3EFC" w:rsidRPr="005F3EFC" w:rsidRDefault="00F501CF" w:rsidP="007B686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</w:t>
            </w:r>
            <w:r w:rsidR="00B97A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</w:tr>
      <w:tr w:rsidR="005F3EFC" w:rsidRPr="005F3EFC" w14:paraId="149C71DA" w14:textId="77777777" w:rsidTr="007B6862">
        <w:trPr>
          <w:cantSplit/>
        </w:trPr>
        <w:tc>
          <w:tcPr>
            <w:tcW w:w="5940" w:type="dxa"/>
          </w:tcPr>
          <w:p w14:paraId="5EA6979E" w14:textId="41BD0F3D" w:rsidR="005F3EFC" w:rsidRPr="005F3EFC" w:rsidRDefault="005F3EFC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EFC">
              <w:rPr>
                <w:rFonts w:asciiTheme="majorBidi" w:hAnsiTheme="majorBidi" w:cs="Angsana New" w:hint="cs"/>
                <w:sz w:val="30"/>
                <w:szCs w:val="30"/>
                <w:cs/>
              </w:rPr>
              <w:t>ได้มาจากการซื้อธุรกิจ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5F3EFC">
              <w:rPr>
                <w:rFonts w:asciiTheme="majorBidi" w:hAnsiTheme="majorBidi" w:cstheme="majorBidi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170" w:type="dxa"/>
          </w:tcPr>
          <w:p w14:paraId="381381B5" w14:textId="5A00AABC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80" w:type="dxa"/>
          </w:tcPr>
          <w:p w14:paraId="5F63D983" w14:textId="3C03BC6F" w:rsidR="005F3EFC" w:rsidRPr="005F3EFC" w:rsidRDefault="00F501CF" w:rsidP="007B686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1,894</w:t>
            </w:r>
          </w:p>
        </w:tc>
      </w:tr>
      <w:tr w:rsidR="005F3EFC" w:rsidRPr="005F3EFC" w14:paraId="3F5466C6" w14:textId="77777777" w:rsidTr="007B6862">
        <w:trPr>
          <w:cantSplit/>
        </w:trPr>
        <w:tc>
          <w:tcPr>
            <w:tcW w:w="5940" w:type="dxa"/>
          </w:tcPr>
          <w:p w14:paraId="7A8F9A93" w14:textId="77777777" w:rsidR="005F3EFC" w:rsidRPr="005F3EFC" w:rsidRDefault="005F3EFC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EF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722A0464" w14:textId="77777777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50F76E6F" w14:textId="75F6A66C" w:rsidR="005F3EFC" w:rsidRPr="005F3EFC" w:rsidRDefault="00F501CF" w:rsidP="007B686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B97A49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F3EFC" w:rsidRPr="005F3EFC" w14:paraId="28F488E7" w14:textId="77777777" w:rsidTr="007B6862">
        <w:trPr>
          <w:cantSplit/>
        </w:trPr>
        <w:tc>
          <w:tcPr>
            <w:tcW w:w="5940" w:type="dxa"/>
          </w:tcPr>
          <w:p w14:paraId="23F79A97" w14:textId="308ED70C" w:rsidR="005F3EFC" w:rsidRPr="005F3EFC" w:rsidRDefault="005F3EFC" w:rsidP="002E60CD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F3EFC">
              <w:rPr>
                <w:rFonts w:asciiTheme="majorBidi" w:hAnsiTheme="majorBidi" w:cs="Angsana New"/>
                <w:sz w:val="30"/>
                <w:szCs w:val="30"/>
                <w:cs/>
              </w:rPr>
              <w:t>โอนไป</w:t>
            </w:r>
            <w:r w:rsidRPr="005F3EFC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5F3EF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6CF25278" w14:textId="171553EC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80" w:type="dxa"/>
          </w:tcPr>
          <w:p w14:paraId="2752A79A" w14:textId="0AAE0B17" w:rsidR="005F3EFC" w:rsidRPr="005F3EFC" w:rsidRDefault="00F501CF" w:rsidP="007B686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917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F3EFC" w:rsidRPr="005F3EFC" w14:paraId="58BB25B2" w14:textId="77777777" w:rsidTr="007B6862">
        <w:trPr>
          <w:cantSplit/>
        </w:trPr>
        <w:tc>
          <w:tcPr>
            <w:tcW w:w="5940" w:type="dxa"/>
          </w:tcPr>
          <w:p w14:paraId="54EF9AEC" w14:textId="2E266239" w:rsidR="005F3EFC" w:rsidRPr="005F3EFC" w:rsidRDefault="000917CF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การกลับรายการ</w:t>
            </w:r>
            <w:r w:rsidR="005F3EFC" w:rsidRPr="005F3EF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07172322" w14:textId="77777777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1DAB8933" w14:textId="7AD1BFA5" w:rsidR="005F3EFC" w:rsidRPr="00F501CF" w:rsidRDefault="00F501CF" w:rsidP="007B686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97A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5F3EFC" w:rsidRPr="005F3EFC" w14:paraId="1343FA52" w14:textId="77777777" w:rsidTr="007B6862">
        <w:trPr>
          <w:cantSplit/>
        </w:trPr>
        <w:tc>
          <w:tcPr>
            <w:tcW w:w="5940" w:type="dxa"/>
          </w:tcPr>
          <w:p w14:paraId="1EA1F209" w14:textId="77777777" w:rsidR="005F3EFC" w:rsidRPr="005F3EFC" w:rsidRDefault="005F3EFC" w:rsidP="002E60CD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5F3EF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45CF0AFA" w14:textId="77777777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2E4EC24" w14:textId="2EF43992" w:rsidR="005F3EFC" w:rsidRPr="005F3EFC" w:rsidRDefault="00F501CF" w:rsidP="007B686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917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</w:tr>
      <w:tr w:rsidR="00F501CF" w:rsidRPr="005F3EFC" w14:paraId="36037CC4" w14:textId="77777777" w:rsidTr="007B6862">
        <w:trPr>
          <w:cantSplit/>
        </w:trPr>
        <w:tc>
          <w:tcPr>
            <w:tcW w:w="5940" w:type="dxa"/>
          </w:tcPr>
          <w:p w14:paraId="17D56194" w14:textId="56FD422F" w:rsidR="00F501CF" w:rsidRPr="005F3EFC" w:rsidRDefault="00F501CF" w:rsidP="002E60CD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700D1C24" w14:textId="77777777" w:rsidR="00F501CF" w:rsidRPr="005F3EFC" w:rsidRDefault="00F501CF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41FD85D1" w14:textId="25CE53B5" w:rsidR="00F501CF" w:rsidRDefault="00F501CF" w:rsidP="007B686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9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9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095BF44" w14:textId="0B827619" w:rsidR="005F3EFC" w:rsidRDefault="005F3EFC" w:rsidP="00AB12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340" w:lineRule="exact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47328B79" w14:textId="77777777" w:rsidR="009030AC" w:rsidRPr="00D62EE8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D62EE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สินทรัพย์สิทธิการใช้</w:t>
      </w:r>
    </w:p>
    <w:p w14:paraId="791D7E04" w14:textId="441320F3" w:rsidR="009030AC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5F3EFC" w:rsidRPr="005F3EFC" w14:paraId="6FD66623" w14:textId="77777777" w:rsidTr="007B6862">
        <w:trPr>
          <w:cantSplit/>
          <w:tblHeader/>
        </w:trPr>
        <w:tc>
          <w:tcPr>
            <w:tcW w:w="5940" w:type="dxa"/>
            <w:vAlign w:val="bottom"/>
          </w:tcPr>
          <w:p w14:paraId="5192C2DE" w14:textId="77777777" w:rsidR="005F3EFC" w:rsidRPr="005F3EFC" w:rsidRDefault="005F3EFC" w:rsidP="002E60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0917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0917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0917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0917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064A944C" w14:textId="77777777" w:rsidR="005F3EFC" w:rsidRPr="005F3EFC" w:rsidRDefault="005F3EFC" w:rsidP="002E60C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7627CC52" w14:textId="77777777" w:rsidR="005F3EFC" w:rsidRPr="005F3EFC" w:rsidRDefault="005F3EFC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3E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5F3E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5F3E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F3EFC" w:rsidRPr="005F3EFC" w14:paraId="3EFB2DE6" w14:textId="77777777" w:rsidTr="007B6862">
        <w:trPr>
          <w:cantSplit/>
        </w:trPr>
        <w:tc>
          <w:tcPr>
            <w:tcW w:w="5940" w:type="dxa"/>
          </w:tcPr>
          <w:p w14:paraId="0F1952C4" w14:textId="77777777" w:rsidR="005F3EFC" w:rsidRPr="005F3EFC" w:rsidRDefault="005F3EFC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88DB07" w14:textId="77777777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60D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</w:tcPr>
          <w:p w14:paraId="724793BA" w14:textId="77777777" w:rsidR="005F3EFC" w:rsidRPr="005F3EFC" w:rsidRDefault="005F3EFC" w:rsidP="005F3EFC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3EF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F3EFC" w:rsidRPr="005F3EFC" w14:paraId="5B67C21E" w14:textId="77777777" w:rsidTr="007B6862">
        <w:trPr>
          <w:cantSplit/>
        </w:trPr>
        <w:tc>
          <w:tcPr>
            <w:tcW w:w="5940" w:type="dxa"/>
          </w:tcPr>
          <w:p w14:paraId="451C969D" w14:textId="77777777" w:rsidR="005F3EFC" w:rsidRPr="005F3EFC" w:rsidRDefault="005F3EFC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EF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74CAD881" w14:textId="77777777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4E0B40B" w14:textId="6BB4A319" w:rsidR="005F3EFC" w:rsidRPr="007B6862" w:rsidRDefault="000917CF" w:rsidP="007B6862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6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2E3A30" w:rsidRPr="007B6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7200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</w:tr>
      <w:tr w:rsidR="005F3EFC" w:rsidRPr="005F3EFC" w14:paraId="5216EC43" w14:textId="77777777" w:rsidTr="007B6862">
        <w:trPr>
          <w:cantSplit/>
        </w:trPr>
        <w:tc>
          <w:tcPr>
            <w:tcW w:w="5940" w:type="dxa"/>
          </w:tcPr>
          <w:p w14:paraId="37EEBC09" w14:textId="2AE1FF42" w:rsidR="005F3EFC" w:rsidRPr="005F3EFC" w:rsidRDefault="005F3EFC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3EFC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170" w:type="dxa"/>
          </w:tcPr>
          <w:p w14:paraId="5CB07D75" w14:textId="77777777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79C9E9B0" w14:textId="7F61B759" w:rsidR="005F3EFC" w:rsidRPr="007B6862" w:rsidRDefault="000917CF" w:rsidP="007B6862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6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200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B6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F3EFC" w:rsidRPr="005F3EFC" w14:paraId="5BD5D65C" w14:textId="77777777" w:rsidTr="007B6862">
        <w:trPr>
          <w:cantSplit/>
        </w:trPr>
        <w:tc>
          <w:tcPr>
            <w:tcW w:w="5940" w:type="dxa"/>
          </w:tcPr>
          <w:p w14:paraId="368ED49D" w14:textId="77777777" w:rsidR="005F3EFC" w:rsidRPr="005F3EFC" w:rsidRDefault="005F3EFC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EFC">
              <w:rPr>
                <w:rFonts w:asciiTheme="majorBidi" w:hAnsiTheme="majorBidi" w:cs="Angsana New" w:hint="cs"/>
                <w:sz w:val="30"/>
                <w:szCs w:val="30"/>
                <w:cs/>
              </w:rPr>
              <w:t>ได้มาจากการซื้อธุรกิจ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5F3EFC">
              <w:rPr>
                <w:rFonts w:asciiTheme="majorBidi" w:hAnsiTheme="majorBidi" w:cstheme="majorBidi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170" w:type="dxa"/>
          </w:tcPr>
          <w:p w14:paraId="207F4B1A" w14:textId="77777777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80" w:type="dxa"/>
          </w:tcPr>
          <w:p w14:paraId="4E70E389" w14:textId="47148396" w:rsidR="005F3EFC" w:rsidRPr="005F3EFC" w:rsidRDefault="000917CF" w:rsidP="007B6862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1,230</w:t>
            </w:r>
          </w:p>
        </w:tc>
      </w:tr>
      <w:tr w:rsidR="005F3EFC" w:rsidRPr="005F3EFC" w14:paraId="5EB7ACFC" w14:textId="77777777" w:rsidTr="007B6862">
        <w:trPr>
          <w:cantSplit/>
        </w:trPr>
        <w:tc>
          <w:tcPr>
            <w:tcW w:w="5940" w:type="dxa"/>
          </w:tcPr>
          <w:p w14:paraId="358D6E39" w14:textId="77777777" w:rsidR="005F3EFC" w:rsidRPr="005F3EFC" w:rsidRDefault="005F3EFC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EF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DCA62A4" w14:textId="77777777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836F091" w14:textId="5A2F5DFC" w:rsidR="005F3EFC" w:rsidRPr="005F3EFC" w:rsidRDefault="000917CF" w:rsidP="007B6862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</w:tr>
      <w:tr w:rsidR="005F3EFC" w:rsidRPr="005F3EFC" w14:paraId="75A4B099" w14:textId="77777777" w:rsidTr="007B6862">
        <w:trPr>
          <w:cantSplit/>
        </w:trPr>
        <w:tc>
          <w:tcPr>
            <w:tcW w:w="5940" w:type="dxa"/>
          </w:tcPr>
          <w:p w14:paraId="4774363C" w14:textId="77777777" w:rsidR="005F3EFC" w:rsidRPr="005F3EFC" w:rsidRDefault="005F3EFC" w:rsidP="002E60CD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F3EFC">
              <w:rPr>
                <w:rFonts w:asciiTheme="majorBidi" w:hAnsiTheme="majorBidi" w:cs="Angsana New"/>
                <w:sz w:val="30"/>
                <w:szCs w:val="30"/>
                <w:cs/>
              </w:rPr>
              <w:t>โอนไป</w:t>
            </w:r>
            <w:r w:rsidRPr="005F3EFC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5F3EF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50516AD8" w14:textId="77777777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80" w:type="dxa"/>
          </w:tcPr>
          <w:p w14:paraId="5E7CD282" w14:textId="1938BF15" w:rsidR="005F3EFC" w:rsidRPr="005F3EFC" w:rsidRDefault="000917CF" w:rsidP="007B6862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(176)</w:t>
            </w:r>
          </w:p>
        </w:tc>
      </w:tr>
      <w:tr w:rsidR="005F3EFC" w:rsidRPr="005F3EFC" w14:paraId="719C32CE" w14:textId="77777777" w:rsidTr="007B6862">
        <w:trPr>
          <w:cantSplit/>
        </w:trPr>
        <w:tc>
          <w:tcPr>
            <w:tcW w:w="5940" w:type="dxa"/>
          </w:tcPr>
          <w:p w14:paraId="479ADBDA" w14:textId="5838499B" w:rsidR="005F3EFC" w:rsidRPr="000917CF" w:rsidRDefault="000917CF" w:rsidP="002E60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การกลับรายการ</w:t>
            </w:r>
            <w:r w:rsidR="005F3EFC" w:rsidRPr="005F3EF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1170" w:type="dxa"/>
          </w:tcPr>
          <w:p w14:paraId="1AF1050D" w14:textId="77777777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B5B88CF" w14:textId="31074998" w:rsidR="005F3EFC" w:rsidRPr="005F3EFC" w:rsidRDefault="000917CF" w:rsidP="007B6862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F3EFC" w:rsidRPr="005F3EFC" w14:paraId="1A1C2E3C" w14:textId="77777777" w:rsidTr="007B6862">
        <w:trPr>
          <w:cantSplit/>
        </w:trPr>
        <w:tc>
          <w:tcPr>
            <w:tcW w:w="5940" w:type="dxa"/>
          </w:tcPr>
          <w:p w14:paraId="1055FF3A" w14:textId="77777777" w:rsidR="005F3EFC" w:rsidRPr="005F3EFC" w:rsidRDefault="005F3EFC" w:rsidP="002E60CD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5F3EF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4E2D073F" w14:textId="77777777" w:rsidR="005F3EFC" w:rsidRPr="005F3EFC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07BD80D" w14:textId="1CB9E30E" w:rsidR="005F3EFC" w:rsidRPr="005F3EFC" w:rsidRDefault="000917CF" w:rsidP="007B6862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1,680</w:t>
            </w:r>
          </w:p>
        </w:tc>
      </w:tr>
      <w:tr w:rsidR="000917CF" w:rsidRPr="005F3EFC" w14:paraId="302249CF" w14:textId="77777777" w:rsidTr="007B6862">
        <w:trPr>
          <w:cantSplit/>
        </w:trPr>
        <w:tc>
          <w:tcPr>
            <w:tcW w:w="5940" w:type="dxa"/>
          </w:tcPr>
          <w:p w14:paraId="48603B96" w14:textId="0EEB852E" w:rsidR="000917CF" w:rsidRPr="005F3EFC" w:rsidRDefault="000917CF" w:rsidP="002E60CD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2EDAD504" w14:textId="77777777" w:rsidR="000917CF" w:rsidRPr="005F3EFC" w:rsidRDefault="000917CF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1C2AC708" w14:textId="275FDBE2" w:rsidR="000917CF" w:rsidRDefault="000917CF" w:rsidP="007B6862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(4,582)</w:t>
            </w:r>
          </w:p>
        </w:tc>
      </w:tr>
    </w:tbl>
    <w:p w14:paraId="2CE3F2CE" w14:textId="3FE68B39" w:rsidR="005F3EFC" w:rsidRDefault="005F3EFC" w:rsidP="009030AC">
      <w:pPr>
        <w:rPr>
          <w:rFonts w:asciiTheme="majorBidi" w:hAnsiTheme="majorBidi" w:cstheme="majorBidi"/>
          <w:sz w:val="20"/>
          <w:szCs w:val="20"/>
        </w:rPr>
      </w:pPr>
    </w:p>
    <w:p w14:paraId="41D4D73C" w14:textId="77777777" w:rsidR="009030AC" w:rsidRPr="00D62EE8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1D51FD5A" w14:textId="77777777" w:rsidR="009030AC" w:rsidRPr="008801C3" w:rsidRDefault="009030AC" w:rsidP="009030AC">
      <w:pPr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D713664" w14:textId="5CEABD60" w:rsidR="009030AC" w:rsidRPr="00903FD6" w:rsidRDefault="009030AC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ระหว่างปี </w:t>
      </w:r>
      <w:r w:rsidRPr="0014141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14141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="0026536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ได้เข้า</w:t>
      </w: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ทำตั๋วสัญญาใช้เงิน</w:t>
      </w:r>
      <w:r w:rsidRPr="0014141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เงินเบิกเกินบัญชี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สัญญา</w:t>
      </w:r>
      <w:r w:rsidRPr="0014141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เงินกู้ยืมระยะสั้น</w:t>
      </w:r>
      <w:r w:rsidR="002E60C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4141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วงเงินสินเชื่อจากสถาบันการเงิ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นหลายแห่ง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ซึ่งมีกำหนดชำระคืนเมื่</w:t>
      </w:r>
      <w:r w:rsidRPr="000917CF">
        <w:rPr>
          <w:rFonts w:asciiTheme="majorBidi" w:hAnsiTheme="majorBidi" w:cstheme="majorBidi"/>
          <w:sz w:val="30"/>
          <w:szCs w:val="30"/>
          <w:cs/>
          <w:lang w:val="en-US" w:bidi="th-TH"/>
        </w:rPr>
        <w:t>อทวงถาม</w:t>
      </w:r>
      <w:r w:rsidR="008D15D7" w:rsidRPr="00970E4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และภายในเดือนมิถุนายนปี </w:t>
      </w:r>
      <w:r w:rsidR="00970E48" w:rsidRPr="00970E48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70E48" w:rsidRPr="00970E48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970E48" w:rsidRPr="00970E48">
        <w:rPr>
          <w:rFonts w:asciiTheme="majorBidi" w:hAnsiTheme="majorBidi" w:cstheme="majorBidi"/>
          <w:sz w:val="30"/>
          <w:szCs w:val="30"/>
        </w:rPr>
        <w:t>6</w:t>
      </w:r>
      <w:r w:rsidR="00970E48" w:rsidRPr="00970E48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0917CF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0917CF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โดยมีอัตราดอ</w:t>
      </w:r>
      <w:r w:rsidRPr="000917CF">
        <w:rPr>
          <w:rFonts w:asciiTheme="majorBidi" w:hAnsiTheme="majorBidi" w:cstheme="majorBidi"/>
          <w:sz w:val="30"/>
          <w:szCs w:val="30"/>
          <w:cs/>
          <w:lang w:bidi="th-TH"/>
        </w:rPr>
        <w:t>กเบี้ยคงที่และผันแปร</w:t>
      </w:r>
    </w:p>
    <w:p w14:paraId="2B408C39" w14:textId="77777777" w:rsidR="009030AC" w:rsidRPr="008801C3" w:rsidRDefault="009030AC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66501DC7" w14:textId="76C54A1B" w:rsidR="009030AC" w:rsidRPr="00903FD6" w:rsidRDefault="009030AC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>ระหว่างปี</w:t>
      </w:r>
      <w:r w:rsidRPr="00903FD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917CF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0917CF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="00970E48"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="0026536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ได้เข้า</w:t>
      </w:r>
      <w:r w:rsidRPr="000917CF">
        <w:rPr>
          <w:rFonts w:asciiTheme="majorBidi" w:hAnsiTheme="majorBidi" w:cstheme="majorBidi"/>
          <w:sz w:val="30"/>
          <w:szCs w:val="30"/>
          <w:cs/>
          <w:lang w:val="en-US" w:bidi="th-TH"/>
        </w:rPr>
        <w:t>ทำสัญญาเงินกู้ยืมระยะยาวจากสถาบันการเงิ</w:t>
      </w:r>
      <w:r w:rsidRPr="000917C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นหลายแห่ง</w:t>
      </w:r>
      <w:r w:rsidRPr="000917C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917CF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ซึ่งมีกำหนดชำระคืนภายในปี</w:t>
      </w:r>
      <w:r w:rsidRPr="000917CF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0917CF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0917CF" w:rsidRPr="000917CF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0917CF">
        <w:rPr>
          <w:rFonts w:asciiTheme="majorBidi" w:hAnsiTheme="majorBidi" w:cstheme="majorBidi"/>
          <w:sz w:val="30"/>
          <w:szCs w:val="30"/>
          <w:lang w:val="en-US" w:bidi="th-TH"/>
        </w:rPr>
        <w:t xml:space="preserve"> - 2571</w:t>
      </w:r>
      <w:r w:rsidRPr="000917CF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0917CF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โดยมีอัตราดอ</w:t>
      </w:r>
      <w:r w:rsidRPr="000917CF">
        <w:rPr>
          <w:rFonts w:asciiTheme="majorBidi" w:hAnsiTheme="majorBidi" w:cstheme="majorBidi"/>
          <w:sz w:val="30"/>
          <w:szCs w:val="30"/>
          <w:cs/>
          <w:lang w:bidi="th-TH"/>
        </w:rPr>
        <w:t>กเบี้ยผันแปร</w:t>
      </w:r>
    </w:p>
    <w:p w14:paraId="2A93488A" w14:textId="02A70038" w:rsidR="009030AC" w:rsidRPr="00053C52" w:rsidRDefault="009030AC" w:rsidP="009030AC">
      <w:pPr>
        <w:ind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F52A987" w14:textId="77777777" w:rsidR="009030AC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3302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Pr="00330244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513E8040" w14:textId="77777777" w:rsidR="009030AC" w:rsidRPr="005135FA" w:rsidRDefault="009030AC" w:rsidP="009030AC">
      <w:pPr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65CAF9C7" w14:textId="5DEF309A" w:rsidR="009030AC" w:rsidRDefault="009030AC" w:rsidP="009030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57DD"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ผู้บริหารพิจารณาว่ากลุ่มบริษัทมี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/>
          <w:sz w:val="30"/>
          <w:szCs w:val="30"/>
        </w:rPr>
        <w:t>3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ซึ่งกลุ่มบริษัทมีสินค้าและบริการที่แตกต่างกัน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557DD">
        <w:rPr>
          <w:rFonts w:asciiTheme="majorBidi" w:hAnsiTheme="majorBidi" w:cstheme="majorBidi" w:hint="cs"/>
          <w:sz w:val="30"/>
          <w:szCs w:val="30"/>
          <w:cs/>
        </w:rPr>
        <w:t>เพื่อตอบสนองความต้องการของลูกค้าที่แตกต่างกัน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เพื่อที่จะให้การค้าปลีกของกลุ่มบริษัทครบวงจร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โดย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ผู้มีอำนาจตัดสินใจสูงสุดด้านการดำเนินงานจะสอบทานรายงานภายในที่เสนอต่อผู้บริหารของแต่ละหน่วยงานธุรกิจที่สำคัญอย่างน้อยทุกไตรมาส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การดำเนินงานของส่วนงานที่รายงานของกลุ่มบริษัทที่เปลี่ยนแปลงในระหว่างปี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ซีโอแอล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ดัง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ที่เปิดเผยในหมายเหตุ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135FA">
        <w:rPr>
          <w:rFonts w:asciiTheme="majorBidi" w:hAnsiTheme="majorBidi" w:cstheme="majorBidi"/>
          <w:sz w:val="30"/>
          <w:szCs w:val="30"/>
        </w:rPr>
        <w:t>4</w:t>
      </w:r>
      <w:r w:rsidRPr="00D557DD">
        <w:rPr>
          <w:rFonts w:asciiTheme="majorBidi" w:hAnsiTheme="majorBidi" w:cstheme="majorBidi"/>
          <w:sz w:val="30"/>
          <w:szCs w:val="30"/>
        </w:rPr>
        <w:t xml:space="preserve">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36DD4207" w14:textId="77777777" w:rsidR="009030AC" w:rsidRPr="005135FA" w:rsidRDefault="009030AC" w:rsidP="009030AC">
      <w:pPr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117" w:type="dxa"/>
        <w:tblInd w:w="4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6507"/>
      </w:tblGrid>
      <w:tr w:rsidR="009030AC" w:rsidRPr="00E07BA2" w14:paraId="3944FA48" w14:textId="77777777" w:rsidTr="009030AC">
        <w:trPr>
          <w:trHeight w:val="54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ACE3F" w14:textId="77777777" w:rsidR="009030AC" w:rsidRPr="00E07BA2" w:rsidRDefault="009030AC" w:rsidP="009030AC">
            <w:pPr>
              <w:pStyle w:val="Default"/>
              <w:rPr>
                <w:rFonts w:ascii="Times New Roman" w:hAnsi="Times New Roman" w:cs="Times New Roman"/>
                <w:sz w:val="30"/>
                <w:szCs w:val="30"/>
              </w:rPr>
            </w:pPr>
            <w:r w:rsidRPr="00E07BA2">
              <w:rPr>
                <w:rFonts w:ascii="Times New Roman" w:hAnsi="Times New Roman" w:cs="Angsana New" w:hint="cs"/>
                <w:i/>
                <w:iCs/>
                <w:sz w:val="30"/>
                <w:szCs w:val="30"/>
                <w:cs/>
              </w:rPr>
              <w:t>ส่วนงาน</w:t>
            </w:r>
            <w:r w:rsidRPr="00E07BA2">
              <w:rPr>
                <w:rFonts w:ascii="Times New Roman" w:hAnsi="Times New Roman" w:cs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Times New Roman" w:hAnsi="Times New Roman" w:cs="Angsana New" w:hint="cs"/>
                <w:i/>
                <w:iCs/>
                <w:sz w:val="30"/>
                <w:szCs w:val="30"/>
                <w:cs/>
              </w:rPr>
              <w:t>3</w:t>
            </w:r>
            <w:r w:rsidRPr="00E07BA2"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  <w:t xml:space="preserve"> </w:t>
            </w:r>
            <w:r w:rsidRPr="00E07BA2">
              <w:rPr>
                <w:rFonts w:ascii="Times New Roman" w:hAnsi="Times New Roman" w:cs="Angsana New" w:hint="cs"/>
                <w:i/>
                <w:iCs/>
                <w:sz w:val="30"/>
                <w:szCs w:val="30"/>
                <w:cs/>
              </w:rPr>
              <w:t>ฮาร์ดไลน์</w:t>
            </w:r>
            <w:r w:rsidRPr="00E07BA2">
              <w:rPr>
                <w:rFonts w:ascii="Times New Roman" w:hAnsi="Times New Roman" w:cs="Angsana New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5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74092" w14:textId="5F5A3CC3" w:rsidR="009030AC" w:rsidRPr="00E07BA2" w:rsidRDefault="009030AC" w:rsidP="009030AC">
            <w:pPr>
              <w:pStyle w:val="Default"/>
              <w:spacing w:line="260" w:lineRule="atLeast"/>
              <w:ind w:left="252" w:hanging="27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E07BA2">
              <w:rPr>
                <w:rFonts w:ascii="Times New Roman" w:hAnsi="Times New Roman" w:cs="Angsana New" w:hint="cs"/>
                <w:sz w:val="30"/>
                <w:szCs w:val="30"/>
                <w:cs/>
              </w:rPr>
              <w:t>ดำเนินธุรกิจค้าปลีกฮาร์ดไลน์</w:t>
            </w:r>
            <w:r w:rsidRPr="00E07BA2">
              <w:rPr>
                <w:rFonts w:ascii="Times New Roman" w:hAnsi="Times New Roman" w:cs="Angsana New"/>
                <w:sz w:val="30"/>
                <w:szCs w:val="30"/>
                <w:cs/>
              </w:rPr>
              <w:t xml:space="preserve"> </w:t>
            </w:r>
            <w:r w:rsidRPr="00E07BA2">
              <w:rPr>
                <w:rFonts w:ascii="Times New Roman" w:hAnsi="Times New Roman" w:cs="Angsana New" w:hint="cs"/>
                <w:sz w:val="30"/>
                <w:szCs w:val="30"/>
                <w:cs/>
              </w:rPr>
              <w:t>โดยรวมถึง</w:t>
            </w:r>
            <w:r w:rsidR="00317292">
              <w:rPr>
                <w:rFonts w:ascii="Times New Roman" w:hAnsi="Times New Roman" w:cs="Angsana New" w:hint="cs"/>
                <w:sz w:val="30"/>
                <w:szCs w:val="30"/>
                <w:cs/>
              </w:rPr>
              <w:t>การ</w:t>
            </w:r>
            <w:r w:rsidRPr="00E07BA2">
              <w:rPr>
                <w:rFonts w:ascii="Times New Roman" w:hAnsi="Times New Roman" w:cs="Angsana New" w:hint="cs"/>
                <w:sz w:val="30"/>
                <w:szCs w:val="30"/>
                <w:cs/>
              </w:rPr>
              <w:t>จำหน่ายเครื่องใช้ไฟฟ้า</w:t>
            </w:r>
            <w:r w:rsidRPr="00E07BA2">
              <w:rPr>
                <w:rFonts w:ascii="Times New Roman" w:hAnsi="Times New Roman" w:cs="Angsana New"/>
                <w:sz w:val="30"/>
                <w:szCs w:val="30"/>
                <w:cs/>
              </w:rPr>
              <w:t xml:space="preserve"> </w:t>
            </w:r>
            <w:r w:rsidR="00317292">
              <w:rPr>
                <w:rFonts w:ascii="Times New Roman" w:hAnsi="Times New Roman" w:cs="Angsana New"/>
                <w:sz w:val="30"/>
                <w:szCs w:val="30"/>
                <w:cs/>
              </w:rPr>
              <w:br/>
            </w:r>
            <w:r w:rsidRPr="00E07BA2">
              <w:rPr>
                <w:rFonts w:ascii="Times New Roman" w:hAnsi="Times New Roman" w:cs="Angsana New" w:hint="cs"/>
                <w:sz w:val="30"/>
                <w:szCs w:val="30"/>
                <w:cs/>
              </w:rPr>
              <w:t>วัสดุก่อสร้าง</w:t>
            </w:r>
            <w:r w:rsidRPr="00E07BA2">
              <w:rPr>
                <w:rFonts w:ascii="Times New Roman" w:hAnsi="Times New Roman" w:cs="Angsana New"/>
                <w:sz w:val="30"/>
                <w:szCs w:val="30"/>
                <w:cs/>
              </w:rPr>
              <w:t xml:space="preserve"> </w:t>
            </w:r>
            <w:r w:rsidRPr="00E07BA2">
              <w:rPr>
                <w:rFonts w:ascii="Times New Roman" w:hAnsi="Times New Roman" w:cs="Angsana New" w:hint="cs"/>
                <w:sz w:val="30"/>
                <w:szCs w:val="30"/>
                <w:cs/>
              </w:rPr>
              <w:t>สินค้าต่างๆ</w:t>
            </w:r>
            <w:r w:rsidRPr="00E07BA2">
              <w:rPr>
                <w:rFonts w:ascii="Times New Roman" w:hAnsi="Times New Roman" w:cs="Angsana New"/>
                <w:sz w:val="30"/>
                <w:szCs w:val="30"/>
                <w:cs/>
              </w:rPr>
              <w:t xml:space="preserve"> </w:t>
            </w:r>
            <w:r w:rsidRPr="00E07BA2">
              <w:rPr>
                <w:rFonts w:ascii="Times New Roman" w:hAnsi="Times New Roman" w:cs="Angsana New" w:hint="cs"/>
                <w:sz w:val="30"/>
                <w:szCs w:val="30"/>
                <w:cs/>
              </w:rPr>
              <w:t>ภายในบ้าน</w:t>
            </w:r>
            <w:r w:rsidRPr="00E07BA2">
              <w:rPr>
                <w:rFonts w:ascii="Times New Roman" w:hAnsi="Times New Roman" w:cs="Angsana New"/>
                <w:sz w:val="30"/>
                <w:szCs w:val="30"/>
                <w:cs/>
              </w:rPr>
              <w:t xml:space="preserve"> </w:t>
            </w:r>
            <w:r w:rsidRPr="00E07BA2">
              <w:rPr>
                <w:rFonts w:ascii="Times New Roman" w:hAnsi="Times New Roman" w:cs="Angsana New" w:hint="cs"/>
                <w:sz w:val="30"/>
                <w:szCs w:val="30"/>
                <w:cs/>
              </w:rPr>
              <w:t>อุปกรณ์เครื่องเขียน</w:t>
            </w:r>
            <w:r w:rsidRPr="00E07BA2">
              <w:rPr>
                <w:rFonts w:ascii="Times New Roman" w:hAnsi="Times New Roman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Times New Roman" w:hAnsi="Times New Roman" w:cs="Angsana New" w:hint="cs"/>
                <w:sz w:val="30"/>
                <w:szCs w:val="30"/>
                <w:cs/>
              </w:rPr>
              <w:t>หนังสือ</w:t>
            </w:r>
            <w:r w:rsidRPr="00E07BA2">
              <w:rPr>
                <w:rFonts w:ascii="Times New Roman" w:hAnsi="Times New Roman" w:cs="Angsana New" w:hint="cs"/>
                <w:sz w:val="30"/>
                <w:szCs w:val="30"/>
                <w:cs/>
              </w:rPr>
              <w:t>และอุปกรณ์สำนักงาน</w:t>
            </w:r>
          </w:p>
        </w:tc>
      </w:tr>
    </w:tbl>
    <w:p w14:paraId="3C2DFCED" w14:textId="77777777" w:rsidR="00AB12C6" w:rsidRDefault="00AB12C6" w:rsidP="009030A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6425C72" w14:textId="4445933A" w:rsidR="00AB12C6" w:rsidRDefault="00AB12C6" w:rsidP="009030AC">
      <w:pPr>
        <w:ind w:left="540"/>
        <w:rPr>
          <w:rFonts w:asciiTheme="majorBidi" w:hAnsiTheme="majorBidi" w:cstheme="majorBidi"/>
          <w:sz w:val="30"/>
          <w:szCs w:val="30"/>
        </w:rPr>
        <w:sectPr w:rsidR="00AB12C6" w:rsidSect="00CE07B5">
          <w:headerReference w:type="even" r:id="rId8"/>
          <w:headerReference w:type="default" r:id="rId9"/>
          <w:footerReference w:type="default" r:id="rId10"/>
          <w:footerReference w:type="first" r:id="rId11"/>
          <w:pgSz w:w="11909" w:h="16834" w:code="9"/>
          <w:pgMar w:top="1152" w:right="1289" w:bottom="1152" w:left="1080" w:header="720" w:footer="720" w:gutter="0"/>
          <w:pgNumType w:start="15"/>
          <w:cols w:space="720"/>
          <w:docGrid w:linePitch="360"/>
        </w:sectPr>
      </w:pPr>
    </w:p>
    <w:tbl>
      <w:tblPr>
        <w:tblW w:w="13554" w:type="dxa"/>
        <w:jc w:val="center"/>
        <w:tblLayout w:type="fixed"/>
        <w:tblLook w:val="01E0" w:firstRow="1" w:lastRow="1" w:firstColumn="1" w:lastColumn="1" w:noHBand="0" w:noVBand="0"/>
      </w:tblPr>
      <w:tblGrid>
        <w:gridCol w:w="4459"/>
        <w:gridCol w:w="898"/>
        <w:gridCol w:w="253"/>
        <w:gridCol w:w="921"/>
        <w:gridCol w:w="270"/>
        <w:gridCol w:w="902"/>
        <w:gridCol w:w="270"/>
        <w:gridCol w:w="899"/>
        <w:gridCol w:w="270"/>
        <w:gridCol w:w="899"/>
        <w:gridCol w:w="270"/>
        <w:gridCol w:w="899"/>
        <w:gridCol w:w="248"/>
        <w:gridCol w:w="23"/>
        <w:gridCol w:w="901"/>
        <w:gridCol w:w="270"/>
        <w:gridCol w:w="902"/>
      </w:tblGrid>
      <w:tr w:rsidR="00AB12C6" w:rsidRPr="00DD7702" w14:paraId="67064A1D" w14:textId="77777777" w:rsidTr="00AB12C6">
        <w:trPr>
          <w:trHeight w:val="74"/>
          <w:jc w:val="center"/>
        </w:trPr>
        <w:tc>
          <w:tcPr>
            <w:tcW w:w="4459" w:type="dxa"/>
            <w:vAlign w:val="bottom"/>
          </w:tcPr>
          <w:p w14:paraId="70B5A8E3" w14:textId="77777777" w:rsidR="00AB12C6" w:rsidRPr="00DD7702" w:rsidRDefault="00AB12C6" w:rsidP="00AB12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95" w:type="dxa"/>
            <w:gridSpan w:val="16"/>
          </w:tcPr>
          <w:p w14:paraId="041CFC43" w14:textId="77777777" w:rsidR="00AB12C6" w:rsidRPr="00DD7702" w:rsidRDefault="00AB12C6" w:rsidP="00AB12C6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1B6E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12C6" w:rsidRPr="00DD7702" w14:paraId="544369C8" w14:textId="77777777" w:rsidTr="00AB12C6">
        <w:trPr>
          <w:trHeight w:val="74"/>
          <w:jc w:val="center"/>
        </w:trPr>
        <w:tc>
          <w:tcPr>
            <w:tcW w:w="4459" w:type="dxa"/>
            <w:vAlign w:val="bottom"/>
          </w:tcPr>
          <w:p w14:paraId="77562814" w14:textId="77777777" w:rsidR="00AB12C6" w:rsidRPr="00DD7702" w:rsidRDefault="00AB12C6" w:rsidP="00AB12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72" w:type="dxa"/>
            <w:gridSpan w:val="3"/>
          </w:tcPr>
          <w:p w14:paraId="3F4C7689" w14:textId="77777777" w:rsidR="00AB12C6" w:rsidRPr="00DD7702" w:rsidRDefault="00AB12C6" w:rsidP="00AB12C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70" w:type="dxa"/>
          </w:tcPr>
          <w:p w14:paraId="736C3591" w14:textId="77777777" w:rsidR="00AB12C6" w:rsidRPr="00DD7702" w:rsidRDefault="00AB12C6" w:rsidP="00AB12C6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1" w:type="dxa"/>
            <w:gridSpan w:val="3"/>
          </w:tcPr>
          <w:p w14:paraId="194FE6AD" w14:textId="77777777" w:rsidR="00AB12C6" w:rsidRPr="00DD7702" w:rsidRDefault="00AB12C6" w:rsidP="00AB12C6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29513D03" w14:textId="77777777" w:rsidR="00AB12C6" w:rsidRPr="00DD7702" w:rsidRDefault="00AB12C6" w:rsidP="00AB12C6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68" w:type="dxa"/>
            <w:gridSpan w:val="3"/>
          </w:tcPr>
          <w:p w14:paraId="2C9E5E7A" w14:textId="77777777" w:rsidR="00AB12C6" w:rsidRPr="00DD7702" w:rsidRDefault="00AB12C6" w:rsidP="00AB12C6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48" w:type="dxa"/>
          </w:tcPr>
          <w:p w14:paraId="529B459C" w14:textId="77777777" w:rsidR="00AB12C6" w:rsidRPr="00DD7702" w:rsidRDefault="00AB12C6" w:rsidP="00AB12C6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96" w:type="dxa"/>
            <w:gridSpan w:val="4"/>
          </w:tcPr>
          <w:p w14:paraId="29CA62F7" w14:textId="77777777" w:rsidR="00AB12C6" w:rsidRPr="00DD7702" w:rsidRDefault="00AB12C6" w:rsidP="00AB12C6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CB6D80" w:rsidRPr="00DD7702" w14:paraId="6784F232" w14:textId="77777777" w:rsidTr="00AB12C6">
        <w:trPr>
          <w:trHeight w:val="74"/>
          <w:jc w:val="center"/>
        </w:trPr>
        <w:tc>
          <w:tcPr>
            <w:tcW w:w="4459" w:type="dxa"/>
            <w:vAlign w:val="bottom"/>
          </w:tcPr>
          <w:p w14:paraId="393E0582" w14:textId="77777777" w:rsidR="00CB6D80" w:rsidRPr="00DD7702" w:rsidRDefault="00CB6D80" w:rsidP="00CB6D80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C20C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98" w:type="dxa"/>
          </w:tcPr>
          <w:p w14:paraId="1B661CA1" w14:textId="4053644F" w:rsidR="00CB6D80" w:rsidRPr="00DD7702" w:rsidRDefault="00CB6D80" w:rsidP="00CB6D80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253" w:type="dxa"/>
          </w:tcPr>
          <w:p w14:paraId="3764FC25" w14:textId="77777777" w:rsidR="00CB6D80" w:rsidRPr="00DD7702" w:rsidRDefault="00CB6D80" w:rsidP="00CB6D8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1" w:type="dxa"/>
          </w:tcPr>
          <w:p w14:paraId="3829DF00" w14:textId="7630477D" w:rsidR="00CB6D80" w:rsidRPr="00DD7702" w:rsidRDefault="00CB6D80" w:rsidP="00CB6D8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270" w:type="dxa"/>
          </w:tcPr>
          <w:p w14:paraId="395CC862" w14:textId="77777777" w:rsidR="00CB6D80" w:rsidRPr="00DD7702" w:rsidRDefault="00CB6D80" w:rsidP="00CB6D8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</w:tcPr>
          <w:p w14:paraId="37803916" w14:textId="41AE02F0" w:rsidR="00CB6D80" w:rsidRPr="00DD7702" w:rsidRDefault="00CB6D80" w:rsidP="00CB6D80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270" w:type="dxa"/>
          </w:tcPr>
          <w:p w14:paraId="4D1AC088" w14:textId="77777777" w:rsidR="00CB6D80" w:rsidRPr="00DD7702" w:rsidRDefault="00CB6D80" w:rsidP="00CB6D8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1658FC72" w14:textId="4BB38781" w:rsidR="00CB6D80" w:rsidRPr="00DD7702" w:rsidRDefault="00CB6D80" w:rsidP="00CB6D8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270" w:type="dxa"/>
          </w:tcPr>
          <w:p w14:paraId="6ED96F7D" w14:textId="77777777" w:rsidR="00CB6D80" w:rsidRPr="00DD7702" w:rsidRDefault="00CB6D80" w:rsidP="00CB6D8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2696F297" w14:textId="47AB65C1" w:rsidR="00CB6D80" w:rsidRPr="00DD7702" w:rsidRDefault="00CB6D80" w:rsidP="00CB6D80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270" w:type="dxa"/>
          </w:tcPr>
          <w:p w14:paraId="07E55F27" w14:textId="77777777" w:rsidR="00CB6D80" w:rsidRPr="00DD7702" w:rsidRDefault="00CB6D80" w:rsidP="00CB6D8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05801BE9" w14:textId="156B6E90" w:rsidR="00CB6D80" w:rsidRPr="00DD7702" w:rsidRDefault="00CB6D80" w:rsidP="00CB6D8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248" w:type="dxa"/>
          </w:tcPr>
          <w:p w14:paraId="1EBB6ABA" w14:textId="77777777" w:rsidR="00CB6D80" w:rsidRPr="00DD7702" w:rsidRDefault="00CB6D80" w:rsidP="00CB6D8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4" w:type="dxa"/>
            <w:gridSpan w:val="2"/>
          </w:tcPr>
          <w:p w14:paraId="16FA1413" w14:textId="3E4EFF60" w:rsidR="00CB6D80" w:rsidRPr="00DD7702" w:rsidRDefault="00CB6D80" w:rsidP="00CB6D80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270" w:type="dxa"/>
          </w:tcPr>
          <w:p w14:paraId="12E0E0B7" w14:textId="77777777" w:rsidR="00CB6D80" w:rsidRPr="00DD7702" w:rsidRDefault="00CB6D80" w:rsidP="00CB6D8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</w:tcPr>
          <w:p w14:paraId="58198EB7" w14:textId="77A7D4C5" w:rsidR="00CB6D80" w:rsidRPr="00DD7702" w:rsidRDefault="00CB6D80" w:rsidP="00CB6D8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2563</w:t>
            </w:r>
          </w:p>
        </w:tc>
      </w:tr>
      <w:tr w:rsidR="00CB6D80" w:rsidRPr="00FB7DB0" w14:paraId="5A87147C" w14:textId="77777777" w:rsidTr="00AB12C6">
        <w:trPr>
          <w:jc w:val="center"/>
        </w:trPr>
        <w:tc>
          <w:tcPr>
            <w:tcW w:w="4459" w:type="dxa"/>
            <w:vAlign w:val="bottom"/>
          </w:tcPr>
          <w:p w14:paraId="724C61B2" w14:textId="77777777" w:rsidR="00CB6D80" w:rsidRPr="00DD7702" w:rsidRDefault="00CB6D80" w:rsidP="00CB6D80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95" w:type="dxa"/>
            <w:gridSpan w:val="16"/>
            <w:vAlign w:val="center"/>
          </w:tcPr>
          <w:p w14:paraId="774CDB54" w14:textId="77777777" w:rsidR="00CB6D80" w:rsidRPr="004144D6" w:rsidRDefault="00CB6D80" w:rsidP="00CB6D80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B6D80" w:rsidRPr="00FB7DB0" w14:paraId="5EA71372" w14:textId="77777777" w:rsidTr="00AB12C6">
        <w:trPr>
          <w:jc w:val="center"/>
        </w:trPr>
        <w:tc>
          <w:tcPr>
            <w:tcW w:w="4459" w:type="dxa"/>
            <w:vAlign w:val="bottom"/>
          </w:tcPr>
          <w:p w14:paraId="0B29B357" w14:textId="77777777" w:rsidR="00CB6D80" w:rsidRPr="00DD7702" w:rsidRDefault="00CB6D80" w:rsidP="00CB6D80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C1CEB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95" w:type="dxa"/>
            <w:gridSpan w:val="16"/>
            <w:vAlign w:val="center"/>
          </w:tcPr>
          <w:p w14:paraId="59D1BF5C" w14:textId="77777777" w:rsidR="00CB6D80" w:rsidRPr="00DD7702" w:rsidRDefault="00CB6D80" w:rsidP="00CB6D80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B6D80" w:rsidRPr="00FB7DB0" w14:paraId="26AB9800" w14:textId="77777777" w:rsidTr="00AB12C6">
        <w:trPr>
          <w:jc w:val="center"/>
        </w:trPr>
        <w:tc>
          <w:tcPr>
            <w:tcW w:w="4459" w:type="dxa"/>
            <w:vAlign w:val="bottom"/>
            <w:hideMark/>
          </w:tcPr>
          <w:p w14:paraId="4AA1F340" w14:textId="77777777" w:rsidR="00CB6D80" w:rsidRPr="00DD7702" w:rsidRDefault="00CB6D80" w:rsidP="00CB6D80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8" w:type="dxa"/>
            <w:vAlign w:val="bottom"/>
          </w:tcPr>
          <w:p w14:paraId="41FDBB3C" w14:textId="24C88913" w:rsidR="00CB6D80" w:rsidRPr="00247ADC" w:rsidRDefault="00247ADC" w:rsidP="00CB6D80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21,073</w:t>
            </w:r>
          </w:p>
        </w:tc>
        <w:tc>
          <w:tcPr>
            <w:tcW w:w="253" w:type="dxa"/>
          </w:tcPr>
          <w:p w14:paraId="3E04D699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5AA97157" w14:textId="12A19A8C" w:rsidR="00CB6D80" w:rsidRPr="00FB7DB0" w:rsidRDefault="00CB6D80" w:rsidP="00CB6D80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270" w:type="dxa"/>
          </w:tcPr>
          <w:p w14:paraId="316DF491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624C2FF9" w14:textId="062233B6" w:rsidR="00CB6D80" w:rsidRPr="00FB7DB0" w:rsidRDefault="00247ADC" w:rsidP="00CB6D80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36,013</w:t>
            </w:r>
          </w:p>
        </w:tc>
        <w:tc>
          <w:tcPr>
            <w:tcW w:w="270" w:type="dxa"/>
          </w:tcPr>
          <w:p w14:paraId="1FD9405F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C8738FA" w14:textId="06DD221C" w:rsidR="00CB6D80" w:rsidRPr="00FB7DB0" w:rsidRDefault="00CB6D80" w:rsidP="00CB6D80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270" w:type="dxa"/>
          </w:tcPr>
          <w:p w14:paraId="1AA1BF11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A2BA68C" w14:textId="269A9804" w:rsidR="00CB6D80" w:rsidRPr="00FB7DB0" w:rsidRDefault="00247ADC" w:rsidP="00CB6D80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31,793</w:t>
            </w:r>
          </w:p>
        </w:tc>
        <w:tc>
          <w:tcPr>
            <w:tcW w:w="270" w:type="dxa"/>
          </w:tcPr>
          <w:p w14:paraId="07A12B9E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D130F4F" w14:textId="5385C1B1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248" w:type="dxa"/>
          </w:tcPr>
          <w:p w14:paraId="6F3F2B67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gridSpan w:val="2"/>
          </w:tcPr>
          <w:p w14:paraId="65710939" w14:textId="38E174DE" w:rsidR="00CB6D80" w:rsidRPr="00FB7DB0" w:rsidRDefault="00247ADC" w:rsidP="00CB6D80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88,879</w:t>
            </w:r>
          </w:p>
        </w:tc>
        <w:tc>
          <w:tcPr>
            <w:tcW w:w="270" w:type="dxa"/>
          </w:tcPr>
          <w:p w14:paraId="3C7BC4D2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733A8274" w14:textId="1166E34D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</w:tr>
      <w:tr w:rsidR="00CB6D80" w:rsidRPr="00FB7DB0" w14:paraId="11E6DF6D" w14:textId="77777777" w:rsidTr="00AB12C6">
        <w:trPr>
          <w:jc w:val="center"/>
        </w:trPr>
        <w:tc>
          <w:tcPr>
            <w:tcW w:w="4459" w:type="dxa"/>
            <w:vAlign w:val="bottom"/>
            <w:hideMark/>
          </w:tcPr>
          <w:p w14:paraId="1FF2F538" w14:textId="77777777" w:rsidR="00CB6D80" w:rsidRPr="00DD7702" w:rsidRDefault="00CB6D80" w:rsidP="00CB6D80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B6282E" w14:textId="71CB4840" w:rsidR="00CB6D80" w:rsidRPr="00FB7DB0" w:rsidRDefault="00247ADC" w:rsidP="00CB6D80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1,945</w:t>
            </w:r>
          </w:p>
        </w:tc>
        <w:tc>
          <w:tcPr>
            <w:tcW w:w="253" w:type="dxa"/>
          </w:tcPr>
          <w:p w14:paraId="55304773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1DF58" w14:textId="4AF1BE19" w:rsidR="00CB6D80" w:rsidRPr="00FB7DB0" w:rsidRDefault="00CB6D80" w:rsidP="00CB6D80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70" w:type="dxa"/>
          </w:tcPr>
          <w:p w14:paraId="6C520144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786CA" w14:textId="3ECC5EC3" w:rsidR="00CB6D80" w:rsidRPr="00FB7DB0" w:rsidRDefault="00247ADC" w:rsidP="00CB6D80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270" w:type="dxa"/>
          </w:tcPr>
          <w:p w14:paraId="38CABB3D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DF46B" w14:textId="75319E49" w:rsidR="00CB6D80" w:rsidRPr="00FB7DB0" w:rsidRDefault="00CB6D80" w:rsidP="00CB6D80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270" w:type="dxa"/>
          </w:tcPr>
          <w:p w14:paraId="7F167DDD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7950D" w14:textId="3F6FB8E3" w:rsidR="00CB6D80" w:rsidRPr="00FB7DB0" w:rsidRDefault="00247ADC" w:rsidP="00CB6D80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270" w:type="dxa"/>
          </w:tcPr>
          <w:p w14:paraId="7B4DE0AC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1153A" w14:textId="2349DDF1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248" w:type="dxa"/>
          </w:tcPr>
          <w:p w14:paraId="25883DE5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B3C5A" w14:textId="7E02E989" w:rsidR="00CB6D80" w:rsidRPr="00FB7DB0" w:rsidRDefault="00247ADC" w:rsidP="00CB6D80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3,382</w:t>
            </w:r>
          </w:p>
        </w:tc>
        <w:tc>
          <w:tcPr>
            <w:tcW w:w="270" w:type="dxa"/>
          </w:tcPr>
          <w:p w14:paraId="08073173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0B9DC" w14:textId="07092096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095</w:t>
            </w:r>
          </w:p>
        </w:tc>
      </w:tr>
      <w:tr w:rsidR="00CB6D80" w:rsidRPr="00FB7DB0" w14:paraId="1FC410DA" w14:textId="77777777" w:rsidTr="00AB12C6">
        <w:trPr>
          <w:trHeight w:val="60"/>
          <w:jc w:val="center"/>
        </w:trPr>
        <w:tc>
          <w:tcPr>
            <w:tcW w:w="4459" w:type="dxa"/>
            <w:vAlign w:val="bottom"/>
            <w:hideMark/>
          </w:tcPr>
          <w:p w14:paraId="61161C68" w14:textId="77777777" w:rsidR="00CB6D80" w:rsidRPr="00DD7702" w:rsidRDefault="00CB6D80" w:rsidP="00CB6D80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CAA62" w14:textId="3CAFD72A" w:rsidR="00CB6D80" w:rsidRPr="00FB7DB0" w:rsidRDefault="00247ADC" w:rsidP="00CB6D80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23,018</w:t>
            </w:r>
          </w:p>
        </w:tc>
        <w:tc>
          <w:tcPr>
            <w:tcW w:w="253" w:type="dxa"/>
          </w:tcPr>
          <w:p w14:paraId="20313AF5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F9C2D" w14:textId="77A54EE1" w:rsidR="00CB6D80" w:rsidRPr="00FB7DB0" w:rsidRDefault="00CB6D80" w:rsidP="00CB6D80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270" w:type="dxa"/>
          </w:tcPr>
          <w:p w14:paraId="3B0735A7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21033" w14:textId="5E88221A" w:rsidR="00CB6D80" w:rsidRPr="004144D6" w:rsidRDefault="00247ADC" w:rsidP="00CB6D80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36,889</w:t>
            </w:r>
          </w:p>
        </w:tc>
        <w:tc>
          <w:tcPr>
            <w:tcW w:w="270" w:type="dxa"/>
          </w:tcPr>
          <w:p w14:paraId="4A5447C6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524934" w14:textId="06835B10" w:rsidR="00CB6D80" w:rsidRPr="00FB7DB0" w:rsidRDefault="00CB6D80" w:rsidP="00CB6D80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553</w:t>
            </w:r>
          </w:p>
        </w:tc>
        <w:tc>
          <w:tcPr>
            <w:tcW w:w="270" w:type="dxa"/>
          </w:tcPr>
          <w:p w14:paraId="55CF144D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4AA199" w14:textId="65A5DC24" w:rsidR="00CB6D80" w:rsidRPr="00FB7DB0" w:rsidRDefault="00247ADC" w:rsidP="00CB6D80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32,354</w:t>
            </w:r>
          </w:p>
        </w:tc>
        <w:tc>
          <w:tcPr>
            <w:tcW w:w="270" w:type="dxa"/>
          </w:tcPr>
          <w:p w14:paraId="3E2612F8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28A43" w14:textId="5DC03024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248" w:type="dxa"/>
          </w:tcPr>
          <w:p w14:paraId="3D6F01D5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62BE2" w14:textId="57118086" w:rsidR="00CB6D80" w:rsidRPr="004144D6" w:rsidRDefault="00247ADC" w:rsidP="00CB6D80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92,261</w:t>
            </w:r>
          </w:p>
        </w:tc>
        <w:tc>
          <w:tcPr>
            <w:tcW w:w="270" w:type="dxa"/>
          </w:tcPr>
          <w:p w14:paraId="0FEE5F56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C1EBD" w14:textId="4FE4F21F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857</w:t>
            </w:r>
          </w:p>
        </w:tc>
      </w:tr>
      <w:tr w:rsidR="00CB6D80" w:rsidRPr="006F3350" w14:paraId="57A182D4" w14:textId="77777777" w:rsidTr="00AB12C6">
        <w:trPr>
          <w:trHeight w:val="74"/>
          <w:jc w:val="center"/>
        </w:trPr>
        <w:tc>
          <w:tcPr>
            <w:tcW w:w="4459" w:type="dxa"/>
            <w:vAlign w:val="bottom"/>
          </w:tcPr>
          <w:p w14:paraId="3FC74D04" w14:textId="77777777" w:rsidR="00CB6D80" w:rsidRPr="006F3350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</w:tcPr>
          <w:p w14:paraId="5BE279C7" w14:textId="77777777" w:rsidR="00CB6D80" w:rsidRPr="006F3350" w:rsidRDefault="00CB6D80" w:rsidP="00CB6D80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3" w:type="dxa"/>
          </w:tcPr>
          <w:p w14:paraId="1A66B3A4" w14:textId="77777777" w:rsidR="00CB6D80" w:rsidRPr="006F3350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1" w:type="dxa"/>
          </w:tcPr>
          <w:p w14:paraId="71066714" w14:textId="77777777" w:rsidR="00CB6D80" w:rsidRPr="006F3350" w:rsidRDefault="00CB6D80" w:rsidP="00CB6D80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AD5591" w14:textId="77777777" w:rsidR="00CB6D80" w:rsidRPr="006F3350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2" w:type="dxa"/>
          </w:tcPr>
          <w:p w14:paraId="1DB8535A" w14:textId="77777777" w:rsidR="00CB6D80" w:rsidRPr="006F3350" w:rsidRDefault="00CB6D80" w:rsidP="00CB6D80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625599" w14:textId="77777777" w:rsidR="00CB6D80" w:rsidRPr="006F3350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9" w:type="dxa"/>
          </w:tcPr>
          <w:p w14:paraId="2E7AA760" w14:textId="77777777" w:rsidR="00CB6D80" w:rsidRPr="006F3350" w:rsidRDefault="00CB6D80" w:rsidP="00CB6D80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273CAB8" w14:textId="77777777" w:rsidR="00CB6D80" w:rsidRPr="006F3350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9" w:type="dxa"/>
          </w:tcPr>
          <w:p w14:paraId="1F34BB34" w14:textId="77777777" w:rsidR="00CB6D80" w:rsidRPr="006F3350" w:rsidRDefault="00CB6D80" w:rsidP="00CB6D80">
            <w:pPr>
              <w:tabs>
                <w:tab w:val="clear" w:pos="680"/>
                <w:tab w:val="left" w:pos="540"/>
                <w:tab w:val="left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4FE82DF" w14:textId="77777777" w:rsidR="00CB6D80" w:rsidRPr="006F3350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9" w:type="dxa"/>
          </w:tcPr>
          <w:p w14:paraId="72EF7BB3" w14:textId="77777777" w:rsidR="00CB6D80" w:rsidRPr="006F3350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8" w:type="dxa"/>
          </w:tcPr>
          <w:p w14:paraId="6869884C" w14:textId="77777777" w:rsidR="00CB6D80" w:rsidRPr="006F3350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4" w:type="dxa"/>
            <w:gridSpan w:val="2"/>
          </w:tcPr>
          <w:p w14:paraId="339EB8A2" w14:textId="77777777" w:rsidR="00CB6D80" w:rsidRPr="006F3350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B1DDD57" w14:textId="77777777" w:rsidR="00CB6D80" w:rsidRPr="006F3350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2" w:type="dxa"/>
          </w:tcPr>
          <w:p w14:paraId="73C13F2C" w14:textId="77777777" w:rsidR="00CB6D80" w:rsidRPr="006F3350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B6D80" w:rsidRPr="00CD6E91" w14:paraId="07E1DF0B" w14:textId="77777777" w:rsidTr="00AB12C6">
        <w:trPr>
          <w:trHeight w:val="74"/>
          <w:jc w:val="center"/>
        </w:trPr>
        <w:tc>
          <w:tcPr>
            <w:tcW w:w="4459" w:type="dxa"/>
            <w:vAlign w:val="bottom"/>
          </w:tcPr>
          <w:p w14:paraId="6A24E4FE" w14:textId="77777777" w:rsidR="00CB6D80" w:rsidRPr="00CD6E91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2F63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898" w:type="dxa"/>
          </w:tcPr>
          <w:p w14:paraId="2471C648" w14:textId="77777777" w:rsidR="00CB6D80" w:rsidRPr="00CD6E91" w:rsidRDefault="00CB6D80" w:rsidP="00CB6D80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3BD0821C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</w:tcPr>
          <w:p w14:paraId="491C50BA" w14:textId="77777777" w:rsidR="00CB6D80" w:rsidRPr="00CD6E91" w:rsidRDefault="00CB6D80" w:rsidP="00CB6D80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1C044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149E299" w14:textId="77777777" w:rsidR="00CB6D80" w:rsidRPr="00CD6E91" w:rsidRDefault="00CB6D80" w:rsidP="00CB6D80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6BEA8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6E4CF9E9" w14:textId="77777777" w:rsidR="00CB6D80" w:rsidRPr="00CD6E91" w:rsidRDefault="00CB6D80" w:rsidP="00CB6D80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C64E8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4E57E0E3" w14:textId="77777777" w:rsidR="00CB6D80" w:rsidRPr="00CD6E91" w:rsidRDefault="00CB6D80" w:rsidP="00CB6D80">
            <w:pPr>
              <w:tabs>
                <w:tab w:val="clear" w:pos="680"/>
                <w:tab w:val="left" w:pos="540"/>
                <w:tab w:val="left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B3EAE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7380675C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200A1F92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gridSpan w:val="2"/>
          </w:tcPr>
          <w:p w14:paraId="3F69F44A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D82F6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D260D88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6D80" w:rsidRPr="00DD7702" w14:paraId="7A7AE945" w14:textId="77777777" w:rsidTr="009D64A5">
        <w:trPr>
          <w:jc w:val="center"/>
        </w:trPr>
        <w:tc>
          <w:tcPr>
            <w:tcW w:w="4459" w:type="dxa"/>
          </w:tcPr>
          <w:p w14:paraId="7F366B27" w14:textId="77777777" w:rsidR="00CB6D80" w:rsidRPr="00DD7702" w:rsidRDefault="00CB6D80" w:rsidP="00CB6D8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898" w:type="dxa"/>
          </w:tcPr>
          <w:p w14:paraId="65B9C647" w14:textId="77777777" w:rsidR="00CB6D80" w:rsidRPr="00DD7702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3" w:type="dxa"/>
          </w:tcPr>
          <w:p w14:paraId="22F88F9A" w14:textId="77777777" w:rsidR="00CB6D80" w:rsidRPr="00DD7702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1" w:type="dxa"/>
          </w:tcPr>
          <w:p w14:paraId="34A9B973" w14:textId="77777777" w:rsidR="00CB6D80" w:rsidRPr="00DD7702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E3C3496" w14:textId="77777777" w:rsidR="00CB6D80" w:rsidRPr="00DD7702" w:rsidRDefault="00CB6D80" w:rsidP="00CB6D80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16BA4718" w14:textId="77777777" w:rsidR="00CB6D80" w:rsidRPr="00DD7702" w:rsidRDefault="00CB6D80" w:rsidP="00CB6D80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462D14" w14:textId="77777777" w:rsidR="00CB6D80" w:rsidRPr="00DD7702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99" w:type="dxa"/>
            <w:vAlign w:val="bottom"/>
          </w:tcPr>
          <w:p w14:paraId="363C0513" w14:textId="77777777" w:rsidR="00CB6D80" w:rsidRPr="00DD7702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79B7535" w14:textId="77777777" w:rsidR="00CB6D80" w:rsidRPr="00DD7702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61EC51C9" w14:textId="77777777" w:rsidR="00CB6D80" w:rsidRPr="00DD7702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0A7C90" w14:textId="77777777" w:rsidR="00CB6D80" w:rsidRPr="00DD7702" w:rsidRDefault="00CB6D80" w:rsidP="00CB6D80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27597369" w14:textId="77777777" w:rsidR="00CB6D80" w:rsidRPr="00DD7702" w:rsidRDefault="00CB6D80" w:rsidP="00CB6D80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2DAD477B" w14:textId="77777777" w:rsidR="00CB6D80" w:rsidRPr="00DD7702" w:rsidRDefault="00CB6D80" w:rsidP="00CB6D80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6B9C0655" w14:textId="77777777" w:rsidR="00CB6D80" w:rsidRPr="00DD7702" w:rsidRDefault="00CB6D80" w:rsidP="00CB6D80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BE41D" w14:textId="77777777" w:rsidR="00CB6D80" w:rsidRPr="00DD7702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6C5B027A" w14:textId="77777777" w:rsidR="00CB6D80" w:rsidRPr="00DD7702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CB6D80" w:rsidRPr="00FB7DB0" w14:paraId="2D8730FD" w14:textId="77777777" w:rsidTr="00AB12C6">
        <w:trPr>
          <w:jc w:val="center"/>
        </w:trPr>
        <w:tc>
          <w:tcPr>
            <w:tcW w:w="4459" w:type="dxa"/>
          </w:tcPr>
          <w:p w14:paraId="5853EC15" w14:textId="77777777" w:rsidR="00CB6D80" w:rsidRPr="00DD7702" w:rsidRDefault="00CB6D80" w:rsidP="00CB6D80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898" w:type="dxa"/>
          </w:tcPr>
          <w:p w14:paraId="2694D0C0" w14:textId="28B23C3A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16,761</w:t>
            </w:r>
          </w:p>
        </w:tc>
        <w:tc>
          <w:tcPr>
            <w:tcW w:w="253" w:type="dxa"/>
          </w:tcPr>
          <w:p w14:paraId="3619178A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7BA8CF0A" w14:textId="1890FE44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270" w:type="dxa"/>
          </w:tcPr>
          <w:p w14:paraId="161B9E88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C9D9076" w14:textId="3ABA0226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19,633</w:t>
            </w:r>
          </w:p>
        </w:tc>
        <w:tc>
          <w:tcPr>
            <w:tcW w:w="270" w:type="dxa"/>
          </w:tcPr>
          <w:p w14:paraId="03BBDC88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90802D4" w14:textId="2ACF02B8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270" w:type="dxa"/>
          </w:tcPr>
          <w:p w14:paraId="23616C6A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B88D979" w14:textId="4B5B46F8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27,180</w:t>
            </w:r>
          </w:p>
        </w:tc>
        <w:tc>
          <w:tcPr>
            <w:tcW w:w="270" w:type="dxa"/>
          </w:tcPr>
          <w:p w14:paraId="7C0BF548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1CDD4F2" w14:textId="7759E805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271" w:type="dxa"/>
            <w:gridSpan w:val="2"/>
          </w:tcPr>
          <w:p w14:paraId="006F499F" w14:textId="77777777" w:rsidR="00CB6D80" w:rsidRPr="00FB7DB0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4867F60F" w14:textId="383F046D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63,574</w:t>
            </w:r>
          </w:p>
        </w:tc>
        <w:tc>
          <w:tcPr>
            <w:tcW w:w="270" w:type="dxa"/>
          </w:tcPr>
          <w:p w14:paraId="5757781D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1A7CD98" w14:textId="5AD6E36A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</w:tr>
      <w:tr w:rsidR="00CB6D80" w:rsidRPr="00FB7DB0" w14:paraId="51837D3B" w14:textId="77777777" w:rsidTr="00AB12C6">
        <w:trPr>
          <w:jc w:val="center"/>
        </w:trPr>
        <w:tc>
          <w:tcPr>
            <w:tcW w:w="4459" w:type="dxa"/>
          </w:tcPr>
          <w:p w14:paraId="366F1B8C" w14:textId="77777777" w:rsidR="00CB6D80" w:rsidRPr="00DD7702" w:rsidRDefault="00CB6D80" w:rsidP="00CB6D80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898" w:type="dxa"/>
          </w:tcPr>
          <w:p w14:paraId="5F80A831" w14:textId="22A6F8C5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4,235</w:t>
            </w:r>
          </w:p>
        </w:tc>
        <w:tc>
          <w:tcPr>
            <w:tcW w:w="253" w:type="dxa"/>
          </w:tcPr>
          <w:p w14:paraId="65C153F0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44BE0CDB" w14:textId="33B8E8EC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270" w:type="dxa"/>
          </w:tcPr>
          <w:p w14:paraId="4A001243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7FC972F9" w14:textId="0CF132FD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4CA41A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D407E26" w14:textId="64FB3A9C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341F4A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0A14F86" w14:textId="71DE5F90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74820D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BADF34F" w14:textId="26A8025C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2B5BD539" w14:textId="77777777" w:rsidR="00CB6D80" w:rsidRPr="00FB7DB0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7D0FB608" w14:textId="5E18C036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4,235</w:t>
            </w:r>
          </w:p>
        </w:tc>
        <w:tc>
          <w:tcPr>
            <w:tcW w:w="270" w:type="dxa"/>
          </w:tcPr>
          <w:p w14:paraId="5EC7584D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20936481" w14:textId="10766FD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</w:tr>
      <w:tr w:rsidR="00CB6D80" w:rsidRPr="00FB7DB0" w14:paraId="4E40A2A5" w14:textId="77777777" w:rsidTr="00AB12C6">
        <w:trPr>
          <w:jc w:val="center"/>
        </w:trPr>
        <w:tc>
          <w:tcPr>
            <w:tcW w:w="4459" w:type="dxa"/>
          </w:tcPr>
          <w:p w14:paraId="3C682E81" w14:textId="77777777" w:rsidR="00CB6D80" w:rsidRPr="00DD7702" w:rsidRDefault="00CB6D80" w:rsidP="00CB6D80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898" w:type="dxa"/>
          </w:tcPr>
          <w:p w14:paraId="03CCDE30" w14:textId="44B1EF21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53" w:type="dxa"/>
          </w:tcPr>
          <w:p w14:paraId="65748A50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42EB05B7" w14:textId="58C5F8EA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4D471179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A76408D" w14:textId="6B8315E6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16,377</w:t>
            </w:r>
          </w:p>
        </w:tc>
        <w:tc>
          <w:tcPr>
            <w:tcW w:w="270" w:type="dxa"/>
          </w:tcPr>
          <w:p w14:paraId="659722C8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21E5062" w14:textId="6502E0B4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050</w:t>
            </w:r>
          </w:p>
        </w:tc>
        <w:tc>
          <w:tcPr>
            <w:tcW w:w="270" w:type="dxa"/>
          </w:tcPr>
          <w:p w14:paraId="0FFEB7DD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9E0614B" w14:textId="6F107455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4,613</w:t>
            </w:r>
          </w:p>
        </w:tc>
        <w:tc>
          <w:tcPr>
            <w:tcW w:w="270" w:type="dxa"/>
          </w:tcPr>
          <w:p w14:paraId="70014313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B771F05" w14:textId="465467CD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271" w:type="dxa"/>
            <w:gridSpan w:val="2"/>
          </w:tcPr>
          <w:p w14:paraId="23EDEB0B" w14:textId="77777777" w:rsidR="00CB6D80" w:rsidRPr="00FB7DB0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795ED1F2" w14:textId="53457D32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21,040</w:t>
            </w:r>
          </w:p>
        </w:tc>
        <w:tc>
          <w:tcPr>
            <w:tcW w:w="270" w:type="dxa"/>
          </w:tcPr>
          <w:p w14:paraId="45A91FA8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4305BDB" w14:textId="53D950B5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</w:tr>
      <w:tr w:rsidR="00CB6D80" w:rsidRPr="00FB7DB0" w14:paraId="693DEF04" w14:textId="77777777" w:rsidTr="00AB12C6">
        <w:trPr>
          <w:trHeight w:val="92"/>
          <w:jc w:val="center"/>
        </w:trPr>
        <w:tc>
          <w:tcPr>
            <w:tcW w:w="4459" w:type="dxa"/>
          </w:tcPr>
          <w:p w14:paraId="20AC75BA" w14:textId="77777777" w:rsidR="00CB6D80" w:rsidRPr="00DD7702" w:rsidRDefault="00CB6D80" w:rsidP="00CB6D80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32D159F" w14:textId="30241CC3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53" w:type="dxa"/>
          </w:tcPr>
          <w:p w14:paraId="43A33F51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68C0D5FF" w14:textId="7B85B440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48DE9418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DE42B3F" w14:textId="1EEC1563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55BD126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E7380A9" w14:textId="7252DB2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01BB5C6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21959B9" w14:textId="6B2E7F81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940485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67E34F7" w14:textId="523F1F5D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22C2A89F" w14:textId="77777777" w:rsidR="00CB6D80" w:rsidRPr="00FB7DB0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20CB9AC7" w14:textId="67703F82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3DFD94EB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446BFEE" w14:textId="5CAF5507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CB6D80" w:rsidRPr="00FB7DB0" w14:paraId="57B39CA1" w14:textId="77777777" w:rsidTr="00AB12C6">
        <w:trPr>
          <w:trHeight w:val="92"/>
          <w:jc w:val="center"/>
        </w:trPr>
        <w:tc>
          <w:tcPr>
            <w:tcW w:w="4459" w:type="dxa"/>
          </w:tcPr>
          <w:p w14:paraId="08075954" w14:textId="77777777" w:rsidR="00CB6D80" w:rsidRPr="00C73784" w:rsidRDefault="00CB6D80" w:rsidP="00CB6D8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CFA9C12" w14:textId="3B114216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21,073</w:t>
            </w:r>
          </w:p>
        </w:tc>
        <w:tc>
          <w:tcPr>
            <w:tcW w:w="253" w:type="dxa"/>
          </w:tcPr>
          <w:p w14:paraId="55422CFD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6C4C691" w14:textId="4B33BBF5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444</w:t>
            </w:r>
          </w:p>
        </w:tc>
        <w:tc>
          <w:tcPr>
            <w:tcW w:w="270" w:type="dxa"/>
          </w:tcPr>
          <w:p w14:paraId="26028EA8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B277EAC" w14:textId="67EFD20D" w:rsidR="00CB6D80" w:rsidRPr="00F74654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36,013</w:t>
            </w:r>
          </w:p>
        </w:tc>
        <w:tc>
          <w:tcPr>
            <w:tcW w:w="270" w:type="dxa"/>
          </w:tcPr>
          <w:p w14:paraId="45337CCD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347A906" w14:textId="0E5F14AE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591</w:t>
            </w:r>
          </w:p>
        </w:tc>
        <w:tc>
          <w:tcPr>
            <w:tcW w:w="270" w:type="dxa"/>
          </w:tcPr>
          <w:p w14:paraId="4F2C423D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FF6100C" w14:textId="56CC0025" w:rsidR="00CB6D80" w:rsidRPr="00FB7DB0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31,793</w:t>
            </w:r>
          </w:p>
        </w:tc>
        <w:tc>
          <w:tcPr>
            <w:tcW w:w="270" w:type="dxa"/>
          </w:tcPr>
          <w:p w14:paraId="4DD2A028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4570BDB" w14:textId="3E083233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</w:t>
            </w:r>
          </w:p>
        </w:tc>
        <w:tc>
          <w:tcPr>
            <w:tcW w:w="271" w:type="dxa"/>
            <w:gridSpan w:val="2"/>
          </w:tcPr>
          <w:p w14:paraId="3A6E848F" w14:textId="77777777" w:rsidR="00CB6D80" w:rsidRPr="00FB7DB0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CE03E09" w14:textId="3879A916" w:rsidR="00CB6D80" w:rsidRPr="00F74654" w:rsidRDefault="00247ADC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88,879</w:t>
            </w:r>
          </w:p>
        </w:tc>
        <w:tc>
          <w:tcPr>
            <w:tcW w:w="270" w:type="dxa"/>
          </w:tcPr>
          <w:p w14:paraId="01B8C22E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7FE0932" w14:textId="26A7935F" w:rsidR="00CB6D80" w:rsidRPr="00FB7DB0" w:rsidRDefault="00CB6D80" w:rsidP="00CB6D8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762</w:t>
            </w:r>
          </w:p>
        </w:tc>
      </w:tr>
      <w:tr w:rsidR="00CB6D80" w:rsidRPr="00CD6E91" w14:paraId="2F021B36" w14:textId="77777777" w:rsidTr="00AB12C6">
        <w:trPr>
          <w:trHeight w:val="92"/>
          <w:jc w:val="center"/>
        </w:trPr>
        <w:tc>
          <w:tcPr>
            <w:tcW w:w="4459" w:type="dxa"/>
          </w:tcPr>
          <w:p w14:paraId="208CB8B0" w14:textId="77777777" w:rsidR="00CB6D80" w:rsidRPr="00CD6E91" w:rsidRDefault="00CB6D80" w:rsidP="00CB6D80">
            <w:pPr>
              <w:spacing w:line="240" w:lineRule="auto"/>
              <w:ind w:left="72" w:hanging="72"/>
              <w:rPr>
                <w:rFonts w:asciiTheme="majorBidi" w:eastAsia="Calibr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5195F680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3" w:type="dxa"/>
          </w:tcPr>
          <w:p w14:paraId="011E800B" w14:textId="77777777" w:rsidR="00CB6D80" w:rsidRPr="00CD6E91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1" w:type="dxa"/>
          </w:tcPr>
          <w:p w14:paraId="0A22DCEC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68202AE" w14:textId="77777777" w:rsidR="00CB6D80" w:rsidRPr="00CD6E91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</w:tcPr>
          <w:p w14:paraId="74ADB459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6ECA88D" w14:textId="77777777" w:rsidR="00CB6D80" w:rsidRPr="00CD6E91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</w:tcPr>
          <w:p w14:paraId="000B0A8F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2A0C18D" w14:textId="77777777" w:rsidR="00CB6D80" w:rsidRPr="00CD6E91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</w:tcPr>
          <w:p w14:paraId="2C2E2181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0C82CD5" w14:textId="77777777" w:rsidR="00CB6D80" w:rsidRPr="00CD6E91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</w:tcPr>
          <w:p w14:paraId="1A6C8820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gridSpan w:val="2"/>
          </w:tcPr>
          <w:p w14:paraId="50AEF590" w14:textId="77777777" w:rsidR="00CB6D80" w:rsidRPr="00CD6E91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1" w:type="dxa"/>
          </w:tcPr>
          <w:p w14:paraId="630F74A8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2FB435F" w14:textId="77777777" w:rsidR="00CB6D80" w:rsidRPr="00CD6E91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</w:tcPr>
          <w:p w14:paraId="5C547465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7EDABC42" w14:textId="77777777" w:rsidR="00AB12C6" w:rsidRDefault="00AB12C6" w:rsidP="00AB12C6">
      <w:r>
        <w:br w:type="page"/>
      </w:r>
    </w:p>
    <w:tbl>
      <w:tblPr>
        <w:tblW w:w="13644" w:type="dxa"/>
        <w:jc w:val="center"/>
        <w:tblLayout w:type="fixed"/>
        <w:tblLook w:val="01E0" w:firstRow="1" w:lastRow="1" w:firstColumn="1" w:lastColumn="1" w:noHBand="0" w:noVBand="0"/>
      </w:tblPr>
      <w:tblGrid>
        <w:gridCol w:w="4547"/>
        <w:gridCol w:w="899"/>
        <w:gridCol w:w="254"/>
        <w:gridCol w:w="921"/>
        <w:gridCol w:w="270"/>
        <w:gridCol w:w="895"/>
        <w:gridCol w:w="7"/>
        <w:gridCol w:w="263"/>
        <w:gridCol w:w="7"/>
        <w:gridCol w:w="899"/>
        <w:gridCol w:w="270"/>
        <w:gridCol w:w="899"/>
        <w:gridCol w:w="242"/>
        <w:gridCol w:w="28"/>
        <w:gridCol w:w="899"/>
        <w:gridCol w:w="248"/>
        <w:gridCol w:w="23"/>
        <w:gridCol w:w="901"/>
        <w:gridCol w:w="270"/>
        <w:gridCol w:w="902"/>
      </w:tblGrid>
      <w:tr w:rsidR="00AB12C6" w:rsidRPr="00DD7702" w14:paraId="1A919A46" w14:textId="77777777" w:rsidTr="00AB12C6">
        <w:trPr>
          <w:trHeight w:val="74"/>
          <w:jc w:val="center"/>
        </w:trPr>
        <w:tc>
          <w:tcPr>
            <w:tcW w:w="4547" w:type="dxa"/>
            <w:vAlign w:val="bottom"/>
          </w:tcPr>
          <w:p w14:paraId="2875216B" w14:textId="77777777" w:rsidR="00AB12C6" w:rsidRPr="00DD7702" w:rsidRDefault="00AB12C6" w:rsidP="00AB12C6">
            <w:pPr>
              <w:spacing w:line="4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97" w:type="dxa"/>
            <w:gridSpan w:val="19"/>
          </w:tcPr>
          <w:p w14:paraId="308FE003" w14:textId="77777777" w:rsidR="00AB12C6" w:rsidRPr="00DD7702" w:rsidRDefault="00AB12C6" w:rsidP="00AB12C6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1B6E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12C6" w:rsidRPr="00DD7702" w14:paraId="63DD3282" w14:textId="77777777" w:rsidTr="00AB12C6">
        <w:trPr>
          <w:trHeight w:val="74"/>
          <w:jc w:val="center"/>
        </w:trPr>
        <w:tc>
          <w:tcPr>
            <w:tcW w:w="4547" w:type="dxa"/>
            <w:vAlign w:val="bottom"/>
          </w:tcPr>
          <w:p w14:paraId="5ED83855" w14:textId="77777777" w:rsidR="00AB12C6" w:rsidRPr="00DD7702" w:rsidRDefault="00AB12C6" w:rsidP="00AB12C6">
            <w:pPr>
              <w:spacing w:line="4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74" w:type="dxa"/>
            <w:gridSpan w:val="3"/>
          </w:tcPr>
          <w:p w14:paraId="27F60AF8" w14:textId="77777777" w:rsidR="00AB12C6" w:rsidRPr="00DD7702" w:rsidRDefault="00AB12C6" w:rsidP="00AB12C6">
            <w:pPr>
              <w:spacing w:line="4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70" w:type="dxa"/>
          </w:tcPr>
          <w:p w14:paraId="250F89C3" w14:textId="77777777" w:rsidR="00AB12C6" w:rsidRPr="00DD7702" w:rsidRDefault="00AB12C6" w:rsidP="00AB12C6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1" w:type="dxa"/>
            <w:gridSpan w:val="5"/>
          </w:tcPr>
          <w:p w14:paraId="6024C41F" w14:textId="77777777" w:rsidR="00AB12C6" w:rsidRPr="00DD7702" w:rsidRDefault="00AB12C6" w:rsidP="00AB12C6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7D84C1A2" w14:textId="77777777" w:rsidR="00AB12C6" w:rsidRPr="00DD7702" w:rsidRDefault="00AB12C6" w:rsidP="00AB12C6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68" w:type="dxa"/>
            <w:gridSpan w:val="4"/>
          </w:tcPr>
          <w:p w14:paraId="69056507" w14:textId="77777777" w:rsidR="00AB12C6" w:rsidRPr="00DD7702" w:rsidRDefault="00AB12C6" w:rsidP="00AB12C6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48" w:type="dxa"/>
          </w:tcPr>
          <w:p w14:paraId="0F019D14" w14:textId="77777777" w:rsidR="00AB12C6" w:rsidRPr="00DD7702" w:rsidRDefault="00AB12C6" w:rsidP="00AB12C6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96" w:type="dxa"/>
            <w:gridSpan w:val="4"/>
          </w:tcPr>
          <w:p w14:paraId="4BF3D272" w14:textId="77777777" w:rsidR="00AB12C6" w:rsidRPr="00DD7702" w:rsidRDefault="00AB12C6" w:rsidP="00AB12C6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CB6D80" w:rsidRPr="00DD7702" w14:paraId="592E28E2" w14:textId="77777777" w:rsidTr="00AB12C6">
        <w:trPr>
          <w:trHeight w:val="74"/>
          <w:jc w:val="center"/>
        </w:trPr>
        <w:tc>
          <w:tcPr>
            <w:tcW w:w="4547" w:type="dxa"/>
            <w:vAlign w:val="bottom"/>
          </w:tcPr>
          <w:p w14:paraId="37E78FED" w14:textId="77777777" w:rsidR="00CB6D80" w:rsidRPr="00DD7702" w:rsidRDefault="00CB6D80" w:rsidP="00CB6D80">
            <w:pPr>
              <w:spacing w:line="4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C20C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99" w:type="dxa"/>
          </w:tcPr>
          <w:p w14:paraId="498943C0" w14:textId="39F1AB91" w:rsidR="00CB6D80" w:rsidRPr="00DD7702" w:rsidRDefault="00CB6D80" w:rsidP="00CB6D80">
            <w:pPr>
              <w:pStyle w:val="BodyText"/>
              <w:spacing w:after="0" w:line="4" w:lineRule="atLeast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254" w:type="dxa"/>
          </w:tcPr>
          <w:p w14:paraId="31F8EF9F" w14:textId="77777777" w:rsidR="00CB6D80" w:rsidRPr="00DD7702" w:rsidRDefault="00CB6D80" w:rsidP="00CB6D80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1" w:type="dxa"/>
          </w:tcPr>
          <w:p w14:paraId="360D7C8E" w14:textId="0D5CA78A" w:rsidR="00CB6D80" w:rsidRPr="00DD7702" w:rsidRDefault="00CB6D80" w:rsidP="00CB6D80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270" w:type="dxa"/>
          </w:tcPr>
          <w:p w14:paraId="3E702C9A" w14:textId="77777777" w:rsidR="00CB6D80" w:rsidRPr="00DD7702" w:rsidRDefault="00CB6D80" w:rsidP="00CB6D80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  <w:gridSpan w:val="2"/>
          </w:tcPr>
          <w:p w14:paraId="706BE1B0" w14:textId="19C618B0" w:rsidR="00CB6D80" w:rsidRPr="00DD7702" w:rsidRDefault="00CB6D80" w:rsidP="00CB6D80">
            <w:pPr>
              <w:pStyle w:val="BodyText"/>
              <w:spacing w:after="0" w:line="4" w:lineRule="atLeast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270" w:type="dxa"/>
            <w:gridSpan w:val="2"/>
          </w:tcPr>
          <w:p w14:paraId="75BE23A8" w14:textId="77777777" w:rsidR="00CB6D80" w:rsidRPr="00DD7702" w:rsidRDefault="00CB6D80" w:rsidP="00CB6D80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1A6AD4A7" w14:textId="1682D415" w:rsidR="00CB6D80" w:rsidRPr="00DD7702" w:rsidRDefault="00CB6D80" w:rsidP="00CB6D80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270" w:type="dxa"/>
          </w:tcPr>
          <w:p w14:paraId="0F6CBE72" w14:textId="77777777" w:rsidR="00CB6D80" w:rsidRPr="00DD7702" w:rsidRDefault="00CB6D80" w:rsidP="00CB6D80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59D2E298" w14:textId="548DB299" w:rsidR="00CB6D80" w:rsidRPr="00DD7702" w:rsidRDefault="00CB6D80" w:rsidP="00CB6D80">
            <w:pPr>
              <w:pStyle w:val="BodyText"/>
              <w:spacing w:after="0" w:line="4" w:lineRule="atLeast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270" w:type="dxa"/>
            <w:gridSpan w:val="2"/>
          </w:tcPr>
          <w:p w14:paraId="0A4BD07E" w14:textId="77777777" w:rsidR="00CB6D80" w:rsidRPr="00DD7702" w:rsidRDefault="00CB6D80" w:rsidP="00CB6D80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198A1B23" w14:textId="5B096DF9" w:rsidR="00CB6D80" w:rsidRPr="00DD7702" w:rsidRDefault="00CB6D80" w:rsidP="00CB6D80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248" w:type="dxa"/>
          </w:tcPr>
          <w:p w14:paraId="623FCB61" w14:textId="77777777" w:rsidR="00CB6D80" w:rsidRPr="00DD7702" w:rsidRDefault="00CB6D80" w:rsidP="00CB6D80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4" w:type="dxa"/>
            <w:gridSpan w:val="2"/>
          </w:tcPr>
          <w:p w14:paraId="446A34E2" w14:textId="4108CB0F" w:rsidR="00CB6D80" w:rsidRPr="00DD7702" w:rsidRDefault="00CB6D80" w:rsidP="00CB6D80">
            <w:pPr>
              <w:pStyle w:val="BodyText"/>
              <w:spacing w:after="0" w:line="4" w:lineRule="atLeast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270" w:type="dxa"/>
          </w:tcPr>
          <w:p w14:paraId="397BAA7A" w14:textId="77777777" w:rsidR="00CB6D80" w:rsidRPr="00DD7702" w:rsidRDefault="00CB6D80" w:rsidP="00CB6D80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</w:tcPr>
          <w:p w14:paraId="5847E522" w14:textId="0962CD81" w:rsidR="00CB6D80" w:rsidRPr="00DD7702" w:rsidRDefault="00CB6D80" w:rsidP="00CB6D80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2563</w:t>
            </w:r>
          </w:p>
        </w:tc>
      </w:tr>
      <w:tr w:rsidR="00CB6D80" w:rsidRPr="00DD7702" w14:paraId="679D02F7" w14:textId="77777777" w:rsidTr="00AB12C6">
        <w:trPr>
          <w:trHeight w:val="92"/>
          <w:jc w:val="center"/>
        </w:trPr>
        <w:tc>
          <w:tcPr>
            <w:tcW w:w="4547" w:type="dxa"/>
          </w:tcPr>
          <w:p w14:paraId="5AE356A4" w14:textId="77777777" w:rsidR="00CB6D80" w:rsidRPr="00DD7702" w:rsidRDefault="00CB6D80" w:rsidP="00CB6D80">
            <w:pPr>
              <w:spacing w:line="4" w:lineRule="atLeast"/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97" w:type="dxa"/>
            <w:gridSpan w:val="19"/>
            <w:vAlign w:val="center"/>
          </w:tcPr>
          <w:p w14:paraId="5E7FCB09" w14:textId="77777777" w:rsidR="00CB6D80" w:rsidRPr="00DD7702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B6D80" w:rsidRPr="00DD7702" w14:paraId="24E64466" w14:textId="77777777" w:rsidTr="00AB12C6">
        <w:trPr>
          <w:trHeight w:val="92"/>
          <w:jc w:val="center"/>
        </w:trPr>
        <w:tc>
          <w:tcPr>
            <w:tcW w:w="4547" w:type="dxa"/>
          </w:tcPr>
          <w:p w14:paraId="0D87B0C0" w14:textId="77777777" w:rsidR="00CB6D80" w:rsidRPr="00DD7702" w:rsidRDefault="00CB6D80" w:rsidP="00CB6D80">
            <w:pPr>
              <w:spacing w:line="4" w:lineRule="atLeast"/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899" w:type="dxa"/>
          </w:tcPr>
          <w:p w14:paraId="29946242" w14:textId="77777777" w:rsidR="00CB6D80" w:rsidRPr="00DD7702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3C8A53C5" w14:textId="77777777" w:rsidR="00CB6D80" w:rsidRPr="00DD7702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21BC8595" w14:textId="77777777" w:rsidR="00CB6D80" w:rsidRPr="00DD7702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5D76E0" w14:textId="77777777" w:rsidR="00CB6D80" w:rsidRPr="00DD7702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14A64FBC" w14:textId="77777777" w:rsidR="00CB6D80" w:rsidRPr="00DD7702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B4DA967" w14:textId="77777777" w:rsidR="00CB6D80" w:rsidRPr="00DD7702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D68A08B" w14:textId="77777777" w:rsidR="00CB6D80" w:rsidRPr="00DD7702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3E351" w14:textId="77777777" w:rsidR="00CB6D80" w:rsidRPr="00DD7702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E9466C8" w14:textId="77777777" w:rsidR="00CB6D80" w:rsidRPr="00DD7702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E37BDA7" w14:textId="77777777" w:rsidR="00CB6D80" w:rsidRPr="00DD7702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B7395F1" w14:textId="77777777" w:rsidR="00CB6D80" w:rsidRPr="00DD7702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4C4C3C81" w14:textId="77777777" w:rsidR="00CB6D80" w:rsidRPr="00DD7702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23BA07BE" w14:textId="77777777" w:rsidR="00CB6D80" w:rsidRPr="00DD7702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C7C690" w14:textId="77777777" w:rsidR="00CB6D80" w:rsidRPr="00DD7702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519412E" w14:textId="77777777" w:rsidR="00CB6D80" w:rsidRPr="00DD7702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6D80" w:rsidRPr="00FB7DB0" w14:paraId="6752CAA7" w14:textId="77777777" w:rsidTr="00AB12C6">
        <w:trPr>
          <w:jc w:val="center"/>
        </w:trPr>
        <w:tc>
          <w:tcPr>
            <w:tcW w:w="4547" w:type="dxa"/>
          </w:tcPr>
          <w:p w14:paraId="30DAC9DC" w14:textId="77777777" w:rsidR="00CB6D80" w:rsidRPr="00DD7702" w:rsidRDefault="00CB6D80" w:rsidP="00CB6D80">
            <w:pPr>
              <w:spacing w:line="4" w:lineRule="atLeast"/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899" w:type="dxa"/>
          </w:tcPr>
          <w:p w14:paraId="547EB75D" w14:textId="226CCDCE" w:rsidR="00CB6D80" w:rsidRPr="00FB7DB0" w:rsidRDefault="00247ADC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19,026</w:t>
            </w:r>
          </w:p>
        </w:tc>
        <w:tc>
          <w:tcPr>
            <w:tcW w:w="254" w:type="dxa"/>
          </w:tcPr>
          <w:p w14:paraId="1C4D5EB4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5F36D2CA" w14:textId="71F7FC4B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270" w:type="dxa"/>
          </w:tcPr>
          <w:p w14:paraId="55418073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4CE9994A" w14:textId="28FEBD30" w:rsidR="00CB6D80" w:rsidRPr="00FB7DB0" w:rsidRDefault="00247ADC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35,046</w:t>
            </w:r>
          </w:p>
        </w:tc>
        <w:tc>
          <w:tcPr>
            <w:tcW w:w="270" w:type="dxa"/>
            <w:gridSpan w:val="2"/>
          </w:tcPr>
          <w:p w14:paraId="38AA79BC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F0CF091" w14:textId="3AEAC775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270" w:type="dxa"/>
          </w:tcPr>
          <w:p w14:paraId="2E75F19F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DC33FD8" w14:textId="7BC1A836" w:rsidR="00CB6D80" w:rsidRPr="00FB7DB0" w:rsidRDefault="00A84427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31,521</w:t>
            </w:r>
          </w:p>
        </w:tc>
        <w:tc>
          <w:tcPr>
            <w:tcW w:w="270" w:type="dxa"/>
            <w:gridSpan w:val="2"/>
          </w:tcPr>
          <w:p w14:paraId="46752E90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8883623" w14:textId="06C95AB3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271" w:type="dxa"/>
            <w:gridSpan w:val="2"/>
          </w:tcPr>
          <w:p w14:paraId="3C919ECD" w14:textId="77777777" w:rsidR="00CB6D80" w:rsidRPr="00FB7DB0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39860041" w14:textId="73D4E081" w:rsidR="00CB6D80" w:rsidRPr="00FB7DB0" w:rsidRDefault="00A84427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85,593</w:t>
            </w:r>
          </w:p>
        </w:tc>
        <w:tc>
          <w:tcPr>
            <w:tcW w:w="270" w:type="dxa"/>
          </w:tcPr>
          <w:p w14:paraId="64C49906" w14:textId="77777777" w:rsidR="00CB6D80" w:rsidRPr="00FB7DB0" w:rsidRDefault="00CB6D80" w:rsidP="00CB6D8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652F6C18" w14:textId="4FA3D9A1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</w:tr>
      <w:tr w:rsidR="00CB6D80" w:rsidRPr="00FB7DB0" w14:paraId="3AF3DFE4" w14:textId="77777777" w:rsidTr="00AB12C6">
        <w:trPr>
          <w:jc w:val="center"/>
        </w:trPr>
        <w:tc>
          <w:tcPr>
            <w:tcW w:w="4547" w:type="dxa"/>
          </w:tcPr>
          <w:p w14:paraId="6E35651F" w14:textId="77777777" w:rsidR="00CB6D80" w:rsidRPr="00DD7702" w:rsidRDefault="00CB6D80" w:rsidP="00CB6D80">
            <w:pPr>
              <w:spacing w:line="4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</w:p>
        </w:tc>
        <w:tc>
          <w:tcPr>
            <w:tcW w:w="899" w:type="dxa"/>
          </w:tcPr>
          <w:p w14:paraId="11754B27" w14:textId="6E5B757E" w:rsidR="00CB6D80" w:rsidRPr="00FB7DB0" w:rsidRDefault="00247ADC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1,766</w:t>
            </w:r>
          </w:p>
        </w:tc>
        <w:tc>
          <w:tcPr>
            <w:tcW w:w="254" w:type="dxa"/>
          </w:tcPr>
          <w:p w14:paraId="5BD0D86E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760BD5D0" w14:textId="20E91075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270" w:type="dxa"/>
          </w:tcPr>
          <w:p w14:paraId="3F16954F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606ABE35" w14:textId="6823F4A1" w:rsidR="00CB6D80" w:rsidRPr="00FB7DB0" w:rsidRDefault="00247ADC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270" w:type="dxa"/>
            <w:gridSpan w:val="2"/>
          </w:tcPr>
          <w:p w14:paraId="7A0FCE2B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B653C6F" w14:textId="07867F6E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270" w:type="dxa"/>
          </w:tcPr>
          <w:p w14:paraId="05CC4F0F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A01B909" w14:textId="31F5E565" w:rsidR="00CB6D80" w:rsidRPr="00FB7DB0" w:rsidRDefault="00A84427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270" w:type="dxa"/>
            <w:gridSpan w:val="2"/>
          </w:tcPr>
          <w:p w14:paraId="7F2445CA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D964714" w14:textId="7714C81A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271" w:type="dxa"/>
            <w:gridSpan w:val="2"/>
          </w:tcPr>
          <w:p w14:paraId="793184EE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7BC5A747" w14:textId="6AD360B6" w:rsidR="00CB6D80" w:rsidRPr="00FB7DB0" w:rsidRDefault="00A84427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2,636</w:t>
            </w:r>
          </w:p>
        </w:tc>
        <w:tc>
          <w:tcPr>
            <w:tcW w:w="270" w:type="dxa"/>
          </w:tcPr>
          <w:p w14:paraId="68AF42B4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269EF398" w14:textId="59BB23FB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</w:tr>
      <w:tr w:rsidR="00CB6D80" w:rsidRPr="00FB7DB0" w14:paraId="32D8EA6C" w14:textId="77777777" w:rsidTr="00AB12C6">
        <w:trPr>
          <w:trHeight w:val="119"/>
          <w:jc w:val="center"/>
        </w:trPr>
        <w:tc>
          <w:tcPr>
            <w:tcW w:w="4547" w:type="dxa"/>
          </w:tcPr>
          <w:p w14:paraId="38E10738" w14:textId="77777777" w:rsidR="00CB6D80" w:rsidRPr="00DD7702" w:rsidRDefault="00CB6D80" w:rsidP="00CB6D80">
            <w:pPr>
              <w:spacing w:line="4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899" w:type="dxa"/>
          </w:tcPr>
          <w:p w14:paraId="2BDEBD92" w14:textId="08E7A59B" w:rsidR="00CB6D80" w:rsidRPr="00FB7DB0" w:rsidRDefault="00247ADC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254" w:type="dxa"/>
          </w:tcPr>
          <w:p w14:paraId="1B1B55CB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02B718BA" w14:textId="4C556FFB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270" w:type="dxa"/>
          </w:tcPr>
          <w:p w14:paraId="453C5217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362610E1" w14:textId="78E2C195" w:rsidR="00CB6D80" w:rsidRPr="00FB7DB0" w:rsidRDefault="00247ADC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270" w:type="dxa"/>
            <w:gridSpan w:val="2"/>
          </w:tcPr>
          <w:p w14:paraId="6D624E05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F57FE30" w14:textId="3ED7C6D1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70" w:type="dxa"/>
          </w:tcPr>
          <w:p w14:paraId="1DBF78B1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85DE83" w14:textId="4EF7FCCF" w:rsidR="00CB6D80" w:rsidRPr="00FB7DB0" w:rsidRDefault="00A84427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70" w:type="dxa"/>
            <w:gridSpan w:val="2"/>
          </w:tcPr>
          <w:p w14:paraId="0BB63AFC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9017E88" w14:textId="00E3EF32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1" w:type="dxa"/>
            <w:gridSpan w:val="2"/>
          </w:tcPr>
          <w:p w14:paraId="79600EF4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752AA7E4" w14:textId="3354E598" w:rsidR="00CB6D80" w:rsidRPr="00FB7DB0" w:rsidRDefault="00A84427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270" w:type="dxa"/>
          </w:tcPr>
          <w:p w14:paraId="0077BC69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C83AEE3" w14:textId="35819A74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</w:tr>
      <w:tr w:rsidR="00CB6D80" w:rsidRPr="00FB7DB0" w14:paraId="1563E4C4" w14:textId="77777777" w:rsidTr="00AB12C6">
        <w:trPr>
          <w:jc w:val="center"/>
        </w:trPr>
        <w:tc>
          <w:tcPr>
            <w:tcW w:w="4547" w:type="dxa"/>
          </w:tcPr>
          <w:p w14:paraId="46A5F9CD" w14:textId="77777777" w:rsidR="00CB6D80" w:rsidRPr="00DD7702" w:rsidRDefault="00CB6D80" w:rsidP="00CB6D80">
            <w:pPr>
              <w:spacing w:line="4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899" w:type="dxa"/>
          </w:tcPr>
          <w:p w14:paraId="686D1762" w14:textId="2109E0C1" w:rsidR="00CB6D80" w:rsidRPr="00FB7DB0" w:rsidRDefault="00247ADC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54" w:type="dxa"/>
          </w:tcPr>
          <w:p w14:paraId="3C26EDF5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3C83A44C" w14:textId="4E13EE5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70" w:type="dxa"/>
          </w:tcPr>
          <w:p w14:paraId="2142DEB7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1D66C390" w14:textId="3A3CFA38" w:rsidR="00CB6D80" w:rsidRPr="00FB7DB0" w:rsidRDefault="00247ADC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  <w:gridSpan w:val="2"/>
          </w:tcPr>
          <w:p w14:paraId="0A691DD1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DA99EBC" w14:textId="675B63EF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6F3B7AE5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7E692E9" w14:textId="1AAA778E" w:rsidR="00CB6D80" w:rsidRPr="00FB7DB0" w:rsidRDefault="00A84427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</w:tcPr>
          <w:p w14:paraId="439EC7E4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D67481A" w14:textId="39EBF31E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1" w:type="dxa"/>
            <w:gridSpan w:val="2"/>
          </w:tcPr>
          <w:p w14:paraId="3E45D1DB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1790922E" w14:textId="08C0B2F5" w:rsidR="00CB6D80" w:rsidRPr="00FB7DB0" w:rsidRDefault="00A84427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70" w:type="dxa"/>
          </w:tcPr>
          <w:p w14:paraId="2044BD76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8252E0A" w14:textId="08ABD023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</w:tr>
      <w:tr w:rsidR="00CB6D80" w:rsidRPr="00FB7DB0" w14:paraId="26F80EF0" w14:textId="77777777" w:rsidTr="00AB12C6">
        <w:trPr>
          <w:jc w:val="center"/>
        </w:trPr>
        <w:tc>
          <w:tcPr>
            <w:tcW w:w="4547" w:type="dxa"/>
          </w:tcPr>
          <w:p w14:paraId="344BF058" w14:textId="77777777" w:rsidR="00CB6D80" w:rsidRPr="00DD7702" w:rsidRDefault="00CB6D80" w:rsidP="00CB6D80">
            <w:pPr>
              <w:spacing w:line="4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0504233" w14:textId="5F838EB9" w:rsidR="00CB6D80" w:rsidRPr="00FB7DB0" w:rsidRDefault="00247ADC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21,073</w:t>
            </w:r>
          </w:p>
        </w:tc>
        <w:tc>
          <w:tcPr>
            <w:tcW w:w="254" w:type="dxa"/>
          </w:tcPr>
          <w:p w14:paraId="02087D64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ABF1728" w14:textId="6408BFC3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444</w:t>
            </w:r>
          </w:p>
        </w:tc>
        <w:tc>
          <w:tcPr>
            <w:tcW w:w="270" w:type="dxa"/>
          </w:tcPr>
          <w:p w14:paraId="2FE82B5B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D41A05" w14:textId="1F7C09F0" w:rsidR="00CB6D80" w:rsidRPr="0010136C" w:rsidRDefault="00247ADC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36,013</w:t>
            </w:r>
          </w:p>
        </w:tc>
        <w:tc>
          <w:tcPr>
            <w:tcW w:w="270" w:type="dxa"/>
            <w:gridSpan w:val="2"/>
          </w:tcPr>
          <w:p w14:paraId="7BF73B75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6B0EB44" w14:textId="33156F5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591</w:t>
            </w:r>
          </w:p>
        </w:tc>
        <w:tc>
          <w:tcPr>
            <w:tcW w:w="270" w:type="dxa"/>
          </w:tcPr>
          <w:p w14:paraId="5C3E81F8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50CE101" w14:textId="1C2AF605" w:rsidR="00CB6D80" w:rsidRPr="00FB7DB0" w:rsidRDefault="00A84427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31,793</w:t>
            </w:r>
          </w:p>
        </w:tc>
        <w:tc>
          <w:tcPr>
            <w:tcW w:w="270" w:type="dxa"/>
            <w:gridSpan w:val="2"/>
          </w:tcPr>
          <w:p w14:paraId="3A20E25E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A99056B" w14:textId="7BDE9676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</w:t>
            </w:r>
          </w:p>
        </w:tc>
        <w:tc>
          <w:tcPr>
            <w:tcW w:w="271" w:type="dxa"/>
            <w:gridSpan w:val="2"/>
          </w:tcPr>
          <w:p w14:paraId="7B71A878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5258F230" w14:textId="08507142" w:rsidR="00CB6D80" w:rsidRPr="00175F64" w:rsidRDefault="00A84427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88,879</w:t>
            </w:r>
          </w:p>
        </w:tc>
        <w:tc>
          <w:tcPr>
            <w:tcW w:w="270" w:type="dxa"/>
          </w:tcPr>
          <w:p w14:paraId="394FF92C" w14:textId="77777777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C16EFBD" w14:textId="71322C86" w:rsidR="00CB6D80" w:rsidRPr="00FB7DB0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762</w:t>
            </w:r>
          </w:p>
        </w:tc>
      </w:tr>
      <w:tr w:rsidR="00CB6D80" w:rsidRPr="00CD6E91" w14:paraId="518A5AC7" w14:textId="77777777" w:rsidTr="00AB12C6">
        <w:trPr>
          <w:jc w:val="center"/>
        </w:trPr>
        <w:tc>
          <w:tcPr>
            <w:tcW w:w="4547" w:type="dxa"/>
          </w:tcPr>
          <w:p w14:paraId="569A6403" w14:textId="77777777" w:rsidR="00CB6D80" w:rsidRPr="00CD6E91" w:rsidRDefault="00CB6D80" w:rsidP="00CB6D80">
            <w:pPr>
              <w:spacing w:line="4" w:lineRule="atLeast"/>
              <w:ind w:right="-11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7BFBB9E0" w14:textId="77777777" w:rsidR="00CB6D80" w:rsidRPr="00E86A54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4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4" w:type="dxa"/>
          </w:tcPr>
          <w:p w14:paraId="0316D112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</w:tcPr>
          <w:p w14:paraId="1D5F5B69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E4283A4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08C119C7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730689AF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6" w:type="dxa"/>
            <w:gridSpan w:val="2"/>
            <w:tcBorders>
              <w:top w:val="double" w:sz="4" w:space="0" w:color="auto"/>
            </w:tcBorders>
          </w:tcPr>
          <w:p w14:paraId="5CDCE6B9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18C33A1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1AA57AF6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</w:tcPr>
          <w:p w14:paraId="596AF02E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7" w:type="dxa"/>
            <w:gridSpan w:val="2"/>
            <w:tcBorders>
              <w:top w:val="double" w:sz="4" w:space="0" w:color="auto"/>
            </w:tcBorders>
          </w:tcPr>
          <w:p w14:paraId="768CF31E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gridSpan w:val="2"/>
          </w:tcPr>
          <w:p w14:paraId="1857C102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79942DFC" w14:textId="77777777" w:rsidR="00CB6D80" w:rsidRPr="00CD6E91" w:rsidRDefault="00CB6D80" w:rsidP="00CB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4B50898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7017865C" w14:textId="77777777" w:rsidR="00CB6D80" w:rsidRPr="00CD6E91" w:rsidRDefault="00CB6D80" w:rsidP="00CB6D80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B6D80" w:rsidRPr="00CD6E91" w14:paraId="79FD8A9F" w14:textId="77777777" w:rsidTr="00AB12C6">
        <w:trPr>
          <w:jc w:val="center"/>
        </w:trPr>
        <w:tc>
          <w:tcPr>
            <w:tcW w:w="4547" w:type="dxa"/>
          </w:tcPr>
          <w:p w14:paraId="43C958BD" w14:textId="77777777" w:rsidR="00CB6D80" w:rsidRPr="00591259" w:rsidRDefault="00CB6D80" w:rsidP="00CB6D80">
            <w:pPr>
              <w:spacing w:line="4" w:lineRule="atLeast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591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591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ตามส่วนงานก่อนภาษีเงินได้</w:t>
            </w:r>
          </w:p>
        </w:tc>
        <w:tc>
          <w:tcPr>
            <w:tcW w:w="899" w:type="dxa"/>
          </w:tcPr>
          <w:p w14:paraId="1E5E1956" w14:textId="3520BEAA" w:rsidR="00CB6D80" w:rsidRPr="00EE3D51" w:rsidRDefault="00A84427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ind w:right="-2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(2,896)</w:t>
            </w:r>
          </w:p>
        </w:tc>
        <w:tc>
          <w:tcPr>
            <w:tcW w:w="254" w:type="dxa"/>
          </w:tcPr>
          <w:p w14:paraId="1AFEC772" w14:textId="77777777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3B3613AA" w14:textId="2DA8B445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4" w:lineRule="atLeast"/>
              <w:ind w:right="-3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823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49D43E4" w14:textId="77777777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14:paraId="40424138" w14:textId="504662C1" w:rsidR="00CB6D80" w:rsidRPr="00EE3D51" w:rsidRDefault="00A84427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270" w:type="dxa"/>
            <w:gridSpan w:val="2"/>
          </w:tcPr>
          <w:p w14:paraId="48CCCE72" w14:textId="77777777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7418C1BB" w14:textId="210FE8A8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70" w:type="dxa"/>
          </w:tcPr>
          <w:p w14:paraId="74CD065C" w14:textId="77777777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879F91F" w14:textId="0A6AC86F" w:rsidR="00CB6D80" w:rsidRPr="00EE3D51" w:rsidRDefault="00A84427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2,290</w:t>
            </w:r>
          </w:p>
        </w:tc>
        <w:tc>
          <w:tcPr>
            <w:tcW w:w="242" w:type="dxa"/>
          </w:tcPr>
          <w:p w14:paraId="7A570448" w14:textId="77777777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774C3F41" w14:textId="2A065120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271" w:type="dxa"/>
            <w:gridSpan w:val="2"/>
          </w:tcPr>
          <w:p w14:paraId="43239F9E" w14:textId="77777777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48AF45BE" w14:textId="4E5449C4" w:rsidR="00CB6D80" w:rsidRPr="00EE3D51" w:rsidRDefault="00A84427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ind w:right="-15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(213)</w:t>
            </w:r>
          </w:p>
        </w:tc>
        <w:tc>
          <w:tcPr>
            <w:tcW w:w="270" w:type="dxa"/>
          </w:tcPr>
          <w:p w14:paraId="07135F98" w14:textId="77777777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D470E55" w14:textId="556CD57A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4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B6D80" w:rsidRPr="00CD6E91" w14:paraId="2378BC8C" w14:textId="77777777" w:rsidTr="00AB12C6">
        <w:trPr>
          <w:jc w:val="center"/>
        </w:trPr>
        <w:tc>
          <w:tcPr>
            <w:tcW w:w="4547" w:type="dxa"/>
          </w:tcPr>
          <w:p w14:paraId="0EBBFB5D" w14:textId="77777777" w:rsidR="00CB6D80" w:rsidRPr="00591259" w:rsidRDefault="00CB6D80" w:rsidP="00CB6D80">
            <w:pPr>
              <w:tabs>
                <w:tab w:val="clear" w:pos="227"/>
                <w:tab w:val="left" w:pos="260"/>
              </w:tabs>
              <w:spacing w:line="4" w:lineRule="atLeast"/>
              <w:ind w:left="170" w:right="-115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กำไรตามส่วนงานก่อนดอกเบี้ย</w:t>
            </w:r>
            <w:r w:rsidRPr="00591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99" w:type="dxa"/>
            <w:vAlign w:val="bottom"/>
          </w:tcPr>
          <w:p w14:paraId="5CA6CD2A" w14:textId="0CB32A1C" w:rsidR="00CB6D80" w:rsidRPr="00EE3D51" w:rsidRDefault="00A84427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2,560</w:t>
            </w:r>
          </w:p>
        </w:tc>
        <w:tc>
          <w:tcPr>
            <w:tcW w:w="254" w:type="dxa"/>
            <w:vAlign w:val="bottom"/>
          </w:tcPr>
          <w:p w14:paraId="0619AECF" w14:textId="77777777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2253F9EB" w14:textId="14970B28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270" w:type="dxa"/>
            <w:vAlign w:val="bottom"/>
          </w:tcPr>
          <w:p w14:paraId="0AA76120" w14:textId="77777777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5245B74E" w14:textId="6BD9EB07" w:rsidR="00CB6D80" w:rsidRPr="00EE3D51" w:rsidRDefault="00A84427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2,948</w:t>
            </w:r>
          </w:p>
        </w:tc>
        <w:tc>
          <w:tcPr>
            <w:tcW w:w="270" w:type="dxa"/>
            <w:gridSpan w:val="2"/>
            <w:vAlign w:val="bottom"/>
          </w:tcPr>
          <w:p w14:paraId="57960B65" w14:textId="77777777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323FF649" w14:textId="6634EEE0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270" w:type="dxa"/>
            <w:vAlign w:val="bottom"/>
          </w:tcPr>
          <w:p w14:paraId="5AD82B21" w14:textId="77777777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1FB7E4F" w14:textId="23DEC4FB" w:rsidR="00CB6D80" w:rsidRPr="00EE3D51" w:rsidRDefault="00A84427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3,979</w:t>
            </w:r>
          </w:p>
        </w:tc>
        <w:tc>
          <w:tcPr>
            <w:tcW w:w="242" w:type="dxa"/>
            <w:vAlign w:val="bottom"/>
          </w:tcPr>
          <w:p w14:paraId="18297711" w14:textId="77777777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09C97CE7" w14:textId="2324DACE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271" w:type="dxa"/>
            <w:gridSpan w:val="2"/>
            <w:vAlign w:val="bottom"/>
          </w:tcPr>
          <w:p w14:paraId="11C96677" w14:textId="77777777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766C8DB6" w14:textId="46E0FBFE" w:rsidR="00CB6D80" w:rsidRPr="00EE3D51" w:rsidRDefault="00A84427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9,487</w:t>
            </w:r>
          </w:p>
        </w:tc>
        <w:tc>
          <w:tcPr>
            <w:tcW w:w="270" w:type="dxa"/>
            <w:vAlign w:val="bottom"/>
          </w:tcPr>
          <w:p w14:paraId="3D857EF2" w14:textId="77777777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4563DF42" w14:textId="6C396105" w:rsidR="00CB6D80" w:rsidRPr="00EE3D51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</w:tr>
      <w:tr w:rsidR="00CB6D80" w:rsidRPr="00893B37" w14:paraId="62F44178" w14:textId="77777777" w:rsidTr="00AB12C6">
        <w:trPr>
          <w:jc w:val="center"/>
        </w:trPr>
        <w:tc>
          <w:tcPr>
            <w:tcW w:w="4547" w:type="dxa"/>
          </w:tcPr>
          <w:p w14:paraId="69E60AF8" w14:textId="77777777" w:rsidR="00CB6D80" w:rsidRPr="00893B37" w:rsidRDefault="00CB6D80" w:rsidP="00CB6D80">
            <w:pPr>
              <w:spacing w:line="4" w:lineRule="atLeast"/>
              <w:ind w:left="170" w:right="-11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สินทรัพย์ส่วนงาน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B3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99" w:type="dxa"/>
          </w:tcPr>
          <w:p w14:paraId="393FAA34" w14:textId="246ED33B" w:rsidR="00CB6D80" w:rsidRPr="00893B37" w:rsidRDefault="00A84427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112,225</w:t>
            </w:r>
          </w:p>
        </w:tc>
        <w:tc>
          <w:tcPr>
            <w:tcW w:w="254" w:type="dxa"/>
          </w:tcPr>
          <w:p w14:paraId="5A716C20" w14:textId="77777777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4C4DDC4B" w14:textId="5A6B546A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A0559">
              <w:rPr>
                <w:rFonts w:asciiTheme="majorBidi" w:hAnsiTheme="majorBidi" w:cstheme="majorBidi"/>
                <w:sz w:val="28"/>
                <w:szCs w:val="28"/>
              </w:rPr>
              <w:t>17,491</w:t>
            </w:r>
          </w:p>
        </w:tc>
        <w:tc>
          <w:tcPr>
            <w:tcW w:w="270" w:type="dxa"/>
          </w:tcPr>
          <w:p w14:paraId="62090CD3" w14:textId="77777777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14:paraId="103DE3DB" w14:textId="1EA7C700" w:rsidR="00CB6D80" w:rsidRPr="00893B37" w:rsidRDefault="00A84427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74,346</w:t>
            </w:r>
          </w:p>
        </w:tc>
        <w:tc>
          <w:tcPr>
            <w:tcW w:w="270" w:type="dxa"/>
            <w:gridSpan w:val="2"/>
          </w:tcPr>
          <w:p w14:paraId="315AFCEF" w14:textId="77777777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0AA63565" w14:textId="02B088C7" w:rsidR="00CB6D80" w:rsidRPr="00893B37" w:rsidRDefault="001A0559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71,982</w:t>
            </w:r>
          </w:p>
        </w:tc>
        <w:tc>
          <w:tcPr>
            <w:tcW w:w="270" w:type="dxa"/>
          </w:tcPr>
          <w:p w14:paraId="255B0BA1" w14:textId="77777777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0D9F236" w14:textId="2DAAACC4" w:rsidR="00CB6D80" w:rsidRPr="00893B37" w:rsidRDefault="00A84427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65,200</w:t>
            </w:r>
          </w:p>
        </w:tc>
        <w:tc>
          <w:tcPr>
            <w:tcW w:w="242" w:type="dxa"/>
          </w:tcPr>
          <w:p w14:paraId="342DC979" w14:textId="77777777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5B970836" w14:textId="7280D7DF" w:rsidR="00CB6D80" w:rsidRPr="00893B37" w:rsidRDefault="001A0559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49,707</w:t>
            </w:r>
          </w:p>
        </w:tc>
        <w:tc>
          <w:tcPr>
            <w:tcW w:w="271" w:type="dxa"/>
            <w:gridSpan w:val="2"/>
          </w:tcPr>
          <w:p w14:paraId="4C22F6FA" w14:textId="77777777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7469BC38" w14:textId="34511EB8" w:rsidR="00CB6D80" w:rsidRPr="00893B37" w:rsidRDefault="00A84427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251,771</w:t>
            </w:r>
          </w:p>
        </w:tc>
        <w:tc>
          <w:tcPr>
            <w:tcW w:w="270" w:type="dxa"/>
          </w:tcPr>
          <w:p w14:paraId="1766A3A9" w14:textId="77777777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7A152D9" w14:textId="42E0EDCB" w:rsidR="00CB6D80" w:rsidRPr="00893B37" w:rsidRDefault="001A0559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239,180</w:t>
            </w:r>
          </w:p>
        </w:tc>
      </w:tr>
      <w:tr w:rsidR="00CB6D80" w:rsidRPr="00893B37" w14:paraId="683FE6F1" w14:textId="77777777" w:rsidTr="00AB12C6">
        <w:trPr>
          <w:jc w:val="center"/>
        </w:trPr>
        <w:tc>
          <w:tcPr>
            <w:tcW w:w="4547" w:type="dxa"/>
          </w:tcPr>
          <w:p w14:paraId="4F809559" w14:textId="77777777" w:rsidR="00CB6D80" w:rsidRPr="00893B37" w:rsidRDefault="00CB6D80" w:rsidP="00CB6D80">
            <w:pPr>
              <w:spacing w:line="4" w:lineRule="atLeast"/>
              <w:ind w:left="170" w:right="-115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B3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99" w:type="dxa"/>
          </w:tcPr>
          <w:p w14:paraId="12EE61BC" w14:textId="4CBEA3C8" w:rsidR="00CB6D80" w:rsidRPr="00893B37" w:rsidRDefault="00A84427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ind w:right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136,186</w:t>
            </w:r>
          </w:p>
        </w:tc>
        <w:tc>
          <w:tcPr>
            <w:tcW w:w="254" w:type="dxa"/>
          </w:tcPr>
          <w:p w14:paraId="5E281A13" w14:textId="77777777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437D2E42" w14:textId="31A9C31A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A055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0559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270" w:type="dxa"/>
          </w:tcPr>
          <w:p w14:paraId="34646E46" w14:textId="77777777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14:paraId="0BE7342C" w14:textId="44B134B2" w:rsidR="00CB6D80" w:rsidRPr="00893B37" w:rsidRDefault="00A84427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27,454</w:t>
            </w:r>
          </w:p>
        </w:tc>
        <w:tc>
          <w:tcPr>
            <w:tcW w:w="270" w:type="dxa"/>
            <w:gridSpan w:val="2"/>
          </w:tcPr>
          <w:p w14:paraId="3FC92D10" w14:textId="77777777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23D297AE" w14:textId="7F040662" w:rsidR="00CB6D80" w:rsidRPr="00893B37" w:rsidRDefault="001A0559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30,236</w:t>
            </w:r>
          </w:p>
        </w:tc>
        <w:tc>
          <w:tcPr>
            <w:tcW w:w="270" w:type="dxa"/>
          </w:tcPr>
          <w:p w14:paraId="6111B205" w14:textId="77777777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EE7526A" w14:textId="3A381947" w:rsidR="00CB6D80" w:rsidRPr="00893B37" w:rsidRDefault="00A84427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31,408</w:t>
            </w:r>
          </w:p>
        </w:tc>
        <w:tc>
          <w:tcPr>
            <w:tcW w:w="242" w:type="dxa"/>
          </w:tcPr>
          <w:p w14:paraId="0B519C3B" w14:textId="77777777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54E33051" w14:textId="4C20F712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95FE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1" w:type="dxa"/>
            <w:gridSpan w:val="2"/>
          </w:tcPr>
          <w:p w14:paraId="2AC165B3" w14:textId="77777777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58674870" w14:textId="5B521229" w:rsidR="00CB6D80" w:rsidRPr="00893B37" w:rsidRDefault="00A84427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195,048</w:t>
            </w:r>
          </w:p>
        </w:tc>
        <w:tc>
          <w:tcPr>
            <w:tcW w:w="270" w:type="dxa"/>
          </w:tcPr>
          <w:p w14:paraId="0D52C450" w14:textId="77777777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B41D973" w14:textId="0BC28009" w:rsidR="00CB6D80" w:rsidRPr="00893B37" w:rsidRDefault="00CB6D80" w:rsidP="00FD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A0559">
              <w:rPr>
                <w:rFonts w:asciiTheme="majorBidi" w:hAnsiTheme="majorBidi" w:cstheme="majorBidi"/>
                <w:sz w:val="28"/>
                <w:szCs w:val="28"/>
              </w:rPr>
              <w:t>3,465</w:t>
            </w:r>
          </w:p>
        </w:tc>
      </w:tr>
    </w:tbl>
    <w:p w14:paraId="7898FDCA" w14:textId="204D2020" w:rsidR="00AB12C6" w:rsidRPr="00AB12C6" w:rsidRDefault="00AB12C6">
      <w:pPr>
        <w:rPr>
          <w:rFonts w:asciiTheme="majorBidi" w:hAnsiTheme="majorBidi" w:cstheme="majorBidi"/>
          <w:sz w:val="16"/>
          <w:szCs w:val="16"/>
        </w:rPr>
      </w:pPr>
    </w:p>
    <w:p w14:paraId="49D63B46" w14:textId="3AACC97E" w:rsidR="00AB12C6" w:rsidRPr="00AB12C6" w:rsidRDefault="00AB12C6">
      <w:pPr>
        <w:rPr>
          <w:rFonts w:asciiTheme="majorBidi" w:hAnsiTheme="majorBidi" w:cstheme="majorBidi"/>
          <w:sz w:val="16"/>
          <w:szCs w:val="16"/>
        </w:rPr>
      </w:pPr>
    </w:p>
    <w:p w14:paraId="495B71B6" w14:textId="77777777" w:rsidR="009030AC" w:rsidRPr="004B5677" w:rsidRDefault="009030AC" w:rsidP="009030AC">
      <w:pPr>
        <w:tabs>
          <w:tab w:val="clear" w:pos="454"/>
          <w:tab w:val="decimal" w:pos="436"/>
        </w:tabs>
        <w:rPr>
          <w:rFonts w:asciiTheme="majorBidi" w:hAnsiTheme="majorBidi" w:cstheme="majorBidi"/>
          <w:sz w:val="30"/>
          <w:szCs w:val="30"/>
          <w:cs/>
        </w:rPr>
        <w:sectPr w:rsidR="009030AC" w:rsidRPr="004B5677" w:rsidSect="00240FB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4263426" w14:textId="77777777" w:rsidR="009030AC" w:rsidRPr="004B5677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58AB7842" w14:textId="77777777" w:rsidR="009030AC" w:rsidRPr="004B5677" w:rsidRDefault="009030AC" w:rsidP="009030AC">
      <w:pPr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6BB36A67" w14:textId="7891F0C0" w:rsidR="00CB6D80" w:rsidRDefault="00CB6D80" w:rsidP="00CB6D80">
      <w:pPr>
        <w:tabs>
          <w:tab w:val="clear" w:pos="454"/>
          <w:tab w:val="left" w:pos="180"/>
        </w:tabs>
        <w:ind w:left="540" w:right="-45"/>
        <w:jc w:val="thaiDistribute"/>
        <w:rPr>
          <w:rFonts w:asciiTheme="majorBidi" w:eastAsia="AngsanaNew" w:hAnsiTheme="majorBidi" w:cs="Angsana New"/>
          <w:sz w:val="30"/>
          <w:szCs w:val="30"/>
          <w:cs/>
        </w:rPr>
      </w:pPr>
      <w:r w:rsidRPr="00094D4C">
        <w:rPr>
          <w:rFonts w:asciiTheme="majorBidi" w:eastAsia="AngsanaNew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Theme="majorBidi" w:eastAsia="AngsanaNew" w:hAnsiTheme="majorBidi" w:cstheme="majorBidi"/>
          <w:sz w:val="30"/>
          <w:szCs w:val="30"/>
        </w:rPr>
        <w:br/>
      </w:r>
      <w:r w:rsidRPr="00094D4C">
        <w:rPr>
          <w:rFonts w:asciiTheme="majorBidi" w:eastAsia="AngsanaNew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>
        <w:rPr>
          <w:rFonts w:asciiTheme="majorBidi" w:eastAsia="AngsanaNew" w:hAnsiTheme="majorBidi" w:cstheme="majorBidi"/>
          <w:sz w:val="30"/>
          <w:szCs w:val="30"/>
        </w:rPr>
        <w:br/>
      </w:r>
      <w:r w:rsidRPr="000917CF">
        <w:rPr>
          <w:rFonts w:asciiTheme="majorBidi" w:eastAsia="AngsanaNew" w:hAnsiTheme="majorBidi" w:cstheme="majorBidi"/>
          <w:sz w:val="30"/>
          <w:szCs w:val="30"/>
          <w:cs/>
        </w:rPr>
        <w:t>ที่แท้จริงรวมของกลุ่มบริษัทในการดำเนินงานต่อเนื่องเป็นระยะเวลา</w:t>
      </w:r>
      <w:r w:rsidRPr="000917CF">
        <w:rPr>
          <w:rFonts w:asciiTheme="majorBidi" w:eastAsia="AngsanaNew" w:hAnsiTheme="majorBidi" w:cstheme="majorBidi" w:hint="cs"/>
          <w:sz w:val="30"/>
          <w:szCs w:val="30"/>
          <w:cs/>
        </w:rPr>
        <w:t>หกเดือน</w:t>
      </w:r>
      <w:r w:rsidRPr="000917CF">
        <w:rPr>
          <w:rFonts w:asciiTheme="majorBidi" w:eastAsia="AngsanaNew" w:hAnsiTheme="majorBidi" w:cstheme="majorBidi"/>
          <w:sz w:val="30"/>
          <w:szCs w:val="30"/>
          <w:cs/>
        </w:rPr>
        <w:t>สิ้นสุดวันที่</w:t>
      </w:r>
      <w:r w:rsidRPr="000917CF">
        <w:rPr>
          <w:rFonts w:asciiTheme="majorBidi" w:eastAsia="AngsanaNew" w:hAnsiTheme="majorBidi" w:cstheme="majorBidi" w:hint="cs"/>
          <w:sz w:val="30"/>
          <w:szCs w:val="30"/>
          <w:cs/>
        </w:rPr>
        <w:t xml:space="preserve"> </w:t>
      </w:r>
      <w:r w:rsidRPr="000917CF">
        <w:rPr>
          <w:rFonts w:asciiTheme="majorBidi" w:eastAsia="AngsanaNew" w:hAnsiTheme="majorBidi" w:cstheme="majorBidi"/>
          <w:sz w:val="30"/>
          <w:szCs w:val="30"/>
        </w:rPr>
        <w:t xml:space="preserve">30 </w:t>
      </w:r>
      <w:r w:rsidRPr="000917CF">
        <w:rPr>
          <w:rFonts w:asciiTheme="majorBidi" w:eastAsia="AngsanaNew" w:hAnsiTheme="majorBidi" w:cstheme="majorBidi" w:hint="cs"/>
          <w:sz w:val="30"/>
          <w:szCs w:val="30"/>
          <w:cs/>
        </w:rPr>
        <w:t xml:space="preserve">มิถุนายน </w:t>
      </w:r>
      <w:r w:rsidRPr="000917CF">
        <w:rPr>
          <w:rFonts w:asciiTheme="majorBidi" w:eastAsia="AngsanaNew" w:hAnsiTheme="majorBidi" w:cstheme="majorBidi"/>
          <w:sz w:val="30"/>
          <w:szCs w:val="30"/>
        </w:rPr>
        <w:t>2564</w:t>
      </w:r>
      <w:r w:rsidRPr="000917CF">
        <w:rPr>
          <w:rFonts w:asciiTheme="majorBidi" w:eastAsia="AngsanaNew" w:hAnsiTheme="majorBidi" w:cstheme="majorBidi" w:hint="cs"/>
          <w:sz w:val="30"/>
          <w:szCs w:val="30"/>
          <w:cs/>
        </w:rPr>
        <w:t xml:space="preserve"> ค</w:t>
      </w:r>
      <w:r w:rsidR="006420B8">
        <w:rPr>
          <w:rFonts w:asciiTheme="majorBidi" w:eastAsia="AngsanaNew" w:hAnsiTheme="majorBidi" w:cstheme="majorBidi" w:hint="cs"/>
          <w:sz w:val="30"/>
          <w:szCs w:val="30"/>
          <w:cs/>
        </w:rPr>
        <w:t>ือ</w:t>
      </w:r>
      <w:r w:rsidR="006420B8">
        <w:rPr>
          <w:rFonts w:asciiTheme="majorBidi" w:eastAsia="AngsanaNew" w:hAnsiTheme="majorBidi" w:cstheme="majorBidi"/>
          <w:sz w:val="30"/>
          <w:szCs w:val="30"/>
          <w:cs/>
        </w:rPr>
        <w:br/>
      </w:r>
      <w:r w:rsidRPr="000917CF">
        <w:rPr>
          <w:rFonts w:asciiTheme="majorBidi" w:eastAsia="AngsanaNew" w:hAnsiTheme="majorBidi" w:cstheme="majorBidi"/>
          <w:sz w:val="30"/>
          <w:szCs w:val="30"/>
          <w:cs/>
        </w:rPr>
        <w:t xml:space="preserve">ร้อยละ </w:t>
      </w:r>
      <w:r w:rsidR="00BA57E3" w:rsidRPr="000917CF">
        <w:rPr>
          <w:rFonts w:asciiTheme="majorBidi" w:eastAsia="AngsanaNew" w:hAnsiTheme="majorBidi" w:cstheme="majorBidi"/>
          <w:sz w:val="30"/>
          <w:szCs w:val="30"/>
        </w:rPr>
        <w:t>116</w:t>
      </w:r>
      <w:r w:rsidRPr="000917CF">
        <w:rPr>
          <w:rFonts w:asciiTheme="majorBidi" w:eastAsia="AngsanaNew" w:hAnsiTheme="majorBidi" w:cstheme="majorBidi"/>
          <w:sz w:val="30"/>
          <w:szCs w:val="30"/>
          <w:cs/>
        </w:rPr>
        <w:t xml:space="preserve"> </w:t>
      </w:r>
      <w:r w:rsidRPr="000917CF">
        <w:rPr>
          <w:rFonts w:asciiTheme="majorBidi" w:eastAsia="AngsanaNew" w:hAnsiTheme="majorBidi" w:cstheme="majorBidi"/>
          <w:i/>
          <w:iCs/>
          <w:sz w:val="30"/>
          <w:szCs w:val="30"/>
          <w:cs/>
        </w:rPr>
        <w:t>(</w:t>
      </w:r>
      <w:r w:rsidR="006420B8">
        <w:rPr>
          <w:rFonts w:asciiTheme="majorBidi" w:eastAsia="AngsanaNew" w:hAnsiTheme="majorBidi" w:cstheme="majorBidi"/>
          <w:i/>
          <w:iCs/>
          <w:sz w:val="30"/>
          <w:szCs w:val="30"/>
        </w:rPr>
        <w:t>2563</w:t>
      </w:r>
      <w:r w:rsidRPr="000917CF">
        <w:rPr>
          <w:rFonts w:asciiTheme="majorBidi" w:eastAsia="AngsanaNew" w:hAnsiTheme="majorBidi" w:cstheme="majorBidi"/>
          <w:i/>
          <w:iCs/>
          <w:sz w:val="30"/>
          <w:szCs w:val="30"/>
          <w:cs/>
        </w:rPr>
        <w:t xml:space="preserve">: ร้อยละ </w:t>
      </w:r>
      <w:r w:rsidRPr="000917CF">
        <w:rPr>
          <w:rFonts w:asciiTheme="majorBidi" w:eastAsia="AngsanaNew" w:hAnsiTheme="majorBidi" w:cstheme="majorBidi"/>
          <w:i/>
          <w:iCs/>
          <w:sz w:val="30"/>
          <w:szCs w:val="30"/>
        </w:rPr>
        <w:t>25</w:t>
      </w:r>
      <w:r w:rsidRPr="000917CF">
        <w:rPr>
          <w:rFonts w:asciiTheme="majorBidi" w:eastAsia="AngsanaNew" w:hAnsiTheme="majorBidi" w:cstheme="majorBidi"/>
          <w:i/>
          <w:iCs/>
          <w:sz w:val="30"/>
          <w:szCs w:val="30"/>
          <w:cs/>
        </w:rPr>
        <w:t>)</w:t>
      </w:r>
      <w:r w:rsidRPr="000917CF">
        <w:rPr>
          <w:rFonts w:asciiTheme="majorBidi" w:eastAsia="AngsanaNew" w:hAnsiTheme="majorBidi" w:cstheme="majorBidi"/>
          <w:sz w:val="30"/>
          <w:szCs w:val="30"/>
          <w:cs/>
        </w:rPr>
        <w:t xml:space="preserve"> </w:t>
      </w:r>
      <w:r w:rsidRPr="000917CF">
        <w:rPr>
          <w:rFonts w:asciiTheme="majorBidi" w:eastAsia="AngsanaNew" w:hAnsiTheme="majorBidi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FA09AC" w:rsidRPr="000917CF">
        <w:rPr>
          <w:rFonts w:asciiTheme="majorBidi" w:eastAsia="AngsanaNew" w:hAnsiTheme="majorBidi" w:cs="Angsana New" w:hint="cs"/>
          <w:sz w:val="30"/>
          <w:szCs w:val="30"/>
          <w:cs/>
        </w:rPr>
        <w:t>สินทรัพย์ภาษีเงินได้</w:t>
      </w:r>
      <w:r w:rsidR="006F3350">
        <w:rPr>
          <w:rFonts w:asciiTheme="majorBidi" w:eastAsia="AngsanaNew" w:hAnsiTheme="majorBidi" w:cs="Angsana New"/>
          <w:sz w:val="30"/>
          <w:szCs w:val="30"/>
          <w:cs/>
        </w:rPr>
        <w:br/>
      </w:r>
      <w:r w:rsidR="00FA09AC" w:rsidRPr="000917CF">
        <w:rPr>
          <w:rFonts w:asciiTheme="majorBidi" w:eastAsia="AngsanaNew" w:hAnsiTheme="majorBidi" w:cs="Angsana New" w:hint="cs"/>
          <w:sz w:val="30"/>
          <w:szCs w:val="30"/>
          <w:cs/>
        </w:rPr>
        <w:t>รอ</w:t>
      </w:r>
      <w:r w:rsidR="00A506B2">
        <w:rPr>
          <w:rFonts w:asciiTheme="majorBidi" w:eastAsia="AngsanaNew" w:hAnsiTheme="majorBidi" w:cs="Angsana New" w:hint="cs"/>
          <w:sz w:val="30"/>
          <w:szCs w:val="30"/>
          <w:cs/>
        </w:rPr>
        <w:t>การ</w:t>
      </w:r>
      <w:r w:rsidR="00FA09AC" w:rsidRPr="000917CF">
        <w:rPr>
          <w:rFonts w:asciiTheme="majorBidi" w:eastAsia="AngsanaNew" w:hAnsiTheme="majorBidi" w:cs="Angsana New" w:hint="cs"/>
          <w:sz w:val="30"/>
          <w:szCs w:val="30"/>
          <w:cs/>
        </w:rPr>
        <w:t>ตัดบัญชีจากสิทธิประโยชน์ทางภาษีที่เกิดขึ้นจากการตีราค</w:t>
      </w:r>
      <w:r w:rsidR="00252C65" w:rsidRPr="000917CF">
        <w:rPr>
          <w:rFonts w:asciiTheme="majorBidi" w:eastAsia="AngsanaNew" w:hAnsiTheme="majorBidi" w:cs="Angsana New" w:hint="cs"/>
          <w:sz w:val="30"/>
          <w:szCs w:val="30"/>
          <w:cs/>
        </w:rPr>
        <w:t>า</w:t>
      </w:r>
      <w:r w:rsidR="00FA09AC" w:rsidRPr="000917CF">
        <w:rPr>
          <w:rFonts w:asciiTheme="majorBidi" w:eastAsia="AngsanaNew" w:hAnsiTheme="majorBidi" w:cs="Angsana New" w:hint="cs"/>
          <w:sz w:val="30"/>
          <w:szCs w:val="30"/>
          <w:cs/>
        </w:rPr>
        <w:t>ทรัพย์สินของบริษ</w:t>
      </w:r>
      <w:r w:rsidR="000917CF">
        <w:rPr>
          <w:rFonts w:asciiTheme="majorBidi" w:eastAsia="AngsanaNew" w:hAnsiTheme="majorBidi" w:cs="Angsana New" w:hint="cs"/>
          <w:sz w:val="30"/>
          <w:szCs w:val="30"/>
          <w:cs/>
        </w:rPr>
        <w:t>ั</w:t>
      </w:r>
      <w:r w:rsidR="00FA09AC" w:rsidRPr="000917CF">
        <w:rPr>
          <w:rFonts w:asciiTheme="majorBidi" w:eastAsia="AngsanaNew" w:hAnsiTheme="majorBidi" w:cs="Angsana New" w:hint="cs"/>
          <w:sz w:val="30"/>
          <w:szCs w:val="30"/>
          <w:cs/>
        </w:rPr>
        <w:t>ทย่อย</w:t>
      </w:r>
      <w:r w:rsidR="006420B8" w:rsidRPr="000917CF">
        <w:rPr>
          <w:rFonts w:asciiTheme="majorBidi" w:eastAsia="AngsanaNew" w:hAnsiTheme="majorBidi" w:cs="Angsana New" w:hint="cs"/>
          <w:sz w:val="30"/>
          <w:szCs w:val="30"/>
          <w:cs/>
        </w:rPr>
        <w:t>ในต่างประเทศ</w:t>
      </w:r>
      <w:r w:rsidR="00FA09AC" w:rsidRPr="000917CF">
        <w:rPr>
          <w:rFonts w:asciiTheme="majorBidi" w:eastAsia="AngsanaNew" w:hAnsiTheme="majorBidi" w:cs="Angsana New" w:hint="cs"/>
          <w:sz w:val="30"/>
          <w:szCs w:val="30"/>
          <w:cs/>
        </w:rPr>
        <w:t>แห่งหนึ่งตามที่กฎหมายในต่างประเทศนั้นกำหนด</w:t>
      </w:r>
    </w:p>
    <w:p w14:paraId="149897DB" w14:textId="77777777" w:rsidR="009030AC" w:rsidRPr="00EF006B" w:rsidRDefault="009030AC" w:rsidP="009030AC">
      <w:pPr>
        <w:tabs>
          <w:tab w:val="clear" w:pos="454"/>
          <w:tab w:val="left" w:pos="180"/>
        </w:tabs>
        <w:ind w:left="540" w:right="-45"/>
        <w:jc w:val="thaiDistribute"/>
        <w:rPr>
          <w:rFonts w:asciiTheme="majorBidi" w:eastAsia="AngsanaNew" w:hAnsiTheme="majorBidi" w:cstheme="majorBidi"/>
          <w:sz w:val="20"/>
          <w:szCs w:val="20"/>
          <w:cs/>
        </w:rPr>
      </w:pPr>
    </w:p>
    <w:p w14:paraId="328BE72A" w14:textId="6E9E3A9C" w:rsidR="00E97BAE" w:rsidRDefault="00E97BAE" w:rsidP="00E97BAE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t>กำไร</w:t>
      </w:r>
      <w:r w:rsidR="0067562F">
        <w:rPr>
          <w:rFonts w:asciiTheme="majorBidi" w:hAnsiTheme="majorBidi" w:cstheme="majorBidi"/>
          <w:sz w:val="30"/>
          <w:szCs w:val="30"/>
          <w:u w:val="none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u w:val="none"/>
          <w:cs/>
        </w:rPr>
        <w:t>(ขาดทุน)</w:t>
      </w:r>
      <w:r w:rsidR="0067562F">
        <w:rPr>
          <w:rFonts w:asciiTheme="majorBidi" w:hAnsiTheme="majorBidi" w:cstheme="majorBidi"/>
          <w:sz w:val="30"/>
          <w:szCs w:val="30"/>
          <w:u w:val="none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u w:val="none"/>
          <w:cs/>
        </w:rPr>
        <w:t>ต่อหุ้นขั้นพื้นฐาน</w:t>
      </w:r>
    </w:p>
    <w:p w14:paraId="1AC3E24F" w14:textId="67CDAED0" w:rsidR="00E97BAE" w:rsidRPr="00E97BAE" w:rsidRDefault="00E97BAE" w:rsidP="00E97BA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338"/>
        <w:gridCol w:w="270"/>
        <w:gridCol w:w="990"/>
        <w:gridCol w:w="236"/>
        <w:gridCol w:w="1006"/>
        <w:gridCol w:w="236"/>
        <w:gridCol w:w="952"/>
        <w:gridCol w:w="236"/>
        <w:gridCol w:w="1015"/>
      </w:tblGrid>
      <w:tr w:rsidR="00E97BAE" w:rsidRPr="0051179F" w14:paraId="2C39FA92" w14:textId="77777777" w:rsidTr="002E60CD">
        <w:tc>
          <w:tcPr>
            <w:tcW w:w="4338" w:type="dxa"/>
          </w:tcPr>
          <w:p w14:paraId="188191D6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187" w:right="-465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DC47C2F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35DCEED1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  <w:lang w:val="en-GB" w:bidi="ar-SA"/>
              </w:rPr>
            </w:pPr>
            <w:r w:rsidRPr="0051179F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7C2964C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03" w:type="dxa"/>
            <w:gridSpan w:val="3"/>
          </w:tcPr>
          <w:p w14:paraId="7F0CE1A9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51179F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97BAE" w:rsidRPr="0051179F" w14:paraId="76F6A900" w14:textId="77777777" w:rsidTr="002E60CD">
        <w:tc>
          <w:tcPr>
            <w:tcW w:w="4338" w:type="dxa"/>
            <w:vAlign w:val="bottom"/>
          </w:tcPr>
          <w:p w14:paraId="474E755A" w14:textId="77777777" w:rsidR="00E97BAE" w:rsidRPr="0051179F" w:rsidRDefault="00E97BAE" w:rsidP="002E60C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7F8CE05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F0464DE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20" w:firstLine="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236" w:type="dxa"/>
            <w:vAlign w:val="bottom"/>
          </w:tcPr>
          <w:p w14:paraId="369E6454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20" w:firstLine="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757BAF86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20" w:firstLine="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236" w:type="dxa"/>
            <w:vAlign w:val="bottom"/>
          </w:tcPr>
          <w:p w14:paraId="25098CAF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20" w:firstLine="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52" w:type="dxa"/>
            <w:vAlign w:val="bottom"/>
          </w:tcPr>
          <w:p w14:paraId="7A66E9B7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20" w:firstLine="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236" w:type="dxa"/>
            <w:vAlign w:val="bottom"/>
          </w:tcPr>
          <w:p w14:paraId="59211102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20" w:firstLine="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vAlign w:val="bottom"/>
          </w:tcPr>
          <w:p w14:paraId="6496598F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20" w:firstLine="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2563</w:t>
            </w:r>
          </w:p>
        </w:tc>
      </w:tr>
      <w:tr w:rsidR="00E97BAE" w:rsidRPr="0051179F" w14:paraId="0DB20099" w14:textId="77777777" w:rsidTr="002E60CD">
        <w:tc>
          <w:tcPr>
            <w:tcW w:w="4338" w:type="dxa"/>
            <w:vAlign w:val="bottom"/>
          </w:tcPr>
          <w:p w14:paraId="6FBE4DF9" w14:textId="77777777" w:rsidR="00E97BAE" w:rsidRPr="0051179F" w:rsidRDefault="00E97BAE" w:rsidP="002E60C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2C235BA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671" w:type="dxa"/>
            <w:gridSpan w:val="7"/>
            <w:vAlign w:val="bottom"/>
          </w:tcPr>
          <w:p w14:paraId="1F940C8B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51179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5117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5117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5117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51179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97BAE" w:rsidRPr="0051179F" w14:paraId="18EA067B" w14:textId="77777777" w:rsidTr="002E60CD">
        <w:tc>
          <w:tcPr>
            <w:tcW w:w="4338" w:type="dxa"/>
            <w:vAlign w:val="bottom"/>
          </w:tcPr>
          <w:p w14:paraId="00CDA7BB" w14:textId="54DC16CC" w:rsidR="00E97BAE" w:rsidRPr="0051179F" w:rsidRDefault="00E97BAE" w:rsidP="002E60C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1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6420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778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="006420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1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270" w:type="dxa"/>
            <w:vAlign w:val="bottom"/>
          </w:tcPr>
          <w:p w14:paraId="6CA8629C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671" w:type="dxa"/>
            <w:gridSpan w:val="7"/>
            <w:vAlign w:val="bottom"/>
          </w:tcPr>
          <w:p w14:paraId="12DBE4ED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E97BAE" w:rsidRPr="0051179F" w14:paraId="484305CA" w14:textId="77777777" w:rsidTr="002E60CD">
        <w:tc>
          <w:tcPr>
            <w:tcW w:w="4338" w:type="dxa"/>
            <w:vAlign w:val="bottom"/>
          </w:tcPr>
          <w:p w14:paraId="650760DE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11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511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671C09BA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ADFFAF" w14:textId="5D371A7C" w:rsidR="00E97BAE" w:rsidRPr="00421D66" w:rsidRDefault="00421D66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(70)</w:t>
            </w:r>
          </w:p>
        </w:tc>
        <w:tc>
          <w:tcPr>
            <w:tcW w:w="236" w:type="dxa"/>
            <w:vAlign w:val="bottom"/>
          </w:tcPr>
          <w:p w14:paraId="6336B19E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48DA75" w14:textId="77777777" w:rsidR="00E97BAE" w:rsidRPr="00E97BAE" w:rsidRDefault="00E97BAE" w:rsidP="004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(1,848)</w:t>
            </w:r>
          </w:p>
        </w:tc>
        <w:tc>
          <w:tcPr>
            <w:tcW w:w="236" w:type="dxa"/>
            <w:vAlign w:val="bottom"/>
          </w:tcPr>
          <w:p w14:paraId="39F18F19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5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0B8EB3" w14:textId="578FA2BE" w:rsidR="00E97BAE" w:rsidRPr="0051179F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E55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6E099E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73F321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3,428</w:t>
            </w:r>
          </w:p>
        </w:tc>
      </w:tr>
      <w:tr w:rsidR="00E97BAE" w:rsidRPr="00A7786C" w14:paraId="434B10ED" w14:textId="77777777" w:rsidTr="002E60CD">
        <w:tc>
          <w:tcPr>
            <w:tcW w:w="4338" w:type="dxa"/>
            <w:vAlign w:val="bottom"/>
          </w:tcPr>
          <w:p w14:paraId="4E41F731" w14:textId="77777777" w:rsidR="00E97BAE" w:rsidRPr="00A7786C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53B4E05A" w14:textId="77777777" w:rsidR="00E97BAE" w:rsidRPr="00A7786C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D0FB675" w14:textId="77777777" w:rsidR="00E97BAE" w:rsidRPr="00A7786C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ED79792" w14:textId="77777777" w:rsidR="00E97BAE" w:rsidRPr="00A7786C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14:paraId="6FDE998C" w14:textId="77777777" w:rsidR="00E97BAE" w:rsidRPr="00A7786C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9B58413" w14:textId="77777777" w:rsidR="00E97BAE" w:rsidRPr="00A7786C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  <w:vAlign w:val="bottom"/>
          </w:tcPr>
          <w:p w14:paraId="53989C40" w14:textId="77777777" w:rsidR="00E97BAE" w:rsidRPr="00A7786C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AF2ACE" w14:textId="77777777" w:rsidR="00E97BAE" w:rsidRPr="00A7786C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vAlign w:val="bottom"/>
          </w:tcPr>
          <w:p w14:paraId="7B09D55B" w14:textId="77777777" w:rsidR="00E97BAE" w:rsidRPr="00A7786C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E97BAE" w:rsidRPr="0051179F" w14:paraId="7FBFC580" w14:textId="77777777" w:rsidTr="002E60CD">
        <w:tc>
          <w:tcPr>
            <w:tcW w:w="4338" w:type="dxa"/>
            <w:vAlign w:val="bottom"/>
          </w:tcPr>
          <w:p w14:paraId="31D51A28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7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1179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1179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7594400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929B2E" w14:textId="177F3E55" w:rsidR="00E97BAE" w:rsidRPr="0051179F" w:rsidRDefault="00421D66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6,031</w:t>
            </w:r>
          </w:p>
        </w:tc>
        <w:tc>
          <w:tcPr>
            <w:tcW w:w="236" w:type="dxa"/>
            <w:vAlign w:val="bottom"/>
          </w:tcPr>
          <w:p w14:paraId="1157EBC3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14:paraId="74FC4638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4,700</w:t>
            </w:r>
          </w:p>
        </w:tc>
        <w:tc>
          <w:tcPr>
            <w:tcW w:w="236" w:type="dxa"/>
            <w:vAlign w:val="bottom"/>
          </w:tcPr>
          <w:p w14:paraId="0D1EBCE5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  <w:vAlign w:val="bottom"/>
          </w:tcPr>
          <w:p w14:paraId="6F415C0E" w14:textId="2A75A5AF" w:rsidR="00E97BAE" w:rsidRPr="0051179F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6,031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756E23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vAlign w:val="bottom"/>
          </w:tcPr>
          <w:p w14:paraId="690F01AA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4,700</w:t>
            </w:r>
          </w:p>
        </w:tc>
      </w:tr>
      <w:tr w:rsidR="00E97BAE" w:rsidRPr="0051179F" w14:paraId="13BF5F66" w14:textId="77777777" w:rsidTr="002E60CD">
        <w:tc>
          <w:tcPr>
            <w:tcW w:w="4338" w:type="dxa"/>
            <w:vAlign w:val="bottom"/>
          </w:tcPr>
          <w:p w14:paraId="7B08AB2B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5117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ผลกระทบจากหุ้นออกจำหน่ายเมื่อวันที่ </w:t>
            </w:r>
            <w:r w:rsidRPr="0051179F">
              <w:rPr>
                <w:rFonts w:asciiTheme="majorBidi" w:hAnsiTheme="majorBidi" w:cstheme="majorBidi"/>
                <w:sz w:val="30"/>
                <w:szCs w:val="30"/>
              </w:rPr>
              <w:br/>
              <w:t>2</w:t>
            </w:r>
            <w:r w:rsidRPr="005117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5117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17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5117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69B9193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2C7F1B" w14:textId="07870E8F" w:rsidR="00E97BAE" w:rsidRPr="0051179F" w:rsidRDefault="00421D66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B150C51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8673A4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965</w:t>
            </w:r>
          </w:p>
        </w:tc>
        <w:tc>
          <w:tcPr>
            <w:tcW w:w="236" w:type="dxa"/>
            <w:vAlign w:val="bottom"/>
          </w:tcPr>
          <w:p w14:paraId="3E0F29ED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C850A6" w14:textId="7E61EAB6" w:rsidR="00E97BAE" w:rsidRPr="0051179F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CACB32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E1FD4D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965</w:t>
            </w:r>
          </w:p>
        </w:tc>
      </w:tr>
      <w:tr w:rsidR="00E97BAE" w:rsidRPr="0051179F" w14:paraId="07EE2279" w14:textId="77777777" w:rsidTr="002E60CD">
        <w:tc>
          <w:tcPr>
            <w:tcW w:w="4338" w:type="dxa"/>
            <w:vAlign w:val="bottom"/>
          </w:tcPr>
          <w:p w14:paraId="2FBB792A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117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270" w:type="dxa"/>
            <w:vAlign w:val="bottom"/>
          </w:tcPr>
          <w:p w14:paraId="46240112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9EDF2" w14:textId="58194608" w:rsidR="00E97BAE" w:rsidRPr="0051179F" w:rsidRDefault="00421D66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6,031</w:t>
            </w:r>
          </w:p>
        </w:tc>
        <w:tc>
          <w:tcPr>
            <w:tcW w:w="236" w:type="dxa"/>
            <w:vAlign w:val="bottom"/>
          </w:tcPr>
          <w:p w14:paraId="253A5806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4FA270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5,665</w:t>
            </w:r>
          </w:p>
        </w:tc>
        <w:tc>
          <w:tcPr>
            <w:tcW w:w="236" w:type="dxa"/>
            <w:vAlign w:val="bottom"/>
          </w:tcPr>
          <w:p w14:paraId="6C178EBB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B9949" w14:textId="45AC8E6E" w:rsidR="00E97BAE" w:rsidRPr="0051179F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6,031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C48160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42361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5,665</w:t>
            </w:r>
          </w:p>
        </w:tc>
      </w:tr>
      <w:tr w:rsidR="00E97BAE" w:rsidRPr="0051179F" w14:paraId="1BA59878" w14:textId="77777777" w:rsidTr="002E60CD">
        <w:tc>
          <w:tcPr>
            <w:tcW w:w="4338" w:type="dxa"/>
          </w:tcPr>
          <w:p w14:paraId="55AD3474" w14:textId="77777777" w:rsidR="00E97BAE" w:rsidRPr="00660CD7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0C21E54" w14:textId="77777777" w:rsidR="00E97BAE" w:rsidRPr="00660CD7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21274B3" w14:textId="77777777" w:rsidR="00E97BAE" w:rsidRPr="00660CD7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0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913DE5A" w14:textId="77777777" w:rsidR="00E97BAE" w:rsidRPr="00660CD7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0A460F0C" w14:textId="77777777" w:rsidR="00E97BAE" w:rsidRPr="00660CD7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23"/>
              </w:tabs>
              <w:spacing w:line="240" w:lineRule="auto"/>
              <w:ind w:left="-100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CBBE5A6" w14:textId="77777777" w:rsidR="00E97BAE" w:rsidRPr="00660CD7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0" w:right="-120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52" w:type="dxa"/>
          </w:tcPr>
          <w:p w14:paraId="0F65E42E" w14:textId="77777777" w:rsidR="00E97BAE" w:rsidRPr="00660CD7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0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52EF6824" w14:textId="77777777" w:rsidR="00E97BAE" w:rsidRPr="00660CD7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0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15" w:type="dxa"/>
          </w:tcPr>
          <w:p w14:paraId="457B0618" w14:textId="77777777" w:rsidR="00E97BAE" w:rsidRPr="00660CD7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29"/>
              </w:tabs>
              <w:spacing w:line="240" w:lineRule="auto"/>
              <w:ind w:left="-100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E97BAE" w:rsidRPr="0051179F" w14:paraId="3E373937" w14:textId="77777777" w:rsidTr="002E60CD">
        <w:tc>
          <w:tcPr>
            <w:tcW w:w="4338" w:type="dxa"/>
          </w:tcPr>
          <w:p w14:paraId="3AD6ED97" w14:textId="755CC47F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117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6420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="006420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5117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ต่อหุ้นขั้นพื้นฐาน</w:t>
            </w:r>
            <w:r w:rsidRPr="005117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511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70" w:type="dxa"/>
            <w:vAlign w:val="bottom"/>
          </w:tcPr>
          <w:p w14:paraId="626583F5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84407E" w14:textId="2C1A1BE4" w:rsidR="00E97BAE" w:rsidRPr="0051179F" w:rsidRDefault="00421D66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line="240" w:lineRule="auto"/>
              <w:ind w:left="-100" w:right="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(0.01)</w:t>
            </w:r>
          </w:p>
        </w:tc>
        <w:tc>
          <w:tcPr>
            <w:tcW w:w="236" w:type="dxa"/>
            <w:vAlign w:val="bottom"/>
          </w:tcPr>
          <w:p w14:paraId="4BAB1098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A86391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0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(0.33)</w:t>
            </w:r>
          </w:p>
        </w:tc>
        <w:tc>
          <w:tcPr>
            <w:tcW w:w="236" w:type="dxa"/>
            <w:vAlign w:val="bottom"/>
          </w:tcPr>
          <w:p w14:paraId="6300B566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52" w:type="dxa"/>
            <w:tcBorders>
              <w:left w:val="nil"/>
              <w:bottom w:val="double" w:sz="4" w:space="0" w:color="auto"/>
              <w:right w:val="nil"/>
            </w:tcBorders>
          </w:tcPr>
          <w:p w14:paraId="2D3BF07C" w14:textId="7038224A" w:rsidR="00E97BAE" w:rsidRPr="0051179F" w:rsidRDefault="002E60CD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0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0.06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F858422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</w:tcPr>
          <w:p w14:paraId="702B0A4E" w14:textId="77777777" w:rsidR="00E97BAE" w:rsidRPr="0051179F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0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0.61</w:t>
            </w:r>
          </w:p>
        </w:tc>
      </w:tr>
    </w:tbl>
    <w:p w14:paraId="58B851A7" w14:textId="77777777" w:rsidR="00E97BAE" w:rsidRPr="00E97BAE" w:rsidRDefault="00E97BAE" w:rsidP="00E97BAE">
      <w:pPr>
        <w:rPr>
          <w:rFonts w:asciiTheme="majorBidi" w:hAnsiTheme="majorBidi" w:cstheme="majorBidi"/>
          <w:sz w:val="20"/>
          <w:szCs w:val="20"/>
        </w:rPr>
      </w:pPr>
    </w:p>
    <w:p w14:paraId="50398791" w14:textId="02E3C6B7" w:rsidR="00E97BAE" w:rsidRDefault="00E97BAE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t>เงินปันผล</w:t>
      </w:r>
    </w:p>
    <w:p w14:paraId="31918389" w14:textId="77777777" w:rsidR="00E97BAE" w:rsidRPr="00E97BAE" w:rsidRDefault="00E97BAE" w:rsidP="00E97BAE">
      <w:pPr>
        <w:rPr>
          <w:rFonts w:asciiTheme="majorBidi" w:hAnsiTheme="majorBidi" w:cstheme="majorBidi"/>
          <w:sz w:val="20"/>
          <w:szCs w:val="20"/>
        </w:rPr>
      </w:pPr>
    </w:p>
    <w:p w14:paraId="3EDF5703" w14:textId="77777777" w:rsidR="00E97BAE" w:rsidRPr="00E97BAE" w:rsidRDefault="00E97BAE" w:rsidP="00E97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7BAE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รายละเอียดเงินปันผลในระหว่างปี </w:t>
      </w:r>
      <w:r w:rsidRPr="00E97BAE">
        <w:rPr>
          <w:rFonts w:asciiTheme="majorBidi" w:hAnsiTheme="majorBidi" w:cstheme="majorBidi"/>
          <w:sz w:val="30"/>
          <w:szCs w:val="30"/>
        </w:rPr>
        <w:t>2564</w:t>
      </w:r>
      <w:r w:rsidRPr="00E97BA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919EDA0" w14:textId="77777777" w:rsidR="00E97BAE" w:rsidRPr="00E97BAE" w:rsidRDefault="00E97BAE" w:rsidP="00E97B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  <w:cs/>
        </w:rPr>
      </w:pPr>
    </w:p>
    <w:tbl>
      <w:tblPr>
        <w:tblStyle w:val="TableGrid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530"/>
        <w:gridCol w:w="1066"/>
        <w:gridCol w:w="231"/>
        <w:gridCol w:w="1152"/>
      </w:tblGrid>
      <w:tr w:rsidR="00E97BAE" w:rsidRPr="00E97BAE" w14:paraId="4549FC16" w14:textId="77777777" w:rsidTr="00E97BAE">
        <w:trPr>
          <w:tblHeader/>
        </w:trPr>
        <w:tc>
          <w:tcPr>
            <w:tcW w:w="3600" w:type="dxa"/>
            <w:vAlign w:val="bottom"/>
          </w:tcPr>
          <w:p w14:paraId="12BDDD4F" w14:textId="77777777" w:rsidR="00E97BAE" w:rsidRPr="00E97BAE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8DFCC6F" w14:textId="77777777" w:rsidR="00E97BAE" w:rsidRPr="00E97BAE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BA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5CB282A8" w14:textId="77777777" w:rsidR="00E97BAE" w:rsidRPr="00E97BAE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BA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474B5A0C" w14:textId="77777777" w:rsidR="00E97BAE" w:rsidRPr="00E97BAE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BA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0CA513B" w14:textId="77777777" w:rsidR="00E97BAE" w:rsidRPr="00E97BAE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5C9B1A3A" w14:textId="77777777" w:rsidR="00E97BAE" w:rsidRPr="00E97BAE" w:rsidDel="00D43E7A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BA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97BAE" w:rsidRPr="00E97BAE" w14:paraId="69E1655D" w14:textId="77777777" w:rsidTr="00E97BAE">
        <w:trPr>
          <w:tblHeader/>
        </w:trPr>
        <w:tc>
          <w:tcPr>
            <w:tcW w:w="3600" w:type="dxa"/>
          </w:tcPr>
          <w:p w14:paraId="4258A9BD" w14:textId="77777777" w:rsidR="00E97BAE" w:rsidRPr="00E97BAE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E749804" w14:textId="77777777" w:rsidR="00E97BAE" w:rsidRPr="00E97BAE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F8C1EC" w14:textId="77777777" w:rsidR="00E97BAE" w:rsidRPr="00E97BAE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73446DD" w14:textId="77777777" w:rsidR="00E97BAE" w:rsidRPr="00E97BAE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7B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B8F54BE" w14:textId="77777777" w:rsidR="00E97BAE" w:rsidRPr="00E97BAE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4B2C94D" w14:textId="77777777" w:rsidR="00E97BAE" w:rsidRPr="00E97BAE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7B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7BAE" w:rsidRPr="00E97BAE" w14:paraId="53F4E414" w14:textId="77777777" w:rsidTr="00E97BAE">
        <w:tc>
          <w:tcPr>
            <w:tcW w:w="3600" w:type="dxa"/>
          </w:tcPr>
          <w:p w14:paraId="06FA8B30" w14:textId="77777777" w:rsidR="00E97BAE" w:rsidRPr="00E97BAE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97BA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E97BAE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54BA6137" w14:textId="3B46E531" w:rsidR="00E97BAE" w:rsidRPr="00E97BAE" w:rsidRDefault="00E97BAE" w:rsidP="00E9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BAE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E97B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97BA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0D305E57" w14:textId="09567315" w:rsidR="00E97BAE" w:rsidRPr="00E97BAE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B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E97BA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139FDD8A" w14:textId="77777777" w:rsidR="00E97BAE" w:rsidRPr="00E97BAE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BAE">
              <w:rPr>
                <w:rFonts w:asciiTheme="majorBidi" w:hAnsiTheme="majorBidi" w:cstheme="majorBidi"/>
                <w:sz w:val="30"/>
                <w:szCs w:val="30"/>
                <w:cs/>
              </w:rPr>
              <w:t>0.40</w:t>
            </w:r>
          </w:p>
        </w:tc>
        <w:tc>
          <w:tcPr>
            <w:tcW w:w="231" w:type="dxa"/>
          </w:tcPr>
          <w:p w14:paraId="7702B7DE" w14:textId="77777777" w:rsidR="00E97BAE" w:rsidRPr="00E97BAE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54BD74" w14:textId="0E5C3876" w:rsidR="00E97BAE" w:rsidRPr="00E97BAE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BAE">
              <w:rPr>
                <w:rFonts w:asciiTheme="majorBidi" w:hAnsiTheme="majorBidi" w:cstheme="majorBidi"/>
                <w:sz w:val="30"/>
                <w:szCs w:val="30"/>
              </w:rPr>
              <w:t>2,412</w:t>
            </w:r>
          </w:p>
        </w:tc>
      </w:tr>
    </w:tbl>
    <w:p w14:paraId="379696D7" w14:textId="77777777" w:rsidR="009030AC" w:rsidRPr="0002322B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p w14:paraId="49C99B58" w14:textId="77777777" w:rsidR="009030AC" w:rsidRPr="004B5677" w:rsidRDefault="009030AC" w:rsidP="009030AC">
      <w:pPr>
        <w:tabs>
          <w:tab w:val="clear" w:pos="454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6596C5D" w14:textId="77777777" w:rsidR="009030AC" w:rsidRPr="004B5677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  <w:sectPr w:rsidR="009030AC" w:rsidRPr="004B5677" w:rsidSect="000D0055">
          <w:headerReference w:type="default" r:id="rId12"/>
          <w:pgSz w:w="11909" w:h="16834" w:code="9"/>
          <w:pgMar w:top="691" w:right="1152" w:bottom="576" w:left="1080" w:header="720" w:footer="720" w:gutter="0"/>
          <w:cols w:space="720"/>
          <w:docGrid w:linePitch="360"/>
        </w:sectPr>
      </w:pPr>
    </w:p>
    <w:p w14:paraId="3F9F0D1E" w14:textId="77777777" w:rsidR="009030AC" w:rsidRPr="0051179F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1179F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53C70FDD" w14:textId="77777777" w:rsidR="009030AC" w:rsidRPr="00BA58A4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p w14:paraId="16B87491" w14:textId="77777777" w:rsidR="009030AC" w:rsidRPr="00D2321B" w:rsidRDefault="009030AC" w:rsidP="009030AC">
      <w:pPr>
        <w:ind w:firstLine="540"/>
        <w:rPr>
          <w:i/>
          <w:iCs/>
          <w:sz w:val="30"/>
          <w:szCs w:val="30"/>
          <w:cs/>
        </w:rPr>
      </w:pPr>
      <w:r w:rsidRPr="00D2321B">
        <w:rPr>
          <w:rFonts w:ascii="Angsana New" w:hAnsi="Angsana New" w:cs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D2321B">
        <w:rPr>
          <w:i/>
          <w:iCs/>
          <w:sz w:val="30"/>
          <w:szCs w:val="30"/>
          <w:cs/>
        </w:rPr>
        <w:t xml:space="preserve"> </w:t>
      </w:r>
    </w:p>
    <w:p w14:paraId="3D5CAC01" w14:textId="77777777" w:rsidR="009030AC" w:rsidRPr="00BA58A4" w:rsidRDefault="009030AC" w:rsidP="009030AC">
      <w:pPr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4667CCC6" w14:textId="28EA4E6E" w:rsidR="009030AC" w:rsidRDefault="009030AC" w:rsidP="00CE07B5">
      <w:pPr>
        <w:ind w:left="540"/>
        <w:jc w:val="thaiDistribute"/>
        <w:rPr>
          <w:sz w:val="30"/>
          <w:szCs w:val="30"/>
        </w:rPr>
      </w:pPr>
      <w:r w:rsidRPr="00150969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150969">
        <w:rPr>
          <w:sz w:val="30"/>
          <w:szCs w:val="30"/>
          <w:cs/>
        </w:rPr>
        <w:t xml:space="preserve"> </w:t>
      </w:r>
      <w:r w:rsidRPr="00150969">
        <w:rPr>
          <w:rFonts w:ascii="Angsana New" w:hAnsi="Angsana New" w:cs="Angsana New" w:hint="cs"/>
          <w:sz w:val="30"/>
          <w:szCs w:val="30"/>
          <w:cs/>
        </w:rPr>
        <w:t>รวมถึงลำดับชั้นมูลค่ายุติธรรม</w:t>
      </w:r>
      <w:r w:rsidRPr="00150969">
        <w:rPr>
          <w:sz w:val="30"/>
          <w:szCs w:val="30"/>
          <w:cs/>
        </w:rPr>
        <w:t xml:space="preserve"> </w:t>
      </w:r>
      <w:r w:rsidRPr="00150969">
        <w:rPr>
          <w:rFonts w:ascii="Angsana New" w:hAnsi="Angsan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150969">
        <w:rPr>
          <w:sz w:val="30"/>
          <w:szCs w:val="30"/>
          <w:cs/>
        </w:rPr>
        <w:t xml:space="preserve"> </w:t>
      </w:r>
    </w:p>
    <w:p w14:paraId="57186940" w14:textId="77777777" w:rsidR="00CE07B5" w:rsidRPr="00BA58A4" w:rsidRDefault="00CE07B5" w:rsidP="00CE07B5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139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39"/>
        <w:gridCol w:w="1381"/>
        <w:gridCol w:w="236"/>
        <w:gridCol w:w="1474"/>
        <w:gridCol w:w="236"/>
        <w:gridCol w:w="1466"/>
        <w:gridCol w:w="244"/>
        <w:gridCol w:w="899"/>
        <w:gridCol w:w="14"/>
        <w:gridCol w:w="222"/>
        <w:gridCol w:w="14"/>
        <w:gridCol w:w="900"/>
        <w:gridCol w:w="236"/>
        <w:gridCol w:w="900"/>
        <w:gridCol w:w="236"/>
        <w:gridCol w:w="900"/>
        <w:gridCol w:w="236"/>
        <w:gridCol w:w="821"/>
        <w:gridCol w:w="14"/>
      </w:tblGrid>
      <w:tr w:rsidR="009030AC" w:rsidRPr="00BA58A4" w14:paraId="41D6F358" w14:textId="77777777" w:rsidTr="009030AC">
        <w:trPr>
          <w:gridAfter w:val="1"/>
          <w:wAfter w:w="14" w:type="dxa"/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1727A452" w14:textId="77777777" w:rsidR="009030AC" w:rsidRPr="00BA58A4" w:rsidRDefault="009030AC" w:rsidP="009030AC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6D78FD7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15" w:type="dxa"/>
            <w:gridSpan w:val="17"/>
            <w:vAlign w:val="bottom"/>
          </w:tcPr>
          <w:p w14:paraId="76B611D4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A58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030AC" w:rsidRPr="00BA58A4" w14:paraId="71990223" w14:textId="77777777" w:rsidTr="009030AC">
        <w:trPr>
          <w:gridAfter w:val="1"/>
          <w:wAfter w:w="14" w:type="dxa"/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6E423E39" w14:textId="77777777" w:rsidR="009030AC" w:rsidRPr="00BA58A4" w:rsidRDefault="009030AC" w:rsidP="009030AC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E5A06F1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36" w:type="dxa"/>
            <w:gridSpan w:val="7"/>
            <w:vAlign w:val="bottom"/>
          </w:tcPr>
          <w:p w14:paraId="5EC93DAA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A58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694F952C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43" w:type="dxa"/>
            <w:gridSpan w:val="8"/>
            <w:vAlign w:val="bottom"/>
          </w:tcPr>
          <w:p w14:paraId="2D1AA0D6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A58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030AC" w:rsidRPr="00BA58A4" w14:paraId="2898782B" w14:textId="77777777" w:rsidTr="00E64C8C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15F3F519" w14:textId="77777777" w:rsidR="009030AC" w:rsidRPr="00BA58A4" w:rsidRDefault="009030AC" w:rsidP="009030AC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B0E87A3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  <w:vAlign w:val="bottom"/>
          </w:tcPr>
          <w:p w14:paraId="077663F7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58A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มูลค่ายุติธรรม</w:t>
            </w:r>
            <w:r w:rsidRPr="00BA58A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-</w:t>
            </w:r>
            <w:r w:rsidRPr="00BA58A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</w:t>
            </w:r>
          </w:p>
          <w:p w14:paraId="63E5B5D9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58A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7E7E2BBB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960A656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58A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BD9FF65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15278A7B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58A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8F83A6C" w14:textId="77777777" w:rsidR="009030AC" w:rsidRPr="00BA58A4" w:rsidRDefault="009030AC" w:rsidP="009030AC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bottom"/>
          </w:tcPr>
          <w:p w14:paraId="55E5FB61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72E99047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50DE0C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A58A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0A63155B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636F0DE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A58A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54C33FF3" w14:textId="77777777" w:rsidR="009030AC" w:rsidRPr="00BA58A4" w:rsidRDefault="009030AC" w:rsidP="009030AC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1793C2B" w14:textId="77777777" w:rsidR="009030AC" w:rsidRPr="00BA58A4" w:rsidRDefault="009030AC" w:rsidP="009030AC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A58A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306373C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081A4B5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030AC" w:rsidRPr="00BA58A4" w14:paraId="71B1623F" w14:textId="77777777" w:rsidTr="009030AC">
        <w:trPr>
          <w:trHeight w:val="261"/>
          <w:tblHeader/>
        </w:trPr>
        <w:tc>
          <w:tcPr>
            <w:tcW w:w="3240" w:type="dxa"/>
            <w:shd w:val="clear" w:color="auto" w:fill="auto"/>
          </w:tcPr>
          <w:p w14:paraId="7C46CDE1" w14:textId="77777777" w:rsidR="009030AC" w:rsidRPr="00BA58A4" w:rsidRDefault="009030AC" w:rsidP="009030A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3551CC9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429" w:type="dxa"/>
            <w:gridSpan w:val="18"/>
          </w:tcPr>
          <w:p w14:paraId="333E222A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030AC" w:rsidRPr="00BA58A4" w14:paraId="2F2A9879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3D13058B" w14:textId="6922D068" w:rsidR="009030AC" w:rsidRPr="00BA58A4" w:rsidRDefault="009030AC" w:rsidP="009030A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A58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913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913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BA58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A58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1DC88CAD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31C980E5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62A5F0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584AC5F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D59D97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shd w:val="clear" w:color="auto" w:fill="auto"/>
          </w:tcPr>
          <w:p w14:paraId="670B84F7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3FF8F323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4C9465C6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4113185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A5BE4A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820A34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CE4742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064B4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7409EE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DE6AC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8772DF4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0AC" w:rsidRPr="00BA58A4" w14:paraId="17B45A28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10282197" w14:textId="77777777" w:rsidR="009030AC" w:rsidRPr="00BA58A4" w:rsidRDefault="009030AC" w:rsidP="009030A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A58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9" w:type="dxa"/>
          </w:tcPr>
          <w:p w14:paraId="6E9D6A34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2800509E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17D77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2D6FD52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C10A60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shd w:val="clear" w:color="auto" w:fill="auto"/>
          </w:tcPr>
          <w:p w14:paraId="14B8120B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7498EB90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2991DCAA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BCB2838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D2CA9B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B3631F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EE4252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34E7B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96B273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48E9F4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143F901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0AC" w:rsidRPr="00BA58A4" w14:paraId="51E10C17" w14:textId="77777777" w:rsidTr="00E64C8C">
        <w:trPr>
          <w:trHeight w:val="281"/>
        </w:trPr>
        <w:tc>
          <w:tcPr>
            <w:tcW w:w="3240" w:type="dxa"/>
            <w:shd w:val="clear" w:color="auto" w:fill="auto"/>
          </w:tcPr>
          <w:p w14:paraId="7CF36C3F" w14:textId="77777777" w:rsidR="009030AC" w:rsidRPr="00BA58A4" w:rsidRDefault="009030AC" w:rsidP="009030AC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8A4">
              <w:rPr>
                <w:rFonts w:ascii="Angsana New" w:hAnsi="Angsana New" w:cs="Angsana New"/>
                <w:sz w:val="28"/>
                <w:szCs w:val="28"/>
                <w:cs/>
              </w:rPr>
              <w:t>ตราสาร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39" w:type="dxa"/>
          </w:tcPr>
          <w:p w14:paraId="218CA42D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2B830C6B" w14:textId="00ACB181" w:rsidR="009030AC" w:rsidRPr="00945258" w:rsidRDefault="00421D66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8035F1" w14:textId="77777777" w:rsidR="009030AC" w:rsidRPr="00945258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AA24CEC" w14:textId="3CB4D5FF" w:rsidR="009030AC" w:rsidRPr="00945258" w:rsidRDefault="00421D66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36" w:type="dxa"/>
          </w:tcPr>
          <w:p w14:paraId="5F6DC290" w14:textId="77777777" w:rsidR="009030AC" w:rsidRPr="00945258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14:paraId="10CDFD6F" w14:textId="26C9ACAF" w:rsidR="009030AC" w:rsidRPr="00945258" w:rsidRDefault="00421D66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49804D1C" w14:textId="77777777" w:rsidR="009030AC" w:rsidRPr="00945258" w:rsidRDefault="009030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gridSpan w:val="2"/>
          </w:tcPr>
          <w:p w14:paraId="5A1B1771" w14:textId="340C62F6" w:rsidR="009030AC" w:rsidRPr="00945258" w:rsidRDefault="00421D66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36" w:type="dxa"/>
            <w:gridSpan w:val="2"/>
          </w:tcPr>
          <w:p w14:paraId="5C5F35F2" w14:textId="77777777" w:rsidR="009030AC" w:rsidRPr="00945258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A57455" w14:textId="4CB536A9" w:rsidR="009030AC" w:rsidRPr="00945258" w:rsidRDefault="00421D66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36" w:type="dxa"/>
          </w:tcPr>
          <w:p w14:paraId="256CBE8B" w14:textId="77777777" w:rsidR="009030AC" w:rsidRPr="00945258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D68FEB" w14:textId="5EFEE1EF" w:rsidR="009030AC" w:rsidRPr="00945258" w:rsidRDefault="00421D66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5C17C4" w14:textId="77777777" w:rsidR="009030AC" w:rsidRPr="00945258" w:rsidRDefault="009030AC" w:rsidP="009030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31089B89" w14:textId="732E8748" w:rsidR="009030AC" w:rsidRPr="00945258" w:rsidRDefault="00421D66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243AEBD" w14:textId="77777777" w:rsidR="009030AC" w:rsidRPr="00945258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14:paraId="69934593" w14:textId="5C14F512" w:rsidR="009030AC" w:rsidRPr="00945258" w:rsidRDefault="00421D66" w:rsidP="009030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</w:tr>
      <w:tr w:rsidR="009030AC" w:rsidRPr="00BA58A4" w14:paraId="5CFA0AC2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4199B994" w14:textId="77777777" w:rsidR="009030AC" w:rsidRPr="00BA58A4" w:rsidRDefault="009030AC" w:rsidP="009030AC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8A4">
              <w:rPr>
                <w:rFonts w:ascii="Angsana New" w:hAnsi="Angsana New" w:cs="Angsana New"/>
                <w:sz w:val="28"/>
                <w:szCs w:val="28"/>
                <w:cs/>
              </w:rPr>
              <w:t>ตราสา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รทุน</w:t>
            </w:r>
          </w:p>
        </w:tc>
        <w:tc>
          <w:tcPr>
            <w:tcW w:w="239" w:type="dxa"/>
          </w:tcPr>
          <w:p w14:paraId="417139D5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2FC47CC4" w14:textId="7C2253C3" w:rsidR="009030AC" w:rsidRPr="00945258" w:rsidRDefault="00421D66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F3439F" w14:textId="77777777" w:rsidR="009030AC" w:rsidRPr="00945258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275EB20" w14:textId="00826E2F" w:rsidR="009030AC" w:rsidRPr="00945258" w:rsidRDefault="00421D66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CA0597" w14:textId="77777777" w:rsidR="009030AC" w:rsidRPr="00945258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14:paraId="314538F7" w14:textId="73DA9D4B" w:rsidR="009030AC" w:rsidRPr="00945258" w:rsidRDefault="00421D66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1,648</w:t>
            </w:r>
          </w:p>
        </w:tc>
        <w:tc>
          <w:tcPr>
            <w:tcW w:w="244" w:type="dxa"/>
          </w:tcPr>
          <w:p w14:paraId="47A71DAB" w14:textId="77777777" w:rsidR="009030AC" w:rsidRPr="00945258" w:rsidRDefault="009030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gridSpan w:val="2"/>
          </w:tcPr>
          <w:p w14:paraId="7129FCF7" w14:textId="31A3993E" w:rsidR="009030AC" w:rsidRPr="00945258" w:rsidRDefault="00421D66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1,648</w:t>
            </w:r>
          </w:p>
        </w:tc>
        <w:tc>
          <w:tcPr>
            <w:tcW w:w="236" w:type="dxa"/>
            <w:gridSpan w:val="2"/>
          </w:tcPr>
          <w:p w14:paraId="72DA7362" w14:textId="77777777" w:rsidR="009030AC" w:rsidRPr="00945258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8966EB" w14:textId="5B08BFDA" w:rsidR="009030AC" w:rsidRPr="00945258" w:rsidRDefault="00421D66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3E2A00" w14:textId="77777777" w:rsidR="009030AC" w:rsidRPr="00945258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DE19AB" w14:textId="79B50135" w:rsidR="009030AC" w:rsidRPr="00945258" w:rsidRDefault="00421D66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8B7C87" w14:textId="77777777" w:rsidR="009030AC" w:rsidRPr="00945258" w:rsidRDefault="009030AC" w:rsidP="009030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073524DB" w14:textId="7031920C" w:rsidR="009030AC" w:rsidRPr="00945258" w:rsidRDefault="00421D66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1,648</w:t>
            </w:r>
          </w:p>
        </w:tc>
        <w:tc>
          <w:tcPr>
            <w:tcW w:w="236" w:type="dxa"/>
          </w:tcPr>
          <w:p w14:paraId="1CD3A8EC" w14:textId="77777777" w:rsidR="009030AC" w:rsidRPr="00945258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14:paraId="7F042485" w14:textId="375F5135" w:rsidR="009030AC" w:rsidRPr="00945258" w:rsidRDefault="00421D66" w:rsidP="009030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1,648</w:t>
            </w:r>
          </w:p>
        </w:tc>
      </w:tr>
      <w:tr w:rsidR="009030AC" w:rsidRPr="00A7786C" w14:paraId="30CEF579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7F7BABD5" w14:textId="77777777" w:rsidR="009030AC" w:rsidRPr="00A7786C" w:rsidRDefault="009030AC" w:rsidP="009030AC">
            <w:pPr>
              <w:ind w:left="168" w:right="-90" w:hanging="1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14:paraId="467C1825" w14:textId="77777777" w:rsidR="009030AC" w:rsidRPr="00A7786C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381" w:type="dxa"/>
          </w:tcPr>
          <w:p w14:paraId="21B71065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6FCBB13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4" w:type="dxa"/>
          </w:tcPr>
          <w:p w14:paraId="28A18D36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8B32B21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66" w:type="dxa"/>
          </w:tcPr>
          <w:p w14:paraId="6C8A7B02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4" w:type="dxa"/>
          </w:tcPr>
          <w:p w14:paraId="179DFCC2" w14:textId="77777777" w:rsidR="009030AC" w:rsidRPr="00A7786C" w:rsidRDefault="009030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gridSpan w:val="2"/>
          </w:tcPr>
          <w:p w14:paraId="22F649DD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D7C5D47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7135D44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CED9F78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30B870D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C48CA00" w14:textId="77777777" w:rsidR="009030AC" w:rsidRPr="00A7786C" w:rsidRDefault="009030AC" w:rsidP="009030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7A3864" w14:textId="77777777" w:rsidR="009030AC" w:rsidRPr="00A7786C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ED23EBB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gridSpan w:val="2"/>
          </w:tcPr>
          <w:p w14:paraId="02BD3CB7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9030AC" w:rsidRPr="00BA58A4" w14:paraId="3AFFE1BA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0EABF742" w14:textId="77777777" w:rsidR="009030AC" w:rsidRPr="004D14E2" w:rsidRDefault="009030AC" w:rsidP="009030AC">
            <w:pPr>
              <w:ind w:left="168" w:right="-90" w:hanging="168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D14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9" w:type="dxa"/>
          </w:tcPr>
          <w:p w14:paraId="7639505A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0FCC8170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8E592A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6FF71ED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C290DA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shd w:val="clear" w:color="auto" w:fill="auto"/>
          </w:tcPr>
          <w:p w14:paraId="033BC980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27ADDFDC" w14:textId="77777777" w:rsidR="009030AC" w:rsidRPr="00BA58A4" w:rsidRDefault="009030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5471C2C8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B4A448E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34C384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3D872E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77BC96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8AAE44" w14:textId="77777777" w:rsidR="009030AC" w:rsidRPr="00BA58A4" w:rsidRDefault="009030AC" w:rsidP="009030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4C567F" w14:textId="77777777" w:rsidR="009030AC" w:rsidRPr="00BA58A4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9F2047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56A60AF9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0AC" w:rsidRPr="00BA58A4" w14:paraId="1D2C52D7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05836C4C" w14:textId="77777777" w:rsidR="009030AC" w:rsidRPr="00BA58A4" w:rsidRDefault="009030AC" w:rsidP="009030AC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8A4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39" w:type="dxa"/>
          </w:tcPr>
          <w:p w14:paraId="1DDE5D47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76AD3313" w14:textId="5EBB419B" w:rsidR="009030AC" w:rsidRPr="00945258" w:rsidRDefault="00421D66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D8D4846" w14:textId="77777777" w:rsidR="009030AC" w:rsidRPr="00945258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01AA6AE" w14:textId="7613D7D4" w:rsidR="009030AC" w:rsidRPr="00945258" w:rsidRDefault="00421D66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6" w:type="dxa"/>
          </w:tcPr>
          <w:p w14:paraId="797947C9" w14:textId="77777777" w:rsidR="009030AC" w:rsidRPr="00945258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6" w:type="dxa"/>
          </w:tcPr>
          <w:p w14:paraId="3CC3DD69" w14:textId="724BDDD1" w:rsidR="009030AC" w:rsidRPr="00945258" w:rsidRDefault="00421D66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111D47E" w14:textId="77777777" w:rsidR="009030AC" w:rsidRPr="00945258" w:rsidRDefault="009030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2"/>
          </w:tcPr>
          <w:p w14:paraId="6411CD53" w14:textId="30EE944A" w:rsidR="009030AC" w:rsidRPr="00945258" w:rsidRDefault="00421D66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36" w:type="dxa"/>
            <w:gridSpan w:val="2"/>
          </w:tcPr>
          <w:p w14:paraId="19FEC40B" w14:textId="77777777" w:rsidR="009030AC" w:rsidRPr="00945258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B39A22" w14:textId="4BBB9FF7" w:rsidR="009030AC" w:rsidRPr="00945258" w:rsidRDefault="00421D66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2CF6C6" w14:textId="77777777" w:rsidR="009030AC" w:rsidRPr="00945258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03DD67" w14:textId="0178736B" w:rsidR="009030AC" w:rsidRPr="00945258" w:rsidRDefault="00421D66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36" w:type="dxa"/>
          </w:tcPr>
          <w:p w14:paraId="6551793B" w14:textId="77777777" w:rsidR="009030AC" w:rsidRPr="00945258" w:rsidRDefault="009030AC" w:rsidP="009030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A4AAD9" w14:textId="04F0830D" w:rsidR="009030AC" w:rsidRPr="00945258" w:rsidRDefault="00421D66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3AF537" w14:textId="77777777" w:rsidR="009030AC" w:rsidRPr="00945258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2"/>
          </w:tcPr>
          <w:p w14:paraId="61DE032A" w14:textId="4AF1C6B0" w:rsidR="009030AC" w:rsidRPr="00945258" w:rsidRDefault="00421D66" w:rsidP="009030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9030AC" w:rsidRPr="00BA58A4" w14:paraId="4B8F3DE0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4872C58A" w14:textId="77777777" w:rsidR="009030AC" w:rsidRPr="00BA58A4" w:rsidRDefault="009030AC" w:rsidP="009030AC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A58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A58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A58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76112B40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0BB53A94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94EAD9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60271AE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CFFACE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shd w:val="clear" w:color="auto" w:fill="auto"/>
          </w:tcPr>
          <w:p w14:paraId="73D55519" w14:textId="77777777" w:rsidR="009030AC" w:rsidRPr="00421D66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5A2E9CFC" w14:textId="77777777" w:rsidR="009030AC" w:rsidRPr="00BA58A4" w:rsidRDefault="009030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494967F5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025F7E0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A305FE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29D543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E74C13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5E3B7B" w14:textId="77777777" w:rsidR="009030AC" w:rsidRPr="00BA58A4" w:rsidRDefault="009030AC" w:rsidP="009030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1CE1EF" w14:textId="77777777" w:rsidR="009030AC" w:rsidRPr="00BA58A4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14583B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F899112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0AC" w:rsidRPr="00BA58A4" w14:paraId="00B42503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51458826" w14:textId="77777777" w:rsidR="009030AC" w:rsidRPr="00BA58A4" w:rsidRDefault="009030AC" w:rsidP="009030AC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8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9" w:type="dxa"/>
          </w:tcPr>
          <w:p w14:paraId="73850879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51A2EEA9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AAA807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7FCFE32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B07C22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shd w:val="clear" w:color="auto" w:fill="auto"/>
          </w:tcPr>
          <w:p w14:paraId="1097187E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0F936215" w14:textId="77777777" w:rsidR="009030AC" w:rsidRPr="00BA58A4" w:rsidRDefault="009030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24267DF9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3BB71BA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06D637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5500AE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07E10F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51F217" w14:textId="77777777" w:rsidR="009030AC" w:rsidRPr="00BA58A4" w:rsidRDefault="009030AC" w:rsidP="009030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C11693" w14:textId="77777777" w:rsidR="009030AC" w:rsidRPr="00BA58A4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8BE46A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8C67646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0AC" w:rsidRPr="00BA58A4" w14:paraId="5A005A8F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19FCA5CE" w14:textId="77777777" w:rsidR="009030AC" w:rsidRPr="00BA58A4" w:rsidRDefault="009030AC" w:rsidP="009030AC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8A4">
              <w:rPr>
                <w:rFonts w:ascii="Angsana New" w:hAnsi="Angsana New" w:cs="Angsana New"/>
                <w:sz w:val="28"/>
                <w:szCs w:val="28"/>
                <w:cs/>
              </w:rPr>
              <w:t>ตราสาร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39" w:type="dxa"/>
          </w:tcPr>
          <w:p w14:paraId="0C718EC8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7B7F3D72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653C1B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5BFB970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215</w:t>
            </w:r>
          </w:p>
        </w:tc>
        <w:tc>
          <w:tcPr>
            <w:tcW w:w="236" w:type="dxa"/>
          </w:tcPr>
          <w:p w14:paraId="3739F187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shd w:val="clear" w:color="auto" w:fill="auto"/>
          </w:tcPr>
          <w:p w14:paraId="44F39AD7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087F8EE" w14:textId="77777777" w:rsidR="009030AC" w:rsidRPr="00BA58A4" w:rsidRDefault="009030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0B659F9A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215</w:t>
            </w:r>
          </w:p>
        </w:tc>
        <w:tc>
          <w:tcPr>
            <w:tcW w:w="236" w:type="dxa"/>
            <w:gridSpan w:val="2"/>
          </w:tcPr>
          <w:p w14:paraId="54A881F4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8E5185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215</w:t>
            </w:r>
          </w:p>
        </w:tc>
        <w:tc>
          <w:tcPr>
            <w:tcW w:w="236" w:type="dxa"/>
          </w:tcPr>
          <w:p w14:paraId="71DA3A06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F0E8CC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441FB440" w14:textId="77777777" w:rsidR="009030AC" w:rsidRPr="00BA58A4" w:rsidRDefault="009030AC" w:rsidP="009030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52C26F" w14:textId="77777777" w:rsidR="009030AC" w:rsidRPr="00BA58A4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74F9E53A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1DBD829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215</w:t>
            </w:r>
          </w:p>
        </w:tc>
      </w:tr>
      <w:tr w:rsidR="009030AC" w:rsidRPr="00BA58A4" w14:paraId="2FF7FC67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5A9F0C98" w14:textId="77777777" w:rsidR="009030AC" w:rsidRPr="00BA58A4" w:rsidRDefault="009030AC" w:rsidP="009030AC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8A4">
              <w:rPr>
                <w:rFonts w:ascii="Angsana New" w:hAnsi="Angsana New" w:cs="Angsana New"/>
                <w:sz w:val="28"/>
                <w:szCs w:val="28"/>
                <w:cs/>
              </w:rPr>
              <w:t>ตราสา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รทุน</w:t>
            </w:r>
          </w:p>
        </w:tc>
        <w:tc>
          <w:tcPr>
            <w:tcW w:w="239" w:type="dxa"/>
          </w:tcPr>
          <w:p w14:paraId="22B30B99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49D0A108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BE8F70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091AC3B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0F892688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shd w:val="clear" w:color="auto" w:fill="auto"/>
          </w:tcPr>
          <w:p w14:paraId="1B97F3BE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</w:t>
            </w:r>
            <w:r w:rsidRPr="00BA58A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603</w:t>
            </w:r>
          </w:p>
        </w:tc>
        <w:tc>
          <w:tcPr>
            <w:tcW w:w="244" w:type="dxa"/>
            <w:shd w:val="clear" w:color="auto" w:fill="auto"/>
          </w:tcPr>
          <w:p w14:paraId="2F6E8CAD" w14:textId="77777777" w:rsidR="009030AC" w:rsidRPr="00BA58A4" w:rsidRDefault="009030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3F179BB8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</w:t>
            </w:r>
            <w:r w:rsidRPr="00BA58A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603</w:t>
            </w:r>
          </w:p>
        </w:tc>
        <w:tc>
          <w:tcPr>
            <w:tcW w:w="236" w:type="dxa"/>
            <w:gridSpan w:val="2"/>
          </w:tcPr>
          <w:p w14:paraId="07BDB7A4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3AC13C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2D13C62F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A6B311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183083A5" w14:textId="77777777" w:rsidR="009030AC" w:rsidRPr="00BA58A4" w:rsidRDefault="009030AC" w:rsidP="009030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371D12" w14:textId="77777777" w:rsidR="009030AC" w:rsidRPr="00BA58A4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1,603</w:t>
            </w:r>
          </w:p>
        </w:tc>
        <w:tc>
          <w:tcPr>
            <w:tcW w:w="236" w:type="dxa"/>
          </w:tcPr>
          <w:p w14:paraId="156303FF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29D19EB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</w:t>
            </w:r>
            <w:r w:rsidRPr="00BA58A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603</w:t>
            </w:r>
          </w:p>
        </w:tc>
      </w:tr>
      <w:tr w:rsidR="009030AC" w:rsidRPr="00A7786C" w14:paraId="55FE2FC1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579ABF74" w14:textId="77777777" w:rsidR="009030AC" w:rsidRPr="00A7786C" w:rsidRDefault="009030AC" w:rsidP="009030AC">
            <w:pPr>
              <w:ind w:left="168" w:right="-90" w:hanging="1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14:paraId="66AF9C48" w14:textId="77777777" w:rsidR="009030AC" w:rsidRPr="00A7786C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381" w:type="dxa"/>
          </w:tcPr>
          <w:p w14:paraId="7A0B5982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075CAE3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4" w:type="dxa"/>
          </w:tcPr>
          <w:p w14:paraId="61F52747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4F0AD35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66" w:type="dxa"/>
            <w:shd w:val="clear" w:color="auto" w:fill="auto"/>
          </w:tcPr>
          <w:p w14:paraId="703178A2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34EDC967" w14:textId="77777777" w:rsidR="009030AC" w:rsidRPr="00A7786C" w:rsidRDefault="009030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21543349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6403A35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905D00E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F0B89E5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8B5E3BF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4EEC9CA" w14:textId="77777777" w:rsidR="009030AC" w:rsidRPr="00A7786C" w:rsidRDefault="009030AC" w:rsidP="009030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7C01517" w14:textId="77777777" w:rsidR="009030AC" w:rsidRPr="00A7786C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EF5CA81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66684B6" w14:textId="77777777" w:rsidR="009030AC" w:rsidRPr="00A7786C" w:rsidRDefault="009030AC" w:rsidP="009030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9030AC" w:rsidRPr="00BA58A4" w14:paraId="730C86A9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137ADFD9" w14:textId="77777777" w:rsidR="009030AC" w:rsidRPr="004D14E2" w:rsidRDefault="009030AC" w:rsidP="009030AC">
            <w:pPr>
              <w:ind w:left="168" w:right="-90" w:hanging="168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D14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9" w:type="dxa"/>
          </w:tcPr>
          <w:p w14:paraId="6BEA4E6A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16CF1665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9AEB19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F39DFB8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8742D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shd w:val="clear" w:color="auto" w:fill="auto"/>
          </w:tcPr>
          <w:p w14:paraId="489DD67C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6A3A41DD" w14:textId="77777777" w:rsidR="009030AC" w:rsidRPr="00BA58A4" w:rsidRDefault="009030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57FDADED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A06337E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F22CD0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ADD857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5164F6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9B05AA" w14:textId="77777777" w:rsidR="009030AC" w:rsidRPr="00BA58A4" w:rsidRDefault="009030AC" w:rsidP="009030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350B7E" w14:textId="77777777" w:rsidR="009030AC" w:rsidRPr="00BA58A4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06DE95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295ACA1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0AC" w:rsidRPr="00BA58A4" w14:paraId="1ED262D0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4296EA12" w14:textId="77777777" w:rsidR="009030AC" w:rsidRPr="00BA58A4" w:rsidRDefault="009030AC" w:rsidP="009030AC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8A4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39" w:type="dxa"/>
          </w:tcPr>
          <w:p w14:paraId="329E84F0" w14:textId="77777777" w:rsidR="009030AC" w:rsidRPr="00BA58A4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  <w:vAlign w:val="bottom"/>
          </w:tcPr>
          <w:p w14:paraId="065EC136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12</w:t>
            </w:r>
          </w:p>
        </w:tc>
        <w:tc>
          <w:tcPr>
            <w:tcW w:w="236" w:type="dxa"/>
            <w:vAlign w:val="bottom"/>
          </w:tcPr>
          <w:p w14:paraId="7C26D5CF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8E551F1" w14:textId="77777777" w:rsidR="009030AC" w:rsidRPr="00AD725E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85928D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6F53D268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DBBDFE8" w14:textId="77777777" w:rsidR="009030AC" w:rsidRPr="00BA58A4" w:rsidRDefault="009030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bottom"/>
          </w:tcPr>
          <w:p w14:paraId="2B89B880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  <w:tc>
          <w:tcPr>
            <w:tcW w:w="236" w:type="dxa"/>
            <w:gridSpan w:val="2"/>
            <w:vAlign w:val="bottom"/>
          </w:tcPr>
          <w:p w14:paraId="5D77CBA8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CCDEF8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992C25B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371D56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  <w:tc>
          <w:tcPr>
            <w:tcW w:w="236" w:type="dxa"/>
            <w:vAlign w:val="bottom"/>
          </w:tcPr>
          <w:p w14:paraId="636D44E1" w14:textId="77777777" w:rsidR="009030AC" w:rsidRPr="00BA58A4" w:rsidRDefault="009030AC" w:rsidP="009030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F8675E" w14:textId="77777777" w:rsidR="009030AC" w:rsidRPr="00BA58A4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1A2761C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099FED8" w14:textId="77777777" w:rsidR="009030AC" w:rsidRPr="00BA58A4" w:rsidRDefault="009030AC" w:rsidP="009030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</w:tr>
    </w:tbl>
    <w:p w14:paraId="08257DD6" w14:textId="77777777" w:rsidR="009030AC" w:rsidRDefault="009030AC" w:rsidP="009030AC">
      <w:pPr>
        <w:sectPr w:rsidR="009030AC" w:rsidSect="009030AC">
          <w:pgSz w:w="16834" w:h="11909" w:orient="landscape" w:code="9"/>
          <w:pgMar w:top="1080" w:right="1264" w:bottom="1152" w:left="1080" w:header="720" w:footer="720" w:gutter="0"/>
          <w:cols w:space="720"/>
          <w:docGrid w:linePitch="360"/>
        </w:sectPr>
      </w:pPr>
      <w:r>
        <w:br w:type="page"/>
      </w:r>
    </w:p>
    <w:tbl>
      <w:tblPr>
        <w:tblW w:w="9358" w:type="dxa"/>
        <w:tblInd w:w="542" w:type="dxa"/>
        <w:tblLayout w:type="fixed"/>
        <w:tblLook w:val="04A0" w:firstRow="1" w:lastRow="0" w:firstColumn="1" w:lastColumn="0" w:noHBand="0" w:noVBand="1"/>
      </w:tblPr>
      <w:tblGrid>
        <w:gridCol w:w="2158"/>
        <w:gridCol w:w="990"/>
        <w:gridCol w:w="270"/>
        <w:gridCol w:w="990"/>
        <w:gridCol w:w="270"/>
        <w:gridCol w:w="720"/>
        <w:gridCol w:w="270"/>
        <w:gridCol w:w="720"/>
        <w:gridCol w:w="270"/>
        <w:gridCol w:w="720"/>
        <w:gridCol w:w="270"/>
        <w:gridCol w:w="720"/>
        <w:gridCol w:w="236"/>
        <w:gridCol w:w="754"/>
      </w:tblGrid>
      <w:tr w:rsidR="00505FF3" w:rsidRPr="00E64C8C" w14:paraId="1914FD7B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21593E08" w14:textId="77777777" w:rsidR="00505FF3" w:rsidRPr="00E64C8C" w:rsidRDefault="00505FF3" w:rsidP="009030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13"/>
          </w:tcPr>
          <w:p w14:paraId="53CA75C6" w14:textId="77777777" w:rsidR="00505FF3" w:rsidRPr="00E64C8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64C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05FF3" w:rsidRPr="00E64C8C" w14:paraId="16AF8E34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554D1546" w14:textId="77777777" w:rsidR="00505FF3" w:rsidRPr="00E64C8C" w:rsidRDefault="00505FF3" w:rsidP="009030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14:paraId="78486C4D" w14:textId="77777777" w:rsidR="00505FF3" w:rsidRPr="00E64C8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64C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0D6FC6C7" w14:textId="77777777" w:rsidR="00505FF3" w:rsidRPr="00E64C8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90" w:type="dxa"/>
            <w:gridSpan w:val="7"/>
            <w:shd w:val="clear" w:color="auto" w:fill="auto"/>
            <w:vAlign w:val="bottom"/>
          </w:tcPr>
          <w:p w14:paraId="14297D10" w14:textId="77777777" w:rsidR="00505FF3" w:rsidRPr="00E64C8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64C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05FF3" w:rsidRPr="00E64C8C" w14:paraId="02E2A281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67EF2DFD" w14:textId="77777777" w:rsidR="00505FF3" w:rsidRPr="00E64C8C" w:rsidRDefault="00505FF3" w:rsidP="009030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4963A64" w14:textId="42ADAAC0" w:rsidR="00505FF3" w:rsidRPr="00E64C8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64C8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5DC43F97" w14:textId="57DD01AD" w:rsidR="00505FF3" w:rsidRPr="00E64C8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C86749" w14:textId="77777777" w:rsidR="00505FF3" w:rsidRPr="00E64C8C" w:rsidRDefault="00505FF3" w:rsidP="002E60C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4C8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F36C8" w14:textId="77777777" w:rsidR="00505FF3" w:rsidRPr="00E64C8C" w:rsidRDefault="00505FF3" w:rsidP="009030A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5579A4" w14:textId="77777777" w:rsidR="00505FF3" w:rsidRPr="00E64C8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7283A09" w14:textId="77777777" w:rsidR="00505FF3" w:rsidRPr="00E64C8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471A3F" w14:textId="77777777" w:rsidR="00505FF3" w:rsidRPr="00E64C8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64C8C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  <w:shd w:val="clear" w:color="auto" w:fill="auto"/>
          </w:tcPr>
          <w:p w14:paraId="2BC6DED2" w14:textId="77777777" w:rsidR="00505FF3" w:rsidRPr="00E64C8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5EE28D" w14:textId="77777777" w:rsidR="00505FF3" w:rsidRPr="00E64C8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64C8C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  <w:shd w:val="clear" w:color="auto" w:fill="auto"/>
          </w:tcPr>
          <w:p w14:paraId="5E2600E8" w14:textId="77777777" w:rsidR="00505FF3" w:rsidRPr="00E64C8C" w:rsidRDefault="00505FF3" w:rsidP="009030A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FD9B45" w14:textId="77777777" w:rsidR="00505FF3" w:rsidRPr="00E64C8C" w:rsidRDefault="00505FF3" w:rsidP="009030A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64C8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shd w:val="clear" w:color="auto" w:fill="auto"/>
          </w:tcPr>
          <w:p w14:paraId="063AA1DA" w14:textId="77777777" w:rsidR="00505FF3" w:rsidRPr="00E64C8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25FDE5F" w14:textId="77777777" w:rsidR="00505FF3" w:rsidRPr="00E64C8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05FF3" w:rsidRPr="00E64C8C" w14:paraId="7228842A" w14:textId="77777777" w:rsidTr="006420B8">
        <w:trPr>
          <w:trHeight w:val="261"/>
        </w:trPr>
        <w:tc>
          <w:tcPr>
            <w:tcW w:w="2158" w:type="dxa"/>
            <w:shd w:val="clear" w:color="auto" w:fill="auto"/>
          </w:tcPr>
          <w:p w14:paraId="4B80E6FC" w14:textId="77777777" w:rsidR="00505FF3" w:rsidRPr="00E64C8C" w:rsidRDefault="00505FF3" w:rsidP="009030A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200" w:type="dxa"/>
            <w:gridSpan w:val="13"/>
          </w:tcPr>
          <w:p w14:paraId="0C173A69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05FF3" w:rsidRPr="00E64C8C" w14:paraId="15421E39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17633E0A" w14:textId="20CEFAC9" w:rsidR="00505FF3" w:rsidRPr="00E64C8C" w:rsidRDefault="00505FF3" w:rsidP="009030A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64C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64C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E64C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E64C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3DA22A31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4FC5FF" w14:textId="5A605B79" w:rsidR="00505FF3" w:rsidRPr="00E64C8C" w:rsidRDefault="00505FF3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6BA299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49B50D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B39C19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7845F9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212198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12B0A3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0F570C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8B4E89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50BC42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52E554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7348794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5FF3" w:rsidRPr="00E64C8C" w14:paraId="7E70660C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248E21F0" w14:textId="77777777" w:rsidR="00505FF3" w:rsidRPr="00E64C8C" w:rsidRDefault="00505FF3" w:rsidP="009030A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64C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37AF33B" w14:textId="1E69A36B" w:rsidR="00505FF3" w:rsidRPr="00E64C8C" w:rsidRDefault="00505FF3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B8B49F" w14:textId="11396F99" w:rsidR="00505FF3" w:rsidRPr="00E64C8C" w:rsidRDefault="00505FF3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F6400E" w14:textId="4C100A58" w:rsidR="00505FF3" w:rsidRPr="00E64C8C" w:rsidRDefault="00505FF3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044283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7864F1" w14:textId="33CFF5A8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C56B16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A9F64D" w14:textId="58B1B094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5A8A25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725A54" w14:textId="35D8C95C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FFFFED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09FA29" w14:textId="0DE218A9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CEA48F" w14:textId="777777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38C0A36" w14:textId="29CBE377" w:rsidR="00505FF3" w:rsidRPr="00E64C8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5FF3" w:rsidRPr="00E64C8C" w14:paraId="2ADFC6C5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3907CF8C" w14:textId="77777777" w:rsidR="00505FF3" w:rsidRPr="00E64C8C" w:rsidRDefault="00505FF3" w:rsidP="00505FF3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C8C">
              <w:rPr>
                <w:rFonts w:asciiTheme="majorBidi" w:hAnsiTheme="majorBidi" w:cs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90" w:type="dxa"/>
          </w:tcPr>
          <w:p w14:paraId="5CB7B2DA" w14:textId="4850C21F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B20AFE" w14:textId="7ED2168A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5CAA01" w14:textId="5D33EE29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2F2C2" w14:textId="77777777" w:rsidR="00505FF3" w:rsidRPr="00E64C8C" w:rsidRDefault="00505FF3" w:rsidP="00505FF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57C2D6" w14:textId="2C447F00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DA54B9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F113E6" w14:textId="5AC8F040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53E77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8A21E3" w14:textId="69B5AB80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42E652" w14:textId="77777777" w:rsidR="00505FF3" w:rsidRPr="00E64C8C" w:rsidRDefault="00505FF3" w:rsidP="00505FF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8A9E25" w14:textId="79814F0C" w:rsidR="00505FF3" w:rsidRPr="00E64C8C" w:rsidRDefault="00505FF3" w:rsidP="0050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E1E0C9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57955DC" w14:textId="70C281BB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505FF3" w:rsidRPr="00E64C8C" w14:paraId="0C63D1A3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37A31486" w14:textId="77777777" w:rsidR="00505FF3" w:rsidRPr="00E64C8C" w:rsidRDefault="00505FF3" w:rsidP="00505FF3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86416A0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571E38" w14:textId="0E5545D1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2EED09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484FEE" w14:textId="77777777" w:rsidR="00505FF3" w:rsidRPr="00E64C8C" w:rsidRDefault="00505FF3" w:rsidP="00505FF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2F393F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B41348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C54927D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849D61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964F27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677EDB" w14:textId="77777777" w:rsidR="00505FF3" w:rsidRPr="00E64C8C" w:rsidRDefault="00505FF3" w:rsidP="00505FF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7A82C8" w14:textId="77777777" w:rsidR="00505FF3" w:rsidRPr="00E64C8C" w:rsidRDefault="00505FF3" w:rsidP="0050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F809B9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F99DA98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505FF3" w:rsidRPr="00E64C8C" w14:paraId="0FDD0870" w14:textId="77777777" w:rsidTr="006420B8">
        <w:trPr>
          <w:trHeight w:val="261"/>
        </w:trPr>
        <w:tc>
          <w:tcPr>
            <w:tcW w:w="2158" w:type="dxa"/>
            <w:shd w:val="clear" w:color="auto" w:fill="auto"/>
          </w:tcPr>
          <w:p w14:paraId="0904F3ED" w14:textId="63D69E5B" w:rsidR="00505FF3" w:rsidRPr="00E64C8C" w:rsidRDefault="00505FF3" w:rsidP="00505FF3">
            <w:pPr>
              <w:ind w:left="160" w:right="-90" w:hanging="18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64C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45A06C7E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0E8937" w14:textId="32C4DEB4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B2CCB6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6431C5" w14:textId="77777777" w:rsidR="00505FF3" w:rsidRPr="00E64C8C" w:rsidRDefault="00505FF3" w:rsidP="00505FF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D60944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2E401C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5E33CF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F66A8A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61D78C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96DE2A" w14:textId="77777777" w:rsidR="00505FF3" w:rsidRPr="00E64C8C" w:rsidRDefault="00505FF3" w:rsidP="00505FF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D5D5F5" w14:textId="77777777" w:rsidR="00505FF3" w:rsidRPr="00E64C8C" w:rsidRDefault="00505FF3" w:rsidP="0050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7E1D00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A2B72BA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5FF3" w:rsidRPr="00E64C8C" w14:paraId="018167F7" w14:textId="77777777" w:rsidTr="006420B8">
        <w:trPr>
          <w:trHeight w:val="650"/>
        </w:trPr>
        <w:tc>
          <w:tcPr>
            <w:tcW w:w="2158" w:type="dxa"/>
            <w:shd w:val="clear" w:color="auto" w:fill="auto"/>
          </w:tcPr>
          <w:p w14:paraId="20366AC4" w14:textId="3B8607C3" w:rsidR="00505FF3" w:rsidRPr="00E64C8C" w:rsidRDefault="00505FF3" w:rsidP="00505FF3">
            <w:pPr>
              <w:ind w:left="160" w:right="-90" w:hanging="18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64C8C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90" w:type="dxa"/>
            <w:vAlign w:val="bottom"/>
          </w:tcPr>
          <w:p w14:paraId="5996F9C9" w14:textId="06569934" w:rsidR="00505FF3" w:rsidRPr="00E64C8C" w:rsidRDefault="00505FF3" w:rsidP="004C61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AA9846" w14:textId="366EF417" w:rsidR="00505FF3" w:rsidRPr="00E64C8C" w:rsidRDefault="00505FF3" w:rsidP="004C61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A0A2AD" w14:textId="142DF56F" w:rsidR="00505FF3" w:rsidRPr="00E64C8C" w:rsidRDefault="00505FF3" w:rsidP="004C61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8D9A3E" w14:textId="77777777" w:rsidR="00505FF3" w:rsidRPr="00E64C8C" w:rsidRDefault="00505FF3" w:rsidP="004C611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631CBB" w14:textId="147A18F1" w:rsidR="00505FF3" w:rsidRPr="00E64C8C" w:rsidRDefault="00505FF3" w:rsidP="004C61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21477" w14:textId="77777777" w:rsidR="00505FF3" w:rsidRPr="00E64C8C" w:rsidRDefault="00505FF3" w:rsidP="004C61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E7ED99" w14:textId="422D548D" w:rsidR="00505FF3" w:rsidRPr="00E64C8C" w:rsidRDefault="00505FF3" w:rsidP="004C61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92F4A6" w14:textId="77777777" w:rsidR="00505FF3" w:rsidRPr="00E64C8C" w:rsidRDefault="00505FF3" w:rsidP="004C61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C07DFD" w14:textId="647D63DA" w:rsidR="00505FF3" w:rsidRPr="00E64C8C" w:rsidRDefault="00505FF3" w:rsidP="004C61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E2C26" w14:textId="77777777" w:rsidR="00505FF3" w:rsidRPr="00E64C8C" w:rsidRDefault="00505FF3" w:rsidP="004C611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E09476" w14:textId="50E5AF85" w:rsidR="00505FF3" w:rsidRPr="00E64C8C" w:rsidRDefault="00505FF3" w:rsidP="004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AC2080" w14:textId="77777777" w:rsidR="00505FF3" w:rsidRPr="00E64C8C" w:rsidRDefault="00505FF3" w:rsidP="004C61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06799BA" w14:textId="1DDEEDE8" w:rsidR="00505FF3" w:rsidRPr="00E64C8C" w:rsidRDefault="00505FF3" w:rsidP="004C61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505FF3" w:rsidRPr="00E64C8C" w14:paraId="24E049E6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65D931FB" w14:textId="77777777" w:rsidR="00505FF3" w:rsidRPr="00E64C8C" w:rsidRDefault="00505FF3" w:rsidP="00505FF3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F2F0022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5F4FC9" w14:textId="0FF96F49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4B78C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82546C" w14:textId="77777777" w:rsidR="00505FF3" w:rsidRPr="00E64C8C" w:rsidRDefault="00505FF3" w:rsidP="00505FF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ED6F8D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DD5687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4D5EDF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3D6515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5BA8D4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688A75" w14:textId="77777777" w:rsidR="00505FF3" w:rsidRPr="00E64C8C" w:rsidRDefault="00505FF3" w:rsidP="00505FF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94823F" w14:textId="77777777" w:rsidR="00505FF3" w:rsidRPr="00E64C8C" w:rsidRDefault="00505FF3" w:rsidP="0050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5584C3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8D3152E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505FF3" w:rsidRPr="00E64C8C" w14:paraId="2DD34CB5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4B7FBB45" w14:textId="77777777" w:rsidR="00505FF3" w:rsidRPr="00E64C8C" w:rsidRDefault="00505FF3" w:rsidP="00505FF3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C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64C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64C8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64C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1EDE34C0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40212D" w14:textId="79251687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45B6C0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80EA3E" w14:textId="77777777" w:rsidR="00505FF3" w:rsidRPr="00E64C8C" w:rsidRDefault="00505FF3" w:rsidP="00505FF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A74E86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7C4A37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37EA29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1EF9FE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69499B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39B254" w14:textId="77777777" w:rsidR="00505FF3" w:rsidRPr="00E64C8C" w:rsidRDefault="00505FF3" w:rsidP="00505FF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7AED06" w14:textId="77777777" w:rsidR="00505FF3" w:rsidRPr="00E64C8C" w:rsidRDefault="00505FF3" w:rsidP="0050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E3D4F9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06E2D79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5FF3" w:rsidRPr="00E64C8C" w14:paraId="4524A8C5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1E3275C0" w14:textId="77777777" w:rsidR="00505FF3" w:rsidRPr="00E64C8C" w:rsidRDefault="00505FF3" w:rsidP="00505FF3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C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B1610C5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DC10DB" w14:textId="4D9A7F64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7F6DAF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9FC164" w14:textId="77777777" w:rsidR="00505FF3" w:rsidRPr="00E64C8C" w:rsidRDefault="00505FF3" w:rsidP="00505FF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CB0BF7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96FF7D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D42272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3A468D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B198F2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4529FE" w14:textId="77777777" w:rsidR="00505FF3" w:rsidRPr="00E64C8C" w:rsidRDefault="00505FF3" w:rsidP="00505FF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68EA50" w14:textId="77777777" w:rsidR="00505FF3" w:rsidRPr="00E64C8C" w:rsidRDefault="00505FF3" w:rsidP="0050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F1CE43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F82B9F5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5FF3" w:rsidRPr="00E64C8C" w14:paraId="69FBE472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2A6B7352" w14:textId="77777777" w:rsidR="00505FF3" w:rsidRPr="00E64C8C" w:rsidRDefault="00505FF3" w:rsidP="00505FF3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C8C">
              <w:rPr>
                <w:rFonts w:asciiTheme="majorBidi" w:hAnsiTheme="majorBidi" w:cs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90" w:type="dxa"/>
          </w:tcPr>
          <w:p w14:paraId="61C33A31" w14:textId="0EC33156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3DDE3" w14:textId="588E2F8E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D44A26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D50DF" w14:textId="77777777" w:rsidR="00505FF3" w:rsidRPr="00E64C8C" w:rsidRDefault="00505FF3" w:rsidP="00505FF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845645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E9E69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3FFA0A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680794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F7B093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3DE254" w14:textId="77777777" w:rsidR="00505FF3" w:rsidRPr="00E64C8C" w:rsidRDefault="00505FF3" w:rsidP="00505FF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206BB5" w14:textId="77777777" w:rsidR="00505FF3" w:rsidRPr="00E64C8C" w:rsidRDefault="00505FF3" w:rsidP="0050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D0EBA1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2EC300A" w14:textId="77777777" w:rsidR="00505FF3" w:rsidRPr="00E64C8C" w:rsidRDefault="00505FF3" w:rsidP="00505F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64C8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</w:tr>
    </w:tbl>
    <w:p w14:paraId="7F77CA25" w14:textId="77777777" w:rsidR="009030AC" w:rsidRDefault="009030AC" w:rsidP="009030AC">
      <w:pPr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3192DA63" w14:textId="77777777" w:rsidR="009030AC" w:rsidRPr="00B115A0" w:rsidRDefault="009030AC" w:rsidP="009030AC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B115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สัญญาแลกเปลี่ยนอัตราดอกเบี้ย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9D0E5FF" w14:textId="77777777" w:rsidR="009030AC" w:rsidRPr="00B115A0" w:rsidRDefault="009030AC" w:rsidP="009030AC">
      <w:pPr>
        <w:tabs>
          <w:tab w:val="left" w:pos="540"/>
          <w:tab w:val="left" w:pos="1080"/>
        </w:tabs>
        <w:ind w:left="63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146645" w14:textId="5F044064" w:rsidR="009030AC" w:rsidRDefault="009030AC" w:rsidP="009030AC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 w:rsidRPr="00B115A0">
        <w:rPr>
          <w:rFonts w:asciiTheme="majorBidi" w:hAnsiTheme="majorBidi" w:cstheme="majorBidi" w:hint="cs"/>
          <w:sz w:val="30"/>
          <w:szCs w:val="30"/>
          <w:cs/>
        </w:rPr>
        <w:t>กลุ่มบริษัทเข้าทำสัญญาแลกเปลี่ยนอัตราดอกเบี้ยสำหรับเงินกู้ยืมระยะยาวจำนวน</w:t>
      </w:r>
      <w:r w:rsidRPr="00B115A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3,500 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B115A0">
        <w:rPr>
          <w:rFonts w:asciiTheme="majorBidi" w:hAnsiTheme="majorBidi" w:cstheme="majorBidi" w:hint="cs"/>
          <w:sz w:val="30"/>
          <w:szCs w:val="30"/>
          <w:cs/>
        </w:rPr>
        <w:t xml:space="preserve"> เพื่อแลก</w:t>
      </w:r>
      <w:r>
        <w:rPr>
          <w:rFonts w:asciiTheme="majorBidi" w:hAnsiTheme="majorBidi" w:cstheme="majorBidi" w:hint="cs"/>
          <w:sz w:val="30"/>
          <w:szCs w:val="30"/>
          <w:cs/>
        </w:rPr>
        <w:t>เปลี่ยน</w:t>
      </w:r>
      <w:r w:rsidRPr="00B115A0">
        <w:rPr>
          <w:rFonts w:asciiTheme="majorBidi" w:hAnsiTheme="majorBidi" w:cstheme="majorBidi" w:hint="cs"/>
          <w:sz w:val="30"/>
          <w:szCs w:val="30"/>
          <w:cs/>
        </w:rPr>
        <w:t>อัตราดอกเบี้ยลอยตัว</w:t>
      </w:r>
      <w:r>
        <w:rPr>
          <w:rFonts w:asciiTheme="majorBidi" w:hAnsiTheme="majorBidi" w:cstheme="majorBidi" w:hint="cs"/>
          <w:sz w:val="30"/>
          <w:szCs w:val="30"/>
          <w:cs/>
        </w:rPr>
        <w:t>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45258">
        <w:rPr>
          <w:rFonts w:asciiTheme="majorBidi" w:hAnsiTheme="majorBidi" w:cstheme="majorBidi"/>
          <w:sz w:val="30"/>
          <w:szCs w:val="30"/>
        </w:rPr>
        <w:t>6M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5258">
        <w:rPr>
          <w:rFonts w:asciiTheme="majorBidi" w:hAnsiTheme="majorBidi" w:cstheme="majorBidi"/>
          <w:sz w:val="30"/>
          <w:szCs w:val="30"/>
        </w:rPr>
        <w:t xml:space="preserve">THBFIX </w:t>
      </w:r>
      <w:r>
        <w:rPr>
          <w:rFonts w:asciiTheme="majorBidi" w:hAnsiTheme="majorBidi" w:cstheme="majorBidi" w:hint="cs"/>
          <w:sz w:val="30"/>
          <w:szCs w:val="30"/>
          <w:cs/>
        </w:rPr>
        <w:t>บวกส่วนเพิ่ม</w:t>
      </w:r>
      <w:r w:rsidRPr="00945258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94525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15A0">
        <w:rPr>
          <w:rFonts w:asciiTheme="majorBidi" w:hAnsiTheme="majorBidi" w:cstheme="majorBidi" w:hint="cs"/>
          <w:sz w:val="30"/>
          <w:szCs w:val="30"/>
          <w:cs/>
        </w:rPr>
        <w:t xml:space="preserve">กับอัตราดอกเบี้ยคงที่ที่ร้อยละ </w:t>
      </w:r>
      <w:r>
        <w:rPr>
          <w:rFonts w:asciiTheme="majorBidi" w:hAnsiTheme="majorBidi" w:cstheme="majorBidi"/>
          <w:sz w:val="30"/>
          <w:szCs w:val="30"/>
        </w:rPr>
        <w:t>1.98</w:t>
      </w:r>
      <w:r w:rsidRPr="00B115A0">
        <w:rPr>
          <w:rFonts w:asciiTheme="majorBidi" w:hAnsiTheme="majorBidi" w:cstheme="majorBidi" w:hint="cs"/>
          <w:sz w:val="30"/>
          <w:szCs w:val="30"/>
          <w:cs/>
        </w:rPr>
        <w:t xml:space="preserve"> ต่อปี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15A0">
        <w:rPr>
          <w:rFonts w:asciiTheme="majorBidi" w:hAnsiTheme="majorBidi" w:cstheme="majorBidi" w:hint="cs"/>
          <w:sz w:val="30"/>
          <w:szCs w:val="30"/>
          <w:cs/>
        </w:rPr>
        <w:t xml:space="preserve">โดยมีการแลกเปลี่ยนกันตามสัญญาเงินกู้ยืม </w:t>
      </w:r>
    </w:p>
    <w:p w14:paraId="412728E6" w14:textId="3B21C896" w:rsidR="00CB6D80" w:rsidRDefault="00CB6D80" w:rsidP="009030AC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933B5F8" w14:textId="016DA0C5" w:rsidR="006E30DE" w:rsidRDefault="006E30DE" w:rsidP="006E30DE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 w:rsidRPr="00B115A0">
        <w:rPr>
          <w:rFonts w:asciiTheme="majorBidi" w:hAnsiTheme="majorBidi" w:cstheme="majorBidi" w:hint="cs"/>
          <w:sz w:val="30"/>
          <w:szCs w:val="30"/>
          <w:cs/>
        </w:rPr>
        <w:t>บริษัทเข้าทำสัญญาแลกเปลี่ยนอัตราดอกเบี้ยสำหรับเงินกู้ยืมระยะยาวจำนวน</w:t>
      </w:r>
      <w:r w:rsidRPr="00B115A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5,000 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B115A0">
        <w:rPr>
          <w:rFonts w:asciiTheme="majorBidi" w:hAnsiTheme="majorBidi" w:cstheme="majorBidi" w:hint="cs"/>
          <w:sz w:val="30"/>
          <w:szCs w:val="30"/>
          <w:cs/>
        </w:rPr>
        <w:t xml:space="preserve"> เพื่อแลก</w:t>
      </w:r>
      <w:r>
        <w:rPr>
          <w:rFonts w:asciiTheme="majorBidi" w:hAnsiTheme="majorBidi" w:cstheme="majorBidi" w:hint="cs"/>
          <w:sz w:val="30"/>
          <w:szCs w:val="30"/>
          <w:cs/>
        </w:rPr>
        <w:t>เปลี่ยน</w:t>
      </w:r>
      <w:r w:rsidRPr="00B115A0">
        <w:rPr>
          <w:rFonts w:asciiTheme="majorBidi" w:hAnsiTheme="majorBidi" w:cstheme="majorBidi" w:hint="cs"/>
          <w:sz w:val="30"/>
          <w:szCs w:val="30"/>
          <w:cs/>
        </w:rPr>
        <w:t>อัตราดอกเบี้ยลอยตัว</w:t>
      </w:r>
      <w:r>
        <w:rPr>
          <w:rFonts w:asciiTheme="majorBidi" w:hAnsiTheme="majorBidi" w:cstheme="majorBidi" w:hint="cs"/>
          <w:sz w:val="30"/>
          <w:szCs w:val="30"/>
          <w:cs/>
        </w:rPr>
        <w:t>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45258">
        <w:rPr>
          <w:rFonts w:asciiTheme="majorBidi" w:hAnsiTheme="majorBidi" w:cstheme="majorBidi"/>
          <w:sz w:val="30"/>
          <w:szCs w:val="30"/>
        </w:rPr>
        <w:t>6M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5258">
        <w:rPr>
          <w:rFonts w:asciiTheme="majorBidi" w:hAnsiTheme="majorBidi" w:cstheme="majorBidi"/>
          <w:sz w:val="30"/>
          <w:szCs w:val="30"/>
        </w:rPr>
        <w:t xml:space="preserve">THBFIX </w:t>
      </w:r>
      <w:r>
        <w:rPr>
          <w:rFonts w:asciiTheme="majorBidi" w:hAnsiTheme="majorBidi" w:cstheme="majorBidi" w:hint="cs"/>
          <w:sz w:val="30"/>
          <w:szCs w:val="30"/>
          <w:cs/>
        </w:rPr>
        <w:t>บวกส่วนเพิ่ม</w:t>
      </w:r>
      <w:r w:rsidRPr="00945258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94525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15A0">
        <w:rPr>
          <w:rFonts w:asciiTheme="majorBidi" w:hAnsiTheme="majorBidi" w:cstheme="majorBidi" w:hint="cs"/>
          <w:sz w:val="30"/>
          <w:szCs w:val="30"/>
          <w:cs/>
        </w:rPr>
        <w:t xml:space="preserve">กับอัตราดอกเบี้ยคงที่ที่ร้อยละ </w:t>
      </w:r>
      <w:r>
        <w:rPr>
          <w:rFonts w:asciiTheme="majorBidi" w:hAnsiTheme="majorBidi" w:cstheme="majorBidi"/>
          <w:sz w:val="30"/>
          <w:szCs w:val="30"/>
        </w:rPr>
        <w:t>1.95</w:t>
      </w:r>
      <w:r w:rsidRPr="00B115A0">
        <w:rPr>
          <w:rFonts w:asciiTheme="majorBidi" w:hAnsiTheme="majorBidi" w:cstheme="majorBidi" w:hint="cs"/>
          <w:sz w:val="30"/>
          <w:szCs w:val="30"/>
          <w:cs/>
        </w:rPr>
        <w:t xml:space="preserve"> ต่อปี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15A0">
        <w:rPr>
          <w:rFonts w:asciiTheme="majorBidi" w:hAnsiTheme="majorBidi" w:cstheme="majorBidi" w:hint="cs"/>
          <w:sz w:val="30"/>
          <w:szCs w:val="30"/>
          <w:cs/>
        </w:rPr>
        <w:t xml:space="preserve">โดยมีการแลกเปลี่ยนกันตามสัญญาเงินกู้ยืม </w:t>
      </w:r>
    </w:p>
    <w:p w14:paraId="1A18EC73" w14:textId="77777777" w:rsidR="006E30DE" w:rsidRPr="004A1425" w:rsidRDefault="006E30DE" w:rsidP="009030AC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180"/>
        <w:gridCol w:w="984"/>
        <w:gridCol w:w="6"/>
        <w:gridCol w:w="172"/>
        <w:gridCol w:w="6"/>
        <w:gridCol w:w="1082"/>
        <w:gridCol w:w="180"/>
        <w:gridCol w:w="993"/>
      </w:tblGrid>
      <w:tr w:rsidR="004A1425" w:rsidRPr="00421D66" w14:paraId="029832FB" w14:textId="77777777" w:rsidTr="004C6110">
        <w:trPr>
          <w:cantSplit/>
          <w:tblHeader/>
        </w:trPr>
        <w:tc>
          <w:tcPr>
            <w:tcW w:w="4590" w:type="dxa"/>
            <w:vAlign w:val="bottom"/>
            <w:hideMark/>
          </w:tcPr>
          <w:p w14:paraId="6A3D4548" w14:textId="37F43F13" w:rsidR="004A1425" w:rsidRPr="00421D66" w:rsidRDefault="004A1425" w:rsidP="002E60CD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2" w:name="_Hlk74905001"/>
            <w:r w:rsidRPr="00421D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244" w:type="dxa"/>
            <w:gridSpan w:val="3"/>
            <w:vAlign w:val="bottom"/>
          </w:tcPr>
          <w:p w14:paraId="18E46B55" w14:textId="6130AC07" w:rsidR="004A1425" w:rsidRPr="00421D66" w:rsidRDefault="004A1425" w:rsidP="002E60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21D6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0DF66636" w14:textId="77777777" w:rsidR="004A1425" w:rsidRPr="00421D66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4"/>
            <w:vAlign w:val="bottom"/>
          </w:tcPr>
          <w:p w14:paraId="40BBE049" w14:textId="2D70C5A2" w:rsidR="004A1425" w:rsidRPr="00421D66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21D6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4A1425" w:rsidRPr="00421D66" w14:paraId="30259C94" w14:textId="77777777" w:rsidTr="004C6110">
        <w:trPr>
          <w:cantSplit/>
          <w:tblHeader/>
        </w:trPr>
        <w:tc>
          <w:tcPr>
            <w:tcW w:w="4590" w:type="dxa"/>
            <w:vAlign w:val="bottom"/>
          </w:tcPr>
          <w:p w14:paraId="23E86E39" w14:textId="77777777" w:rsidR="004A1425" w:rsidRPr="00421D66" w:rsidRDefault="004A1425" w:rsidP="00CE07B5">
            <w:pPr>
              <w:pStyle w:val="acctfourfigures"/>
              <w:tabs>
                <w:tab w:val="left" w:pos="720"/>
              </w:tabs>
              <w:spacing w:line="240" w:lineRule="auto"/>
              <w:ind w:left="188" w:right="-77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421D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421D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421D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421D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2564</w:t>
            </w:r>
          </w:p>
        </w:tc>
        <w:tc>
          <w:tcPr>
            <w:tcW w:w="1080" w:type="dxa"/>
            <w:vAlign w:val="bottom"/>
          </w:tcPr>
          <w:p w14:paraId="795A0DB7" w14:textId="77777777" w:rsidR="004A1425" w:rsidRPr="00421D66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1D6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ECD1F8B" w14:textId="77777777" w:rsidR="004A1425" w:rsidRPr="00421D66" w:rsidRDefault="004A1425" w:rsidP="002E60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3FC6EC" w14:textId="77777777" w:rsidR="004A1425" w:rsidRPr="00421D66" w:rsidRDefault="004A1425" w:rsidP="002E60C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1D6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gridSpan w:val="2"/>
          </w:tcPr>
          <w:p w14:paraId="1FBF4B1D" w14:textId="77777777" w:rsidR="004A1425" w:rsidRPr="00421D66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8B16949" w14:textId="77777777" w:rsidR="004A1425" w:rsidRPr="00421D66" w:rsidRDefault="004A1425" w:rsidP="002E60C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21D6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1920CF84" w14:textId="77777777" w:rsidR="004A1425" w:rsidRPr="00421D66" w:rsidRDefault="004A1425" w:rsidP="002E60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AC5C50F" w14:textId="77777777" w:rsidR="004A1425" w:rsidRPr="00421D66" w:rsidRDefault="004A1425" w:rsidP="002E60CD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1D6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4A1425" w:rsidRPr="004A1425" w14:paraId="37DE2696" w14:textId="77777777" w:rsidTr="004C6110">
        <w:trPr>
          <w:cantSplit/>
          <w:tblHeader/>
        </w:trPr>
        <w:tc>
          <w:tcPr>
            <w:tcW w:w="4590" w:type="dxa"/>
            <w:vAlign w:val="bottom"/>
            <w:hideMark/>
          </w:tcPr>
          <w:p w14:paraId="2DF4A239" w14:textId="2344786A" w:rsidR="004A1425" w:rsidRPr="004A1425" w:rsidRDefault="004A1425" w:rsidP="002E60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4683" w:type="dxa"/>
            <w:gridSpan w:val="9"/>
            <w:vAlign w:val="bottom"/>
            <w:hideMark/>
          </w:tcPr>
          <w:p w14:paraId="2B6409F1" w14:textId="77777777" w:rsidR="004A1425" w:rsidRPr="004A1425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A14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63637" w:rsidRPr="004A1425" w14:paraId="007FDF6D" w14:textId="77777777" w:rsidTr="004C6110">
        <w:trPr>
          <w:cantSplit/>
        </w:trPr>
        <w:tc>
          <w:tcPr>
            <w:tcW w:w="4590" w:type="dxa"/>
          </w:tcPr>
          <w:p w14:paraId="607B1FA2" w14:textId="77777777" w:rsidR="00963637" w:rsidRPr="004A1425" w:rsidRDefault="00963637" w:rsidP="0096363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42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35F5E8C" w14:textId="4DAF2EDB" w:rsidR="00963637" w:rsidRPr="00963637" w:rsidRDefault="00963637" w:rsidP="004C611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3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180" w:type="dxa"/>
          </w:tcPr>
          <w:p w14:paraId="3CBB0809" w14:textId="77777777" w:rsidR="00963637" w:rsidRPr="00963637" w:rsidRDefault="00963637" w:rsidP="004C611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E301FAD" w14:textId="58E873D4" w:rsidR="00963637" w:rsidRPr="00963637" w:rsidRDefault="00963637" w:rsidP="004C611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636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473C2AF4" w14:textId="77777777" w:rsidR="00963637" w:rsidRPr="00963637" w:rsidRDefault="00963637" w:rsidP="004C611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A48BD43" w14:textId="16FDDA79" w:rsidR="00963637" w:rsidRPr="00963637" w:rsidRDefault="00963637" w:rsidP="004C611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9636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919F64" w14:textId="77777777" w:rsidR="00963637" w:rsidRPr="00963637" w:rsidRDefault="00963637" w:rsidP="004C611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49C6FF6" w14:textId="268FC80E" w:rsidR="00963637" w:rsidRPr="00963637" w:rsidRDefault="00963637" w:rsidP="004C611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636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3637" w:rsidRPr="004A1425" w14:paraId="38B65F85" w14:textId="77777777" w:rsidTr="004C6110">
        <w:trPr>
          <w:cantSplit/>
        </w:trPr>
        <w:tc>
          <w:tcPr>
            <w:tcW w:w="4590" w:type="dxa"/>
          </w:tcPr>
          <w:p w14:paraId="44AB0EC5" w14:textId="16204E12" w:rsidR="00963637" w:rsidRPr="004A1425" w:rsidRDefault="00963637" w:rsidP="0096363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42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4A142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6B1EFE51" w14:textId="688AACBB" w:rsidR="00963637" w:rsidRPr="00963637" w:rsidRDefault="00963637" w:rsidP="004C611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3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1F0F63A3" w14:textId="77777777" w:rsidR="00963637" w:rsidRPr="00963637" w:rsidRDefault="00963637" w:rsidP="004C611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C6E2195" w14:textId="51463F7B" w:rsidR="00963637" w:rsidRPr="00963637" w:rsidRDefault="00963637" w:rsidP="004C611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636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180B21E8" w14:textId="77777777" w:rsidR="00963637" w:rsidRPr="00963637" w:rsidRDefault="00963637" w:rsidP="004C611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E206D69" w14:textId="27227422" w:rsidR="00963637" w:rsidRPr="00963637" w:rsidRDefault="00963637" w:rsidP="004C611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9636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1254D3" w14:textId="77777777" w:rsidR="00963637" w:rsidRPr="00963637" w:rsidRDefault="00963637" w:rsidP="004C611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34CE9EA" w14:textId="4916F5CF" w:rsidR="00963637" w:rsidRPr="00963637" w:rsidRDefault="00963637" w:rsidP="004C611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636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bookmarkEnd w:id="2"/>
    </w:tbl>
    <w:p w14:paraId="1F58A1CA" w14:textId="77777777" w:rsidR="00963637" w:rsidRPr="00AE6944" w:rsidRDefault="00963637" w:rsidP="00AE6944"/>
    <w:p w14:paraId="15261FFB" w14:textId="10E0E908" w:rsidR="009030AC" w:rsidRPr="004B5677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72A5A68A" w14:textId="77777777" w:rsidR="009030AC" w:rsidRPr="003A64BE" w:rsidRDefault="009030AC" w:rsidP="009030A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highlight w:val="cyan"/>
          <w:lang w:val="en-US" w:bidi="th-TH"/>
        </w:rPr>
      </w:pPr>
    </w:p>
    <w:tbl>
      <w:tblPr>
        <w:tblW w:w="926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732"/>
        <w:gridCol w:w="1530"/>
      </w:tblGrid>
      <w:tr w:rsidR="009030AC" w:rsidRPr="004B5677" w14:paraId="4E34D8BD" w14:textId="77777777" w:rsidTr="009030AC">
        <w:trPr>
          <w:tblHeader/>
        </w:trPr>
        <w:tc>
          <w:tcPr>
            <w:tcW w:w="4174" w:type="pct"/>
          </w:tcPr>
          <w:p w14:paraId="57F2EB7A" w14:textId="6C55E927" w:rsidR="009030AC" w:rsidRPr="004B5677" w:rsidRDefault="004913A0" w:rsidP="0090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030AC"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030AC"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030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26" w:type="pct"/>
          </w:tcPr>
          <w:p w14:paraId="1D407E2A" w14:textId="77777777" w:rsidR="009030AC" w:rsidRPr="004B5677" w:rsidRDefault="009030AC" w:rsidP="009030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030AC" w:rsidRPr="004B5677" w14:paraId="7E739968" w14:textId="77777777" w:rsidTr="009030AC">
        <w:trPr>
          <w:tblHeader/>
        </w:trPr>
        <w:tc>
          <w:tcPr>
            <w:tcW w:w="4174" w:type="pct"/>
          </w:tcPr>
          <w:p w14:paraId="5C6BAF70" w14:textId="77777777" w:rsidR="009030AC" w:rsidRPr="004B5677" w:rsidRDefault="009030AC" w:rsidP="0090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6" w:type="pct"/>
          </w:tcPr>
          <w:p w14:paraId="2A36414B" w14:textId="77777777" w:rsidR="009030AC" w:rsidRPr="004B5677" w:rsidRDefault="009030AC" w:rsidP="009030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030AC" w:rsidRPr="004B5677" w14:paraId="13292797" w14:textId="77777777" w:rsidTr="009030AC">
        <w:tc>
          <w:tcPr>
            <w:tcW w:w="4174" w:type="pct"/>
          </w:tcPr>
          <w:p w14:paraId="33D12FB5" w14:textId="77777777" w:rsidR="009030AC" w:rsidRPr="004B5677" w:rsidRDefault="009030AC" w:rsidP="0090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26" w:type="pct"/>
          </w:tcPr>
          <w:p w14:paraId="7B1FEF38" w14:textId="77777777" w:rsidR="009030AC" w:rsidRPr="004B5677" w:rsidRDefault="009030AC" w:rsidP="004C6110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30AC" w:rsidRPr="004B5677" w14:paraId="5FD2C9ED" w14:textId="77777777" w:rsidTr="009030AC">
        <w:tc>
          <w:tcPr>
            <w:tcW w:w="4174" w:type="pct"/>
          </w:tcPr>
          <w:p w14:paraId="2CE0833B" w14:textId="77777777" w:rsidR="009030AC" w:rsidRPr="004B5677" w:rsidRDefault="009030AC" w:rsidP="0090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26" w:type="pct"/>
          </w:tcPr>
          <w:p w14:paraId="3C172AD4" w14:textId="1933BED8" w:rsidR="009030AC" w:rsidRPr="004B5677" w:rsidRDefault="00963637" w:rsidP="004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1,801</w:t>
            </w:r>
          </w:p>
        </w:tc>
      </w:tr>
      <w:tr w:rsidR="009030AC" w:rsidRPr="004B5677" w14:paraId="1C3FD9D5" w14:textId="77777777" w:rsidTr="009030AC">
        <w:tc>
          <w:tcPr>
            <w:tcW w:w="4174" w:type="pct"/>
          </w:tcPr>
          <w:p w14:paraId="34996ACE" w14:textId="77777777" w:rsidR="009030AC" w:rsidRPr="004B5677" w:rsidRDefault="009030AC" w:rsidP="009030AC">
            <w:pPr>
              <w:tabs>
                <w:tab w:val="clear" w:pos="454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826" w:type="pct"/>
          </w:tcPr>
          <w:p w14:paraId="7CA33547" w14:textId="6B07C48E" w:rsidR="009030AC" w:rsidRPr="004B5677" w:rsidRDefault="00963637" w:rsidP="004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9030AC" w:rsidRPr="004B5677" w14:paraId="71A31226" w14:textId="77777777" w:rsidTr="009030AC">
        <w:tc>
          <w:tcPr>
            <w:tcW w:w="4174" w:type="pct"/>
          </w:tcPr>
          <w:p w14:paraId="58948FBA" w14:textId="77777777" w:rsidR="009030AC" w:rsidRPr="004B5677" w:rsidRDefault="009030AC" w:rsidP="0090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826" w:type="pct"/>
          </w:tcPr>
          <w:p w14:paraId="565ABA1F" w14:textId="5BBFBE61" w:rsidR="009030AC" w:rsidRPr="004B5677" w:rsidRDefault="00963637" w:rsidP="004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9030AC" w:rsidRPr="004B5677" w14:paraId="725343F2" w14:textId="77777777" w:rsidTr="009030AC">
        <w:tc>
          <w:tcPr>
            <w:tcW w:w="4174" w:type="pct"/>
          </w:tcPr>
          <w:p w14:paraId="17FC224F" w14:textId="77777777" w:rsidR="009030AC" w:rsidRPr="004B5677" w:rsidRDefault="009030AC" w:rsidP="0090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3EBCF6C2" w14:textId="090E9B3E" w:rsidR="009030AC" w:rsidRPr="004B5677" w:rsidRDefault="00963637" w:rsidP="004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1,889</w:t>
            </w:r>
          </w:p>
        </w:tc>
      </w:tr>
      <w:tr w:rsidR="009030AC" w:rsidRPr="00AD725E" w14:paraId="184C35E5" w14:textId="77777777" w:rsidTr="009030AC">
        <w:tc>
          <w:tcPr>
            <w:tcW w:w="4174" w:type="pct"/>
          </w:tcPr>
          <w:p w14:paraId="7F628216" w14:textId="77777777" w:rsidR="009030AC" w:rsidRPr="00AD725E" w:rsidRDefault="009030AC" w:rsidP="009030A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pct"/>
          </w:tcPr>
          <w:p w14:paraId="01258AD8" w14:textId="77777777" w:rsidR="009030AC" w:rsidRPr="00AD725E" w:rsidRDefault="009030AC" w:rsidP="004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030AC" w:rsidRPr="004B5677" w14:paraId="1240E304" w14:textId="77777777" w:rsidTr="009030AC">
        <w:tc>
          <w:tcPr>
            <w:tcW w:w="4174" w:type="pct"/>
          </w:tcPr>
          <w:p w14:paraId="3EBC593A" w14:textId="77777777" w:rsidR="009030AC" w:rsidRDefault="009030AC" w:rsidP="0090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15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5AB7CC8A" w14:textId="77777777" w:rsidR="009030AC" w:rsidRPr="00B115A0" w:rsidRDefault="009030AC" w:rsidP="00A7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5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115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826" w:type="pct"/>
          </w:tcPr>
          <w:p w14:paraId="582EB0C9" w14:textId="77777777" w:rsidR="009030AC" w:rsidRPr="004B5677" w:rsidRDefault="009030AC" w:rsidP="004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30AC" w:rsidRPr="004B5677" w14:paraId="23713815" w14:textId="77777777" w:rsidTr="009030AC">
        <w:tc>
          <w:tcPr>
            <w:tcW w:w="4174" w:type="pct"/>
          </w:tcPr>
          <w:p w14:paraId="5E51DBAE" w14:textId="77777777" w:rsidR="009030AC" w:rsidRPr="00B115A0" w:rsidRDefault="009030AC" w:rsidP="0090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115A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ภายใน</w:t>
            </w:r>
            <w:r w:rsidRPr="00B115A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1 </w:t>
            </w:r>
            <w:r w:rsidRPr="00B115A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</w:tcPr>
          <w:p w14:paraId="05658A24" w14:textId="3FDE4816" w:rsidR="009030AC" w:rsidRPr="004B5677" w:rsidRDefault="00963637" w:rsidP="004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9030AC" w:rsidRPr="004B5677" w14:paraId="7B55F9AE" w14:textId="77777777" w:rsidTr="009030AC">
        <w:tc>
          <w:tcPr>
            <w:tcW w:w="4174" w:type="pct"/>
          </w:tcPr>
          <w:p w14:paraId="49814F86" w14:textId="77777777" w:rsidR="009030AC" w:rsidRPr="00B115A0" w:rsidRDefault="009030AC" w:rsidP="0090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115A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1 - 5 </w:t>
            </w:r>
            <w:r w:rsidRPr="00B115A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  <w:vAlign w:val="bottom"/>
          </w:tcPr>
          <w:p w14:paraId="00D4B5FA" w14:textId="4D4B00A8" w:rsidR="009030AC" w:rsidRPr="004B5677" w:rsidRDefault="00963637" w:rsidP="004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9030AC" w:rsidRPr="004B5677" w14:paraId="21326F27" w14:textId="77777777" w:rsidTr="009030AC">
        <w:tc>
          <w:tcPr>
            <w:tcW w:w="4174" w:type="pct"/>
            <w:vAlign w:val="bottom"/>
          </w:tcPr>
          <w:p w14:paraId="61A235C1" w14:textId="77777777" w:rsidR="009030AC" w:rsidRPr="00B115A0" w:rsidRDefault="009030AC" w:rsidP="0090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15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26F507A1" w14:textId="49F5FE30" w:rsidR="009030AC" w:rsidRPr="004B5677" w:rsidRDefault="00963637" w:rsidP="004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  <w:tr w:rsidR="009030AC" w:rsidRPr="00AD725E" w14:paraId="7852BA38" w14:textId="77777777" w:rsidTr="009030AC">
        <w:tc>
          <w:tcPr>
            <w:tcW w:w="4174" w:type="pct"/>
            <w:vAlign w:val="bottom"/>
          </w:tcPr>
          <w:p w14:paraId="26DEDF78" w14:textId="77777777" w:rsidR="009030AC" w:rsidRPr="00AD725E" w:rsidRDefault="009030AC" w:rsidP="0090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</w:tcPr>
          <w:p w14:paraId="4F2FD031" w14:textId="77777777" w:rsidR="009030AC" w:rsidRPr="00AD725E" w:rsidRDefault="009030AC" w:rsidP="004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030AC" w:rsidRPr="004B5677" w14:paraId="5ABEFF99" w14:textId="77777777" w:rsidTr="009030AC">
        <w:tc>
          <w:tcPr>
            <w:tcW w:w="4174" w:type="pct"/>
          </w:tcPr>
          <w:p w14:paraId="18BEEF0E" w14:textId="77777777" w:rsidR="009030AC" w:rsidRPr="00A60FCA" w:rsidRDefault="009030AC" w:rsidP="0090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F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6" w:type="pct"/>
          </w:tcPr>
          <w:p w14:paraId="6FE5B789" w14:textId="77777777" w:rsidR="009030AC" w:rsidRPr="00A60FCA" w:rsidRDefault="009030AC" w:rsidP="004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63637" w:rsidRPr="004B5677" w14:paraId="3D988D45" w14:textId="77777777" w:rsidTr="009030AC">
        <w:tc>
          <w:tcPr>
            <w:tcW w:w="4174" w:type="pct"/>
          </w:tcPr>
          <w:p w14:paraId="6C608219" w14:textId="77777777" w:rsidR="00963637" w:rsidRPr="00A60FCA" w:rsidRDefault="00963637" w:rsidP="00963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FCA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26" w:type="pct"/>
          </w:tcPr>
          <w:p w14:paraId="4D6BDA0A" w14:textId="6F024B80" w:rsidR="00963637" w:rsidRPr="002C774F" w:rsidRDefault="00963637" w:rsidP="004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4,878</w:t>
            </w:r>
          </w:p>
        </w:tc>
      </w:tr>
      <w:tr w:rsidR="00963637" w:rsidRPr="004B5677" w14:paraId="270101D5" w14:textId="77777777" w:rsidTr="009030AC">
        <w:tc>
          <w:tcPr>
            <w:tcW w:w="4174" w:type="pct"/>
          </w:tcPr>
          <w:p w14:paraId="20706F87" w14:textId="77777777" w:rsidR="00963637" w:rsidRPr="00A60FCA" w:rsidRDefault="00963637" w:rsidP="00963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FC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26" w:type="pct"/>
          </w:tcPr>
          <w:p w14:paraId="14735142" w14:textId="089109E7" w:rsidR="00963637" w:rsidRPr="002C774F" w:rsidRDefault="00963637" w:rsidP="004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2,131</w:t>
            </w:r>
          </w:p>
        </w:tc>
      </w:tr>
      <w:tr w:rsidR="00963637" w:rsidRPr="004B5677" w14:paraId="0CD9FAEC" w14:textId="77777777" w:rsidTr="009030AC">
        <w:tc>
          <w:tcPr>
            <w:tcW w:w="4174" w:type="pct"/>
          </w:tcPr>
          <w:p w14:paraId="6CB00C56" w14:textId="77777777" w:rsidR="00963637" w:rsidRPr="00A60FCA" w:rsidRDefault="00963637" w:rsidP="00963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38D635C8" w14:textId="607E14A1" w:rsidR="00963637" w:rsidRPr="002C774F" w:rsidRDefault="00963637" w:rsidP="004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963637" w:rsidRPr="004B5677" w14:paraId="41911293" w14:textId="77777777" w:rsidTr="009030AC">
        <w:tc>
          <w:tcPr>
            <w:tcW w:w="4174" w:type="pct"/>
          </w:tcPr>
          <w:p w14:paraId="217BEB3B" w14:textId="77777777" w:rsidR="00963637" w:rsidRPr="004B5677" w:rsidRDefault="00963637" w:rsidP="00963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29FBF274" w14:textId="20C862BB" w:rsidR="00963637" w:rsidRPr="004B5677" w:rsidRDefault="00963637" w:rsidP="004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7,080</w:t>
            </w:r>
          </w:p>
        </w:tc>
      </w:tr>
    </w:tbl>
    <w:p w14:paraId="75826159" w14:textId="428075F4" w:rsidR="009030AC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p w14:paraId="5539D932" w14:textId="274E3EEA" w:rsidR="00963637" w:rsidRDefault="00963637" w:rsidP="009030AC">
      <w:pPr>
        <w:rPr>
          <w:rFonts w:asciiTheme="majorBidi" w:hAnsiTheme="majorBidi" w:cstheme="majorBidi"/>
          <w:sz w:val="20"/>
          <w:szCs w:val="20"/>
        </w:rPr>
      </w:pPr>
    </w:p>
    <w:p w14:paraId="7FD0521F" w14:textId="75EB7B86" w:rsidR="00963637" w:rsidRDefault="00963637" w:rsidP="009030AC">
      <w:pPr>
        <w:rPr>
          <w:rFonts w:asciiTheme="majorBidi" w:hAnsiTheme="majorBidi" w:cstheme="majorBidi"/>
          <w:sz w:val="20"/>
          <w:szCs w:val="20"/>
        </w:rPr>
      </w:pPr>
    </w:p>
    <w:p w14:paraId="65EEC514" w14:textId="140B84C8" w:rsidR="00963637" w:rsidRDefault="00963637" w:rsidP="009030AC">
      <w:pPr>
        <w:rPr>
          <w:rFonts w:asciiTheme="majorBidi" w:hAnsiTheme="majorBidi" w:cstheme="majorBidi"/>
          <w:sz w:val="20"/>
          <w:szCs w:val="20"/>
        </w:rPr>
      </w:pPr>
    </w:p>
    <w:p w14:paraId="18F1B171" w14:textId="0B310C27" w:rsidR="00963637" w:rsidRDefault="00963637" w:rsidP="009030AC">
      <w:pPr>
        <w:rPr>
          <w:rFonts w:asciiTheme="majorBidi" w:hAnsiTheme="majorBidi" w:cstheme="majorBidi"/>
          <w:sz w:val="20"/>
          <w:szCs w:val="20"/>
        </w:rPr>
      </w:pPr>
    </w:p>
    <w:p w14:paraId="73ABEE4F" w14:textId="25E24B1B" w:rsidR="00963637" w:rsidRDefault="00963637" w:rsidP="009030AC">
      <w:pPr>
        <w:rPr>
          <w:rFonts w:asciiTheme="majorBidi" w:hAnsiTheme="majorBidi" w:cstheme="majorBidi"/>
          <w:sz w:val="20"/>
          <w:szCs w:val="20"/>
        </w:rPr>
      </w:pPr>
    </w:p>
    <w:p w14:paraId="75680EC4" w14:textId="77777777" w:rsidR="00963637" w:rsidRPr="004A1425" w:rsidRDefault="00963637" w:rsidP="009030AC">
      <w:pPr>
        <w:rPr>
          <w:rFonts w:asciiTheme="majorBidi" w:hAnsiTheme="majorBidi" w:cstheme="majorBidi"/>
          <w:sz w:val="20"/>
          <w:szCs w:val="20"/>
        </w:rPr>
      </w:pPr>
    </w:p>
    <w:p w14:paraId="25DD8C45" w14:textId="77777777" w:rsidR="009030AC" w:rsidRPr="004B5677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</w:rPr>
        <w:t>หนี้สินที่อาจเกิดขึ้น</w:t>
      </w:r>
    </w:p>
    <w:p w14:paraId="3F5AED23" w14:textId="77777777" w:rsidR="009030AC" w:rsidRPr="00B5751F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p w14:paraId="1E4828CA" w14:textId="77777777" w:rsidR="009030AC" w:rsidRPr="003A64BE" w:rsidRDefault="009030AC" w:rsidP="009030AC">
      <w:pPr>
        <w:pStyle w:val="ListParagraph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A64BE">
        <w:rPr>
          <w:rFonts w:asciiTheme="majorBidi" w:hAnsiTheme="majorBidi" w:hint="cs"/>
          <w:i/>
          <w:iCs/>
          <w:sz w:val="30"/>
          <w:szCs w:val="30"/>
          <w:cs/>
        </w:rPr>
        <w:t>กรณีพิพาทเกี่ยวกับขอบเขตของที่ดินเช่า</w:t>
      </w:r>
    </w:p>
    <w:p w14:paraId="51519563" w14:textId="77777777" w:rsidR="009030AC" w:rsidRPr="00924DD7" w:rsidRDefault="009030AC" w:rsidP="009030AC">
      <w:pPr>
        <w:pStyle w:val="ListParagraph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52767BA6" w14:textId="0A781A6A" w:rsidR="009030AC" w:rsidRDefault="009030AC" w:rsidP="009030AC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  <w:r w:rsidRPr="003A64BE">
        <w:rPr>
          <w:rFonts w:asciiTheme="majorBidi" w:hAnsiTheme="majorBidi" w:cs="Angsana New" w:hint="cs"/>
          <w:sz w:val="30"/>
          <w:szCs w:val="30"/>
          <w:cs/>
        </w:rPr>
        <w:t>ในระหว่างปี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/>
          <w:sz w:val="30"/>
          <w:szCs w:val="30"/>
        </w:rPr>
        <w:t>2562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กลุ่มบริษัทถูกฟ้องโดยเจ้าของที่ดินแห่งหนึ่งซึ่งสัญญาเช่าสิ้นสุด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เนื่องจากกรณีพิพาทเกี่ยวกับขอบเขตของ</w:t>
      </w:r>
      <w:r w:rsidRPr="00963637">
        <w:rPr>
          <w:rFonts w:asciiTheme="majorBidi" w:hAnsiTheme="majorBidi" w:cs="Angsana New" w:hint="cs"/>
          <w:sz w:val="30"/>
          <w:szCs w:val="30"/>
          <w:cs/>
        </w:rPr>
        <w:t>แปลงที่ดิน</w:t>
      </w:r>
      <w:r w:rsidRPr="009636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3637">
        <w:rPr>
          <w:rFonts w:asciiTheme="majorBidi" w:hAnsiTheme="majorBidi" w:cs="Angsana New" w:hint="cs"/>
          <w:sz w:val="30"/>
          <w:szCs w:val="30"/>
          <w:cs/>
        </w:rPr>
        <w:t>ให้ชำระค่าเสียหายเป็นจำนวน</w:t>
      </w:r>
      <w:r w:rsidRPr="009636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3637">
        <w:rPr>
          <w:rFonts w:asciiTheme="majorBidi" w:hAnsiTheme="majorBidi" w:cs="Angsana New"/>
          <w:sz w:val="30"/>
          <w:szCs w:val="30"/>
        </w:rPr>
        <w:t>3</w:t>
      </w:r>
      <w:r w:rsidRPr="00963637">
        <w:rPr>
          <w:rFonts w:asciiTheme="majorBidi" w:hAnsiTheme="majorBidi" w:cs="Angsana New"/>
          <w:sz w:val="30"/>
          <w:szCs w:val="30"/>
          <w:cs/>
        </w:rPr>
        <w:t>,</w:t>
      </w:r>
      <w:r w:rsidRPr="00963637">
        <w:rPr>
          <w:rFonts w:asciiTheme="majorBidi" w:hAnsiTheme="majorBidi" w:cs="Angsana New"/>
          <w:sz w:val="30"/>
          <w:szCs w:val="30"/>
        </w:rPr>
        <w:t>815</w:t>
      </w:r>
      <w:r w:rsidRPr="009636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3637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9636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3637">
        <w:rPr>
          <w:rFonts w:asciiTheme="majorBidi" w:hAnsiTheme="majorBidi" w:cs="Angsana New" w:hint="cs"/>
          <w:sz w:val="30"/>
          <w:szCs w:val="30"/>
          <w:cs/>
        </w:rPr>
        <w:t>ศาลพิพากษายกฟ้องคดีเมื่อวันที่</w:t>
      </w:r>
      <w:r w:rsidRPr="009636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3637">
        <w:rPr>
          <w:rFonts w:asciiTheme="majorBidi" w:hAnsiTheme="majorBidi" w:cs="Angsana New"/>
          <w:sz w:val="30"/>
          <w:szCs w:val="30"/>
        </w:rPr>
        <w:t>2</w:t>
      </w:r>
      <w:r w:rsidRPr="009636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3637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9636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3637">
        <w:rPr>
          <w:rFonts w:asciiTheme="majorBidi" w:hAnsiTheme="majorBidi" w:cs="Angsana New"/>
          <w:sz w:val="30"/>
          <w:szCs w:val="30"/>
        </w:rPr>
        <w:t>2564</w:t>
      </w:r>
      <w:r w:rsidRPr="009636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3637">
        <w:rPr>
          <w:rFonts w:asciiTheme="majorBidi" w:hAnsiTheme="majorBidi" w:cs="Angsana New" w:hint="cs"/>
          <w:sz w:val="30"/>
          <w:szCs w:val="30"/>
          <w:cs/>
        </w:rPr>
        <w:t>แล้ว</w:t>
      </w:r>
      <w:r w:rsidRPr="009636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3637">
        <w:rPr>
          <w:rFonts w:asciiTheme="majorBidi" w:hAnsiTheme="majorBidi" w:cs="Angsana New" w:hint="cs"/>
          <w:sz w:val="30"/>
          <w:szCs w:val="30"/>
          <w:cs/>
        </w:rPr>
        <w:t>และขณะนี้อยู่ในระยะเวลาที่ฝ่ายโจทก์สามารถยื่นอุทรณ์ต่อศาลได้</w:t>
      </w:r>
      <w:r w:rsidRPr="009636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3637">
        <w:rPr>
          <w:rFonts w:asciiTheme="majorBidi" w:hAnsiTheme="majorBidi" w:cs="Angsana New" w:hint="cs"/>
          <w:sz w:val="30"/>
          <w:szCs w:val="30"/>
          <w:cs/>
        </w:rPr>
        <w:t>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C99FE18" w14:textId="77777777" w:rsidR="00963637" w:rsidRDefault="00963637" w:rsidP="009030AC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26727775" w14:textId="77777777" w:rsidR="009030AC" w:rsidRPr="003A64BE" w:rsidRDefault="009030AC" w:rsidP="009030AC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A64BE">
        <w:rPr>
          <w:rFonts w:asciiTheme="majorBidi" w:hAnsiTheme="majorBidi" w:cstheme="majorBidi" w:hint="cs"/>
          <w:i/>
          <w:iCs/>
          <w:sz w:val="30"/>
          <w:szCs w:val="30"/>
          <w:cs/>
        </w:rPr>
        <w:t>กรณีพิพาทเกี่ยวกับใบอนุญาตการก่อสร้างห้างสรรพสินค้า</w:t>
      </w:r>
    </w:p>
    <w:p w14:paraId="105D896A" w14:textId="77777777" w:rsidR="009030AC" w:rsidRPr="00924DD7" w:rsidRDefault="009030AC" w:rsidP="009030AC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F6D6D0A" w14:textId="302CAEFE" w:rsidR="009030AC" w:rsidRDefault="009030AC" w:rsidP="009030A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A64BE">
        <w:rPr>
          <w:rFonts w:asciiTheme="majorBidi" w:hAnsiTheme="majorBidi" w:cs="Angsana New" w:hint="cs"/>
          <w:sz w:val="30"/>
          <w:szCs w:val="30"/>
          <w:cs/>
        </w:rPr>
        <w:t>กลุ่มบริษัทเช่าห้างสรรพสินค้าที่ก่อสร้างโดยกิจการที่เกี่ยวข้องกันแห่งหนึ่ง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ซึ่งเทศบาลกรุงโรมหรือเจ้าพนักงานที่ได้รับการแต่งตั้งเป็นการเฉพาะกิจอาจ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ก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มีคำสั่งให้รื้อถอนงานก่อสร้างและดัดแปลงทั้งหมดหรือบางส่วน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คำสั่งให้</w:t>
      </w:r>
      <w:r w:rsidR="009D602C">
        <w:rPr>
          <w:rFonts w:asciiTheme="majorBidi" w:hAnsiTheme="majorBidi" w:cs="Angsana New"/>
          <w:sz w:val="30"/>
          <w:szCs w:val="30"/>
        </w:rPr>
        <w:br/>
      </w:r>
      <w:r w:rsidRPr="003A64BE">
        <w:rPr>
          <w:rFonts w:asciiTheme="majorBidi" w:hAnsiTheme="majorBidi" w:cs="Angsana New" w:hint="cs"/>
          <w:sz w:val="30"/>
          <w:szCs w:val="30"/>
          <w:cs/>
        </w:rPr>
        <w:t>รื้อถอนดังกล่าวอาจเป็นการลดพื้นที่ขายสุทธิของห้างสรรพสินค้า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ส่งผลให้กลุ่มบริษัทต้องปิดห้างสรรพสินค้าเป็นการชั่วคราว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ข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มีคำสั่งห้ามไม่ให้เข้าออกห้างสรรพสินค้า</w:t>
      </w:r>
      <w:r w:rsidRPr="003A64BE">
        <w:rPr>
          <w:rFonts w:asciiTheme="majorBidi" w:hAnsiTheme="majorBidi" w:cs="Angsana New"/>
          <w:sz w:val="30"/>
          <w:szCs w:val="30"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หรือมีคำสั่งให้จ่ายค่าปรับอย่างน้อย</w:t>
      </w:r>
      <w:r w:rsidRPr="003A64BE">
        <w:rPr>
          <w:rFonts w:asciiTheme="majorBidi" w:hAnsiTheme="majorBidi" w:cs="Angsana New"/>
          <w:sz w:val="30"/>
          <w:szCs w:val="30"/>
        </w:rPr>
        <w:t xml:space="preserve"> 40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ล้านยูโร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3A64BE">
        <w:rPr>
          <w:rFonts w:asciiTheme="majorBidi" w:hAnsiTheme="majorBidi" w:cs="Angsana New"/>
          <w:sz w:val="30"/>
          <w:szCs w:val="30"/>
          <w:cs/>
        </w:rPr>
        <w:t>/</w:t>
      </w:r>
      <w:r w:rsidRPr="003A64BE">
        <w:rPr>
          <w:rFonts w:asciiTheme="majorBidi" w:hAnsiTheme="majorBidi" w:cs="Angsana New" w:hint="cs"/>
          <w:sz w:val="30"/>
          <w:szCs w:val="30"/>
          <w:cs/>
        </w:rPr>
        <w:t xml:space="preserve">หรือค่าเสียหาย </w:t>
      </w:r>
      <w:r w:rsidRPr="003A64BE">
        <w:rPr>
          <w:rFonts w:asciiTheme="majorBidi" w:hAnsiTheme="majorBidi" w:cs="Angsana New"/>
          <w:sz w:val="30"/>
          <w:szCs w:val="30"/>
        </w:rPr>
        <w:t xml:space="preserve">5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ล้านยูโรโดยประมาณ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ในวันที่</w:t>
      </w:r>
      <w:r w:rsidRPr="003A64BE">
        <w:rPr>
          <w:rFonts w:asciiTheme="majorBidi" w:hAnsiTheme="majorBidi" w:cs="Angsana New"/>
          <w:sz w:val="30"/>
          <w:szCs w:val="30"/>
        </w:rPr>
        <w:t xml:space="preserve"> 18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3A64BE">
        <w:rPr>
          <w:rFonts w:asciiTheme="majorBidi" w:hAnsiTheme="majorBidi" w:cs="Angsana New"/>
          <w:sz w:val="30"/>
          <w:szCs w:val="30"/>
        </w:rPr>
        <w:t xml:space="preserve"> 2563</w:t>
      </w:r>
      <w:r w:rsidRPr="003A64BE">
        <w:rPr>
          <w:rFonts w:asciiTheme="majorBidi" w:hAnsiTheme="majorBidi" w:cs="Angsana New" w:hint="cs"/>
          <w:sz w:val="30"/>
          <w:szCs w:val="30"/>
          <w:cs/>
        </w:rPr>
        <w:t xml:space="preserve"> ได้มีการพิจารณาคดีและสืบพยานในวันที่</w:t>
      </w:r>
      <w:r w:rsidRPr="003A64BE">
        <w:rPr>
          <w:rFonts w:asciiTheme="majorBidi" w:hAnsiTheme="majorBidi" w:cs="Angsana New"/>
          <w:sz w:val="30"/>
          <w:szCs w:val="30"/>
        </w:rPr>
        <w:t xml:space="preserve"> 9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3A64BE">
        <w:rPr>
          <w:rFonts w:asciiTheme="majorBidi" w:hAnsiTheme="majorBidi" w:cs="Angsana New"/>
          <w:sz w:val="30"/>
          <w:szCs w:val="30"/>
        </w:rPr>
        <w:t xml:space="preserve"> 2563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คณะกรรมการกฤษฎีกาของประเทศอิตาลีได้มีคำวินิจฉัยปฏิเสธคำร้องคัดค้านใบอนุญาตการก่อสร้างให้เป็นโมฆะ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เนื่องจากคณะกรรมการกฤษฎีกามีความเห็นว่าใบอนุญาตการก่อสร้างดังกล่าวได้ออกอย่างถูกต้องตามกฎหมายและมีผลสมบูรณ์ภายใต้อำนาจของเทศบาลแห่งกรุงโรม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อย่างไรก็ดีผู้ร้องยังได้ยื่นคำร้องต่อศาลปกครองภูมิภาค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A64BE">
        <w:rPr>
          <w:rFonts w:asciiTheme="majorBidi" w:hAnsiTheme="majorBidi" w:cs="Angsana New"/>
          <w:sz w:val="30"/>
          <w:szCs w:val="30"/>
        </w:rPr>
        <w:t>Administrative Regional</w:t>
      </w:r>
      <w:r w:rsidRPr="003A64B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/>
          <w:sz w:val="30"/>
          <w:szCs w:val="30"/>
        </w:rPr>
        <w:t xml:space="preserve">Court)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พิพาทในส่วนเนื้อหาของใบอนุญาตและเรียกร้องค่าสินไหมทดแทน ปัจจุบันยังไม่มีการนัดไต่สวนและไม่สามารถประเมินผลกระทบที่อาจจะเกิดขึ้นได้อย่าง</w:t>
      </w:r>
      <w:r w:rsidRPr="00963637">
        <w:rPr>
          <w:rFonts w:asciiTheme="majorBidi" w:hAnsiTheme="majorBidi" w:cs="Angsana New" w:hint="cs"/>
          <w:sz w:val="30"/>
          <w:szCs w:val="30"/>
          <w:cs/>
        </w:rPr>
        <w:t>สมเหตุสมผล</w:t>
      </w:r>
      <w:r w:rsidRPr="00963637">
        <w:rPr>
          <w:rFonts w:asciiTheme="majorBidi" w:hAnsiTheme="majorBidi" w:cs="Angsana New"/>
          <w:sz w:val="30"/>
          <w:szCs w:val="30"/>
        </w:rPr>
        <w:t xml:space="preserve"> </w:t>
      </w:r>
      <w:r w:rsidRPr="00963637">
        <w:rPr>
          <w:rFonts w:asciiTheme="majorBidi" w:hAnsiTheme="majorBidi" w:cs="Angsana New"/>
          <w:sz w:val="30"/>
          <w:szCs w:val="30"/>
          <w:cs/>
        </w:rPr>
        <w:t>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53FD080D" w14:textId="77777777" w:rsidR="009030AC" w:rsidRPr="00B115A0" w:rsidRDefault="009030AC" w:rsidP="009030AC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2D2AB876" w14:textId="77777777" w:rsidR="009030AC" w:rsidRPr="00A60FCA" w:rsidRDefault="009030AC" w:rsidP="009030AC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A60FCA">
        <w:rPr>
          <w:rFonts w:asciiTheme="majorBidi" w:hAnsiTheme="majorBidi" w:cs="Angsana New" w:hint="cs"/>
          <w:i/>
          <w:iCs/>
          <w:sz w:val="30"/>
          <w:szCs w:val="30"/>
          <w:cs/>
        </w:rPr>
        <w:t>กรณีพิพาทเกี่ยวกับการผิดสัญญาจ้างการก่อสร้าง</w:t>
      </w:r>
    </w:p>
    <w:p w14:paraId="5AF34342" w14:textId="77777777" w:rsidR="009030AC" w:rsidRPr="00B115A0" w:rsidRDefault="009030AC" w:rsidP="009030AC">
      <w:pPr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41682440" w14:textId="77777777" w:rsidR="009030AC" w:rsidRPr="003A64BE" w:rsidRDefault="009030AC" w:rsidP="009030A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60FCA">
        <w:rPr>
          <w:rFonts w:asciiTheme="majorBidi" w:hAnsiTheme="majorBidi" w:cs="Angsana New" w:hint="cs"/>
          <w:sz w:val="30"/>
          <w:szCs w:val="30"/>
          <w:cs/>
        </w:rPr>
        <w:t>ในระหว่างปี</w:t>
      </w:r>
      <w:r w:rsidRPr="00A60F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60FCA">
        <w:rPr>
          <w:rFonts w:asciiTheme="majorBidi" w:hAnsiTheme="majorBidi"/>
          <w:sz w:val="30"/>
          <w:szCs w:val="30"/>
        </w:rPr>
        <w:t xml:space="preserve">2563 </w:t>
      </w:r>
      <w:r w:rsidRPr="00A60FCA">
        <w:rPr>
          <w:rFonts w:asciiTheme="majorBidi" w:hAnsiTheme="majorBidi" w:cs="Angsana New" w:hint="cs"/>
          <w:sz w:val="30"/>
          <w:szCs w:val="30"/>
          <w:cs/>
        </w:rPr>
        <w:t>กลุ่มบริษัทถูกฟ้องโดย</w:t>
      </w:r>
      <w:r>
        <w:rPr>
          <w:rFonts w:asciiTheme="majorBidi" w:hAnsiTheme="majorBidi" w:cs="Angsana New" w:hint="cs"/>
          <w:sz w:val="30"/>
          <w:szCs w:val="30"/>
          <w:cs/>
        </w:rPr>
        <w:t>บริษัทก่อสร้าง</w:t>
      </w:r>
      <w:r w:rsidRPr="00A60FCA">
        <w:rPr>
          <w:rFonts w:asciiTheme="majorBidi" w:hAnsiTheme="majorBidi" w:cs="Angsana New" w:hint="cs"/>
          <w:sz w:val="30"/>
          <w:szCs w:val="30"/>
          <w:cs/>
        </w:rPr>
        <w:t>แห่งหนึ่ง</w:t>
      </w:r>
      <w:r w:rsidRPr="00A60F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60FCA">
        <w:rPr>
          <w:rFonts w:asciiTheme="majorBidi" w:hAnsiTheme="majorBidi" w:cs="Angsana New" w:hint="cs"/>
          <w:sz w:val="30"/>
          <w:szCs w:val="30"/>
          <w:cs/>
        </w:rPr>
        <w:t>ให้ชำระค่าเสียหายเป็นจำนวน</w:t>
      </w:r>
      <w:r w:rsidRPr="00A60F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60FCA">
        <w:rPr>
          <w:rFonts w:asciiTheme="majorBidi" w:hAnsiTheme="majorBidi"/>
          <w:sz w:val="30"/>
          <w:szCs w:val="30"/>
        </w:rPr>
        <w:t xml:space="preserve">95 </w:t>
      </w:r>
      <w:r w:rsidRPr="00A60FC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A60F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60FCA">
        <w:rPr>
          <w:rFonts w:asciiTheme="majorBidi" w:hAnsiTheme="majorBidi" w:cs="Angsana New" w:hint="cs"/>
          <w:sz w:val="30"/>
          <w:szCs w:val="30"/>
          <w:cs/>
        </w:rPr>
        <w:t>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</w:t>
      </w:r>
      <w:r w:rsidRPr="00963637">
        <w:rPr>
          <w:rFonts w:asciiTheme="majorBidi" w:hAnsiTheme="majorBidi" w:cs="Angsana New" w:hint="cs"/>
          <w:sz w:val="30"/>
          <w:szCs w:val="30"/>
          <w:cs/>
        </w:rPr>
        <w:t>ห้างสรรพสินค้าแห่งหนึ่ง</w:t>
      </w:r>
      <w:r w:rsidRPr="009636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3637">
        <w:rPr>
          <w:rFonts w:asciiTheme="majorBidi" w:hAnsiTheme="majorBidi" w:cs="Angsana New" w:hint="cs"/>
          <w:sz w:val="30"/>
          <w:szCs w:val="30"/>
          <w:cs/>
        </w:rPr>
        <w:t>ขณะนี้คดีความอยู่ระหว่างการพิจารณาของศาลชั้นต้น</w:t>
      </w:r>
      <w:r w:rsidRPr="009636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3637">
        <w:rPr>
          <w:rFonts w:asciiTheme="majorBidi" w:hAnsiTheme="majorBidi" w:cs="Angsana New" w:hint="cs"/>
          <w:sz w:val="30"/>
          <w:szCs w:val="30"/>
          <w:cs/>
        </w:rPr>
        <w:t>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53438CF5" w14:textId="602758DB" w:rsidR="009030AC" w:rsidRDefault="009030AC" w:rsidP="009030AC">
      <w:pPr>
        <w:ind w:left="540"/>
        <w:jc w:val="thaiDistribute"/>
        <w:rPr>
          <w:rFonts w:asciiTheme="majorBidi" w:hAnsiTheme="majorBidi" w:cs="Angsana New"/>
          <w:sz w:val="20"/>
          <w:szCs w:val="20"/>
          <w:cs/>
        </w:rPr>
      </w:pPr>
    </w:p>
    <w:p w14:paraId="61836772" w14:textId="77777777" w:rsidR="009030AC" w:rsidRPr="004B5677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</w:rPr>
        <w:t xml:space="preserve">เหตุการณ์ภายหลังรอบระยะเวลารายงาน </w:t>
      </w:r>
    </w:p>
    <w:p w14:paraId="09247575" w14:textId="04848658" w:rsidR="009030AC" w:rsidRPr="004C6110" w:rsidRDefault="009030AC" w:rsidP="009030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7A70DB" w14:textId="2D01E16B" w:rsidR="00963637" w:rsidRPr="00963637" w:rsidRDefault="00963637" w:rsidP="0096363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963637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เดือนกรกฎาคม</w:t>
      </w:r>
      <w:r w:rsidRPr="00963637">
        <w:rPr>
          <w:rFonts w:asciiTheme="majorBidi" w:hAnsiTheme="majorBidi" w:hint="cs"/>
          <w:sz w:val="30"/>
          <w:szCs w:val="30"/>
          <w:cs/>
        </w:rPr>
        <w:t xml:space="preserve"> </w:t>
      </w:r>
      <w:r w:rsidRPr="00963637">
        <w:rPr>
          <w:rFonts w:asciiTheme="majorBidi" w:hAnsiTheme="majorBidi"/>
          <w:sz w:val="30"/>
          <w:szCs w:val="30"/>
        </w:rPr>
        <w:t xml:space="preserve">2564 </w:t>
      </w:r>
      <w:r w:rsidRPr="00963637">
        <w:rPr>
          <w:rFonts w:ascii="Angsana New" w:hAnsi="Angsana New" w:cs="Angsana New" w:hint="cs"/>
          <w:sz w:val="30"/>
          <w:szCs w:val="30"/>
          <w:cs/>
        </w:rPr>
        <w:t>บริษัทเข้าทำสัญญาวงเงินสินเชื่อ</w:t>
      </w:r>
      <w:r>
        <w:rPr>
          <w:rFonts w:ascii="Angsana New" w:hAnsi="Angsana New" w:cs="Angsana New" w:hint="cs"/>
          <w:sz w:val="30"/>
          <w:szCs w:val="30"/>
          <w:cs/>
        </w:rPr>
        <w:t>ระยะสั้นและวงเงินสินเชื่อระยะยาว</w:t>
      </w:r>
      <w:r w:rsidRPr="00963637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  <w:r w:rsidR="005077AF">
        <w:rPr>
          <w:rFonts w:ascii="Angsana New" w:hAnsi="Angsana New" w:cs="Angsana New" w:hint="cs"/>
          <w:sz w:val="30"/>
          <w:szCs w:val="30"/>
          <w:cs/>
        </w:rPr>
        <w:t>หลายแห่ง จำนวน</w:t>
      </w:r>
      <w:r>
        <w:rPr>
          <w:rFonts w:ascii="Angsana New" w:hAnsi="Angsana New" w:cs="Angsana New" w:hint="cs"/>
          <w:sz w:val="30"/>
          <w:szCs w:val="30"/>
          <w:cs/>
        </w:rPr>
        <w:t>ไม่เกิน</w:t>
      </w:r>
      <w:r w:rsidRPr="00963637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>10</w:t>
      </w:r>
      <w:r w:rsidRPr="00963637">
        <w:rPr>
          <w:rFonts w:asciiTheme="majorBidi" w:hAnsiTheme="majorBidi"/>
          <w:sz w:val="30"/>
          <w:szCs w:val="30"/>
        </w:rPr>
        <w:t xml:space="preserve">,000 </w:t>
      </w:r>
      <w:r w:rsidRPr="00963637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 xml:space="preserve">6,500 </w:t>
      </w:r>
      <w:r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963637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6B229351" w14:textId="77777777" w:rsidR="00963637" w:rsidRPr="00B115A0" w:rsidRDefault="00963637" w:rsidP="009030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6137EB" w14:textId="77777777" w:rsidR="009030AC" w:rsidRPr="00CD43AB" w:rsidRDefault="009030AC" w:rsidP="009030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6BED18" w14:textId="64DB42F7" w:rsidR="00446D49" w:rsidRPr="009030AC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sectPr w:rsidR="00446D49" w:rsidRPr="009030AC" w:rsidSect="000D0055">
      <w:pgSz w:w="11909" w:h="16834" w:code="9"/>
      <w:pgMar w:top="691" w:right="1152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087EF" w14:textId="77777777" w:rsidR="006B5EF4" w:rsidRDefault="006B5EF4">
      <w:r>
        <w:separator/>
      </w:r>
    </w:p>
  </w:endnote>
  <w:endnote w:type="continuationSeparator" w:id="0">
    <w:p w14:paraId="2CE9F8C6" w14:textId="77777777" w:rsidR="006B5EF4" w:rsidRDefault="006B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Bidi" w:hAnsiTheme="majorBidi" w:cstheme="majorBidi"/>
        <w:sz w:val="30"/>
        <w:szCs w:val="30"/>
      </w:rPr>
      <w:id w:val="-1514598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75D681" w14:textId="032EBB6E" w:rsidR="00E64C8C" w:rsidRPr="00CE07B5" w:rsidRDefault="00E64C8C" w:rsidP="00CE07B5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CE07B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E07B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E07B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04875">
          <w:rPr>
            <w:rFonts w:asciiTheme="majorBidi" w:hAnsiTheme="majorBidi" w:cstheme="majorBidi"/>
            <w:noProof/>
            <w:sz w:val="30"/>
            <w:szCs w:val="30"/>
          </w:rPr>
          <w:t>16</w:t>
        </w:r>
        <w:r w:rsidRPr="00CE07B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B52D1" w14:textId="496081F3" w:rsidR="00E64C8C" w:rsidRPr="00C827F6" w:rsidRDefault="00E64C8C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07484C">
      <w:rPr>
        <w:rFonts w:ascii="Angsana New" w:hAnsi="Angsana New"/>
        <w:noProof/>
        <w:sz w:val="30"/>
        <w:szCs w:val="30"/>
        <w:lang w:val="fr-FR"/>
      </w:rPr>
      <w:t>CRC FS TH Q221 0809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1694D0D4" w14:textId="77777777" w:rsidR="00E64C8C" w:rsidRPr="00C827F6" w:rsidRDefault="00E64C8C">
    <w:pPr>
      <w:pStyle w:val="Footer"/>
      <w:rPr>
        <w:lang w:val="fr-FR"/>
      </w:rPr>
    </w:pPr>
  </w:p>
  <w:p w14:paraId="661C11A1" w14:textId="77777777" w:rsidR="00E64C8C" w:rsidRDefault="00E64C8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31DB5" w14:textId="77777777" w:rsidR="006B5EF4" w:rsidRDefault="006B5EF4">
      <w:r>
        <w:separator/>
      </w:r>
    </w:p>
  </w:footnote>
  <w:footnote w:type="continuationSeparator" w:id="0">
    <w:p w14:paraId="4D6D07F5" w14:textId="77777777" w:rsidR="006B5EF4" w:rsidRDefault="006B5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B67D2" w14:textId="77777777" w:rsidR="00E64C8C" w:rsidRPr="00FA7747" w:rsidRDefault="00E64C8C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42AED3C" w14:textId="77777777" w:rsidR="00E64C8C" w:rsidRPr="00FA7747" w:rsidRDefault="00E64C8C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DDBD9B5" w14:textId="72E78FF4" w:rsidR="00E64C8C" w:rsidRPr="00410770" w:rsidRDefault="00E64C8C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สำหรับงวดสามเดือนสิ้นสุดวันที่ 30 มิถุนายน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</w:t>
    </w:r>
    <w:r w:rsidRPr="00F42D26"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63BD677" w14:textId="77777777" w:rsidR="00E64C8C" w:rsidRPr="00074891" w:rsidRDefault="00E64C8C" w:rsidP="00713C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968BD" w14:textId="77777777" w:rsidR="00E64C8C" w:rsidRPr="00BF1043" w:rsidRDefault="00E64C8C" w:rsidP="008F0C0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053E9DB" w14:textId="77777777" w:rsidR="00E64C8C" w:rsidRPr="00FA7747" w:rsidRDefault="00E64C8C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E3F7689" w14:textId="110BD7F3" w:rsidR="00E64C8C" w:rsidRPr="00AF256D" w:rsidRDefault="00E64C8C" w:rsidP="008F0C0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AB12C6">
      <w:rPr>
        <w:rFonts w:ascii="Angsana New" w:hAnsi="Angsana New" w:cs="Angsana New"/>
        <w:b w:val="0"/>
        <w:bCs/>
        <w:sz w:val="32"/>
        <w:szCs w:val="32"/>
        <w:cs/>
        <w:lang w:bidi="th-TH"/>
      </w:rPr>
      <w:t>มิถุนายน</w:t>
    </w:r>
    <w:r w:rsidRPr="00FF27D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642990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4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3B348E6" w14:textId="77777777" w:rsidR="00E64C8C" w:rsidRPr="008F0C0B" w:rsidRDefault="00E64C8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CB478" w14:textId="77777777" w:rsidR="00E64C8C" w:rsidRPr="00BF1043" w:rsidRDefault="00E64C8C" w:rsidP="000B7328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มหาชน)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5940ECD" w14:textId="77777777" w:rsidR="00E64C8C" w:rsidRPr="00FA7747" w:rsidRDefault="00E64C8C" w:rsidP="000B73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9A82A7D" w14:textId="66FFC8E1" w:rsidR="00E64C8C" w:rsidRPr="00DD05E5" w:rsidRDefault="00E64C8C" w:rsidP="009030A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1926E2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bidi="th-TH"/>
      </w:rPr>
      <w:t>0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</w:t>
    </w:r>
    <w:r w:rsidRPr="001926E2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4</w:t>
    </w:r>
    <w:r w:rsidRPr="00511D40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11D40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FEC3C3D" w14:textId="77777777" w:rsidR="00E64C8C" w:rsidRPr="008F0C0B" w:rsidRDefault="00E64C8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E342ED"/>
    <w:multiLevelType w:val="hybridMultilevel"/>
    <w:tmpl w:val="DC52F3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E0F74"/>
    <w:multiLevelType w:val="hybridMultilevel"/>
    <w:tmpl w:val="119AACF0"/>
    <w:lvl w:ilvl="0" w:tplc="395267A8">
      <w:start w:val="13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8"/>
  </w:num>
  <w:num w:numId="4">
    <w:abstractNumId w:val="29"/>
  </w:num>
  <w:num w:numId="5">
    <w:abstractNumId w:val="8"/>
  </w:num>
  <w:num w:numId="6">
    <w:abstractNumId w:val="9"/>
  </w:num>
  <w:num w:numId="7">
    <w:abstractNumId w:val="30"/>
  </w:num>
  <w:num w:numId="8">
    <w:abstractNumId w:val="32"/>
  </w:num>
  <w:num w:numId="9">
    <w:abstractNumId w:val="24"/>
  </w:num>
  <w:num w:numId="10">
    <w:abstractNumId w:val="19"/>
  </w:num>
  <w:num w:numId="11">
    <w:abstractNumId w:val="1"/>
  </w:num>
  <w:num w:numId="12">
    <w:abstractNumId w:val="22"/>
  </w:num>
  <w:num w:numId="13">
    <w:abstractNumId w:val="16"/>
  </w:num>
  <w:num w:numId="14">
    <w:abstractNumId w:val="7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1"/>
  </w:num>
  <w:num w:numId="18">
    <w:abstractNumId w:val="33"/>
  </w:num>
  <w:num w:numId="19">
    <w:abstractNumId w:val="27"/>
  </w:num>
  <w:num w:numId="20">
    <w:abstractNumId w:val="4"/>
  </w:num>
  <w:num w:numId="21">
    <w:abstractNumId w:val="26"/>
  </w:num>
  <w:num w:numId="22">
    <w:abstractNumId w:val="17"/>
  </w:num>
  <w:num w:numId="23">
    <w:abstractNumId w:val="28"/>
  </w:num>
  <w:num w:numId="24">
    <w:abstractNumId w:val="5"/>
  </w:num>
  <w:num w:numId="25">
    <w:abstractNumId w:val="11"/>
  </w:num>
  <w:num w:numId="26">
    <w:abstractNumId w:val="13"/>
  </w:num>
  <w:num w:numId="27">
    <w:abstractNumId w:val="14"/>
  </w:num>
  <w:num w:numId="28">
    <w:abstractNumId w:val="3"/>
  </w:num>
  <w:num w:numId="29">
    <w:abstractNumId w:val="2"/>
  </w:num>
  <w:num w:numId="30">
    <w:abstractNumId w:val="15"/>
  </w:num>
  <w:num w:numId="31">
    <w:abstractNumId w:val="25"/>
  </w:num>
  <w:num w:numId="32">
    <w:abstractNumId w:val="34"/>
  </w:num>
  <w:num w:numId="33">
    <w:abstractNumId w:val="23"/>
  </w:num>
  <w:num w:numId="34">
    <w:abstractNumId w:val="10"/>
  </w:num>
  <w:num w:numId="35">
    <w:abstractNumId w:val="20"/>
  </w:num>
  <w:num w:numId="36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4C75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C52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4C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985"/>
    <w:rsid w:val="00090A18"/>
    <w:rsid w:val="00090B89"/>
    <w:rsid w:val="00090EBA"/>
    <w:rsid w:val="00090F48"/>
    <w:rsid w:val="000911C3"/>
    <w:rsid w:val="000913A0"/>
    <w:rsid w:val="000915BE"/>
    <w:rsid w:val="000917CF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3C0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875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1F2C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9FF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559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26A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465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DF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ADC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2C65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6F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077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3882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209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292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1EEA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1DB5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CB2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D66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3A0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425"/>
    <w:rsid w:val="004A18D8"/>
    <w:rsid w:val="004A195A"/>
    <w:rsid w:val="004A2683"/>
    <w:rsid w:val="004A276A"/>
    <w:rsid w:val="004A339F"/>
    <w:rsid w:val="004A351E"/>
    <w:rsid w:val="004A3819"/>
    <w:rsid w:val="004A406B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10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11A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19C2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FF3"/>
    <w:rsid w:val="00506248"/>
    <w:rsid w:val="0050643C"/>
    <w:rsid w:val="00506504"/>
    <w:rsid w:val="00506733"/>
    <w:rsid w:val="005070F2"/>
    <w:rsid w:val="0050744D"/>
    <w:rsid w:val="005077AF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0F43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67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08B1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5FEC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622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78A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3EFC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471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5E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9C7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0B8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5EF4"/>
    <w:rsid w:val="006B640E"/>
    <w:rsid w:val="006B6835"/>
    <w:rsid w:val="006B68F4"/>
    <w:rsid w:val="006B6ACF"/>
    <w:rsid w:val="006B746B"/>
    <w:rsid w:val="006B746E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0DE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350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C5C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0A3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527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14D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755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4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4EA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5D7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0AC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1F2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637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0E48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C2F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6B2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8F6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86C"/>
    <w:rsid w:val="00A778AA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427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F4"/>
    <w:rsid w:val="00AB2408"/>
    <w:rsid w:val="00AB30AE"/>
    <w:rsid w:val="00AB336D"/>
    <w:rsid w:val="00AB3698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4A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A6A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2E6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E3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9FC"/>
    <w:rsid w:val="00C42B91"/>
    <w:rsid w:val="00C42E9C"/>
    <w:rsid w:val="00C42F2B"/>
    <w:rsid w:val="00C431DC"/>
    <w:rsid w:val="00C432E7"/>
    <w:rsid w:val="00C436D3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139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6D80"/>
    <w:rsid w:val="00CB70CC"/>
    <w:rsid w:val="00CB71C8"/>
    <w:rsid w:val="00CB771E"/>
    <w:rsid w:val="00CB7C17"/>
    <w:rsid w:val="00CB7C71"/>
    <w:rsid w:val="00CC025E"/>
    <w:rsid w:val="00CC02B5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7B5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1CEE"/>
    <w:rsid w:val="00D822C9"/>
    <w:rsid w:val="00D82607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101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2E58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2EFF"/>
    <w:rsid w:val="00E64C8C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BAE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7F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55C7"/>
    <w:rsid w:val="00EE62AB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479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570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2E951-68B1-44BB-904C-377929831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9</Pages>
  <Words>3887</Words>
  <Characters>22157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Phannita Kojaranusart</cp:lastModifiedBy>
  <cp:revision>2</cp:revision>
  <cp:lastPrinted>2021-08-11T07:03:00Z</cp:lastPrinted>
  <dcterms:created xsi:type="dcterms:W3CDTF">2021-08-13T06:25:00Z</dcterms:created>
  <dcterms:modified xsi:type="dcterms:W3CDTF">2021-08-13T06:25:00Z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