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BBCBD" w14:textId="4DF66781" w:rsidR="00706EDA" w:rsidRDefault="00706EDA" w:rsidP="00706EDA">
      <w:pPr>
        <w:spacing w:line="240" w:lineRule="auto"/>
        <w:jc w:val="center"/>
        <w:rPr>
          <w:rFonts w:cstheme="minorBidi"/>
          <w:b/>
          <w:bCs/>
          <w:sz w:val="40"/>
          <w:szCs w:val="50"/>
          <w:lang w:val="en-US" w:bidi="th-TH"/>
        </w:rPr>
      </w:pPr>
      <w:bookmarkStart w:id="0" w:name="_GoBack"/>
      <w:bookmarkEnd w:id="0"/>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26853549" w14:textId="77777777" w:rsidR="005B2AC4" w:rsidRPr="00E40F3F" w:rsidRDefault="005B2AC4" w:rsidP="005B2AC4">
      <w:pPr>
        <w:spacing w:line="240" w:lineRule="atLeast"/>
        <w:jc w:val="center"/>
        <w:rPr>
          <w:sz w:val="36"/>
          <w:szCs w:val="36"/>
        </w:rPr>
      </w:pPr>
      <w:r w:rsidRPr="00E40F3F">
        <w:rPr>
          <w:sz w:val="36"/>
          <w:szCs w:val="36"/>
        </w:rPr>
        <w:t>for the three-month and six-month periods ended</w:t>
      </w:r>
    </w:p>
    <w:p w14:paraId="5F5A05E3" w14:textId="5D4DEBE0" w:rsidR="005B2AC4" w:rsidRDefault="005B2AC4" w:rsidP="005B2AC4">
      <w:pPr>
        <w:shd w:val="clear" w:color="auto" w:fill="FFFFFF"/>
        <w:spacing w:line="240" w:lineRule="atLeast"/>
        <w:jc w:val="center"/>
        <w:rPr>
          <w:sz w:val="36"/>
          <w:szCs w:val="36"/>
        </w:rPr>
      </w:pPr>
      <w:r w:rsidRPr="00E40F3F">
        <w:rPr>
          <w:sz w:val="36"/>
          <w:szCs w:val="36"/>
        </w:rPr>
        <w:t>30 June 20</w:t>
      </w:r>
      <w:r>
        <w:rPr>
          <w:sz w:val="36"/>
          <w:szCs w:val="36"/>
        </w:rPr>
        <w:t>21</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296E3372" w14:textId="03B86865" w:rsidR="00AD2CB4" w:rsidRDefault="00AD2CB4" w:rsidP="00706EDA">
      <w:pPr>
        <w:pStyle w:val="acctmainheading"/>
        <w:tabs>
          <w:tab w:val="left" w:pos="7810"/>
        </w:tabs>
        <w:spacing w:after="0" w:line="240" w:lineRule="atLeast"/>
      </w:pPr>
    </w:p>
    <w:p w14:paraId="5489A536" w14:textId="77777777" w:rsidR="00AD2CB4" w:rsidRPr="00DC3E1C" w:rsidRDefault="00AD2CB4"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124749FF" w14:textId="77777777" w:rsidR="00706EDA" w:rsidRPr="00DC3E1C" w:rsidRDefault="00706EDA" w:rsidP="00706EDA">
      <w:pPr>
        <w:pStyle w:val="acctmainheading"/>
        <w:tabs>
          <w:tab w:val="left" w:pos="7810"/>
        </w:tabs>
        <w:spacing w:after="0" w:line="240" w:lineRule="atLeast"/>
      </w:pPr>
    </w:p>
    <w:p w14:paraId="53EE85B4"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7F4B633D" w14:textId="121F0A29" w:rsidR="00706EDA" w:rsidRPr="00DC3E1C" w:rsidRDefault="00706EDA" w:rsidP="00706EDA">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sidR="005B2AC4">
        <w:rPr>
          <w:szCs w:val="22"/>
          <w:lang w:val="en-US"/>
        </w:rPr>
        <w:t>30 June</w:t>
      </w:r>
      <w:r w:rsidRPr="00DC3E1C">
        <w:rPr>
          <w:szCs w:val="22"/>
        </w:rPr>
        <w:t xml:space="preserve"> 202</w:t>
      </w:r>
      <w:r w:rsidR="0044046A">
        <w:rPr>
          <w:szCs w:val="22"/>
        </w:rPr>
        <w:t>1</w:t>
      </w:r>
      <w:r w:rsidRPr="00DC3E1C">
        <w:rPr>
          <w:szCs w:val="22"/>
        </w:rPr>
        <w:t>; the consolidated and separate statements of comprehensive income</w:t>
      </w:r>
      <w:r w:rsidR="005B2AC4" w:rsidRPr="005B2AC4">
        <w:rPr>
          <w:szCs w:val="22"/>
        </w:rPr>
        <w:t xml:space="preserve"> </w:t>
      </w:r>
      <w:r w:rsidR="005B2AC4" w:rsidRPr="00DC3E1C">
        <w:rPr>
          <w:szCs w:val="22"/>
        </w:rPr>
        <w:t xml:space="preserve">for the three-month </w:t>
      </w:r>
      <w:r w:rsidR="005B2AC4">
        <w:rPr>
          <w:szCs w:val="22"/>
        </w:rPr>
        <w:t xml:space="preserve">and six-month </w:t>
      </w:r>
      <w:r w:rsidR="005B2AC4" w:rsidRPr="00DC3E1C">
        <w:rPr>
          <w:szCs w:val="22"/>
        </w:rPr>
        <w:t>period</w:t>
      </w:r>
      <w:r w:rsidR="005B2AC4">
        <w:rPr>
          <w:szCs w:val="22"/>
        </w:rPr>
        <w:t>s</w:t>
      </w:r>
      <w:r w:rsidR="005B2AC4" w:rsidRPr="00DC3E1C">
        <w:rPr>
          <w:szCs w:val="22"/>
        </w:rPr>
        <w:t xml:space="preserve"> ended </w:t>
      </w:r>
      <w:r w:rsidR="005B2AC4" w:rsidRPr="00DC3E1C">
        <w:rPr>
          <w:szCs w:val="22"/>
          <w:lang w:val="en-US"/>
        </w:rPr>
        <w:t>3</w:t>
      </w:r>
      <w:r w:rsidR="005B2AC4">
        <w:rPr>
          <w:szCs w:val="22"/>
          <w:lang w:val="en-US"/>
        </w:rPr>
        <w:t xml:space="preserve">0 June </w:t>
      </w:r>
      <w:r w:rsidR="005B2AC4" w:rsidRPr="00DC3E1C">
        <w:rPr>
          <w:szCs w:val="22"/>
        </w:rPr>
        <w:t>202</w:t>
      </w:r>
      <w:r w:rsidR="005B2AC4">
        <w:rPr>
          <w:szCs w:val="22"/>
        </w:rPr>
        <w:t>1;</w:t>
      </w:r>
      <w:r w:rsidR="005B2AC4" w:rsidRPr="00DC3E1C">
        <w:rPr>
          <w:szCs w:val="28"/>
          <w:lang w:val="en-US" w:bidi="th-TH"/>
        </w:rPr>
        <w:t xml:space="preserve"> </w:t>
      </w:r>
      <w:r w:rsidR="005B2AC4" w:rsidRPr="00DC3E1C">
        <w:rPr>
          <w:szCs w:val="22"/>
        </w:rPr>
        <w:t>the consolidated and separate statements of changes in equity and cash flows for</w:t>
      </w:r>
      <w:r w:rsidR="005B2AC4">
        <w:rPr>
          <w:szCs w:val="22"/>
        </w:rPr>
        <w:t xml:space="preserve"> the</w:t>
      </w:r>
      <w:r w:rsidR="005B2AC4" w:rsidRPr="00DC3E1C">
        <w:rPr>
          <w:szCs w:val="22"/>
        </w:rPr>
        <w:t xml:space="preserve"> </w:t>
      </w:r>
      <w:r w:rsidR="005B2AC4">
        <w:rPr>
          <w:szCs w:val="22"/>
        </w:rPr>
        <w:t xml:space="preserve">six-month </w:t>
      </w:r>
      <w:r w:rsidR="005B2AC4" w:rsidRPr="00DC3E1C">
        <w:rPr>
          <w:szCs w:val="22"/>
        </w:rPr>
        <w:t xml:space="preserve">period ended </w:t>
      </w:r>
      <w:r w:rsidR="005B2AC4" w:rsidRPr="00DC3E1C">
        <w:rPr>
          <w:szCs w:val="22"/>
          <w:lang w:val="en-US"/>
        </w:rPr>
        <w:t>3</w:t>
      </w:r>
      <w:r w:rsidR="005B2AC4">
        <w:rPr>
          <w:szCs w:val="22"/>
          <w:lang w:val="en-US"/>
        </w:rPr>
        <w:t xml:space="preserve">0 June </w:t>
      </w:r>
      <w:r w:rsidR="005B2AC4" w:rsidRPr="00DC3E1C">
        <w:rPr>
          <w:szCs w:val="22"/>
        </w:rPr>
        <w:t>202</w:t>
      </w:r>
      <w:r w:rsidR="005B2AC4">
        <w:rPr>
          <w:szCs w:val="22"/>
        </w:rPr>
        <w:t>1</w:t>
      </w:r>
      <w:r w:rsidR="005B2AC4" w:rsidRPr="00DC3E1C">
        <w:rPr>
          <w:szCs w:val="22"/>
        </w:rPr>
        <w:t>; and</w:t>
      </w:r>
      <w:r w:rsidR="005B2AC4" w:rsidRPr="00DC3E1C">
        <w:rPr>
          <w:lang w:bidi="th-TH"/>
        </w:rPr>
        <w:t xml:space="preserve"> condensed notes (“interim financial information”).</w:t>
      </w:r>
      <w:r w:rsidR="005B2AC4"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DC3E1C" w:rsidRDefault="00706EDA" w:rsidP="00706EDA">
      <w:pPr>
        <w:pStyle w:val="RNormal"/>
        <w:ind w:left="270" w:right="153"/>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DC8C815" w14:textId="77777777" w:rsidR="00706EDA" w:rsidRPr="001C5A06" w:rsidRDefault="00706EDA" w:rsidP="00706EDA">
      <w:pPr>
        <w:ind w:left="270" w:right="153"/>
        <w:jc w:val="both"/>
        <w:rPr>
          <w:rFonts w:cstheme="minorBidi"/>
          <w:i/>
          <w:szCs w:val="28"/>
          <w:cs/>
          <w:lang w:bidi="th-TH"/>
        </w:rPr>
      </w:pPr>
    </w:p>
    <w:p w14:paraId="6AB092C9" w14:textId="77777777" w:rsidR="00706EDA" w:rsidRPr="00DC3E1C" w:rsidRDefault="00706EDA" w:rsidP="00706EDA">
      <w:pPr>
        <w:ind w:left="270" w:right="153"/>
        <w:jc w:val="both"/>
        <w:rPr>
          <w:szCs w:val="22"/>
        </w:rPr>
      </w:pPr>
      <w:r w:rsidRPr="00DC3E1C">
        <w:rPr>
          <w:i/>
          <w:szCs w:val="22"/>
        </w:rPr>
        <w:t>Conclusion</w:t>
      </w:r>
    </w:p>
    <w:p w14:paraId="12FC1BF6" w14:textId="77777777" w:rsidR="00706EDA" w:rsidRPr="00DC3E1C" w:rsidRDefault="00706EDA" w:rsidP="00706EDA">
      <w:pPr>
        <w:ind w:left="270" w:right="153"/>
        <w:jc w:val="both"/>
      </w:pPr>
    </w:p>
    <w:p w14:paraId="6CC97844" w14:textId="77777777" w:rsidR="00706EDA" w:rsidRPr="00DC3E1C" w:rsidRDefault="00706EDA" w:rsidP="00706EDA">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1B32FCEC" w14:textId="77777777" w:rsidR="00706EDA" w:rsidRDefault="00706EDA" w:rsidP="00706EDA">
      <w:pPr>
        <w:ind w:left="270" w:right="153"/>
        <w:jc w:val="both"/>
        <w:rPr>
          <w:i/>
          <w:szCs w:val="22"/>
        </w:rPr>
      </w:pPr>
    </w:p>
    <w:p w14:paraId="0E1DB856" w14:textId="77777777" w:rsidR="00706EDA" w:rsidRDefault="00706EDA" w:rsidP="00706EDA">
      <w:pPr>
        <w:ind w:left="270" w:right="153"/>
        <w:jc w:val="both"/>
        <w:rPr>
          <w:i/>
          <w:szCs w:val="22"/>
        </w:rPr>
        <w:sectPr w:rsidR="00706EDA" w:rsidSect="00907E57">
          <w:headerReference w:type="default" r:id="rId12"/>
          <w:footerReference w:type="default" r:id="rId13"/>
          <w:headerReference w:type="first" r:id="rId14"/>
          <w:footerReference w:type="first" r:id="rId15"/>
          <w:pgSz w:w="11907" w:h="16840"/>
          <w:pgMar w:top="691" w:right="1152" w:bottom="576" w:left="1152" w:header="720" w:footer="720" w:gutter="0"/>
          <w:pgNumType w:start="2"/>
          <w:cols w:space="720"/>
          <w:titlePg/>
          <w:docGrid w:linePitch="299"/>
        </w:sectPr>
      </w:pPr>
    </w:p>
    <w:p w14:paraId="56BA3631" w14:textId="77777777" w:rsidR="00907E57" w:rsidRDefault="00907E57" w:rsidP="00706EDA">
      <w:pPr>
        <w:ind w:left="270" w:right="153"/>
        <w:jc w:val="both"/>
        <w:rPr>
          <w:i/>
          <w:szCs w:val="22"/>
        </w:rPr>
      </w:pPr>
    </w:p>
    <w:p w14:paraId="4FCEC5F3" w14:textId="77777777" w:rsidR="00907E57" w:rsidRDefault="00907E57" w:rsidP="00706EDA">
      <w:pPr>
        <w:ind w:left="270" w:right="153"/>
        <w:jc w:val="both"/>
        <w:rPr>
          <w:i/>
          <w:szCs w:val="22"/>
        </w:rPr>
      </w:pPr>
    </w:p>
    <w:p w14:paraId="2535837A" w14:textId="40BDE389" w:rsidR="00706EDA" w:rsidRDefault="00706EDA" w:rsidP="00706EDA">
      <w:pPr>
        <w:ind w:left="270" w:right="153"/>
        <w:jc w:val="both"/>
        <w:rPr>
          <w:i/>
          <w:szCs w:val="22"/>
        </w:rPr>
      </w:pPr>
      <w:r>
        <w:rPr>
          <w:i/>
          <w:szCs w:val="22"/>
        </w:rPr>
        <w:t>Emphasis of Matter</w:t>
      </w:r>
    </w:p>
    <w:p w14:paraId="7E70CCC6" w14:textId="77777777" w:rsidR="00787C01" w:rsidRDefault="00787C01" w:rsidP="00706EDA">
      <w:pPr>
        <w:autoSpaceDE w:val="0"/>
        <w:autoSpaceDN w:val="0"/>
        <w:adjustRightInd w:val="0"/>
        <w:spacing w:line="240" w:lineRule="auto"/>
        <w:ind w:left="270" w:right="153"/>
        <w:jc w:val="thaiDistribute"/>
        <w:rPr>
          <w:rFonts w:ascii="TimesNewRomanPSMT" w:hAnsi="TimesNewRomanPSMT" w:cstheme="minorBidi"/>
          <w:sz w:val="21"/>
          <w:szCs w:val="21"/>
          <w:lang w:val="en-US" w:eastAsia="en-GB" w:bidi="th-TH"/>
        </w:rPr>
      </w:pPr>
    </w:p>
    <w:p w14:paraId="41F2ED5C" w14:textId="5B145A08" w:rsidR="00706EDA" w:rsidRPr="00787C01" w:rsidRDefault="006F11B4" w:rsidP="006F11B4">
      <w:pPr>
        <w:spacing w:line="240" w:lineRule="atLeast"/>
        <w:ind w:left="270" w:right="153"/>
        <w:jc w:val="thaiDistribute"/>
        <w:rPr>
          <w:lang w:val="en-US"/>
        </w:rPr>
      </w:pPr>
      <w:r w:rsidRPr="006F11B4">
        <w:rPr>
          <w:lang w:val="en-US"/>
        </w:rPr>
        <w:t xml:space="preserve">I draw attention to </w:t>
      </w:r>
      <w:r>
        <w:rPr>
          <w:lang w:val="en-US"/>
        </w:rPr>
        <w:t>n</w:t>
      </w:r>
      <w:r w:rsidRPr="006F11B4">
        <w:rPr>
          <w:lang w:val="en-US"/>
        </w:rPr>
        <w:t>ote</w:t>
      </w:r>
      <w:r>
        <w:rPr>
          <w:lang w:val="en-US"/>
        </w:rPr>
        <w:t xml:space="preserve"> </w:t>
      </w:r>
      <w:r w:rsidR="005B2AC4">
        <w:rPr>
          <w:lang w:val="en-US"/>
        </w:rPr>
        <w:t>4</w:t>
      </w:r>
      <w:r w:rsidR="00250711">
        <w:rPr>
          <w:lang w:val="en-US"/>
        </w:rPr>
        <w:t>, d</w:t>
      </w:r>
      <w:r w:rsidRPr="006F11B4">
        <w:rPr>
          <w:lang w:val="en-US"/>
        </w:rPr>
        <w:t xml:space="preserve">uring the </w:t>
      </w:r>
      <w:r>
        <w:rPr>
          <w:lang w:val="en-US"/>
        </w:rPr>
        <w:t>period,</w:t>
      </w:r>
      <w:r w:rsidRPr="006F11B4">
        <w:rPr>
          <w:lang w:val="en-US"/>
        </w:rPr>
        <w:t xml:space="preserve"> the Group</w:t>
      </w:r>
      <w:r w:rsidR="00250711">
        <w:rPr>
          <w:lang w:val="en-US"/>
        </w:rPr>
        <w:t xml:space="preserve"> has</w:t>
      </w:r>
      <w:r w:rsidRPr="006F11B4">
        <w:rPr>
          <w:lang w:val="en-US"/>
        </w:rPr>
        <w:t xml:space="preserve"> acquired a business and has hired an independent appraiser to determine the fair value of the identifiable assets acquired and liabilities assumed from the business acquisitions.</w:t>
      </w:r>
      <w:r>
        <w:rPr>
          <w:lang w:val="en-US"/>
        </w:rPr>
        <w:t xml:space="preserve"> </w:t>
      </w:r>
      <w:r w:rsidRPr="006F11B4">
        <w:rPr>
          <w:lang w:val="en-US"/>
        </w:rPr>
        <w:t xml:space="preserve">As at the reporting date, the appraisal has not yet been completed therefore the determination of the fair value and the allocation of the purchase price was determined provisionally and is subject to potential amendment. My </w:t>
      </w:r>
      <w:r w:rsidR="00250711">
        <w:rPr>
          <w:lang w:val="en-US"/>
        </w:rPr>
        <w:t>conclusion</w:t>
      </w:r>
      <w:r w:rsidRPr="006F11B4">
        <w:rPr>
          <w:lang w:val="en-US"/>
        </w:rPr>
        <w:t xml:space="preserve"> is not modified in respect of this matter.</w:t>
      </w:r>
    </w:p>
    <w:p w14:paraId="1F88C421" w14:textId="77777777" w:rsidR="00706EDA" w:rsidRPr="00DC3E1C" w:rsidRDefault="00706EDA" w:rsidP="00706EDA">
      <w:pPr>
        <w:spacing w:line="240" w:lineRule="atLeast"/>
        <w:ind w:left="270" w:right="153"/>
      </w:pPr>
    </w:p>
    <w:p w14:paraId="5CD8FA6E" w14:textId="77777777" w:rsidR="00706EDA" w:rsidRPr="00DC3E1C" w:rsidRDefault="00706EDA" w:rsidP="00706EDA">
      <w:pPr>
        <w:spacing w:line="240" w:lineRule="atLeast"/>
        <w:ind w:left="270" w:right="153"/>
      </w:pPr>
    </w:p>
    <w:p w14:paraId="0B0C4301" w14:textId="77777777" w:rsidR="00706EDA" w:rsidRPr="00DC3E1C" w:rsidRDefault="00706EDA" w:rsidP="00706EDA">
      <w:pPr>
        <w:spacing w:line="240" w:lineRule="atLeast"/>
        <w:ind w:left="270" w:right="153"/>
      </w:pPr>
    </w:p>
    <w:p w14:paraId="70732632" w14:textId="77777777" w:rsidR="00706EDA" w:rsidRPr="00DC3E1C" w:rsidRDefault="00706EDA" w:rsidP="00706EDA">
      <w:pPr>
        <w:spacing w:line="240" w:lineRule="atLeast"/>
        <w:ind w:left="270" w:right="153"/>
      </w:pPr>
    </w:p>
    <w:p w14:paraId="0C8D4C25" w14:textId="77777777" w:rsidR="00706EDA" w:rsidRPr="00DC3E1C" w:rsidRDefault="00706EDA" w:rsidP="00706EDA">
      <w:pPr>
        <w:spacing w:line="240" w:lineRule="atLeast"/>
        <w:ind w:left="270" w:right="153"/>
      </w:pPr>
    </w:p>
    <w:p w14:paraId="23AEE436" w14:textId="77777777" w:rsidR="00706EDA" w:rsidRPr="00DC3E1C" w:rsidRDefault="00706EDA" w:rsidP="00706EDA">
      <w:pPr>
        <w:pStyle w:val="RNormal"/>
        <w:ind w:left="270" w:right="153"/>
        <w:rPr>
          <w:szCs w:val="22"/>
        </w:rPr>
      </w:pPr>
      <w:r w:rsidRPr="00DC3E1C">
        <w:rPr>
          <w:szCs w:val="22"/>
        </w:rPr>
        <w:t>(Pornthip Rimdusit)</w:t>
      </w:r>
    </w:p>
    <w:p w14:paraId="0775AB03" w14:textId="77777777" w:rsidR="00706EDA" w:rsidRPr="00DC3E1C" w:rsidRDefault="00706EDA" w:rsidP="00706EDA">
      <w:pPr>
        <w:pStyle w:val="RNormal"/>
        <w:ind w:left="270" w:right="153"/>
        <w:rPr>
          <w:szCs w:val="22"/>
        </w:rPr>
      </w:pPr>
      <w:r w:rsidRPr="00DC3E1C">
        <w:rPr>
          <w:szCs w:val="22"/>
        </w:rPr>
        <w:t>Certified Public Accountant</w:t>
      </w:r>
    </w:p>
    <w:p w14:paraId="482E38D4" w14:textId="77777777" w:rsidR="00706EDA" w:rsidRPr="00DC3E1C" w:rsidRDefault="00706EDA" w:rsidP="00706EDA">
      <w:pPr>
        <w:pStyle w:val="RNormal"/>
        <w:ind w:left="270" w:right="153"/>
        <w:rPr>
          <w:szCs w:val="22"/>
        </w:rPr>
      </w:pPr>
      <w:r w:rsidRPr="00DC3E1C">
        <w:rPr>
          <w:szCs w:val="22"/>
        </w:rPr>
        <w:t>Registration No.5565</w:t>
      </w:r>
    </w:p>
    <w:p w14:paraId="3046F356" w14:textId="77777777" w:rsidR="00706EDA" w:rsidRPr="00DC3E1C" w:rsidRDefault="00706EDA" w:rsidP="00706EDA">
      <w:pPr>
        <w:tabs>
          <w:tab w:val="left" w:pos="540"/>
          <w:tab w:val="left" w:pos="5760"/>
          <w:tab w:val="left" w:pos="9540"/>
        </w:tabs>
        <w:spacing w:line="240" w:lineRule="atLeast"/>
        <w:ind w:left="180" w:right="153"/>
        <w:jc w:val="both"/>
        <w:rPr>
          <w:color w:val="0000FF"/>
          <w:lang w:val="en-US"/>
        </w:rPr>
      </w:pPr>
    </w:p>
    <w:p w14:paraId="2CF1E74F" w14:textId="77777777" w:rsidR="00706EDA" w:rsidRPr="00DC3E1C" w:rsidRDefault="00706EDA" w:rsidP="00706EDA">
      <w:pPr>
        <w:tabs>
          <w:tab w:val="left" w:pos="540"/>
          <w:tab w:val="left" w:pos="5760"/>
          <w:tab w:val="left" w:pos="9540"/>
        </w:tabs>
        <w:spacing w:line="240" w:lineRule="atLeast"/>
        <w:ind w:left="180" w:right="153"/>
        <w:jc w:val="both"/>
        <w:rPr>
          <w:lang w:val="en-US"/>
        </w:rPr>
      </w:pPr>
    </w:p>
    <w:p w14:paraId="57439CF6" w14:textId="77777777" w:rsidR="00706EDA" w:rsidRPr="00DC3E1C" w:rsidRDefault="00706EDA" w:rsidP="00706EDA">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7E96C59" w14:textId="77777777" w:rsidR="00706EDA" w:rsidRPr="003D3E1D" w:rsidRDefault="00706EDA" w:rsidP="00706EDA">
      <w:pPr>
        <w:tabs>
          <w:tab w:val="left" w:pos="540"/>
          <w:tab w:val="left" w:pos="9540"/>
        </w:tabs>
        <w:spacing w:line="240" w:lineRule="atLeast"/>
        <w:ind w:left="270" w:right="153"/>
        <w:rPr>
          <w:rFonts w:cstheme="minorBidi"/>
          <w:cs/>
          <w:lang w:val="en-US" w:bidi="th-TH"/>
        </w:rPr>
      </w:pPr>
      <w:r w:rsidRPr="00DC3E1C">
        <w:rPr>
          <w:lang w:val="en-US"/>
        </w:rPr>
        <w:t>Bangkok</w:t>
      </w:r>
    </w:p>
    <w:p w14:paraId="59D34CB1" w14:textId="5E8F10FB" w:rsidR="00E54FBB" w:rsidRPr="005A7801" w:rsidRDefault="00DD05B7" w:rsidP="005A7801">
      <w:pPr>
        <w:tabs>
          <w:tab w:val="left" w:pos="540"/>
          <w:tab w:val="left" w:pos="9540"/>
        </w:tabs>
        <w:spacing w:line="240" w:lineRule="atLeast"/>
        <w:ind w:left="270" w:right="153"/>
        <w:rPr>
          <w:rFonts w:cstheme="minorBidi"/>
          <w:b/>
          <w:bCs/>
          <w:i/>
          <w:iCs/>
          <w:cs/>
          <w:lang w:bidi="th-TH"/>
        </w:rPr>
      </w:pPr>
      <w:r>
        <w:rPr>
          <w:lang w:val="en-US" w:bidi="th-TH"/>
        </w:rPr>
        <w:t xml:space="preserve">13 </w:t>
      </w:r>
      <w:r w:rsidR="005B2AC4">
        <w:rPr>
          <w:lang w:val="en-US" w:bidi="th-TH"/>
        </w:rPr>
        <w:t>August</w:t>
      </w:r>
      <w:r>
        <w:rPr>
          <w:lang w:val="en-US" w:bidi="th-TH"/>
        </w:rPr>
        <w:t xml:space="preserve"> 202</w:t>
      </w:r>
      <w:r>
        <w:rPr>
          <w:rFonts w:cs="Angsana New"/>
          <w:lang w:val="en-US" w:bidi="th-TH"/>
        </w:rPr>
        <w:t>1</w:t>
      </w:r>
    </w:p>
    <w:sectPr w:rsidR="00E54FBB" w:rsidRPr="005A7801" w:rsidSect="005A7801">
      <w:headerReference w:type="default" r:id="rId16"/>
      <w:footerReference w:type="default" r:id="rId17"/>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E7852" w14:textId="77777777" w:rsidR="005F2985" w:rsidRDefault="005F2985">
      <w:r>
        <w:separator/>
      </w:r>
    </w:p>
  </w:endnote>
  <w:endnote w:type="continuationSeparator" w:id="0">
    <w:p w14:paraId="12800780" w14:textId="77777777" w:rsidR="005F2985" w:rsidRDefault="005F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96418" w14:textId="7BB610BE"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760FB2">
      <w:rPr>
        <w:i/>
        <w:iCs/>
        <w:noProof/>
        <w:color w:val="0000FF"/>
      </w:rPr>
      <w:t>CRC_AUDITOR_REPORT_Q1_21_EN</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DEEF" w14:textId="151D1D66" w:rsidR="00456E31" w:rsidRPr="00705DFF" w:rsidRDefault="00456E31" w:rsidP="00705DFF">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93CDB" w14:textId="09E24C05" w:rsidR="00907E57" w:rsidRPr="00F5096A" w:rsidRDefault="00907E57" w:rsidP="00F5096A">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5232208"/>
      <w:docPartObj>
        <w:docPartGallery w:val="Page Numbers (Bottom of Page)"/>
        <w:docPartUnique/>
      </w:docPartObj>
    </w:sdtPr>
    <w:sdtEndPr>
      <w:rPr>
        <w:noProof/>
        <w:sz w:val="22"/>
        <w:szCs w:val="22"/>
      </w:rPr>
    </w:sdtEndPr>
    <w:sdtContent>
      <w:p w14:paraId="6F9B36D3" w14:textId="60853CD5" w:rsidR="005A7801" w:rsidRPr="00907E57" w:rsidRDefault="005A7801">
        <w:pPr>
          <w:pStyle w:val="Footer"/>
          <w:jc w:val="center"/>
          <w:rPr>
            <w:sz w:val="22"/>
            <w:szCs w:val="22"/>
          </w:rPr>
        </w:pPr>
        <w:r w:rsidRPr="00907E57">
          <w:rPr>
            <w:sz w:val="22"/>
            <w:szCs w:val="22"/>
          </w:rPr>
          <w:fldChar w:fldCharType="begin"/>
        </w:r>
        <w:r w:rsidRPr="00907E57">
          <w:rPr>
            <w:sz w:val="22"/>
            <w:szCs w:val="22"/>
          </w:rPr>
          <w:instrText xml:space="preserve"> PAGE   \* MERGEFORMAT </w:instrText>
        </w:r>
        <w:r w:rsidRPr="00907E57">
          <w:rPr>
            <w:sz w:val="22"/>
            <w:szCs w:val="22"/>
          </w:rPr>
          <w:fldChar w:fldCharType="separate"/>
        </w:r>
        <w:r w:rsidR="00017D62">
          <w:rPr>
            <w:noProof/>
            <w:sz w:val="22"/>
            <w:szCs w:val="22"/>
          </w:rPr>
          <w:t>2</w:t>
        </w:r>
        <w:r w:rsidRPr="00907E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2E63C" w14:textId="77777777" w:rsidR="005F2985" w:rsidRDefault="005F2985">
      <w:r>
        <w:separator/>
      </w:r>
    </w:p>
  </w:footnote>
  <w:footnote w:type="continuationSeparator" w:id="0">
    <w:p w14:paraId="758611F8" w14:textId="77777777" w:rsidR="005F2985" w:rsidRDefault="005F29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DE95F" w14:textId="77777777" w:rsidR="00907E57" w:rsidRPr="005471B4" w:rsidRDefault="00907E57" w:rsidP="005471B4">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50EB2" w14:textId="2066EEB9" w:rsidR="00907E57" w:rsidRDefault="00907E57" w:rsidP="00F5096A">
    <w:pPr>
      <w:pStyle w:val="Header"/>
      <w:jc w:val="left"/>
    </w:pPr>
  </w:p>
  <w:p w14:paraId="27E1000F" w14:textId="7DCBFE0C" w:rsidR="00F5096A" w:rsidRDefault="00F5096A" w:rsidP="00F5096A">
    <w:pPr>
      <w:pStyle w:val="Header"/>
      <w:jc w:val="left"/>
    </w:pPr>
  </w:p>
  <w:p w14:paraId="15DE1C91" w14:textId="04FAAED6" w:rsidR="00F5096A" w:rsidRDefault="00F5096A" w:rsidP="00F5096A">
    <w:pPr>
      <w:pStyle w:val="Header"/>
      <w:jc w:val="left"/>
    </w:pPr>
  </w:p>
  <w:p w14:paraId="2011F826" w14:textId="6C698A51" w:rsidR="00F5096A" w:rsidRDefault="00F5096A" w:rsidP="00F5096A">
    <w:pPr>
      <w:pStyle w:val="Header"/>
      <w:jc w:val="left"/>
    </w:pPr>
  </w:p>
  <w:p w14:paraId="27EC2E54" w14:textId="2ABA0B62" w:rsidR="00F5096A" w:rsidRDefault="00F5096A" w:rsidP="00F5096A">
    <w:pPr>
      <w:pStyle w:val="Header"/>
      <w:jc w:val="left"/>
    </w:pPr>
  </w:p>
  <w:p w14:paraId="3E53714A" w14:textId="222DF0B0" w:rsidR="00F5096A" w:rsidRDefault="00F5096A" w:rsidP="00F5096A">
    <w:pPr>
      <w:pStyle w:val="Header"/>
      <w:jc w:val="left"/>
    </w:pPr>
  </w:p>
  <w:p w14:paraId="57774A61" w14:textId="166D5F28" w:rsidR="00F5096A" w:rsidRDefault="00F5096A" w:rsidP="00F5096A">
    <w:pPr>
      <w:pStyle w:val="Header"/>
      <w:jc w:val="left"/>
    </w:pPr>
  </w:p>
  <w:p w14:paraId="7CE834EE" w14:textId="73437F86" w:rsidR="00F5096A" w:rsidRDefault="00F5096A" w:rsidP="00F5096A">
    <w:pPr>
      <w:pStyle w:val="Header"/>
      <w:jc w:val="left"/>
    </w:pPr>
  </w:p>
  <w:p w14:paraId="7F803BA0" w14:textId="757C6461" w:rsidR="00F5096A" w:rsidRDefault="00F5096A" w:rsidP="00F5096A">
    <w:pPr>
      <w:pStyle w:val="Header"/>
      <w:jc w:val="left"/>
    </w:pPr>
  </w:p>
  <w:p w14:paraId="4023D5CC" w14:textId="77777777" w:rsidR="00F5096A" w:rsidRPr="00F5096A" w:rsidRDefault="00F5096A" w:rsidP="00F5096A">
    <w:pPr>
      <w:pStyle w:val="Header"/>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5F6A2" w14:textId="3B4C14CA" w:rsidR="00456E31" w:rsidRDefault="00456E31" w:rsidP="00F5096A">
    <w:pPr>
      <w:pStyle w:val="Header"/>
      <w:jc w:val="center"/>
    </w:pPr>
  </w:p>
  <w:p w14:paraId="791403DF" w14:textId="0FE58537" w:rsidR="000639D6" w:rsidRDefault="000639D6" w:rsidP="005A7801">
    <w:pPr>
      <w:pStyle w:val="Header"/>
    </w:pPr>
  </w:p>
  <w:p w14:paraId="73345017" w14:textId="38F17CA4" w:rsidR="000639D6" w:rsidRDefault="000639D6" w:rsidP="005A7801">
    <w:pPr>
      <w:pStyle w:val="Header"/>
    </w:pPr>
  </w:p>
  <w:p w14:paraId="234763D7" w14:textId="77777777" w:rsidR="000639D6" w:rsidRPr="005A7801" w:rsidRDefault="000639D6" w:rsidP="005A78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62"/>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AC4"/>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985"/>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36"/>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96A"/>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rsid w:val="009B79C1"/>
    <w:pPr>
      <w:tabs>
        <w:tab w:val="right" w:pos="9639"/>
      </w:tabs>
    </w:pPr>
    <w:rPr>
      <w:sz w:val="18"/>
    </w:rPr>
  </w:style>
  <w:style w:type="character" w:customStyle="1" w:styleId="FooterChar">
    <w:name w:val="Footer Char"/>
    <w:basedOn w:val="DefaultParagraphFont"/>
    <w:link w:val="Footer"/>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3772A-9627-4E8C-9D8F-EFC3346C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Phannita Kojaranusart</cp:lastModifiedBy>
  <cp:revision>2</cp:revision>
  <cp:lastPrinted>2021-05-12T13:11:00Z</cp:lastPrinted>
  <dcterms:created xsi:type="dcterms:W3CDTF">2021-08-13T06:26:00Z</dcterms:created>
  <dcterms:modified xsi:type="dcterms:W3CDTF">2021-08-13T06:26:00Z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