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E67E1" w14:textId="77777777" w:rsidR="00EC0A85" w:rsidRPr="00551EA1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_Hlk78326571"/>
      <w:bookmarkStart w:id="1" w:name="Title"/>
      <w:bookmarkStart w:id="2" w:name="SubTitle"/>
      <w:bookmarkEnd w:id="0"/>
      <w:r w:rsidRPr="00551EA1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551EA1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551EA1">
        <w:rPr>
          <w:rFonts w:asciiTheme="majorBidi" w:hAnsiTheme="majorBidi" w:cstheme="majorBidi"/>
          <w:sz w:val="52"/>
          <w:szCs w:val="52"/>
        </w:rPr>
        <w:t xml:space="preserve"> (</w:t>
      </w:r>
      <w:r w:rsidRPr="00551EA1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551EA1">
        <w:rPr>
          <w:rFonts w:asciiTheme="majorBidi" w:hAnsiTheme="majorBidi" w:cstheme="majorBidi"/>
          <w:sz w:val="52"/>
          <w:szCs w:val="52"/>
        </w:rPr>
        <w:t xml:space="preserve">) </w:t>
      </w:r>
      <w:r w:rsidRPr="00551EA1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551EA1">
        <w:rPr>
          <w:rFonts w:asciiTheme="majorBidi" w:hAnsiTheme="majorBidi" w:cstheme="majorBidi"/>
          <w:sz w:val="52"/>
          <w:szCs w:val="52"/>
        </w:rPr>
        <w:t>(</w:t>
      </w:r>
      <w:r w:rsidRPr="00551EA1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551EA1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551EA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551EA1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163C9B4A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งวดสามเดือนและหกเดือน</w:t>
      </w:r>
      <w:r w:rsidRPr="00551EA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551EA1">
        <w:rPr>
          <w:rFonts w:asciiTheme="majorBidi" w:hAnsiTheme="majorBidi" w:cstheme="majorBidi"/>
          <w:sz w:val="32"/>
          <w:szCs w:val="32"/>
        </w:rPr>
        <w:t>30</w:t>
      </w:r>
      <w:r w:rsidRPr="00551EA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A64ED" w:rsidRPr="00551EA1">
        <w:rPr>
          <w:rFonts w:asciiTheme="majorBidi" w:hAnsiTheme="majorBidi" w:cstheme="majorBidi"/>
          <w:sz w:val="32"/>
          <w:szCs w:val="32"/>
        </w:rPr>
        <w:t>256</w:t>
      </w:r>
      <w:r w:rsidR="00551EA1" w:rsidRPr="00551EA1">
        <w:rPr>
          <w:rFonts w:asciiTheme="majorBidi" w:hAnsiTheme="majorBidi" w:cstheme="majorBidi"/>
          <w:sz w:val="32"/>
          <w:szCs w:val="32"/>
        </w:rPr>
        <w:t>4</w:t>
      </w:r>
    </w:p>
    <w:p w14:paraId="328660F2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แล</w:t>
      </w:r>
      <w:r w:rsidRPr="00551EA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551EA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551EA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551EA1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551EA1" w:rsidSect="00551EA1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551EA1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551EA1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551EA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551EA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551EA1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551EA1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551EA1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51EA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51EA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551EA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0F3E09" w14:textId="70B36AE4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ณ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30</w:t>
      </w:r>
      <w:r w:rsidR="007657F0"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7657F0" w:rsidRPr="00551EA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256</w:t>
      </w:r>
      <w:r w:rsidR="00551EA1" w:rsidRPr="00551EA1">
        <w:rPr>
          <w:rFonts w:asciiTheme="majorBidi" w:hAnsiTheme="majorBidi" w:cstheme="majorBidi"/>
          <w:sz w:val="30"/>
          <w:szCs w:val="30"/>
        </w:rPr>
        <w:t>4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</w:rPr>
        <w:br/>
      </w:r>
      <w:r w:rsidRPr="00551EA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37AA0" w:rsidRPr="00551EA1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    </w:t>
      </w:r>
      <w:r w:rsidR="005A64ED" w:rsidRPr="00551EA1">
        <w:rPr>
          <w:rFonts w:asciiTheme="majorBidi" w:hAnsiTheme="majorBidi" w:cstheme="majorBidi"/>
          <w:sz w:val="30"/>
          <w:szCs w:val="30"/>
        </w:rPr>
        <w:t>30</w:t>
      </w:r>
      <w:r w:rsidR="00637AA0" w:rsidRPr="00551EA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551EA1">
        <w:rPr>
          <w:rFonts w:asciiTheme="majorBidi" w:hAnsiTheme="majorBidi" w:cstheme="majorBidi"/>
          <w:sz w:val="30"/>
          <w:szCs w:val="30"/>
        </w:rPr>
        <w:t>256</w:t>
      </w:r>
      <w:r w:rsidR="00551EA1" w:rsidRPr="00551EA1">
        <w:rPr>
          <w:rFonts w:asciiTheme="majorBidi" w:hAnsiTheme="majorBidi" w:cstheme="majorBidi"/>
          <w:sz w:val="30"/>
          <w:szCs w:val="30"/>
        </w:rPr>
        <w:t>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657F0" w:rsidRPr="00551EA1">
        <w:rPr>
          <w:rFonts w:asciiTheme="majorBidi" w:hAnsiTheme="majorBidi" w:cstheme="majorBidi"/>
          <w:sz w:val="30"/>
          <w:szCs w:val="30"/>
          <w:cs/>
        </w:rPr>
        <w:t>หก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64ED" w:rsidRPr="00551EA1">
        <w:rPr>
          <w:rFonts w:asciiTheme="majorBidi" w:hAnsiTheme="majorBidi" w:cstheme="majorBidi"/>
          <w:sz w:val="30"/>
          <w:szCs w:val="30"/>
        </w:rPr>
        <w:t>30</w:t>
      </w:r>
      <w:r w:rsidR="007657F0" w:rsidRPr="00551EA1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256</w:t>
      </w:r>
      <w:r w:rsidR="006F2481">
        <w:rPr>
          <w:rFonts w:asciiTheme="majorBidi" w:hAnsiTheme="majorBidi" w:cstheme="majorBidi"/>
          <w:sz w:val="30"/>
          <w:szCs w:val="30"/>
        </w:rPr>
        <w:t>4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FF3F9F" w:rsidRPr="00551EA1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5A64ED" w:rsidRPr="00551EA1">
        <w:rPr>
          <w:rFonts w:asciiTheme="majorBidi" w:hAnsiTheme="majorBidi" w:cstheme="majorBidi"/>
          <w:sz w:val="30"/>
          <w:szCs w:val="30"/>
        </w:rPr>
        <w:t>34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</w:p>
    <w:p w14:paraId="57CB8662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EF3066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51EA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5F86CED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รหัส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2410</w:t>
      </w:r>
      <w:r w:rsidRPr="00551EA1">
        <w:rPr>
          <w:rFonts w:asciiTheme="majorBidi" w:hAnsiTheme="majorBidi" w:cstheme="majorBidi"/>
          <w:sz w:val="30"/>
          <w:szCs w:val="30"/>
        </w:rPr>
        <w:t xml:space="preserve"> “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1EA1">
        <w:rPr>
          <w:rFonts w:asciiTheme="majorBidi" w:hAnsiTheme="majorBidi" w:cstheme="majorBidi"/>
          <w:sz w:val="30"/>
          <w:szCs w:val="30"/>
        </w:rPr>
        <w:t>”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514FFE25" w14:textId="77777777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551EA1" w:rsidSect="00551EA1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77777777" w:rsidR="00A170B3" w:rsidRPr="00551EA1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55330F3A" w14:textId="77777777" w:rsidR="00966458" w:rsidRDefault="00966458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F43874F" w14:textId="77777777" w:rsidR="00966458" w:rsidRDefault="00966458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22DC0F4B" w:rsidR="00A170B3" w:rsidRPr="00551EA1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51EA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551EA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551EA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551EA1">
        <w:rPr>
          <w:rFonts w:asciiTheme="majorBidi" w:hAnsiTheme="majorBidi" w:cstheme="majorBidi"/>
          <w:sz w:val="30"/>
          <w:szCs w:val="30"/>
        </w:rPr>
        <w:t>34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551EA1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551EA1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11E08F2" w14:textId="3A463910" w:rsidR="006F2481" w:rsidRPr="00551EA1" w:rsidRDefault="006F2481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621138EE" w14:textId="3E12BD53" w:rsidR="00707F51" w:rsidRPr="00A04ACE" w:rsidRDefault="00707F51" w:rsidP="00707F5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sectPr w:rsidR="00707F51" w:rsidRPr="00A04ACE" w:rsidSect="00551EA1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DFCE2" w14:textId="77777777" w:rsidR="003D6197" w:rsidRDefault="003D6197" w:rsidP="00CE3999">
      <w:pPr>
        <w:pStyle w:val="BodyText2"/>
      </w:pPr>
      <w:r>
        <w:separator/>
      </w:r>
    </w:p>
  </w:endnote>
  <w:endnote w:type="continuationSeparator" w:id="0">
    <w:p w14:paraId="1A2EC0BE" w14:textId="77777777" w:rsidR="003D6197" w:rsidRDefault="003D6197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FAE51" w14:textId="77777777" w:rsidR="00D4633A" w:rsidRDefault="00D4633A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1FC55" w14:textId="347FCC8B" w:rsidR="00D4633A" w:rsidRPr="00240FF9" w:rsidRDefault="00D4633A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93B9D" w14:textId="77777777" w:rsidR="00D4633A" w:rsidRDefault="00D463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E1FD3" w14:textId="3782870A" w:rsidR="00D4633A" w:rsidRPr="004233E3" w:rsidRDefault="00D4633A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D4633A" w:rsidRPr="000F024E" w:rsidRDefault="00D4633A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54B7A" w14:textId="77777777" w:rsidR="003D6197" w:rsidRDefault="003D6197" w:rsidP="00CE3999">
      <w:pPr>
        <w:pStyle w:val="BodyText2"/>
      </w:pPr>
      <w:r>
        <w:separator/>
      </w:r>
    </w:p>
  </w:footnote>
  <w:footnote w:type="continuationSeparator" w:id="0">
    <w:p w14:paraId="299C3CF0" w14:textId="77777777" w:rsidR="003D6197" w:rsidRDefault="003D6197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96E47" w14:textId="77777777" w:rsidR="00966458" w:rsidRDefault="00966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 w:numId="4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87B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53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2FC2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9E1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5350"/>
    <w:rsid w:val="002756C8"/>
    <w:rsid w:val="002756E2"/>
    <w:rsid w:val="002758C0"/>
    <w:rsid w:val="00275B4B"/>
    <w:rsid w:val="00276699"/>
    <w:rsid w:val="002767F0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13D2"/>
    <w:rsid w:val="002917A0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449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659B"/>
    <w:rsid w:val="003F76E4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816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DB8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D16"/>
    <w:rsid w:val="00672DEA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402A"/>
    <w:rsid w:val="006C4E7B"/>
    <w:rsid w:val="006C5668"/>
    <w:rsid w:val="006C58B7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584"/>
    <w:rsid w:val="007837C2"/>
    <w:rsid w:val="00783D03"/>
    <w:rsid w:val="00783D48"/>
    <w:rsid w:val="007851CF"/>
    <w:rsid w:val="007853EE"/>
    <w:rsid w:val="00785A3C"/>
    <w:rsid w:val="0078606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3678"/>
    <w:rsid w:val="007B443F"/>
    <w:rsid w:val="007B501A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36F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2DF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6C7A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129F"/>
    <w:rsid w:val="0092256D"/>
    <w:rsid w:val="00923545"/>
    <w:rsid w:val="00923845"/>
    <w:rsid w:val="00923AB3"/>
    <w:rsid w:val="00923F6E"/>
    <w:rsid w:val="00924181"/>
    <w:rsid w:val="00924231"/>
    <w:rsid w:val="0092449C"/>
    <w:rsid w:val="009244E4"/>
    <w:rsid w:val="009247A3"/>
    <w:rsid w:val="00924A30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458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2F4A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FBA"/>
    <w:rsid w:val="00A31A29"/>
    <w:rsid w:val="00A31FCB"/>
    <w:rsid w:val="00A328D8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325A"/>
    <w:rsid w:val="00A53483"/>
    <w:rsid w:val="00A539FF"/>
    <w:rsid w:val="00A53AE6"/>
    <w:rsid w:val="00A53B2D"/>
    <w:rsid w:val="00A53C4E"/>
    <w:rsid w:val="00A54B4B"/>
    <w:rsid w:val="00A55DF1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39C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2F82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EEC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72D"/>
    <w:rsid w:val="00DF4AC9"/>
    <w:rsid w:val="00DF4E71"/>
    <w:rsid w:val="00DF53CA"/>
    <w:rsid w:val="00DF54FC"/>
    <w:rsid w:val="00DF5983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6F97"/>
    <w:rsid w:val="00EC7B6A"/>
    <w:rsid w:val="00EC7C52"/>
    <w:rsid w:val="00ED0270"/>
    <w:rsid w:val="00ED047D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C65"/>
    <w:rsid w:val="00F25D89"/>
    <w:rsid w:val="00F2604D"/>
    <w:rsid w:val="00F2627C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BA3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7A6B-1966-4866-8123-0B920449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423</Words>
  <Characters>1663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2021-08-02T16:47:00Z</cp:lastPrinted>
  <dcterms:created xsi:type="dcterms:W3CDTF">2021-08-10T12:16:00Z</dcterms:created>
  <dcterms:modified xsi:type="dcterms:W3CDTF">2021-08-10T12:21:00Z</dcterms:modified>
</cp:coreProperties>
</file>