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Ind w:w="-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78"/>
        <w:gridCol w:w="270"/>
        <w:gridCol w:w="6705"/>
        <w:gridCol w:w="1215"/>
      </w:tblGrid>
      <w:tr w:rsidR="00835050" w:rsidRPr="00551EA1" w14:paraId="6142117D" w14:textId="77777777" w:rsidTr="00835050"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</w:tcPr>
          <w:p w14:paraId="1F07E888" w14:textId="04676B1C" w:rsidR="00835050" w:rsidRPr="00551EA1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0D705EE9" w14:textId="77777777" w:rsidR="00835050" w:rsidRPr="00551EA1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705" w:type="dxa"/>
            <w:tcBorders>
              <w:top w:val="nil"/>
              <w:left w:val="nil"/>
              <w:bottom w:val="nil"/>
              <w:right w:val="nil"/>
            </w:tcBorders>
          </w:tcPr>
          <w:p w14:paraId="2AF5B849" w14:textId="77777777" w:rsidR="00835050" w:rsidRPr="00551EA1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สารบัญ</w:t>
            </w: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</w:tcPr>
          <w:p w14:paraId="2FAB7F5E" w14:textId="77777777" w:rsidR="00835050" w:rsidRPr="00551EA1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835050" w:rsidRPr="00551EA1" w14:paraId="6A721B19" w14:textId="77777777" w:rsidTr="00835050"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</w:tcPr>
          <w:p w14:paraId="3EA5C82B" w14:textId="77777777" w:rsidR="00835050" w:rsidRPr="00551EA1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78FCF8B4" w14:textId="77777777" w:rsidR="00835050" w:rsidRPr="00551EA1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705" w:type="dxa"/>
            <w:tcBorders>
              <w:top w:val="nil"/>
              <w:left w:val="nil"/>
              <w:bottom w:val="nil"/>
              <w:right w:val="nil"/>
            </w:tcBorders>
          </w:tcPr>
          <w:p w14:paraId="1BDDFE7D" w14:textId="77777777" w:rsidR="00835050" w:rsidRPr="00551EA1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</w:tcPr>
          <w:p w14:paraId="2E78C6DF" w14:textId="77777777" w:rsidR="00835050" w:rsidRPr="00551EA1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B67B0D" w:rsidRPr="00551EA1" w14:paraId="09F8477D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6866FDD" w14:textId="53E07040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5E7E4CB2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2E513995" w14:textId="0EE2ABFF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>เกณฑ์การจัดทำงบการเงินระหว่างกาล</w:t>
            </w:r>
          </w:p>
        </w:tc>
        <w:tc>
          <w:tcPr>
            <w:tcW w:w="1215" w:type="dxa"/>
          </w:tcPr>
          <w:p w14:paraId="7D1AD8B3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551EA1" w14:paraId="6F3AB4AC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4DB2EA6" w14:textId="31AC5FE4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37995E89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11CC8B82" w14:textId="28ED211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>บุคคลหรือกิจการที่เกี่ยวข้องกัน</w:t>
            </w:r>
          </w:p>
        </w:tc>
        <w:tc>
          <w:tcPr>
            <w:tcW w:w="1215" w:type="dxa"/>
          </w:tcPr>
          <w:p w14:paraId="6F10B69E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551EA1" w14:paraId="00ACB8DB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A320C44" w14:textId="6BF7E35C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2D0D6831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7662F152" w14:textId="2C1B45D3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utlineLvl w:val="0"/>
              <w:rPr>
                <w:rFonts w:asciiTheme="majorBidi" w:hAnsiTheme="majorBidi" w:cstheme="majorBidi"/>
                <w:sz w:val="30"/>
                <w:szCs w:val="30"/>
                <w:lang w:val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215" w:type="dxa"/>
          </w:tcPr>
          <w:p w14:paraId="4CD0C89B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551EA1" w14:paraId="340E91C8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8F92197" w14:textId="765E29B0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288A5A06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5EAC6C8C" w14:textId="2D527AA8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utlineLvl w:val="0"/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เงินลงทุนในบริษัทย่อย</w:t>
            </w:r>
          </w:p>
        </w:tc>
        <w:tc>
          <w:tcPr>
            <w:tcW w:w="1215" w:type="dxa"/>
          </w:tcPr>
          <w:p w14:paraId="17CD24EF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551EA1" w14:paraId="1E9838FF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4F1D096" w14:textId="0622BD72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7BDC0419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42962BCB" w14:textId="5038520D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215" w:type="dxa"/>
          </w:tcPr>
          <w:p w14:paraId="161AD634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551EA1" w14:paraId="288B1D64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0CF59A4" w14:textId="1DC54A30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3DAEBB99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735FC04F" w14:textId="7461AD80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ส่วนงานดำเนินงานและการจำแนกรายได้</w:t>
            </w:r>
          </w:p>
        </w:tc>
        <w:tc>
          <w:tcPr>
            <w:tcW w:w="1215" w:type="dxa"/>
          </w:tcPr>
          <w:p w14:paraId="3B618DD6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551EA1" w14:paraId="64B50748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80FEC2C" w14:textId="37042701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25E42762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3CC79472" w14:textId="49E9D0B2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สัญญาเช่า</w:t>
            </w:r>
          </w:p>
        </w:tc>
        <w:tc>
          <w:tcPr>
            <w:tcW w:w="1215" w:type="dxa"/>
          </w:tcPr>
          <w:p w14:paraId="4F96BBF2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C6AAB" w:rsidRPr="00551EA1" w14:paraId="503AC170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F384BD1" w14:textId="4B1DD6A1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5DC178DA" w14:textId="77777777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62461AA3" w14:textId="210F106F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</w:t>
            </w:r>
          </w:p>
        </w:tc>
        <w:tc>
          <w:tcPr>
            <w:tcW w:w="1215" w:type="dxa"/>
          </w:tcPr>
          <w:p w14:paraId="3678B815" w14:textId="77777777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C6AAB" w:rsidRPr="00551EA1" w14:paraId="0E772280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91BCE49" w14:textId="4B901DDF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3AC5B63D" w14:textId="77777777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DED1568" w14:textId="59F625E0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เครื่องมือทางการเงิน</w:t>
            </w:r>
          </w:p>
        </w:tc>
        <w:tc>
          <w:tcPr>
            <w:tcW w:w="1215" w:type="dxa"/>
          </w:tcPr>
          <w:p w14:paraId="1B5B090E" w14:textId="77777777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C6AAB" w:rsidRPr="00551EA1" w14:paraId="1CA4082D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B7335C3" w14:textId="65E235A5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270" w:type="dxa"/>
          </w:tcPr>
          <w:p w14:paraId="5DE2223A" w14:textId="77777777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747E13D" w14:textId="5317DB04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ภาระผูกพันกับบุคคลหรือกิจการที่ไม่เกี่ยวข้องกัน</w:t>
            </w:r>
          </w:p>
        </w:tc>
        <w:tc>
          <w:tcPr>
            <w:tcW w:w="1215" w:type="dxa"/>
          </w:tcPr>
          <w:p w14:paraId="2B98B6A8" w14:textId="77777777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46DE6" w:rsidRPr="00551EA1" w14:paraId="45E24338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076AE05" w14:textId="34B4C5F6" w:rsidR="00C46DE6" w:rsidRPr="00AC6AAB" w:rsidRDefault="00C46DE6" w:rsidP="00C46D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</w:rPr>
            </w:pPr>
            <w:bookmarkStart w:id="0" w:name="_GoBack" w:colFirst="0" w:colLast="0"/>
            <w:r w:rsidRPr="004D42C0">
              <w:rPr>
                <w:rFonts w:asciiTheme="majorBidi" w:hAnsiTheme="majorBidi" w:cstheme="majorBidi"/>
                <w:sz w:val="30"/>
                <w:szCs w:val="30"/>
              </w:rPr>
              <w:t>11</w:t>
            </w:r>
          </w:p>
        </w:tc>
        <w:tc>
          <w:tcPr>
            <w:tcW w:w="270" w:type="dxa"/>
          </w:tcPr>
          <w:p w14:paraId="13FEE131" w14:textId="77777777" w:rsidR="00C46DE6" w:rsidRPr="00551EA1" w:rsidRDefault="00C46DE6" w:rsidP="00C46D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3411D384" w14:textId="161B4F2D" w:rsidR="00C46DE6" w:rsidRPr="00260B18" w:rsidRDefault="00C46DE6" w:rsidP="00C46DE6">
            <w:pPr>
              <w:pStyle w:val="index"/>
              <w:tabs>
                <w:tab w:val="clear" w:pos="1134"/>
              </w:tabs>
              <w:spacing w:after="0" w:line="240" w:lineRule="atLeast"/>
              <w:ind w:left="0" w:firstLine="0"/>
              <w:jc w:val="both"/>
              <w:outlineLvl w:val="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4D42C0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เหตุการณ์ภายหลังรอบระยะเวลารายงาน</w:t>
            </w:r>
          </w:p>
        </w:tc>
        <w:tc>
          <w:tcPr>
            <w:tcW w:w="1215" w:type="dxa"/>
          </w:tcPr>
          <w:p w14:paraId="2AEC4A11" w14:textId="77777777" w:rsidR="00C46DE6" w:rsidRPr="00551EA1" w:rsidRDefault="00C46DE6" w:rsidP="00C46D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bookmarkEnd w:id="0"/>
      <w:tr w:rsidR="00C46DE6" w:rsidRPr="00551EA1" w14:paraId="128BEDF4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D9F56DF" w14:textId="1595079A" w:rsidR="00C46DE6" w:rsidRPr="00AC6AAB" w:rsidRDefault="00C46DE6" w:rsidP="00C46D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  <w:r w:rsidRPr="00AC6AAB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  <w:t>12</w:t>
            </w:r>
          </w:p>
        </w:tc>
        <w:tc>
          <w:tcPr>
            <w:tcW w:w="270" w:type="dxa"/>
          </w:tcPr>
          <w:p w14:paraId="34D44F27" w14:textId="77777777" w:rsidR="00C46DE6" w:rsidRPr="00551EA1" w:rsidRDefault="00C46DE6" w:rsidP="00C46D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FED501A" w14:textId="2BD38A61" w:rsidR="00C46DE6" w:rsidRPr="00551EA1" w:rsidRDefault="00C46DE6" w:rsidP="00C46D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15" w:type="dxa"/>
          </w:tcPr>
          <w:p w14:paraId="5E26D37B" w14:textId="77777777" w:rsidR="00C46DE6" w:rsidRPr="00551EA1" w:rsidRDefault="00C46DE6" w:rsidP="00C46D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46DE6" w:rsidRPr="00551EA1" w14:paraId="2F827EF9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D345C12" w14:textId="2D783F85" w:rsidR="00C46DE6" w:rsidRPr="00551EA1" w:rsidRDefault="00C46DE6" w:rsidP="00C46D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7CBCDB61" w14:textId="77777777" w:rsidR="00C46DE6" w:rsidRPr="00551EA1" w:rsidRDefault="00C46DE6" w:rsidP="00C46D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743904F5" w14:textId="3C4DAB3E" w:rsidR="00C46DE6" w:rsidRPr="00551EA1" w:rsidRDefault="00C46DE6" w:rsidP="00C46D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15" w:type="dxa"/>
          </w:tcPr>
          <w:p w14:paraId="4A801A6C" w14:textId="77777777" w:rsidR="00C46DE6" w:rsidRPr="00551EA1" w:rsidRDefault="00C46DE6" w:rsidP="00C46D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46DE6" w:rsidRPr="00551EA1" w14:paraId="5FF291AF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8A68548" w14:textId="59EA9DCF" w:rsidR="00C46DE6" w:rsidRPr="00551EA1" w:rsidRDefault="00C46DE6" w:rsidP="00C46D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  <w:t>14</w:t>
            </w:r>
          </w:p>
        </w:tc>
        <w:tc>
          <w:tcPr>
            <w:tcW w:w="270" w:type="dxa"/>
          </w:tcPr>
          <w:p w14:paraId="575402B5" w14:textId="77777777" w:rsidR="00C46DE6" w:rsidRPr="00551EA1" w:rsidRDefault="00C46DE6" w:rsidP="00C46D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lang w:val="en-GB"/>
              </w:rPr>
            </w:pPr>
          </w:p>
        </w:tc>
        <w:tc>
          <w:tcPr>
            <w:tcW w:w="6705" w:type="dxa"/>
          </w:tcPr>
          <w:p w14:paraId="4CF8B4A4" w14:textId="77777777" w:rsidR="00C46DE6" w:rsidRPr="00551EA1" w:rsidRDefault="00C46DE6" w:rsidP="00C46D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  <w:lang w:val="en-GB"/>
              </w:rPr>
            </w:pPr>
            <w:r w:rsidRPr="00551EA1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  <w:lang w:val="en-GB"/>
              </w:rPr>
              <w:t xml:space="preserve">มาตรฐานการรายงานทางการเงินที่ยังไม่ได้ใช้  </w:t>
            </w:r>
          </w:p>
        </w:tc>
        <w:tc>
          <w:tcPr>
            <w:tcW w:w="1215" w:type="dxa"/>
          </w:tcPr>
          <w:p w14:paraId="7C36DE14" w14:textId="77777777" w:rsidR="00C46DE6" w:rsidRPr="00551EA1" w:rsidRDefault="00C46DE6" w:rsidP="00C46D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</w:tbl>
    <w:p w14:paraId="48D85204" w14:textId="55006866" w:rsidR="00014212" w:rsidRPr="00551EA1" w:rsidRDefault="00014212" w:rsidP="00456F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551EA1">
        <w:rPr>
          <w:rFonts w:asciiTheme="majorBidi" w:hAnsiTheme="majorBidi" w:cstheme="majorBidi"/>
          <w:sz w:val="30"/>
          <w:szCs w:val="30"/>
          <w:cs/>
        </w:rPr>
        <w:br w:type="page"/>
      </w:r>
      <w:r w:rsidRPr="00551EA1">
        <w:rPr>
          <w:rFonts w:asciiTheme="majorBidi" w:hAnsiTheme="majorBidi" w:cstheme="majorBidi"/>
          <w:sz w:val="30"/>
          <w:szCs w:val="30"/>
          <w:cs/>
        </w:rPr>
        <w:lastRenderedPageBreak/>
        <w:t>หมายเหตุประกอบงบการเงินเป็นส่วนหนึ่งของงบการเงิน</w:t>
      </w:r>
      <w:r w:rsidR="009B621A" w:rsidRPr="00551EA1">
        <w:rPr>
          <w:rFonts w:asciiTheme="majorBidi" w:hAnsiTheme="majorBidi" w:cstheme="majorBidi"/>
          <w:spacing w:val="-2"/>
          <w:sz w:val="30"/>
          <w:szCs w:val="30"/>
          <w:cs/>
        </w:rPr>
        <w:t>ระหว่างกาล</w:t>
      </w:r>
      <w:r w:rsidRPr="00551EA1">
        <w:rPr>
          <w:rFonts w:asciiTheme="majorBidi" w:hAnsiTheme="majorBidi" w:cstheme="majorBidi"/>
          <w:sz w:val="30"/>
          <w:szCs w:val="30"/>
          <w:cs/>
        </w:rPr>
        <w:t>นี้</w:t>
      </w:r>
    </w:p>
    <w:p w14:paraId="2DCF4948" w14:textId="77777777" w:rsidR="00014212" w:rsidRPr="00551EA1" w:rsidRDefault="00014212" w:rsidP="00456F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</w:p>
    <w:p w14:paraId="043B233B" w14:textId="59AE13AA" w:rsidR="00014212" w:rsidRPr="00551EA1" w:rsidRDefault="00014212" w:rsidP="00CF5C0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 w:cstheme="majorBidi"/>
          <w:sz w:val="30"/>
          <w:szCs w:val="30"/>
        </w:rPr>
      </w:pPr>
      <w:r w:rsidRPr="00551EA1">
        <w:rPr>
          <w:rFonts w:asciiTheme="majorBidi" w:hAnsiTheme="majorBidi" w:cstheme="majorBidi"/>
          <w:sz w:val="30"/>
          <w:szCs w:val="30"/>
          <w:cs/>
        </w:rPr>
        <w:t>งบการเงิน</w:t>
      </w:r>
      <w:r w:rsidR="009B621A" w:rsidRPr="00551EA1">
        <w:rPr>
          <w:rFonts w:asciiTheme="majorBidi" w:hAnsiTheme="majorBidi" w:cstheme="majorBidi"/>
          <w:spacing w:val="-2"/>
          <w:sz w:val="30"/>
          <w:szCs w:val="30"/>
          <w:cs/>
        </w:rPr>
        <w:t>ระหว่างกาล</w:t>
      </w:r>
      <w:r w:rsidR="00B314A8" w:rsidRPr="00551EA1">
        <w:rPr>
          <w:rFonts w:asciiTheme="majorBidi" w:hAnsiTheme="majorBidi" w:cstheme="majorBidi"/>
          <w:sz w:val="30"/>
          <w:szCs w:val="30"/>
          <w:cs/>
        </w:rPr>
        <w:t>นี้</w:t>
      </w:r>
      <w:r w:rsidRPr="00551EA1">
        <w:rPr>
          <w:rFonts w:asciiTheme="majorBidi" w:hAnsiTheme="majorBidi" w:cstheme="majorBidi"/>
          <w:sz w:val="30"/>
          <w:szCs w:val="30"/>
          <w:cs/>
        </w:rPr>
        <w:t>ได้รับอนุมัติ</w:t>
      </w:r>
      <w:r w:rsidR="009769AA" w:rsidRPr="00551EA1">
        <w:rPr>
          <w:rFonts w:asciiTheme="majorBidi" w:hAnsiTheme="majorBidi" w:cstheme="majorBidi"/>
          <w:sz w:val="30"/>
          <w:szCs w:val="30"/>
          <w:cs/>
        </w:rPr>
        <w:t>ให้ออกงบการเงิน</w:t>
      </w:r>
      <w:r w:rsidRPr="00551EA1">
        <w:rPr>
          <w:rFonts w:asciiTheme="majorBidi" w:hAnsiTheme="majorBidi" w:cstheme="majorBidi"/>
          <w:sz w:val="30"/>
          <w:szCs w:val="30"/>
          <w:cs/>
        </w:rPr>
        <w:t>จาก</w:t>
      </w:r>
      <w:r w:rsidR="006317B7" w:rsidRPr="00551EA1">
        <w:rPr>
          <w:rFonts w:asciiTheme="majorBidi" w:hAnsiTheme="majorBidi" w:cstheme="majorBidi"/>
          <w:sz w:val="30"/>
          <w:szCs w:val="30"/>
          <w:cs/>
        </w:rPr>
        <w:t>คณะ</w:t>
      </w:r>
      <w:r w:rsidRPr="00551EA1">
        <w:rPr>
          <w:rFonts w:asciiTheme="majorBidi" w:hAnsiTheme="majorBidi" w:cstheme="majorBidi"/>
          <w:sz w:val="30"/>
          <w:szCs w:val="30"/>
          <w:cs/>
        </w:rPr>
        <w:t>กรรมการ</w:t>
      </w:r>
      <w:r w:rsidR="0070254A" w:rsidRPr="00551EA1">
        <w:rPr>
          <w:rFonts w:asciiTheme="majorBidi" w:hAnsiTheme="majorBidi" w:cstheme="majorBidi"/>
          <w:sz w:val="30"/>
          <w:szCs w:val="30"/>
          <w:cs/>
        </w:rPr>
        <w:t>เ</w:t>
      </w:r>
      <w:r w:rsidRPr="00551EA1">
        <w:rPr>
          <w:rFonts w:asciiTheme="majorBidi" w:hAnsiTheme="majorBidi" w:cstheme="majorBidi"/>
          <w:sz w:val="30"/>
          <w:szCs w:val="30"/>
          <w:cs/>
        </w:rPr>
        <w:t>มื่อวันที่</w:t>
      </w:r>
      <w:r w:rsidR="009D41EE" w:rsidRPr="00551EA1">
        <w:rPr>
          <w:rFonts w:asciiTheme="majorBidi" w:hAnsiTheme="majorBidi" w:cstheme="majorBidi"/>
          <w:sz w:val="30"/>
          <w:szCs w:val="30"/>
        </w:rPr>
        <w:t xml:space="preserve"> </w:t>
      </w:r>
      <w:r w:rsidR="00CF5C0D">
        <w:rPr>
          <w:rFonts w:asciiTheme="majorBidi" w:hAnsiTheme="majorBidi" w:cstheme="majorBidi"/>
          <w:sz w:val="30"/>
          <w:szCs w:val="30"/>
        </w:rPr>
        <w:t xml:space="preserve">13 </w:t>
      </w:r>
      <w:r w:rsidR="00CF5C0D">
        <w:rPr>
          <w:rFonts w:asciiTheme="majorBidi" w:hAnsiTheme="majorBidi" w:cstheme="majorBidi" w:hint="cs"/>
          <w:sz w:val="30"/>
          <w:szCs w:val="30"/>
          <w:cs/>
        </w:rPr>
        <w:t xml:space="preserve">สิงหาคม </w:t>
      </w:r>
      <w:r w:rsidR="00CF5C0D">
        <w:rPr>
          <w:rFonts w:asciiTheme="majorBidi" w:hAnsiTheme="majorBidi" w:cstheme="majorBidi"/>
          <w:sz w:val="30"/>
          <w:szCs w:val="30"/>
        </w:rPr>
        <w:t>2564</w:t>
      </w:r>
    </w:p>
    <w:p w14:paraId="6BC33A44" w14:textId="77777777" w:rsidR="00014212" w:rsidRPr="00551EA1" w:rsidRDefault="00014212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1D683A53" w14:textId="72FF5801" w:rsidR="00014212" w:rsidRPr="00551EA1" w:rsidRDefault="009769AA" w:rsidP="004E0E01">
      <w:pPr>
        <w:pStyle w:val="Heading1"/>
        <w:numPr>
          <w:ilvl w:val="0"/>
          <w:numId w:val="23"/>
        </w:numPr>
        <w:ind w:left="540" w:hanging="540"/>
        <w:rPr>
          <w:rFonts w:asciiTheme="majorBidi" w:hAnsiTheme="majorBidi" w:cstheme="majorBidi"/>
          <w:szCs w:val="30"/>
        </w:rPr>
      </w:pPr>
      <w:r w:rsidRPr="00551EA1">
        <w:rPr>
          <w:rFonts w:asciiTheme="majorBidi" w:hAnsiTheme="majorBidi" w:cstheme="majorBidi"/>
          <w:szCs w:val="30"/>
          <w:cs/>
        </w:rPr>
        <w:t>เกณฑ์</w:t>
      </w:r>
      <w:r w:rsidR="00014212" w:rsidRPr="00551EA1">
        <w:rPr>
          <w:rFonts w:asciiTheme="majorBidi" w:hAnsiTheme="majorBidi" w:cstheme="majorBidi"/>
          <w:szCs w:val="30"/>
          <w:cs/>
        </w:rPr>
        <w:t>การจัดทำงบการเงิน</w:t>
      </w:r>
      <w:r w:rsidR="009B621A" w:rsidRPr="00551EA1">
        <w:rPr>
          <w:rFonts w:asciiTheme="majorBidi" w:hAnsiTheme="majorBidi" w:cstheme="majorBidi"/>
          <w:szCs w:val="30"/>
          <w:cs/>
        </w:rPr>
        <w:t>ระหว่างกาล</w:t>
      </w:r>
    </w:p>
    <w:p w14:paraId="3FA1C090" w14:textId="763AFF46" w:rsidR="008D5EFE" w:rsidRPr="00551EA1" w:rsidRDefault="008D5EFE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eastAsia="Cordia New" w:hAnsiTheme="majorBidi" w:cstheme="majorBidi"/>
          <w:sz w:val="30"/>
          <w:szCs w:val="30"/>
        </w:rPr>
      </w:pPr>
    </w:p>
    <w:p w14:paraId="12779C89" w14:textId="37CB0E21" w:rsidR="00CF47D1" w:rsidRDefault="00CF47D1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  <w:r w:rsidRPr="00551EA1">
        <w:rPr>
          <w:rFonts w:asciiTheme="majorBidi" w:hAnsiTheme="majorBidi" w:cstheme="majorBidi"/>
          <w:spacing w:val="-3"/>
          <w:sz w:val="30"/>
          <w:szCs w:val="30"/>
          <w:cs/>
        </w:rPr>
        <w:t>งบการเงินระหว่างกาลแบบย่อนี้นำเสนอรายการในงบการเงินในรูปแบบเดียวกับงบการเงินประจำปีและจัดทำ</w:t>
      </w:r>
      <w:r w:rsidRPr="00551EA1">
        <w:rPr>
          <w:rFonts w:asciiTheme="majorBidi" w:hAnsiTheme="majorBidi" w:cstheme="majorBidi"/>
          <w:spacing w:val="-3"/>
          <w:sz w:val="30"/>
          <w:szCs w:val="30"/>
        </w:rPr>
        <w:br/>
      </w:r>
      <w:r w:rsidRPr="00551EA1">
        <w:rPr>
          <w:rFonts w:asciiTheme="majorBidi" w:hAnsiTheme="majorBidi" w:cstheme="majorBidi"/>
          <w:spacing w:val="-3"/>
          <w:sz w:val="30"/>
          <w:szCs w:val="30"/>
          <w:cs/>
        </w:rPr>
        <w:t xml:space="preserve">หมายเหตุประกอบงบการเงินระหว่างกาลในรูปแบบย่อ </w:t>
      </w:r>
      <w:r w:rsidRPr="00551EA1">
        <w:rPr>
          <w:rFonts w:asciiTheme="majorBidi" w:hAnsiTheme="majorBidi" w:cstheme="majorBidi"/>
          <w:spacing w:val="-3"/>
          <w:sz w:val="30"/>
          <w:szCs w:val="30"/>
        </w:rPr>
        <w:t>(“</w:t>
      </w:r>
      <w:r w:rsidRPr="00551EA1">
        <w:rPr>
          <w:rFonts w:asciiTheme="majorBidi" w:hAnsiTheme="majorBidi" w:cstheme="majorBidi"/>
          <w:spacing w:val="-3"/>
          <w:sz w:val="30"/>
          <w:szCs w:val="30"/>
          <w:cs/>
        </w:rPr>
        <w:t>งบการเงินระหว่างกาล</w:t>
      </w:r>
      <w:r w:rsidRPr="00551EA1">
        <w:rPr>
          <w:rFonts w:asciiTheme="majorBidi" w:hAnsiTheme="majorBidi" w:cstheme="majorBidi"/>
          <w:spacing w:val="-3"/>
          <w:sz w:val="30"/>
          <w:szCs w:val="30"/>
        </w:rPr>
        <w:t>”)</w:t>
      </w:r>
      <w:r w:rsidRPr="00551EA1">
        <w:rPr>
          <w:rFonts w:asciiTheme="majorBidi" w:hAnsiTheme="majorBidi" w:cstheme="majorBidi"/>
          <w:spacing w:val="-3"/>
          <w:sz w:val="30"/>
          <w:szCs w:val="30"/>
          <w:cs/>
        </w:rPr>
        <w:t xml:space="preserve"> ตามมาตรฐานการบัญชี ฉบับที่ </w:t>
      </w:r>
      <w:r w:rsidR="005A64ED" w:rsidRPr="00551EA1">
        <w:rPr>
          <w:rFonts w:asciiTheme="majorBidi" w:hAnsiTheme="majorBidi" w:cstheme="majorBidi"/>
          <w:spacing w:val="-3"/>
          <w:sz w:val="30"/>
          <w:szCs w:val="30"/>
        </w:rPr>
        <w:t>34</w:t>
      </w:r>
      <w:r w:rsidRPr="00551EA1">
        <w:rPr>
          <w:rFonts w:asciiTheme="majorBidi" w:hAnsiTheme="majorBidi" w:cstheme="majorBidi"/>
          <w:spacing w:val="-3"/>
          <w:sz w:val="30"/>
          <w:szCs w:val="30"/>
        </w:rPr>
        <w:t xml:space="preserve"> </w:t>
      </w:r>
      <w:r w:rsidRPr="00551EA1">
        <w:rPr>
          <w:rFonts w:asciiTheme="majorBidi" w:hAnsiTheme="majorBidi" w:cstheme="majorBidi"/>
          <w:spacing w:val="-3"/>
          <w:sz w:val="30"/>
          <w:szCs w:val="30"/>
          <w:cs/>
        </w:rPr>
        <w:t xml:space="preserve">เรื่อง </w:t>
      </w:r>
      <w:r w:rsidRPr="00551EA1">
        <w:rPr>
          <w:rFonts w:asciiTheme="majorBidi" w:hAnsiTheme="majorBidi" w:cstheme="majorBidi"/>
          <w:i/>
          <w:iCs/>
          <w:spacing w:val="-3"/>
          <w:sz w:val="30"/>
          <w:szCs w:val="30"/>
          <w:cs/>
        </w:rPr>
        <w:t>การรายงานทางการเงินระหว่างกาล</w:t>
      </w:r>
      <w:r w:rsidRPr="00551EA1">
        <w:rPr>
          <w:rFonts w:asciiTheme="majorBidi" w:hAnsiTheme="majorBidi" w:cstheme="majorBidi"/>
          <w:sz w:val="30"/>
          <w:szCs w:val="30"/>
        </w:rPr>
        <w:t xml:space="preserve"> </w:t>
      </w:r>
      <w:r w:rsidRPr="00551EA1">
        <w:rPr>
          <w:rFonts w:asciiTheme="majorBidi" w:hAnsiTheme="majorBidi" w:cstheme="majorBidi"/>
          <w:sz w:val="30"/>
          <w:szCs w:val="30"/>
          <w:cs/>
        </w:rPr>
        <w:t>รวมถึงแนวปฏิบัติทางการบัญชีที่ประกาศใช้โดยสภาวิชาชีพบัญชีฯ</w:t>
      </w:r>
      <w:r w:rsidRPr="00551EA1">
        <w:rPr>
          <w:rFonts w:asciiTheme="majorBidi" w:hAnsiTheme="majorBidi" w:cstheme="majorBidi"/>
          <w:color w:val="FF0000"/>
          <w:sz w:val="30"/>
          <w:szCs w:val="30"/>
          <w:cs/>
        </w:rPr>
        <w:t xml:space="preserve"> </w:t>
      </w:r>
      <w:r w:rsidRPr="003A161D">
        <w:rPr>
          <w:rFonts w:asciiTheme="majorBidi" w:hAnsiTheme="majorBidi" w:cstheme="majorBidi"/>
          <w:spacing w:val="-4"/>
          <w:sz w:val="30"/>
          <w:szCs w:val="30"/>
          <w:cs/>
        </w:rPr>
        <w:t>กฎระเบียบและประกาศคณะกรรมการกำกับหลักทรัพย์และตลาดหลักทรัพย์ที่เกี่ยวข้อง</w:t>
      </w:r>
      <w:r w:rsidRPr="003A161D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  <w:r w:rsidR="008352DF" w:rsidRPr="003A161D">
        <w:rPr>
          <w:rFonts w:asciiTheme="majorBidi" w:hAnsiTheme="majorBidi" w:cstheme="majorBidi" w:hint="cs"/>
          <w:spacing w:val="-4"/>
          <w:sz w:val="30"/>
          <w:szCs w:val="30"/>
          <w:cs/>
        </w:rPr>
        <w:t>โดย</w:t>
      </w:r>
      <w:r w:rsidR="008352DF" w:rsidRPr="003A161D">
        <w:rPr>
          <w:rFonts w:asciiTheme="majorBidi" w:hAnsiTheme="majorBidi" w:cstheme="majorBidi"/>
          <w:spacing w:val="-4"/>
          <w:sz w:val="30"/>
          <w:szCs w:val="30"/>
          <w:cs/>
        </w:rPr>
        <w:t>งบการเงินระหว่างกาลนี้</w:t>
      </w:r>
      <w:r w:rsidR="008352DF" w:rsidRPr="00E26B65">
        <w:rPr>
          <w:rFonts w:asciiTheme="majorBidi" w:hAnsiTheme="majorBidi" w:cstheme="majorBidi"/>
          <w:spacing w:val="-4"/>
          <w:sz w:val="30"/>
          <w:szCs w:val="30"/>
          <w:cs/>
        </w:rPr>
        <w:t>เน้นการให้ข้อมูลที่เกี่ยวกับกิจกรรม เหตุการณ์และสถานการณ์ใหม่ๆ เพื่อไม่ให้ซ้ำซ้อนกับข้อมูลที่ได้นำเสนอไปแล้ว</w:t>
      </w:r>
      <w:r w:rsidR="008352DF" w:rsidRPr="00B02F82">
        <w:rPr>
          <w:rFonts w:asciiTheme="majorBidi" w:hAnsiTheme="majorBidi" w:cstheme="majorBidi"/>
          <w:spacing w:val="-4"/>
          <w:sz w:val="30"/>
          <w:szCs w:val="30"/>
          <w:cs/>
        </w:rPr>
        <w:t>ในงบการเงินประจำปี</w:t>
      </w:r>
      <w:r w:rsidR="008352DF" w:rsidRPr="00B02F82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 </w:t>
      </w:r>
      <w:r w:rsidR="008352DF" w:rsidRPr="00B02F82">
        <w:rPr>
          <w:rFonts w:asciiTheme="majorBidi" w:hAnsiTheme="majorBidi" w:cstheme="majorBidi"/>
          <w:spacing w:val="-4"/>
          <w:sz w:val="30"/>
          <w:szCs w:val="30"/>
          <w:cs/>
        </w:rPr>
        <w:t>ดังนั้นการอ่านงบการเงินระหว่างกาลนี้จึงควรอ่านควบคู่กับงบการเงินของบริษัทและบริษัทย่อย</w:t>
      </w:r>
      <w:r w:rsidR="008352DF" w:rsidRPr="008352DF">
        <w:rPr>
          <w:rFonts w:asciiTheme="majorBidi" w:hAnsiTheme="majorBidi" w:cstheme="majorBidi"/>
          <w:sz w:val="30"/>
          <w:szCs w:val="30"/>
          <w:cs/>
        </w:rPr>
        <w:t>สำหรับปีสิ้นสุดวันที่</w:t>
      </w:r>
      <w:r w:rsidR="008352DF" w:rsidRPr="008352DF">
        <w:rPr>
          <w:rFonts w:asciiTheme="majorBidi" w:hAnsiTheme="majorBidi" w:cstheme="majorBidi"/>
          <w:sz w:val="30"/>
          <w:szCs w:val="30"/>
        </w:rPr>
        <w:t xml:space="preserve"> 31 </w:t>
      </w:r>
      <w:r w:rsidR="008352DF" w:rsidRPr="008352DF">
        <w:rPr>
          <w:rFonts w:asciiTheme="majorBidi" w:hAnsiTheme="majorBidi" w:cstheme="majorBidi"/>
          <w:sz w:val="30"/>
          <w:szCs w:val="30"/>
          <w:cs/>
        </w:rPr>
        <w:t>ธันวาคม</w:t>
      </w:r>
      <w:r w:rsidR="008352DF" w:rsidRPr="008352DF">
        <w:rPr>
          <w:rFonts w:asciiTheme="majorBidi" w:hAnsiTheme="majorBidi" w:cstheme="majorBidi"/>
          <w:sz w:val="30"/>
          <w:szCs w:val="30"/>
        </w:rPr>
        <w:t xml:space="preserve"> 2563</w:t>
      </w:r>
    </w:p>
    <w:p w14:paraId="03E9CB21" w14:textId="3B2271E0" w:rsidR="006C4E7B" w:rsidRDefault="006C4E7B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</w:p>
    <w:p w14:paraId="0B0653BD" w14:textId="7245DDA9" w:rsidR="006C4E7B" w:rsidRPr="00E071C6" w:rsidRDefault="006C4E7B" w:rsidP="006C4E7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 w:right="-45"/>
        <w:jc w:val="thaiDistribute"/>
        <w:rPr>
          <w:rFonts w:asciiTheme="majorBidi" w:hAnsiTheme="majorBidi" w:cstheme="majorBidi"/>
          <w:spacing w:val="-4"/>
          <w:sz w:val="30"/>
          <w:szCs w:val="30"/>
        </w:rPr>
      </w:pPr>
      <w:r w:rsidRPr="00F9579F">
        <w:rPr>
          <w:rFonts w:asciiTheme="majorBidi" w:hAnsiTheme="majorBidi" w:cstheme="majorBidi"/>
          <w:spacing w:val="-4"/>
          <w:sz w:val="30"/>
          <w:szCs w:val="30"/>
          <w:cs/>
        </w:rPr>
        <w:t>กลุ่มบริษัทได้</w:t>
      </w:r>
      <w:r w:rsidRPr="00F9579F">
        <w:rPr>
          <w:rFonts w:asciiTheme="majorBidi" w:hAnsiTheme="majorBidi" w:cstheme="majorBidi" w:hint="cs"/>
          <w:spacing w:val="-4"/>
          <w:sz w:val="30"/>
          <w:szCs w:val="30"/>
          <w:cs/>
        </w:rPr>
        <w:t>ถือปฏิบัติตามมาตรฐานการรายงานทางการเงินฉบับปรับปรุงเป็นครั้งแรกซึ่งมีผลบังคับใช้ตั้งแต่</w:t>
      </w:r>
      <w:r w:rsidR="004A6161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            </w:t>
      </w:r>
      <w:r w:rsidRPr="00F9579F">
        <w:rPr>
          <w:rFonts w:asciiTheme="majorBidi" w:hAnsiTheme="majorBidi" w:cstheme="majorBidi" w:hint="cs"/>
          <w:spacing w:val="-4"/>
          <w:sz w:val="30"/>
          <w:szCs w:val="30"/>
          <w:cs/>
        </w:rPr>
        <w:t>รอบ</w:t>
      </w:r>
      <w:r w:rsidRPr="00BC69F2">
        <w:rPr>
          <w:rFonts w:asciiTheme="majorBidi" w:hAnsiTheme="majorBidi" w:cstheme="majorBidi" w:hint="cs"/>
          <w:spacing w:val="-8"/>
          <w:sz w:val="30"/>
          <w:szCs w:val="30"/>
          <w:cs/>
        </w:rPr>
        <w:t>ระยะเวลาบัญชีที่เริ่มในหรือหลังวันที่</w:t>
      </w:r>
      <w:r w:rsidRPr="00BC69F2">
        <w:rPr>
          <w:rFonts w:asciiTheme="majorBidi" w:hAnsiTheme="majorBidi" w:cstheme="majorBidi"/>
          <w:spacing w:val="-8"/>
          <w:sz w:val="30"/>
          <w:szCs w:val="30"/>
          <w:cs/>
        </w:rPr>
        <w:t xml:space="preserve"> </w:t>
      </w:r>
      <w:r w:rsidRPr="00BC69F2">
        <w:rPr>
          <w:rFonts w:asciiTheme="majorBidi" w:hAnsiTheme="majorBidi" w:cstheme="majorBidi"/>
          <w:spacing w:val="-8"/>
          <w:sz w:val="30"/>
          <w:szCs w:val="30"/>
        </w:rPr>
        <w:t xml:space="preserve">1 </w:t>
      </w:r>
      <w:r w:rsidRPr="00BC69F2">
        <w:rPr>
          <w:rFonts w:asciiTheme="majorBidi" w:hAnsiTheme="majorBidi" w:cstheme="majorBidi" w:hint="cs"/>
          <w:spacing w:val="-8"/>
          <w:sz w:val="30"/>
          <w:szCs w:val="30"/>
          <w:cs/>
        </w:rPr>
        <w:t>มกราคม</w:t>
      </w:r>
      <w:r w:rsidRPr="00BC69F2">
        <w:rPr>
          <w:rFonts w:asciiTheme="majorBidi" w:hAnsiTheme="majorBidi" w:cstheme="majorBidi"/>
          <w:spacing w:val="-8"/>
          <w:sz w:val="30"/>
          <w:szCs w:val="30"/>
          <w:cs/>
        </w:rPr>
        <w:t xml:space="preserve"> </w:t>
      </w:r>
      <w:r w:rsidRPr="00BC69F2">
        <w:rPr>
          <w:rFonts w:asciiTheme="majorBidi" w:hAnsiTheme="majorBidi" w:cstheme="majorBidi"/>
          <w:spacing w:val="-8"/>
          <w:sz w:val="30"/>
          <w:szCs w:val="30"/>
        </w:rPr>
        <w:t>2564</w:t>
      </w:r>
      <w:r w:rsidRPr="00BC69F2">
        <w:rPr>
          <w:rFonts w:asciiTheme="majorBidi" w:hAnsiTheme="majorBidi" w:cstheme="majorBidi"/>
          <w:spacing w:val="-8"/>
          <w:sz w:val="30"/>
          <w:szCs w:val="30"/>
          <w:cs/>
        </w:rPr>
        <w:t xml:space="preserve"> และไม่ได้</w:t>
      </w:r>
      <w:r w:rsidRPr="00BC69F2">
        <w:rPr>
          <w:rFonts w:asciiTheme="majorBidi" w:hAnsiTheme="majorBidi" w:cstheme="majorBidi" w:hint="cs"/>
          <w:spacing w:val="-8"/>
          <w:sz w:val="30"/>
          <w:szCs w:val="30"/>
          <w:cs/>
        </w:rPr>
        <w:t>นำมาตรฐานการรายงานทางการเงินที่ยังไม่มี</w:t>
      </w:r>
      <w:r w:rsidR="004A6161">
        <w:rPr>
          <w:rFonts w:asciiTheme="majorBidi" w:hAnsiTheme="majorBidi" w:cstheme="majorBidi" w:hint="cs"/>
          <w:spacing w:val="-8"/>
          <w:sz w:val="30"/>
          <w:szCs w:val="30"/>
          <w:cs/>
        </w:rPr>
        <w:t xml:space="preserve">               </w:t>
      </w:r>
      <w:r w:rsidRPr="004A6161">
        <w:rPr>
          <w:rFonts w:asciiTheme="majorBidi" w:hAnsiTheme="majorBidi" w:cstheme="majorBidi" w:hint="cs"/>
          <w:spacing w:val="-6"/>
          <w:sz w:val="30"/>
          <w:szCs w:val="30"/>
          <w:cs/>
        </w:rPr>
        <w:t>ผลบังคับใช้มา</w:t>
      </w:r>
      <w:r w:rsidRPr="004A6161">
        <w:rPr>
          <w:rFonts w:asciiTheme="majorBidi" w:hAnsiTheme="majorBidi" w:cstheme="majorBidi"/>
          <w:spacing w:val="-6"/>
          <w:sz w:val="30"/>
          <w:szCs w:val="30"/>
          <w:cs/>
        </w:rPr>
        <w:t xml:space="preserve">ถือปฏิบัติก่อนวันที่มีผลบังคับใช้ </w:t>
      </w:r>
      <w:r w:rsidRPr="004A6161">
        <w:rPr>
          <w:rFonts w:asciiTheme="majorBidi" w:hAnsiTheme="majorBidi" w:cstheme="majorBidi" w:hint="cs"/>
          <w:spacing w:val="-6"/>
          <w:sz w:val="30"/>
          <w:szCs w:val="30"/>
          <w:cs/>
        </w:rPr>
        <w:t>ทั้งนี้ การถือปฏิบัติดังกล่าว</w:t>
      </w:r>
      <w:r w:rsidRPr="004A6161">
        <w:rPr>
          <w:rFonts w:asciiTheme="majorBidi" w:hAnsiTheme="majorBidi" w:cstheme="majorBidi"/>
          <w:spacing w:val="-6"/>
          <w:sz w:val="30"/>
          <w:szCs w:val="30"/>
          <w:cs/>
        </w:rPr>
        <w:t>ไม่มีผลกระทบ</w:t>
      </w:r>
      <w:r w:rsidRPr="004A6161">
        <w:rPr>
          <w:rFonts w:asciiTheme="majorBidi" w:hAnsiTheme="majorBidi" w:cstheme="majorBidi" w:hint="cs"/>
          <w:spacing w:val="-6"/>
          <w:sz w:val="30"/>
          <w:szCs w:val="30"/>
          <w:cs/>
        </w:rPr>
        <w:t>อย่างมีสาระสำคัญ</w:t>
      </w:r>
      <w:r w:rsidRPr="004A6161">
        <w:rPr>
          <w:rFonts w:asciiTheme="majorBidi" w:hAnsiTheme="majorBidi" w:cstheme="majorBidi"/>
          <w:spacing w:val="-6"/>
          <w:sz w:val="30"/>
          <w:szCs w:val="30"/>
          <w:cs/>
        </w:rPr>
        <w:t>ต่อ</w:t>
      </w:r>
      <w:r w:rsidR="004A6161">
        <w:rPr>
          <w:rFonts w:asciiTheme="majorBidi" w:hAnsiTheme="majorBidi" w:cstheme="majorBidi" w:hint="cs"/>
          <w:spacing w:val="-6"/>
          <w:sz w:val="30"/>
          <w:szCs w:val="30"/>
          <w:cs/>
        </w:rPr>
        <w:t xml:space="preserve">            </w:t>
      </w:r>
      <w:r w:rsidRPr="004A6161">
        <w:rPr>
          <w:rFonts w:asciiTheme="majorBidi" w:hAnsiTheme="majorBidi" w:cstheme="majorBidi"/>
          <w:spacing w:val="-6"/>
          <w:sz w:val="30"/>
          <w:szCs w:val="30"/>
          <w:cs/>
        </w:rPr>
        <w:t>งบการเงิน</w:t>
      </w:r>
      <w:r w:rsidRPr="00F9579F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</w:p>
    <w:p w14:paraId="337783C1" w14:textId="7924E383" w:rsidR="006C4E7B" w:rsidRDefault="006C4E7B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</w:p>
    <w:p w14:paraId="02C40928" w14:textId="4959099C" w:rsidR="006C4E7B" w:rsidRDefault="006C4E7B" w:rsidP="006C4E7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0F51C7">
        <w:rPr>
          <w:rFonts w:asciiTheme="majorBidi" w:hAnsiTheme="majorBidi" w:cstheme="majorBidi"/>
          <w:spacing w:val="-3"/>
          <w:sz w:val="30"/>
          <w:szCs w:val="30"/>
          <w:cs/>
        </w:rPr>
        <w:t>ในการจัดทำงบการเงินระหว่างกาล ผู้บริหารได้มีการใช้วิจารณญาณและการประมาณการในการถือปฏิบัติตามนโยบายการบัญชีของกลุ่มบริษัท ซึ่งผลที่เกิดขึ้นจริงอาจแตกต่างจากที่ประมาณการไว้ ทั้งนี้ นโยบายการบัญชี วิธีการคำนวณและแหล่งข้อมูลสำคัญที่ใช้ในการประมาณการ</w:t>
      </w:r>
      <w:r w:rsidR="00584D36">
        <w:rPr>
          <w:rFonts w:asciiTheme="majorBidi" w:hAnsiTheme="majorBidi" w:cstheme="majorBidi" w:hint="cs"/>
          <w:spacing w:val="-3"/>
          <w:sz w:val="30"/>
          <w:szCs w:val="30"/>
          <w:cs/>
        </w:rPr>
        <w:t>ที่</w:t>
      </w:r>
      <w:r w:rsidRPr="000F51C7">
        <w:rPr>
          <w:rFonts w:asciiTheme="majorBidi" w:hAnsiTheme="majorBidi" w:cstheme="majorBidi"/>
          <w:spacing w:val="-3"/>
          <w:sz w:val="30"/>
          <w:szCs w:val="30"/>
          <w:cs/>
        </w:rPr>
        <w:t xml:space="preserve">อาจมีความไม่แน่นอนนั้นไม่แตกต่างจากที่ได้อธิบายไว้ใน               </w:t>
      </w:r>
      <w:r w:rsidR="00584D36">
        <w:rPr>
          <w:rFonts w:asciiTheme="majorBidi" w:hAnsiTheme="majorBidi" w:cstheme="majorBidi" w:hint="cs"/>
          <w:spacing w:val="-3"/>
          <w:sz w:val="30"/>
          <w:szCs w:val="30"/>
          <w:cs/>
        </w:rPr>
        <w:t xml:space="preserve">   </w:t>
      </w:r>
      <w:r w:rsidRPr="000F51C7">
        <w:rPr>
          <w:rFonts w:asciiTheme="majorBidi" w:hAnsiTheme="majorBidi" w:cstheme="majorBidi"/>
          <w:spacing w:val="-3"/>
          <w:sz w:val="30"/>
          <w:szCs w:val="30"/>
          <w:cs/>
        </w:rPr>
        <w:t xml:space="preserve">งบการเงินสำหรับปีสิ้นสุดวันที่ </w:t>
      </w:r>
      <w:r w:rsidRPr="000F51C7">
        <w:rPr>
          <w:rFonts w:asciiTheme="majorBidi" w:hAnsiTheme="majorBidi" w:cstheme="majorBidi"/>
          <w:sz w:val="30"/>
          <w:szCs w:val="30"/>
        </w:rPr>
        <w:t>31</w:t>
      </w:r>
      <w:r w:rsidRPr="000F51C7">
        <w:rPr>
          <w:rFonts w:asciiTheme="majorBidi" w:hAnsiTheme="majorBidi" w:cstheme="majorBidi"/>
          <w:sz w:val="30"/>
          <w:szCs w:val="30"/>
          <w:cs/>
        </w:rPr>
        <w:t xml:space="preserve"> ธันวาคม </w:t>
      </w:r>
      <w:r w:rsidRPr="000F51C7">
        <w:rPr>
          <w:rFonts w:asciiTheme="majorBidi" w:hAnsiTheme="majorBidi" w:cstheme="majorBidi"/>
          <w:sz w:val="30"/>
          <w:szCs w:val="30"/>
        </w:rPr>
        <w:t>256</w:t>
      </w:r>
      <w:r>
        <w:rPr>
          <w:rFonts w:asciiTheme="majorBidi" w:hAnsiTheme="majorBidi" w:cstheme="majorBidi"/>
          <w:sz w:val="30"/>
          <w:szCs w:val="30"/>
        </w:rPr>
        <w:t>3</w:t>
      </w:r>
    </w:p>
    <w:p w14:paraId="17390D68" w14:textId="77777777" w:rsidR="006C4E7B" w:rsidRPr="006C4E7B" w:rsidRDefault="006C4E7B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</w:p>
    <w:p w14:paraId="4AF34831" w14:textId="77777777" w:rsidR="00600519" w:rsidRPr="006C4E7B" w:rsidRDefault="00600519" w:rsidP="00AC04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p w14:paraId="0A34796D" w14:textId="71DF7FA2" w:rsidR="00FB10CA" w:rsidRPr="00437168" w:rsidRDefault="00672DEA" w:rsidP="0043716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</w:rPr>
      </w:pPr>
      <w:r>
        <w:rPr>
          <w:rFonts w:asciiTheme="majorBidi" w:hAnsiTheme="majorBidi" w:cstheme="majorBidi"/>
          <w:i/>
          <w:iCs/>
          <w:sz w:val="30"/>
          <w:szCs w:val="30"/>
          <w:cs/>
        </w:rPr>
        <w:br w:type="page"/>
      </w:r>
    </w:p>
    <w:p w14:paraId="485239F8" w14:textId="10BD90F6" w:rsidR="00F200E4" w:rsidRPr="00672DEA" w:rsidRDefault="007245B0" w:rsidP="00672DEA">
      <w:pPr>
        <w:pStyle w:val="Heading1"/>
        <w:numPr>
          <w:ilvl w:val="0"/>
          <w:numId w:val="23"/>
        </w:numPr>
        <w:tabs>
          <w:tab w:val="num" w:pos="540"/>
        </w:tabs>
        <w:spacing w:line="240" w:lineRule="auto"/>
        <w:ind w:left="540" w:hanging="540"/>
        <w:rPr>
          <w:rFonts w:asciiTheme="majorBidi" w:hAnsiTheme="majorBidi" w:cstheme="majorBidi"/>
          <w:b w:val="0"/>
          <w:szCs w:val="30"/>
        </w:rPr>
      </w:pPr>
      <w:r w:rsidRPr="00672DEA">
        <w:rPr>
          <w:rFonts w:asciiTheme="majorBidi" w:hAnsiTheme="majorBidi" w:cstheme="majorBidi"/>
          <w:szCs w:val="30"/>
          <w:cs/>
        </w:rPr>
        <w:lastRenderedPageBreak/>
        <w:t>บุคคลหรือกิจการที่เกี่ยวข้องกัน</w:t>
      </w:r>
    </w:p>
    <w:p w14:paraId="7283DC5B" w14:textId="77777777" w:rsidR="00014212" w:rsidRPr="002279E1" w:rsidRDefault="0001421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contextualSpacing/>
        <w:jc w:val="both"/>
        <w:rPr>
          <w:rFonts w:asciiTheme="majorBidi" w:hAnsiTheme="majorBidi" w:cstheme="majorBidi"/>
          <w:sz w:val="20"/>
          <w:szCs w:val="20"/>
          <w:cs/>
        </w:rPr>
      </w:pPr>
    </w:p>
    <w:p w14:paraId="68C41BB4" w14:textId="7669CCAE" w:rsidR="00F20CC0" w:rsidRPr="00672DEA" w:rsidRDefault="00F20CC0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08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  <w:r w:rsidRPr="00672DEA">
        <w:rPr>
          <w:rFonts w:asciiTheme="majorBidi" w:hAnsiTheme="majorBidi" w:cstheme="majorBidi"/>
          <w:spacing w:val="-2"/>
          <w:sz w:val="30"/>
          <w:szCs w:val="30"/>
          <w:cs/>
        </w:rPr>
        <w:t xml:space="preserve">รายการที่สำคัญกับบุคคลหรือกิจการที่เกี่ยวข้องกันสำหรับงวดหกเดือนสิ้นสุดวันที่ </w:t>
      </w:r>
      <w:r w:rsidR="005A64ED" w:rsidRPr="00672DEA">
        <w:rPr>
          <w:rFonts w:asciiTheme="majorBidi" w:hAnsiTheme="majorBidi" w:cstheme="majorBidi"/>
          <w:spacing w:val="-2"/>
          <w:sz w:val="30"/>
          <w:szCs w:val="30"/>
        </w:rPr>
        <w:t>30</w:t>
      </w:r>
      <w:r w:rsidRPr="00672DEA">
        <w:rPr>
          <w:rFonts w:asciiTheme="majorBidi" w:hAnsiTheme="majorBidi" w:cstheme="majorBidi"/>
          <w:spacing w:val="-2"/>
          <w:sz w:val="30"/>
          <w:szCs w:val="30"/>
          <w:cs/>
        </w:rPr>
        <w:t xml:space="preserve"> มิถุนายน สรุปได้ดังนี้</w:t>
      </w:r>
    </w:p>
    <w:p w14:paraId="3B6CAFAE" w14:textId="77777777" w:rsidR="00F20CC0" w:rsidRPr="00672DEA" w:rsidRDefault="00F20CC0" w:rsidP="00672DEA">
      <w:pPr>
        <w:spacing w:line="240" w:lineRule="auto"/>
        <w:rPr>
          <w:rFonts w:asciiTheme="majorBidi" w:hAnsiTheme="majorBidi" w:cstheme="majorBidi"/>
          <w:sz w:val="30"/>
          <w:szCs w:val="30"/>
          <w:highlight w:val="yellow"/>
        </w:rPr>
      </w:pPr>
    </w:p>
    <w:tbl>
      <w:tblPr>
        <w:tblW w:w="9209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050"/>
        <w:gridCol w:w="1107"/>
        <w:gridCol w:w="243"/>
        <w:gridCol w:w="1125"/>
        <w:gridCol w:w="243"/>
        <w:gridCol w:w="1098"/>
        <w:gridCol w:w="236"/>
        <w:gridCol w:w="1107"/>
      </w:tblGrid>
      <w:tr w:rsidR="007B501A" w:rsidRPr="00672DEA" w14:paraId="6884FF21" w14:textId="77777777" w:rsidTr="00466F26">
        <w:trPr>
          <w:tblHeader/>
        </w:trPr>
        <w:tc>
          <w:tcPr>
            <w:tcW w:w="4050" w:type="dxa"/>
          </w:tcPr>
          <w:p w14:paraId="539C6F91" w14:textId="0EE21858" w:rsidR="007B501A" w:rsidRPr="00672DEA" w:rsidRDefault="007B501A" w:rsidP="007B50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EF5E66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รายการที่สำคัญกับบุคคลหรือกิจการที่เกี่ยวข้องกัน</w:t>
            </w:r>
          </w:p>
        </w:tc>
        <w:tc>
          <w:tcPr>
            <w:tcW w:w="2475" w:type="dxa"/>
            <w:gridSpan w:val="3"/>
          </w:tcPr>
          <w:p w14:paraId="3370E0D9" w14:textId="77777777" w:rsidR="007B501A" w:rsidRPr="00672DEA" w:rsidRDefault="007B501A" w:rsidP="007B50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43" w:type="dxa"/>
          </w:tcPr>
          <w:p w14:paraId="0C6EB023" w14:textId="77777777" w:rsidR="007B501A" w:rsidRPr="00672DEA" w:rsidRDefault="007B501A" w:rsidP="007B50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41" w:type="dxa"/>
            <w:gridSpan w:val="3"/>
          </w:tcPr>
          <w:p w14:paraId="0D67F740" w14:textId="77777777" w:rsidR="007B501A" w:rsidRPr="00672DEA" w:rsidRDefault="007B501A" w:rsidP="007B50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B501A" w:rsidRPr="00672DEA" w14:paraId="536846A9" w14:textId="77777777" w:rsidTr="00466F26">
        <w:trPr>
          <w:tblHeader/>
        </w:trPr>
        <w:tc>
          <w:tcPr>
            <w:tcW w:w="4050" w:type="dxa"/>
          </w:tcPr>
          <w:p w14:paraId="513C8D9F" w14:textId="0AEB2814" w:rsidR="007B501A" w:rsidRPr="00672DEA" w:rsidRDefault="007B501A" w:rsidP="007B50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สำหรับงวดหกเดือนสิ้นสุดวันที่ </w:t>
            </w:r>
            <w:r w:rsidRPr="00672DE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Pr="00672DE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1107" w:type="dxa"/>
          </w:tcPr>
          <w:p w14:paraId="1B11F78A" w14:textId="563634E0" w:rsidR="007B501A" w:rsidRPr="00672DEA" w:rsidRDefault="007B501A" w:rsidP="007B50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43" w:type="dxa"/>
          </w:tcPr>
          <w:p w14:paraId="1B521664" w14:textId="77777777" w:rsidR="007B501A" w:rsidRPr="00672DEA" w:rsidRDefault="007B501A" w:rsidP="007B50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3731C914" w14:textId="4A64D69F" w:rsidR="007B501A" w:rsidRPr="00672DEA" w:rsidRDefault="007B501A" w:rsidP="007B50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243" w:type="dxa"/>
          </w:tcPr>
          <w:p w14:paraId="0BFBDA70" w14:textId="77777777" w:rsidR="007B501A" w:rsidRPr="00672DEA" w:rsidRDefault="007B501A" w:rsidP="007B50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57F7A9D1" w14:textId="711D6448" w:rsidR="007B501A" w:rsidRPr="00672DEA" w:rsidRDefault="007B501A" w:rsidP="007B50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36" w:type="dxa"/>
          </w:tcPr>
          <w:p w14:paraId="533A9A6E" w14:textId="77777777" w:rsidR="007B501A" w:rsidRPr="00672DEA" w:rsidRDefault="007B501A" w:rsidP="007B50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0A435032" w14:textId="1A65F861" w:rsidR="007B501A" w:rsidRPr="00672DEA" w:rsidRDefault="007B501A" w:rsidP="007B50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</w:tr>
      <w:tr w:rsidR="007B501A" w:rsidRPr="00672DEA" w14:paraId="11A3A164" w14:textId="77777777" w:rsidTr="00466F26">
        <w:trPr>
          <w:tblHeader/>
        </w:trPr>
        <w:tc>
          <w:tcPr>
            <w:tcW w:w="4050" w:type="dxa"/>
          </w:tcPr>
          <w:p w14:paraId="626B9995" w14:textId="77777777" w:rsidR="007B501A" w:rsidRPr="00672DEA" w:rsidRDefault="007B501A" w:rsidP="007B50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159" w:type="dxa"/>
            <w:gridSpan w:val="7"/>
          </w:tcPr>
          <w:p w14:paraId="54EFE150" w14:textId="77777777" w:rsidR="007B501A" w:rsidRPr="00672DEA" w:rsidRDefault="007B501A" w:rsidP="007B50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7B501A" w:rsidRPr="00672DEA" w14:paraId="58877A0B" w14:textId="77777777" w:rsidTr="00466F26">
        <w:tc>
          <w:tcPr>
            <w:tcW w:w="4050" w:type="dxa"/>
          </w:tcPr>
          <w:p w14:paraId="4D733F50" w14:textId="77777777" w:rsidR="007B501A" w:rsidRPr="00672DEA" w:rsidRDefault="007B501A" w:rsidP="007B50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07" w:type="dxa"/>
          </w:tcPr>
          <w:p w14:paraId="5950AC90" w14:textId="77777777" w:rsidR="007B501A" w:rsidRPr="00672DEA" w:rsidRDefault="007B501A" w:rsidP="007B50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06F8FB9D" w14:textId="77777777" w:rsidR="007B501A" w:rsidRPr="00672DEA" w:rsidRDefault="007B501A" w:rsidP="007B50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18D96DB6" w14:textId="77777777" w:rsidR="007B501A" w:rsidRPr="00672DEA" w:rsidRDefault="007B501A" w:rsidP="007B50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68529104" w14:textId="77777777" w:rsidR="007B501A" w:rsidRPr="00672DEA" w:rsidRDefault="007B501A" w:rsidP="007B50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4292459B" w14:textId="77777777" w:rsidR="007B501A" w:rsidRPr="00672DEA" w:rsidRDefault="007B501A" w:rsidP="007B50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0852E85" w14:textId="77777777" w:rsidR="007B501A" w:rsidRPr="00672DEA" w:rsidRDefault="007B501A" w:rsidP="007B50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10564450" w14:textId="77777777" w:rsidR="007B501A" w:rsidRPr="00672DEA" w:rsidRDefault="007B501A" w:rsidP="007B50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4727C" w:rsidRPr="00672DEA" w14:paraId="0144C78B" w14:textId="77777777" w:rsidTr="00466F26">
        <w:tc>
          <w:tcPr>
            <w:tcW w:w="4050" w:type="dxa"/>
          </w:tcPr>
          <w:p w14:paraId="6061DA30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ขายสินค้า</w:t>
            </w:r>
          </w:p>
        </w:tc>
        <w:tc>
          <w:tcPr>
            <w:tcW w:w="1107" w:type="dxa"/>
          </w:tcPr>
          <w:p w14:paraId="24FC5209" w14:textId="6E589D00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7EE3DAA3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0647A856" w14:textId="5FFE0DDA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0611AE4F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6F58AF9D" w14:textId="2ED68AD8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20,364</w:t>
            </w:r>
          </w:p>
        </w:tc>
        <w:tc>
          <w:tcPr>
            <w:tcW w:w="236" w:type="dxa"/>
          </w:tcPr>
          <w:p w14:paraId="38560C9A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582E3F71" w14:textId="50F339CD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17,794</w:t>
            </w:r>
          </w:p>
        </w:tc>
      </w:tr>
      <w:tr w:rsidR="00C4727C" w:rsidRPr="00672DEA" w14:paraId="52037FD3" w14:textId="77777777" w:rsidTr="00466F26">
        <w:tc>
          <w:tcPr>
            <w:tcW w:w="4050" w:type="dxa"/>
          </w:tcPr>
          <w:p w14:paraId="46A7CBC7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ค่าบริการ</w:t>
            </w:r>
          </w:p>
        </w:tc>
        <w:tc>
          <w:tcPr>
            <w:tcW w:w="1107" w:type="dxa"/>
          </w:tcPr>
          <w:p w14:paraId="2E41788C" w14:textId="588BEEC0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20BA5D57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289B9B36" w14:textId="61DEBD78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749E40D4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7629F987" w14:textId="70B6C570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2,193</w:t>
            </w:r>
          </w:p>
        </w:tc>
        <w:tc>
          <w:tcPr>
            <w:tcW w:w="236" w:type="dxa"/>
          </w:tcPr>
          <w:p w14:paraId="43569B44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6C8F56D8" w14:textId="1A5A8614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2,113</w:t>
            </w:r>
          </w:p>
        </w:tc>
      </w:tr>
      <w:tr w:rsidR="00C4727C" w:rsidRPr="00672DEA" w14:paraId="20A0BD89" w14:textId="77777777" w:rsidTr="00466F26">
        <w:tc>
          <w:tcPr>
            <w:tcW w:w="4050" w:type="dxa"/>
          </w:tcPr>
          <w:p w14:paraId="6B4B9618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ค่านายหน้า</w:t>
            </w:r>
          </w:p>
        </w:tc>
        <w:tc>
          <w:tcPr>
            <w:tcW w:w="1107" w:type="dxa"/>
          </w:tcPr>
          <w:p w14:paraId="4DCA0BC2" w14:textId="0B532F5E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5B31E0D3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238AE635" w14:textId="56B32A7A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22AE33C8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10053FCC" w14:textId="493DE19C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61</w:t>
            </w:r>
          </w:p>
        </w:tc>
        <w:tc>
          <w:tcPr>
            <w:tcW w:w="236" w:type="dxa"/>
          </w:tcPr>
          <w:p w14:paraId="346D3B2B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5D83B417" w14:textId="4815BEFC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188</w:t>
            </w:r>
          </w:p>
        </w:tc>
      </w:tr>
      <w:tr w:rsidR="00C4727C" w:rsidRPr="002279E1" w14:paraId="4DAC39B6" w14:textId="77777777" w:rsidTr="00466F26">
        <w:tc>
          <w:tcPr>
            <w:tcW w:w="4050" w:type="dxa"/>
          </w:tcPr>
          <w:p w14:paraId="5193E8D1" w14:textId="77777777" w:rsidR="00C4727C" w:rsidRPr="002279E1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16"/>
                <w:szCs w:val="16"/>
                <w:highlight w:val="yellow"/>
                <w:cs/>
              </w:rPr>
            </w:pPr>
          </w:p>
        </w:tc>
        <w:tc>
          <w:tcPr>
            <w:tcW w:w="1107" w:type="dxa"/>
          </w:tcPr>
          <w:p w14:paraId="32576EAC" w14:textId="77777777" w:rsidR="00C4727C" w:rsidRPr="002279E1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243" w:type="dxa"/>
          </w:tcPr>
          <w:p w14:paraId="5F3D80AB" w14:textId="77777777" w:rsidR="00C4727C" w:rsidRPr="002279E1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1125" w:type="dxa"/>
          </w:tcPr>
          <w:p w14:paraId="557E0533" w14:textId="77777777" w:rsidR="00C4727C" w:rsidRPr="002279E1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243" w:type="dxa"/>
          </w:tcPr>
          <w:p w14:paraId="5E9A50A3" w14:textId="77777777" w:rsidR="00C4727C" w:rsidRPr="002279E1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1098" w:type="dxa"/>
          </w:tcPr>
          <w:p w14:paraId="6114789F" w14:textId="77777777" w:rsidR="00C4727C" w:rsidRPr="002279E1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236" w:type="dxa"/>
          </w:tcPr>
          <w:p w14:paraId="69644BD1" w14:textId="77777777" w:rsidR="00C4727C" w:rsidRPr="002279E1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1107" w:type="dxa"/>
          </w:tcPr>
          <w:p w14:paraId="47BD8BE2" w14:textId="77777777" w:rsidR="00C4727C" w:rsidRPr="002279E1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</w:tr>
      <w:tr w:rsidR="00C4727C" w:rsidRPr="00672DEA" w14:paraId="44B3CDF1" w14:textId="77777777" w:rsidTr="00466F26">
        <w:tc>
          <w:tcPr>
            <w:tcW w:w="4050" w:type="dxa"/>
          </w:tcPr>
          <w:p w14:paraId="632EE870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บุคคลหรือกิจการอื่นที่เกี่ยวข้องกัน</w:t>
            </w:r>
          </w:p>
        </w:tc>
        <w:tc>
          <w:tcPr>
            <w:tcW w:w="1107" w:type="dxa"/>
          </w:tcPr>
          <w:p w14:paraId="1997EB0E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74212DCF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37E7411B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3DB979A8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0F7CFB80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8C90C54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63EAE082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4387A" w:rsidRPr="00672DEA" w14:paraId="4BE803D0" w14:textId="77777777" w:rsidTr="00466F26">
        <w:tc>
          <w:tcPr>
            <w:tcW w:w="4050" w:type="dxa"/>
          </w:tcPr>
          <w:p w14:paraId="40F073E9" w14:textId="77777777" w:rsidR="0084387A" w:rsidRPr="00672DEA" w:rsidRDefault="0084387A" w:rsidP="008438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ขายสินค้า</w:t>
            </w:r>
          </w:p>
        </w:tc>
        <w:tc>
          <w:tcPr>
            <w:tcW w:w="1107" w:type="dxa"/>
          </w:tcPr>
          <w:p w14:paraId="639B97EB" w14:textId="3E5FB449" w:rsidR="0084387A" w:rsidRPr="00844631" w:rsidRDefault="0084387A" w:rsidP="008438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844631">
              <w:rPr>
                <w:rFonts w:asciiTheme="majorBidi" w:hAnsiTheme="majorBidi" w:cstheme="majorBidi"/>
                <w:sz w:val="30"/>
                <w:szCs w:val="30"/>
              </w:rPr>
              <w:t>1,404,495</w:t>
            </w:r>
          </w:p>
        </w:tc>
        <w:tc>
          <w:tcPr>
            <w:tcW w:w="243" w:type="dxa"/>
          </w:tcPr>
          <w:p w14:paraId="63201040" w14:textId="77777777" w:rsidR="0084387A" w:rsidRPr="00844631" w:rsidRDefault="0084387A" w:rsidP="008438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601C4715" w14:textId="658A2AB3" w:rsidR="0084387A" w:rsidRPr="00844631" w:rsidRDefault="0084387A" w:rsidP="008438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844631">
              <w:rPr>
                <w:rFonts w:asciiTheme="majorBidi" w:hAnsiTheme="majorBidi" w:cstheme="majorBidi"/>
                <w:sz w:val="30"/>
                <w:szCs w:val="30"/>
              </w:rPr>
              <w:t>1,308,380</w:t>
            </w:r>
          </w:p>
        </w:tc>
        <w:tc>
          <w:tcPr>
            <w:tcW w:w="243" w:type="dxa"/>
          </w:tcPr>
          <w:p w14:paraId="37DFD6AF" w14:textId="77777777" w:rsidR="0084387A" w:rsidRPr="00844631" w:rsidRDefault="0084387A" w:rsidP="008438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213BBA30" w14:textId="6E17FB3F" w:rsidR="0084387A" w:rsidRPr="00844631" w:rsidRDefault="0084387A" w:rsidP="008438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844631">
              <w:rPr>
                <w:rFonts w:asciiTheme="majorBidi" w:hAnsiTheme="majorBidi" w:cstheme="majorBidi"/>
                <w:sz w:val="30"/>
                <w:szCs w:val="30"/>
              </w:rPr>
              <w:t>1,400,041</w:t>
            </w:r>
          </w:p>
        </w:tc>
        <w:tc>
          <w:tcPr>
            <w:tcW w:w="236" w:type="dxa"/>
          </w:tcPr>
          <w:p w14:paraId="0B628946" w14:textId="77777777" w:rsidR="0084387A" w:rsidRPr="00672DEA" w:rsidRDefault="0084387A" w:rsidP="008438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5E3900FE" w14:textId="3006BC51" w:rsidR="0084387A" w:rsidRPr="00672DEA" w:rsidRDefault="0084387A" w:rsidP="008438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1,304,281</w:t>
            </w:r>
          </w:p>
        </w:tc>
      </w:tr>
      <w:tr w:rsidR="00C4727C" w:rsidRPr="00672DEA" w14:paraId="16DAD3E8" w14:textId="77777777" w:rsidTr="00466F26">
        <w:tc>
          <w:tcPr>
            <w:tcW w:w="4050" w:type="dxa"/>
          </w:tcPr>
          <w:p w14:paraId="1EE71FDA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ขายวัตถุดิบ</w:t>
            </w:r>
          </w:p>
        </w:tc>
        <w:tc>
          <w:tcPr>
            <w:tcW w:w="1107" w:type="dxa"/>
          </w:tcPr>
          <w:p w14:paraId="23BDA725" w14:textId="12B064F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1,158</w:t>
            </w:r>
          </w:p>
        </w:tc>
        <w:tc>
          <w:tcPr>
            <w:tcW w:w="243" w:type="dxa"/>
          </w:tcPr>
          <w:p w14:paraId="3DC1EBB7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537CAAF0" w14:textId="0756E28B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32,878</w:t>
            </w:r>
          </w:p>
        </w:tc>
        <w:tc>
          <w:tcPr>
            <w:tcW w:w="243" w:type="dxa"/>
          </w:tcPr>
          <w:p w14:paraId="70B6A2C2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298EEA0F" w14:textId="3371139D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1,158</w:t>
            </w:r>
          </w:p>
        </w:tc>
        <w:tc>
          <w:tcPr>
            <w:tcW w:w="236" w:type="dxa"/>
          </w:tcPr>
          <w:p w14:paraId="6AB60568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63FA5D51" w14:textId="02076349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32,878</w:t>
            </w:r>
          </w:p>
        </w:tc>
      </w:tr>
      <w:tr w:rsidR="00C4727C" w:rsidRPr="00672DEA" w14:paraId="27A56838" w14:textId="77777777" w:rsidTr="00466F26">
        <w:tc>
          <w:tcPr>
            <w:tcW w:w="4050" w:type="dxa"/>
          </w:tcPr>
          <w:p w14:paraId="640018D6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รายได้อื่น</w:t>
            </w:r>
          </w:p>
        </w:tc>
        <w:tc>
          <w:tcPr>
            <w:tcW w:w="1107" w:type="dxa"/>
          </w:tcPr>
          <w:p w14:paraId="72C5B45D" w14:textId="63570509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4,686</w:t>
            </w:r>
          </w:p>
        </w:tc>
        <w:tc>
          <w:tcPr>
            <w:tcW w:w="243" w:type="dxa"/>
          </w:tcPr>
          <w:p w14:paraId="25A53FD5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4F8EA585" w14:textId="76BADC48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2,490</w:t>
            </w:r>
          </w:p>
        </w:tc>
        <w:tc>
          <w:tcPr>
            <w:tcW w:w="243" w:type="dxa"/>
          </w:tcPr>
          <w:p w14:paraId="2E70C2AC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36E914C8" w14:textId="0DB420A4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4,151</w:t>
            </w:r>
          </w:p>
        </w:tc>
        <w:tc>
          <w:tcPr>
            <w:tcW w:w="236" w:type="dxa"/>
          </w:tcPr>
          <w:p w14:paraId="26CEFD65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6DDBE321" w14:textId="5C130F00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1,875</w:t>
            </w:r>
          </w:p>
        </w:tc>
      </w:tr>
      <w:tr w:rsidR="00C4727C" w:rsidRPr="00672DEA" w14:paraId="3A2975ED" w14:textId="77777777" w:rsidTr="00466F26">
        <w:tc>
          <w:tcPr>
            <w:tcW w:w="4050" w:type="dxa"/>
          </w:tcPr>
          <w:p w14:paraId="0F9BF04F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ซื้อสินค้า</w:t>
            </w:r>
          </w:p>
        </w:tc>
        <w:tc>
          <w:tcPr>
            <w:tcW w:w="1107" w:type="dxa"/>
          </w:tcPr>
          <w:p w14:paraId="6C5EB082" w14:textId="4415A0C2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16,629</w:t>
            </w:r>
          </w:p>
        </w:tc>
        <w:tc>
          <w:tcPr>
            <w:tcW w:w="243" w:type="dxa"/>
          </w:tcPr>
          <w:p w14:paraId="07A652B5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12BF9763" w14:textId="49B5D200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15,064</w:t>
            </w:r>
          </w:p>
        </w:tc>
        <w:tc>
          <w:tcPr>
            <w:tcW w:w="243" w:type="dxa"/>
          </w:tcPr>
          <w:p w14:paraId="5B1F7C31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61EC4BB9" w14:textId="365C6A9F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16,629</w:t>
            </w:r>
          </w:p>
        </w:tc>
        <w:tc>
          <w:tcPr>
            <w:tcW w:w="236" w:type="dxa"/>
          </w:tcPr>
          <w:p w14:paraId="4121F5F0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4EE4CA15" w14:textId="698FB24E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15,064</w:t>
            </w:r>
          </w:p>
        </w:tc>
      </w:tr>
      <w:tr w:rsidR="00C4727C" w:rsidRPr="00672DEA" w14:paraId="69114A00" w14:textId="77777777" w:rsidTr="00466F26">
        <w:tc>
          <w:tcPr>
            <w:tcW w:w="4050" w:type="dxa"/>
          </w:tcPr>
          <w:p w14:paraId="639DC6F5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ซื้อวัตถุดิบ</w:t>
            </w:r>
          </w:p>
        </w:tc>
        <w:tc>
          <w:tcPr>
            <w:tcW w:w="1107" w:type="dxa"/>
          </w:tcPr>
          <w:p w14:paraId="36E6983F" w14:textId="0A2DD058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290,768</w:t>
            </w:r>
          </w:p>
        </w:tc>
        <w:tc>
          <w:tcPr>
            <w:tcW w:w="243" w:type="dxa"/>
          </w:tcPr>
          <w:p w14:paraId="476B6A4D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7ED9D566" w14:textId="1FAECE3B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334,816</w:t>
            </w:r>
          </w:p>
        </w:tc>
        <w:tc>
          <w:tcPr>
            <w:tcW w:w="243" w:type="dxa"/>
          </w:tcPr>
          <w:p w14:paraId="05DCAA90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7D87F734" w14:textId="5AC2B76C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290,768</w:t>
            </w:r>
          </w:p>
        </w:tc>
        <w:tc>
          <w:tcPr>
            <w:tcW w:w="236" w:type="dxa"/>
          </w:tcPr>
          <w:p w14:paraId="64237C20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405DC9BE" w14:textId="5F0F6480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334,816</w:t>
            </w:r>
          </w:p>
        </w:tc>
      </w:tr>
      <w:tr w:rsidR="00C4727C" w:rsidRPr="00672DEA" w14:paraId="3F29AFA3" w14:textId="77777777" w:rsidTr="00466F26">
        <w:tc>
          <w:tcPr>
            <w:tcW w:w="4050" w:type="dxa"/>
          </w:tcPr>
          <w:p w14:paraId="5750C2E2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ค่าบริการ</w:t>
            </w:r>
          </w:p>
        </w:tc>
        <w:tc>
          <w:tcPr>
            <w:tcW w:w="1107" w:type="dxa"/>
          </w:tcPr>
          <w:p w14:paraId="50512C9F" w14:textId="5885CFC1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810</w:t>
            </w:r>
          </w:p>
        </w:tc>
        <w:tc>
          <w:tcPr>
            <w:tcW w:w="243" w:type="dxa"/>
          </w:tcPr>
          <w:p w14:paraId="5529A567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39BB51DC" w14:textId="45C051B6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854</w:t>
            </w:r>
          </w:p>
        </w:tc>
        <w:tc>
          <w:tcPr>
            <w:tcW w:w="243" w:type="dxa"/>
          </w:tcPr>
          <w:p w14:paraId="62403EE9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55BA5041" w14:textId="62ABCC95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810</w:t>
            </w:r>
          </w:p>
        </w:tc>
        <w:tc>
          <w:tcPr>
            <w:tcW w:w="236" w:type="dxa"/>
          </w:tcPr>
          <w:p w14:paraId="67A59EC2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57C86DD0" w14:textId="536600CF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854</w:t>
            </w:r>
          </w:p>
        </w:tc>
      </w:tr>
      <w:tr w:rsidR="00C4727C" w:rsidRPr="00672DEA" w14:paraId="1514C772" w14:textId="77777777" w:rsidTr="00466F26">
        <w:tc>
          <w:tcPr>
            <w:tcW w:w="4050" w:type="dxa"/>
          </w:tcPr>
          <w:p w14:paraId="3D43C958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ค่านายหน้า</w:t>
            </w:r>
          </w:p>
        </w:tc>
        <w:tc>
          <w:tcPr>
            <w:tcW w:w="1107" w:type="dxa"/>
          </w:tcPr>
          <w:p w14:paraId="6C901998" w14:textId="7F3A8713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19,453</w:t>
            </w:r>
          </w:p>
        </w:tc>
        <w:tc>
          <w:tcPr>
            <w:tcW w:w="243" w:type="dxa"/>
          </w:tcPr>
          <w:p w14:paraId="6F32DA3F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0CEB90CF" w14:textId="1D33D8C8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19,164</w:t>
            </w:r>
          </w:p>
        </w:tc>
        <w:tc>
          <w:tcPr>
            <w:tcW w:w="243" w:type="dxa"/>
          </w:tcPr>
          <w:p w14:paraId="441F1AA8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784E877A" w14:textId="03A478DB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19,453</w:t>
            </w:r>
          </w:p>
        </w:tc>
        <w:tc>
          <w:tcPr>
            <w:tcW w:w="236" w:type="dxa"/>
          </w:tcPr>
          <w:p w14:paraId="77B05B76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43B1BFB8" w14:textId="49BAAB70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19,164</w:t>
            </w:r>
          </w:p>
        </w:tc>
      </w:tr>
      <w:tr w:rsidR="00C4727C" w:rsidRPr="00672DEA" w14:paraId="198BA034" w14:textId="77777777" w:rsidTr="00466F26">
        <w:tc>
          <w:tcPr>
            <w:tcW w:w="4050" w:type="dxa"/>
          </w:tcPr>
          <w:p w14:paraId="59340C78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ค่าตอบแทนผู้บริหาร</w:t>
            </w:r>
          </w:p>
        </w:tc>
        <w:tc>
          <w:tcPr>
            <w:tcW w:w="1107" w:type="dxa"/>
          </w:tcPr>
          <w:p w14:paraId="3CCF504E" w14:textId="1C2C42A1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75</w:t>
            </w:r>
          </w:p>
        </w:tc>
        <w:tc>
          <w:tcPr>
            <w:tcW w:w="243" w:type="dxa"/>
          </w:tcPr>
          <w:p w14:paraId="78488BB6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1224BAFC" w14:textId="2BE7F6C8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75</w:t>
            </w:r>
          </w:p>
        </w:tc>
        <w:tc>
          <w:tcPr>
            <w:tcW w:w="243" w:type="dxa"/>
          </w:tcPr>
          <w:p w14:paraId="2625FE62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1A9CCF38" w14:textId="0CB977D3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75</w:t>
            </w:r>
          </w:p>
        </w:tc>
        <w:tc>
          <w:tcPr>
            <w:tcW w:w="236" w:type="dxa"/>
          </w:tcPr>
          <w:p w14:paraId="0CC6541D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2F959BED" w14:textId="23FF66DF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75</w:t>
            </w:r>
          </w:p>
        </w:tc>
      </w:tr>
      <w:tr w:rsidR="00C4727C" w:rsidRPr="002279E1" w14:paraId="576D6CBF" w14:textId="77777777" w:rsidTr="00466F26">
        <w:tc>
          <w:tcPr>
            <w:tcW w:w="4050" w:type="dxa"/>
          </w:tcPr>
          <w:p w14:paraId="1C8D9AD9" w14:textId="77777777" w:rsidR="00C4727C" w:rsidRPr="002279E1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16"/>
                <w:szCs w:val="16"/>
                <w:highlight w:val="yellow"/>
                <w:cs/>
                <w:lang w:val="th-TH"/>
              </w:rPr>
            </w:pPr>
          </w:p>
        </w:tc>
        <w:tc>
          <w:tcPr>
            <w:tcW w:w="1107" w:type="dxa"/>
          </w:tcPr>
          <w:p w14:paraId="7F7A33E5" w14:textId="77777777" w:rsidR="00C4727C" w:rsidRPr="002279E1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243" w:type="dxa"/>
          </w:tcPr>
          <w:p w14:paraId="0E25D9D2" w14:textId="77777777" w:rsidR="00C4727C" w:rsidRPr="002279E1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1125" w:type="dxa"/>
          </w:tcPr>
          <w:p w14:paraId="5D220A0E" w14:textId="77777777" w:rsidR="00C4727C" w:rsidRPr="002279E1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243" w:type="dxa"/>
          </w:tcPr>
          <w:p w14:paraId="7DE8A0D6" w14:textId="77777777" w:rsidR="00C4727C" w:rsidRPr="002279E1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1098" w:type="dxa"/>
          </w:tcPr>
          <w:p w14:paraId="606F2534" w14:textId="77777777" w:rsidR="00C4727C" w:rsidRPr="002279E1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236" w:type="dxa"/>
          </w:tcPr>
          <w:p w14:paraId="22F338A6" w14:textId="77777777" w:rsidR="00C4727C" w:rsidRPr="002279E1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  <w:tc>
          <w:tcPr>
            <w:tcW w:w="1107" w:type="dxa"/>
          </w:tcPr>
          <w:p w14:paraId="67D0FC56" w14:textId="77777777" w:rsidR="00C4727C" w:rsidRPr="002279E1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highlight w:val="yellow"/>
              </w:rPr>
            </w:pPr>
          </w:p>
        </w:tc>
      </w:tr>
      <w:tr w:rsidR="00C4727C" w:rsidRPr="00672DEA" w14:paraId="15CF4EA2" w14:textId="77777777" w:rsidTr="00466F26">
        <w:tc>
          <w:tcPr>
            <w:tcW w:w="4050" w:type="dxa"/>
          </w:tcPr>
          <w:p w14:paraId="1BF1BEBF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  <w:t>ผู้บริหารสำคัญ</w:t>
            </w:r>
          </w:p>
        </w:tc>
        <w:tc>
          <w:tcPr>
            <w:tcW w:w="1107" w:type="dxa"/>
          </w:tcPr>
          <w:p w14:paraId="242F5352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469C3187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7124DF7B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2E9E70EA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0F5E84F9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81FEE45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3C048E2E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4727C" w:rsidRPr="00672DEA" w14:paraId="4E893BF7" w14:textId="77777777" w:rsidTr="00466F26">
        <w:tc>
          <w:tcPr>
            <w:tcW w:w="4050" w:type="dxa"/>
          </w:tcPr>
          <w:p w14:paraId="4D08611C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ค่าตอบแทนผู้บริหารสำคัญ</w:t>
            </w:r>
          </w:p>
        </w:tc>
        <w:tc>
          <w:tcPr>
            <w:tcW w:w="1107" w:type="dxa"/>
          </w:tcPr>
          <w:p w14:paraId="55825B38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04F24A57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5E1A9AA9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3DAC21EE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0F9E8DD1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0B3430C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081FFF13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95169" w:rsidRPr="00672DEA" w14:paraId="04D00599" w14:textId="77777777" w:rsidTr="00466F26">
        <w:tc>
          <w:tcPr>
            <w:tcW w:w="4050" w:type="dxa"/>
          </w:tcPr>
          <w:p w14:paraId="4886EA78" w14:textId="6D2F1B50" w:rsidR="00A95169" w:rsidRPr="00672DEA" w:rsidRDefault="00A95169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th-TH"/>
              </w:rPr>
              <w:t xml:space="preserve">   </w:t>
            </w: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>ผลประโยชน์ระยะสั้นของพนักงาน</w:t>
            </w:r>
          </w:p>
        </w:tc>
        <w:tc>
          <w:tcPr>
            <w:tcW w:w="1107" w:type="dxa"/>
          </w:tcPr>
          <w:p w14:paraId="7ADDE212" w14:textId="77777777" w:rsidR="00A95169" w:rsidRPr="00672DEA" w:rsidRDefault="00A95169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2D36BCA2" w14:textId="77777777" w:rsidR="00A95169" w:rsidRPr="00672DEA" w:rsidRDefault="00A95169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27EF6281" w14:textId="77777777" w:rsidR="00A95169" w:rsidRPr="00672DEA" w:rsidRDefault="00A95169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</w:tcPr>
          <w:p w14:paraId="25A2A590" w14:textId="77777777" w:rsidR="00A95169" w:rsidRPr="00672DEA" w:rsidRDefault="00A95169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6BB64FB7" w14:textId="77777777" w:rsidR="00A95169" w:rsidRPr="00672DEA" w:rsidRDefault="00A95169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C1D077B" w14:textId="77777777" w:rsidR="00A95169" w:rsidRPr="00672DEA" w:rsidRDefault="00A95169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10B4D806" w14:textId="77777777" w:rsidR="00A95169" w:rsidRPr="00672DEA" w:rsidRDefault="00A95169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4727C" w:rsidRPr="00672DEA" w14:paraId="0453CB64" w14:textId="77777777" w:rsidTr="00466F26">
        <w:tc>
          <w:tcPr>
            <w:tcW w:w="4050" w:type="dxa"/>
          </w:tcPr>
          <w:p w14:paraId="01CE5830" w14:textId="32BEF4F8" w:rsidR="00C4727C" w:rsidRPr="00A95169" w:rsidRDefault="00A95169" w:rsidP="00A951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0"/>
              <w:jc w:val="thaiDistribute"/>
              <w:rPr>
                <w:rFonts w:ascii="Angsana New" w:hAnsi="Angsana New"/>
                <w:i/>
                <w:iCs/>
                <w:color w:val="0000FF"/>
                <w:sz w:val="24"/>
                <w:szCs w:val="24"/>
                <w:highlight w:val="yellow"/>
                <w:cs/>
              </w:rPr>
            </w:pP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th-TH"/>
              </w:rPr>
              <w:t xml:space="preserve">   </w:t>
            </w:r>
            <w:r w:rsidRPr="00A95169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(รวมค่าตอบแทนกรรมการ)</w:t>
            </w:r>
          </w:p>
        </w:tc>
        <w:tc>
          <w:tcPr>
            <w:tcW w:w="1107" w:type="dxa"/>
          </w:tcPr>
          <w:p w14:paraId="6419DAAA" w14:textId="6EF7650E" w:rsidR="00C4727C" w:rsidRPr="00C51DDE" w:rsidRDefault="00084829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C51DDE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6F629F" w:rsidRPr="00C51DDE">
              <w:rPr>
                <w:rFonts w:asciiTheme="majorBidi" w:hAnsiTheme="majorBidi" w:cstheme="majorBidi"/>
                <w:sz w:val="30"/>
                <w:szCs w:val="30"/>
              </w:rPr>
              <w:t>3,384</w:t>
            </w:r>
          </w:p>
        </w:tc>
        <w:tc>
          <w:tcPr>
            <w:tcW w:w="243" w:type="dxa"/>
          </w:tcPr>
          <w:p w14:paraId="4EE69290" w14:textId="77777777" w:rsidR="00C4727C" w:rsidRPr="00C51DDE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</w:tcPr>
          <w:p w14:paraId="7E9170E1" w14:textId="18700B9F" w:rsidR="00C4727C" w:rsidRPr="00C51DDE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C51DDE">
              <w:rPr>
                <w:rFonts w:asciiTheme="majorBidi" w:hAnsiTheme="majorBidi" w:cstheme="majorBidi"/>
                <w:sz w:val="30"/>
                <w:szCs w:val="30"/>
              </w:rPr>
              <w:t>23,761</w:t>
            </w:r>
          </w:p>
        </w:tc>
        <w:tc>
          <w:tcPr>
            <w:tcW w:w="243" w:type="dxa"/>
          </w:tcPr>
          <w:p w14:paraId="2CA46E63" w14:textId="77777777" w:rsidR="00C4727C" w:rsidRPr="00C51DDE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</w:tcPr>
          <w:p w14:paraId="3B2B8F2D" w14:textId="1958A21F" w:rsidR="00C4727C" w:rsidRPr="00C51DDE" w:rsidRDefault="00084829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C51DDE">
              <w:rPr>
                <w:rFonts w:asciiTheme="majorBidi" w:hAnsiTheme="majorBidi" w:cstheme="majorBidi"/>
                <w:sz w:val="30"/>
                <w:szCs w:val="30"/>
              </w:rPr>
              <w:t>22,493</w:t>
            </w:r>
          </w:p>
        </w:tc>
        <w:tc>
          <w:tcPr>
            <w:tcW w:w="236" w:type="dxa"/>
          </w:tcPr>
          <w:p w14:paraId="11208891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</w:tcPr>
          <w:p w14:paraId="2823E6A3" w14:textId="42C15FB3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22,396</w:t>
            </w:r>
          </w:p>
        </w:tc>
      </w:tr>
      <w:tr w:rsidR="00C4727C" w:rsidRPr="00672DEA" w14:paraId="0FE5A330" w14:textId="77777777" w:rsidTr="00466F26">
        <w:tc>
          <w:tcPr>
            <w:tcW w:w="4050" w:type="dxa"/>
          </w:tcPr>
          <w:p w14:paraId="1DAE7C71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  <w:t xml:space="preserve">   ผลประโยชน์หลังออกจากงาน</w:t>
            </w:r>
          </w:p>
        </w:tc>
        <w:tc>
          <w:tcPr>
            <w:tcW w:w="1107" w:type="dxa"/>
            <w:tcBorders>
              <w:bottom w:val="single" w:sz="4" w:space="0" w:color="auto"/>
            </w:tcBorders>
          </w:tcPr>
          <w:p w14:paraId="49E8CEF8" w14:textId="33B05FBE" w:rsidR="00C4727C" w:rsidRPr="00C51DDE" w:rsidRDefault="0084387A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844631">
              <w:rPr>
                <w:rFonts w:asciiTheme="majorBidi" w:hAnsiTheme="majorBidi" w:cstheme="majorBidi"/>
                <w:sz w:val="30"/>
                <w:szCs w:val="30"/>
              </w:rPr>
              <w:t>713</w:t>
            </w:r>
          </w:p>
        </w:tc>
        <w:tc>
          <w:tcPr>
            <w:tcW w:w="243" w:type="dxa"/>
          </w:tcPr>
          <w:p w14:paraId="0358EAB9" w14:textId="77777777" w:rsidR="00C4727C" w:rsidRPr="00C51DDE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25" w:type="dxa"/>
            <w:tcBorders>
              <w:bottom w:val="single" w:sz="4" w:space="0" w:color="auto"/>
            </w:tcBorders>
          </w:tcPr>
          <w:p w14:paraId="05315A88" w14:textId="0351033F" w:rsidR="00C4727C" w:rsidRPr="00C51DDE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C51DDE">
              <w:rPr>
                <w:rFonts w:asciiTheme="majorBidi" w:hAnsiTheme="majorBidi" w:cstheme="majorBidi"/>
                <w:sz w:val="30"/>
                <w:szCs w:val="30"/>
              </w:rPr>
              <w:t>686</w:t>
            </w:r>
          </w:p>
        </w:tc>
        <w:tc>
          <w:tcPr>
            <w:tcW w:w="243" w:type="dxa"/>
          </w:tcPr>
          <w:p w14:paraId="516AC409" w14:textId="77777777" w:rsidR="00C4727C" w:rsidRPr="00C51DDE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98" w:type="dxa"/>
            <w:tcBorders>
              <w:bottom w:val="single" w:sz="4" w:space="0" w:color="auto"/>
            </w:tcBorders>
          </w:tcPr>
          <w:p w14:paraId="07EF62B1" w14:textId="5C2F361F" w:rsidR="00C4727C" w:rsidRPr="00C51DDE" w:rsidRDefault="00084829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C51DDE">
              <w:rPr>
                <w:rFonts w:asciiTheme="majorBidi" w:hAnsiTheme="majorBidi" w:cstheme="majorBidi"/>
                <w:sz w:val="30"/>
                <w:szCs w:val="30"/>
              </w:rPr>
              <w:t>695</w:t>
            </w:r>
          </w:p>
        </w:tc>
        <w:tc>
          <w:tcPr>
            <w:tcW w:w="236" w:type="dxa"/>
          </w:tcPr>
          <w:p w14:paraId="05A9D67A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7" w:type="dxa"/>
            <w:tcBorders>
              <w:bottom w:val="single" w:sz="4" w:space="0" w:color="auto"/>
            </w:tcBorders>
          </w:tcPr>
          <w:p w14:paraId="5F95C64F" w14:textId="67DD02ED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669</w:t>
            </w:r>
          </w:p>
        </w:tc>
      </w:tr>
      <w:tr w:rsidR="00C4727C" w:rsidRPr="00672DEA" w14:paraId="4CEE5627" w14:textId="77777777" w:rsidTr="00466F26">
        <w:tc>
          <w:tcPr>
            <w:tcW w:w="4050" w:type="dxa"/>
          </w:tcPr>
          <w:p w14:paraId="77B21DC9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th-TH"/>
              </w:rPr>
              <w:t xml:space="preserve">   รวมค่าตอบแทนผู้บริหารสำคัญ</w:t>
            </w:r>
          </w:p>
        </w:tc>
        <w:tc>
          <w:tcPr>
            <w:tcW w:w="1107" w:type="dxa"/>
            <w:tcBorders>
              <w:top w:val="single" w:sz="4" w:space="0" w:color="auto"/>
              <w:bottom w:val="double" w:sz="4" w:space="0" w:color="auto"/>
            </w:tcBorders>
          </w:tcPr>
          <w:p w14:paraId="072D8E73" w14:textId="48CC90F2" w:rsidR="00C4727C" w:rsidRPr="00C51DDE" w:rsidRDefault="006F629F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51DD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24,09</w:t>
            </w:r>
            <w:r w:rsidR="0084463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243" w:type="dxa"/>
          </w:tcPr>
          <w:p w14:paraId="79BE90F0" w14:textId="77777777" w:rsidR="00C4727C" w:rsidRPr="00C51DDE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25" w:type="dxa"/>
            <w:tcBorders>
              <w:top w:val="single" w:sz="4" w:space="0" w:color="auto"/>
              <w:bottom w:val="double" w:sz="4" w:space="0" w:color="auto"/>
            </w:tcBorders>
          </w:tcPr>
          <w:p w14:paraId="1ECB4C1D" w14:textId="61D775E4" w:rsidR="00C4727C" w:rsidRPr="00C51DDE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51DD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24,447</w:t>
            </w:r>
          </w:p>
        </w:tc>
        <w:tc>
          <w:tcPr>
            <w:tcW w:w="243" w:type="dxa"/>
          </w:tcPr>
          <w:p w14:paraId="7833B100" w14:textId="77777777" w:rsidR="00C4727C" w:rsidRPr="00C51DDE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98" w:type="dxa"/>
            <w:tcBorders>
              <w:top w:val="single" w:sz="4" w:space="0" w:color="auto"/>
              <w:bottom w:val="double" w:sz="4" w:space="0" w:color="auto"/>
            </w:tcBorders>
          </w:tcPr>
          <w:p w14:paraId="721A3D3D" w14:textId="2E7F7598" w:rsidR="00C4727C" w:rsidRPr="00C51DDE" w:rsidRDefault="00084829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C51DD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23,188</w:t>
            </w:r>
          </w:p>
        </w:tc>
        <w:tc>
          <w:tcPr>
            <w:tcW w:w="236" w:type="dxa"/>
          </w:tcPr>
          <w:p w14:paraId="73AC5142" w14:textId="77777777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07" w:type="dxa"/>
            <w:tcBorders>
              <w:top w:val="single" w:sz="4" w:space="0" w:color="auto"/>
              <w:bottom w:val="double" w:sz="4" w:space="0" w:color="auto"/>
            </w:tcBorders>
          </w:tcPr>
          <w:p w14:paraId="34B633CF" w14:textId="600C92C9" w:rsidR="00C4727C" w:rsidRPr="00672DEA" w:rsidRDefault="00C4727C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23,065</w:t>
            </w:r>
          </w:p>
        </w:tc>
      </w:tr>
    </w:tbl>
    <w:p w14:paraId="7EE88E0D" w14:textId="0DE23D26" w:rsidR="00551EA1" w:rsidRDefault="00551EA1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decimal" w:pos="9270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3B508CB5" w14:textId="1C32D48C" w:rsidR="001A2FC2" w:rsidRDefault="001A2FC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decimal" w:pos="9270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6510BBB3" w14:textId="4DFDAEBF" w:rsidR="001A2FC2" w:rsidRDefault="001A2FC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decimal" w:pos="9270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1825C4BC" w14:textId="7BF9109F" w:rsidR="001A2FC2" w:rsidRDefault="001A2FC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decimal" w:pos="9270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1CFFAA09" w14:textId="172AE1EE" w:rsidR="001A2FC2" w:rsidRDefault="001A2FC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decimal" w:pos="9270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7E2D4F83" w14:textId="09EEC7FD" w:rsidR="00AD7B8E" w:rsidRPr="00672DEA" w:rsidRDefault="0001421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decimal" w:pos="9270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  <w:r w:rsidRPr="00672DEA">
        <w:rPr>
          <w:rFonts w:asciiTheme="majorBidi" w:hAnsiTheme="majorBidi" w:cstheme="majorBidi"/>
          <w:sz w:val="30"/>
          <w:szCs w:val="30"/>
          <w:cs/>
        </w:rPr>
        <w:lastRenderedPageBreak/>
        <w:t>ยอดคงเหลือ</w:t>
      </w:r>
      <w:r w:rsidR="000E42AE" w:rsidRPr="00672DEA">
        <w:rPr>
          <w:rFonts w:asciiTheme="majorBidi" w:hAnsiTheme="majorBidi" w:cstheme="majorBidi"/>
          <w:sz w:val="30"/>
          <w:szCs w:val="30"/>
          <w:cs/>
        </w:rPr>
        <w:t>กับบุคคลหรือกิจการที่เกี่ยวข้องกัน</w:t>
      </w:r>
      <w:r w:rsidR="007474E0" w:rsidRPr="00672DEA">
        <w:rPr>
          <w:rFonts w:asciiTheme="majorBidi" w:hAnsiTheme="majorBidi" w:cstheme="majorBidi"/>
          <w:sz w:val="30"/>
          <w:szCs w:val="30"/>
          <w:cs/>
        </w:rPr>
        <w:t xml:space="preserve"> ณ</w:t>
      </w:r>
      <w:r w:rsidRPr="00672DEA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B57C9A" w:rsidRPr="00672DEA">
        <w:rPr>
          <w:rFonts w:asciiTheme="majorBidi" w:hAnsiTheme="majorBidi" w:cstheme="majorBidi"/>
          <w:sz w:val="30"/>
          <w:szCs w:val="30"/>
          <w:cs/>
        </w:rPr>
        <w:t xml:space="preserve">วันที่ </w:t>
      </w:r>
      <w:r w:rsidR="005A64ED" w:rsidRPr="00672DEA">
        <w:rPr>
          <w:rFonts w:asciiTheme="majorBidi" w:hAnsiTheme="majorBidi" w:cstheme="majorBidi"/>
          <w:sz w:val="30"/>
          <w:szCs w:val="30"/>
        </w:rPr>
        <w:t>30</w:t>
      </w:r>
      <w:r w:rsidR="002048B6" w:rsidRPr="00672DEA">
        <w:rPr>
          <w:rFonts w:asciiTheme="majorBidi" w:hAnsiTheme="majorBidi" w:cstheme="majorBidi"/>
          <w:sz w:val="30"/>
          <w:szCs w:val="30"/>
          <w:cs/>
        </w:rPr>
        <w:t xml:space="preserve"> มิถุนายน</w:t>
      </w:r>
      <w:r w:rsidR="00B57C9A" w:rsidRPr="00672DEA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5A64ED" w:rsidRPr="00672DEA">
        <w:rPr>
          <w:rFonts w:asciiTheme="majorBidi" w:hAnsiTheme="majorBidi" w:cstheme="majorBidi"/>
          <w:sz w:val="30"/>
          <w:szCs w:val="30"/>
        </w:rPr>
        <w:t>256</w:t>
      </w:r>
      <w:r w:rsidR="00551EA1" w:rsidRPr="00672DEA">
        <w:rPr>
          <w:rFonts w:asciiTheme="majorBidi" w:hAnsiTheme="majorBidi" w:cstheme="majorBidi"/>
          <w:sz w:val="30"/>
          <w:szCs w:val="30"/>
        </w:rPr>
        <w:t>4</w:t>
      </w:r>
      <w:r w:rsidR="00B57C9A" w:rsidRPr="00672DEA">
        <w:rPr>
          <w:rFonts w:asciiTheme="majorBidi" w:hAnsiTheme="majorBidi" w:cstheme="majorBidi"/>
          <w:sz w:val="30"/>
          <w:szCs w:val="30"/>
        </w:rPr>
        <w:t xml:space="preserve"> </w:t>
      </w:r>
      <w:r w:rsidR="00B57C9A" w:rsidRPr="00672DEA">
        <w:rPr>
          <w:rFonts w:asciiTheme="majorBidi" w:hAnsiTheme="majorBidi" w:cstheme="majorBidi"/>
          <w:sz w:val="30"/>
          <w:szCs w:val="30"/>
          <w:cs/>
        </w:rPr>
        <w:t xml:space="preserve">และ </w:t>
      </w:r>
      <w:r w:rsidR="005A64ED" w:rsidRPr="00672DEA">
        <w:rPr>
          <w:rFonts w:asciiTheme="majorBidi" w:hAnsiTheme="majorBidi" w:cstheme="majorBidi"/>
          <w:sz w:val="30"/>
          <w:szCs w:val="30"/>
        </w:rPr>
        <w:t>31</w:t>
      </w:r>
      <w:r w:rsidR="00B57C9A" w:rsidRPr="00672DEA">
        <w:rPr>
          <w:rFonts w:asciiTheme="majorBidi" w:hAnsiTheme="majorBidi" w:cstheme="majorBidi"/>
          <w:sz w:val="30"/>
          <w:szCs w:val="30"/>
          <w:cs/>
        </w:rPr>
        <w:t xml:space="preserve"> ธันวาคม </w:t>
      </w:r>
      <w:r w:rsidR="005A64ED" w:rsidRPr="00672DEA">
        <w:rPr>
          <w:rFonts w:asciiTheme="majorBidi" w:hAnsiTheme="majorBidi" w:cstheme="majorBidi"/>
          <w:sz w:val="30"/>
          <w:szCs w:val="30"/>
        </w:rPr>
        <w:t>256</w:t>
      </w:r>
      <w:r w:rsidR="00551EA1" w:rsidRPr="00672DEA">
        <w:rPr>
          <w:rFonts w:asciiTheme="majorBidi" w:hAnsiTheme="majorBidi" w:cstheme="majorBidi"/>
          <w:sz w:val="30"/>
          <w:szCs w:val="30"/>
        </w:rPr>
        <w:t>3</w:t>
      </w:r>
      <w:r w:rsidR="00B57C9A" w:rsidRPr="00672DEA">
        <w:rPr>
          <w:rFonts w:asciiTheme="majorBidi" w:hAnsiTheme="majorBidi" w:cstheme="majorBidi"/>
          <w:sz w:val="30"/>
          <w:szCs w:val="30"/>
        </w:rPr>
        <w:t xml:space="preserve"> </w:t>
      </w:r>
      <w:r w:rsidRPr="00672DEA">
        <w:rPr>
          <w:rFonts w:asciiTheme="majorBidi" w:hAnsiTheme="majorBidi" w:cstheme="majorBidi"/>
          <w:sz w:val="30"/>
          <w:szCs w:val="30"/>
          <w:cs/>
        </w:rPr>
        <w:t>มีดังนี้</w:t>
      </w:r>
    </w:p>
    <w:p w14:paraId="2B504C67" w14:textId="183BA14B" w:rsidR="000E42AE" w:rsidRPr="00672DEA" w:rsidRDefault="000E42AE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tbl>
      <w:tblPr>
        <w:tblW w:w="9453" w:type="dxa"/>
        <w:tblInd w:w="447" w:type="dxa"/>
        <w:tblLayout w:type="fixed"/>
        <w:tblLook w:val="0000" w:firstRow="0" w:lastRow="0" w:firstColumn="0" w:lastColumn="0" w:noHBand="0" w:noVBand="0"/>
      </w:tblPr>
      <w:tblGrid>
        <w:gridCol w:w="4143"/>
        <w:gridCol w:w="1170"/>
        <w:gridCol w:w="270"/>
        <w:gridCol w:w="1080"/>
        <w:gridCol w:w="270"/>
        <w:gridCol w:w="1170"/>
        <w:gridCol w:w="270"/>
        <w:gridCol w:w="1080"/>
      </w:tblGrid>
      <w:tr w:rsidR="009451D8" w:rsidRPr="00672DEA" w14:paraId="58B05F3B" w14:textId="77777777" w:rsidTr="002279E1">
        <w:tc>
          <w:tcPr>
            <w:tcW w:w="4143" w:type="dxa"/>
          </w:tcPr>
          <w:p w14:paraId="27136514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2520" w:type="dxa"/>
            <w:gridSpan w:val="3"/>
          </w:tcPr>
          <w:p w14:paraId="2E19878F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247243E1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520" w:type="dxa"/>
            <w:gridSpan w:val="3"/>
          </w:tcPr>
          <w:p w14:paraId="4EA2DACA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451D8" w:rsidRPr="00672DEA" w14:paraId="42E7CF80" w14:textId="77777777" w:rsidTr="002279E1">
        <w:tc>
          <w:tcPr>
            <w:tcW w:w="4143" w:type="dxa"/>
          </w:tcPr>
          <w:p w14:paraId="01425133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6831C12E" w14:textId="4AD4E6C8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Pr="00672DEA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0" w:type="dxa"/>
          </w:tcPr>
          <w:p w14:paraId="57CCEFA1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C11EAB2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31</w:t>
            </w: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ธันวาคม</w:t>
            </w:r>
          </w:p>
        </w:tc>
        <w:tc>
          <w:tcPr>
            <w:tcW w:w="270" w:type="dxa"/>
          </w:tcPr>
          <w:p w14:paraId="0665AE7F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5E3ED1F" w14:textId="488378F5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Pr="00672DEA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0" w:type="dxa"/>
          </w:tcPr>
          <w:p w14:paraId="140C6D78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BD058B4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31</w:t>
            </w: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ธันวาคม</w:t>
            </w:r>
          </w:p>
        </w:tc>
      </w:tr>
      <w:tr w:rsidR="009451D8" w:rsidRPr="00672DEA" w14:paraId="40B11F95" w14:textId="77777777" w:rsidTr="002279E1">
        <w:tc>
          <w:tcPr>
            <w:tcW w:w="4143" w:type="dxa"/>
          </w:tcPr>
          <w:p w14:paraId="521040BC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170" w:type="dxa"/>
          </w:tcPr>
          <w:p w14:paraId="549040F7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70" w:type="dxa"/>
          </w:tcPr>
          <w:p w14:paraId="3D192750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905EAE7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270" w:type="dxa"/>
          </w:tcPr>
          <w:p w14:paraId="4311544B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ADB99D1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70" w:type="dxa"/>
          </w:tcPr>
          <w:p w14:paraId="25A88EDD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E7D8701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</w:tr>
      <w:tr w:rsidR="009451D8" w:rsidRPr="00672DEA" w14:paraId="17544AC5" w14:textId="77777777" w:rsidTr="002279E1">
        <w:tc>
          <w:tcPr>
            <w:tcW w:w="4143" w:type="dxa"/>
          </w:tcPr>
          <w:p w14:paraId="66157862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</w:p>
        </w:tc>
        <w:tc>
          <w:tcPr>
            <w:tcW w:w="5310" w:type="dxa"/>
            <w:gridSpan w:val="7"/>
          </w:tcPr>
          <w:p w14:paraId="60B83EF6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9451D8" w:rsidRPr="00672DEA" w14:paraId="4A58519F" w14:textId="77777777" w:rsidTr="002279E1">
        <w:tc>
          <w:tcPr>
            <w:tcW w:w="4143" w:type="dxa"/>
          </w:tcPr>
          <w:p w14:paraId="17C53485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pacing w:val="-2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70" w:type="dxa"/>
          </w:tcPr>
          <w:p w14:paraId="037C9AB3" w14:textId="17796384" w:rsidR="009451D8" w:rsidRPr="00672DEA" w:rsidRDefault="00C4727C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E478A56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98"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992DFC1" w14:textId="77777777" w:rsidR="009451D8" w:rsidRPr="00672DEA" w:rsidRDefault="009451D8" w:rsidP="002C73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29ED924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98"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2FCEE73" w14:textId="48A2A5D6" w:rsidR="009451D8" w:rsidRPr="00672DEA" w:rsidRDefault="00C4727C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8,015</w:t>
            </w:r>
          </w:p>
        </w:tc>
        <w:tc>
          <w:tcPr>
            <w:tcW w:w="270" w:type="dxa"/>
          </w:tcPr>
          <w:p w14:paraId="6C54B0B4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80BDE35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8,889</w:t>
            </w:r>
          </w:p>
        </w:tc>
      </w:tr>
      <w:tr w:rsidR="009451D8" w:rsidRPr="00672DEA" w14:paraId="3678F634" w14:textId="77777777" w:rsidTr="002279E1">
        <w:tc>
          <w:tcPr>
            <w:tcW w:w="4143" w:type="dxa"/>
          </w:tcPr>
          <w:p w14:paraId="39402DB5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</w:tcPr>
          <w:p w14:paraId="6E2656A3" w14:textId="72063EC8" w:rsidR="009451D8" w:rsidRPr="00672DEA" w:rsidRDefault="00C4727C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419,965</w:t>
            </w:r>
          </w:p>
        </w:tc>
        <w:tc>
          <w:tcPr>
            <w:tcW w:w="270" w:type="dxa"/>
          </w:tcPr>
          <w:p w14:paraId="4FD69BE8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727F44F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501,800</w:t>
            </w:r>
          </w:p>
        </w:tc>
        <w:tc>
          <w:tcPr>
            <w:tcW w:w="270" w:type="dxa"/>
          </w:tcPr>
          <w:p w14:paraId="52D48384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DC652DE" w14:textId="2CA7F601" w:rsidR="009451D8" w:rsidRPr="00672DEA" w:rsidRDefault="00C4727C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419,699</w:t>
            </w:r>
          </w:p>
        </w:tc>
        <w:tc>
          <w:tcPr>
            <w:tcW w:w="270" w:type="dxa"/>
          </w:tcPr>
          <w:p w14:paraId="7C65E869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C91F535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501,343</w:t>
            </w:r>
          </w:p>
        </w:tc>
      </w:tr>
      <w:tr w:rsidR="009451D8" w:rsidRPr="00672DEA" w14:paraId="00340561" w14:textId="77777777" w:rsidTr="002279E1">
        <w:tc>
          <w:tcPr>
            <w:tcW w:w="4143" w:type="dxa"/>
          </w:tcPr>
          <w:p w14:paraId="5989FDC8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1DD9DA25" w14:textId="3D1B4B91" w:rsidR="009451D8" w:rsidRPr="00672DEA" w:rsidRDefault="00C4727C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419,965</w:t>
            </w:r>
          </w:p>
        </w:tc>
        <w:tc>
          <w:tcPr>
            <w:tcW w:w="270" w:type="dxa"/>
          </w:tcPr>
          <w:p w14:paraId="499273EA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1275B3DF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501,800</w:t>
            </w:r>
          </w:p>
        </w:tc>
        <w:tc>
          <w:tcPr>
            <w:tcW w:w="270" w:type="dxa"/>
          </w:tcPr>
          <w:p w14:paraId="48824003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47DE904D" w14:textId="6BF99B55" w:rsidR="009451D8" w:rsidRPr="00672DEA" w:rsidRDefault="00C4727C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427,714</w:t>
            </w:r>
          </w:p>
        </w:tc>
        <w:tc>
          <w:tcPr>
            <w:tcW w:w="270" w:type="dxa"/>
          </w:tcPr>
          <w:p w14:paraId="4052B250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3F8F86D2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510,232</w:t>
            </w:r>
          </w:p>
        </w:tc>
      </w:tr>
      <w:tr w:rsidR="009451D8" w:rsidRPr="00672DEA" w14:paraId="3870C377" w14:textId="77777777" w:rsidTr="002279E1">
        <w:tc>
          <w:tcPr>
            <w:tcW w:w="4143" w:type="dxa"/>
          </w:tcPr>
          <w:p w14:paraId="66BEFA9B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หัก </w:t>
            </w: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ค่าเผื่อ</w:t>
            </w:r>
            <w:r w:rsidRPr="00672DEA">
              <w:rPr>
                <w:rFonts w:asciiTheme="majorBidi" w:hAnsiTheme="majorBidi"/>
                <w:sz w:val="30"/>
                <w:szCs w:val="30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47A0F822" w14:textId="5B2ECDBE" w:rsidR="009451D8" w:rsidRPr="00672DEA" w:rsidRDefault="00C4727C" w:rsidP="002C73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55C00D4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5987BA4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(7)</w:t>
            </w:r>
          </w:p>
        </w:tc>
        <w:tc>
          <w:tcPr>
            <w:tcW w:w="270" w:type="dxa"/>
          </w:tcPr>
          <w:p w14:paraId="35CC0604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6F0F8D35" w14:textId="61C90B08" w:rsidR="009451D8" w:rsidRPr="00672DEA" w:rsidRDefault="00C4727C" w:rsidP="002C73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2A92E94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6F6CB536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(7)</w:t>
            </w:r>
          </w:p>
        </w:tc>
      </w:tr>
      <w:tr w:rsidR="009451D8" w:rsidRPr="00672DEA" w14:paraId="36CE5B86" w14:textId="77777777" w:rsidTr="002279E1">
        <w:tc>
          <w:tcPr>
            <w:tcW w:w="4143" w:type="dxa"/>
          </w:tcPr>
          <w:p w14:paraId="590786F8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10D1B0AA" w14:textId="596DCBB9" w:rsidR="009451D8" w:rsidRPr="00672DEA" w:rsidRDefault="00C4727C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419,965</w:t>
            </w:r>
          </w:p>
        </w:tc>
        <w:tc>
          <w:tcPr>
            <w:tcW w:w="270" w:type="dxa"/>
          </w:tcPr>
          <w:p w14:paraId="577311B2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747AAC62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501,793</w:t>
            </w:r>
          </w:p>
        </w:tc>
        <w:tc>
          <w:tcPr>
            <w:tcW w:w="270" w:type="dxa"/>
          </w:tcPr>
          <w:p w14:paraId="213419D3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66CF6E9E" w14:textId="38A05DE3" w:rsidR="009451D8" w:rsidRPr="00672DEA" w:rsidRDefault="00C4727C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427,714</w:t>
            </w:r>
          </w:p>
        </w:tc>
        <w:tc>
          <w:tcPr>
            <w:tcW w:w="270" w:type="dxa"/>
          </w:tcPr>
          <w:p w14:paraId="3ED3A1BA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7F03FD9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510,225</w:t>
            </w:r>
          </w:p>
        </w:tc>
      </w:tr>
      <w:tr w:rsidR="009451D8" w:rsidRPr="00672DEA" w14:paraId="0BFFCFC6" w14:textId="77777777" w:rsidTr="002279E1">
        <w:trPr>
          <w:trHeight w:val="386"/>
        </w:trPr>
        <w:tc>
          <w:tcPr>
            <w:tcW w:w="4143" w:type="dxa"/>
          </w:tcPr>
          <w:p w14:paraId="2599E88A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1C7ACD34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2E1EF9EA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75665E6C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73413BF5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28A62768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9428EEF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59722B9B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9451D8" w:rsidRPr="00672DEA" w14:paraId="26EF7EFA" w14:textId="77777777" w:rsidTr="002279E1">
        <w:tc>
          <w:tcPr>
            <w:tcW w:w="4143" w:type="dxa"/>
          </w:tcPr>
          <w:p w14:paraId="6FD29912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ลูกหนี้อื่น</w:t>
            </w:r>
          </w:p>
        </w:tc>
        <w:tc>
          <w:tcPr>
            <w:tcW w:w="1170" w:type="dxa"/>
          </w:tcPr>
          <w:p w14:paraId="7D4745F1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25318E0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38EE19A0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2159D735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0EA1DC0E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7283C9B8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44DE805E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9451D8" w:rsidRPr="00672DEA" w14:paraId="01DCFA4C" w14:textId="77777777" w:rsidTr="002279E1">
        <w:tc>
          <w:tcPr>
            <w:tcW w:w="4143" w:type="dxa"/>
          </w:tcPr>
          <w:p w14:paraId="4CE6F4B7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5346FDA6" w14:textId="2B9FF862" w:rsidR="009451D8" w:rsidRPr="00672DEA" w:rsidRDefault="00C4727C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8,623</w:t>
            </w:r>
          </w:p>
        </w:tc>
        <w:tc>
          <w:tcPr>
            <w:tcW w:w="270" w:type="dxa"/>
          </w:tcPr>
          <w:p w14:paraId="657DBC18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23A5C90D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25,165</w:t>
            </w:r>
          </w:p>
        </w:tc>
        <w:tc>
          <w:tcPr>
            <w:tcW w:w="270" w:type="dxa"/>
          </w:tcPr>
          <w:p w14:paraId="2A1EB384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6D9A6D7" w14:textId="5779C0C9" w:rsidR="009451D8" w:rsidRPr="00672DEA" w:rsidRDefault="00C4727C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8,467</w:t>
            </w:r>
          </w:p>
        </w:tc>
        <w:tc>
          <w:tcPr>
            <w:tcW w:w="270" w:type="dxa"/>
          </w:tcPr>
          <w:p w14:paraId="16E288C9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0BA6321B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24,804</w:t>
            </w:r>
          </w:p>
        </w:tc>
      </w:tr>
      <w:tr w:rsidR="009451D8" w:rsidRPr="00672DEA" w14:paraId="652B54A8" w14:textId="77777777" w:rsidTr="002279E1">
        <w:tc>
          <w:tcPr>
            <w:tcW w:w="4143" w:type="dxa"/>
          </w:tcPr>
          <w:p w14:paraId="157AE9D6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27698160" w14:textId="711AF830" w:rsidR="009451D8" w:rsidRPr="00672DEA" w:rsidRDefault="00C4727C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8,623</w:t>
            </w:r>
          </w:p>
        </w:tc>
        <w:tc>
          <w:tcPr>
            <w:tcW w:w="270" w:type="dxa"/>
          </w:tcPr>
          <w:p w14:paraId="1595070F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113C935C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25,165</w:t>
            </w:r>
          </w:p>
        </w:tc>
        <w:tc>
          <w:tcPr>
            <w:tcW w:w="270" w:type="dxa"/>
          </w:tcPr>
          <w:p w14:paraId="5BEDD9C8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4EC8B1AF" w14:textId="5D7F9DDB" w:rsidR="009451D8" w:rsidRPr="00672DEA" w:rsidRDefault="00C4727C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8,467</w:t>
            </w:r>
          </w:p>
        </w:tc>
        <w:tc>
          <w:tcPr>
            <w:tcW w:w="270" w:type="dxa"/>
          </w:tcPr>
          <w:p w14:paraId="04557339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5D3213B8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24,804</w:t>
            </w:r>
          </w:p>
        </w:tc>
      </w:tr>
      <w:tr w:rsidR="009451D8" w:rsidRPr="00672DEA" w14:paraId="76035D7B" w14:textId="77777777" w:rsidTr="002279E1">
        <w:tc>
          <w:tcPr>
            <w:tcW w:w="4143" w:type="dxa"/>
          </w:tcPr>
          <w:p w14:paraId="4A5B9091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หัก </w:t>
            </w: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ค่าเผื่อ</w:t>
            </w:r>
            <w:r w:rsidRPr="00672DEA">
              <w:rPr>
                <w:rFonts w:asciiTheme="majorBidi" w:hAnsiTheme="majorBidi"/>
                <w:sz w:val="30"/>
                <w:szCs w:val="30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35C5D4DB" w14:textId="03D7B048" w:rsidR="009451D8" w:rsidRPr="00672DEA" w:rsidRDefault="00C4727C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183A8A9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2E9F95E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240" w:lineRule="auto"/>
              <w:ind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51057CD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6F0531D8" w14:textId="049265D8" w:rsidR="009451D8" w:rsidRPr="00672DEA" w:rsidRDefault="00C4727C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5560FE0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41ABC723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spacing w:line="240" w:lineRule="auto"/>
              <w:ind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9451D8" w:rsidRPr="00672DEA" w14:paraId="4E17DB74" w14:textId="77777777" w:rsidTr="002279E1">
        <w:tc>
          <w:tcPr>
            <w:tcW w:w="4143" w:type="dxa"/>
          </w:tcPr>
          <w:p w14:paraId="7A263ABB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27A80C4D" w14:textId="4C45A79A" w:rsidR="009451D8" w:rsidRPr="00672DEA" w:rsidRDefault="00C4727C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8,623</w:t>
            </w:r>
          </w:p>
        </w:tc>
        <w:tc>
          <w:tcPr>
            <w:tcW w:w="270" w:type="dxa"/>
          </w:tcPr>
          <w:p w14:paraId="74EC9CE4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44BDC80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25,165</w:t>
            </w:r>
          </w:p>
        </w:tc>
        <w:tc>
          <w:tcPr>
            <w:tcW w:w="270" w:type="dxa"/>
          </w:tcPr>
          <w:p w14:paraId="5D56F623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6C2D7C2C" w14:textId="31003671" w:rsidR="009451D8" w:rsidRPr="00672DEA" w:rsidRDefault="00C4727C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8,467</w:t>
            </w:r>
          </w:p>
        </w:tc>
        <w:tc>
          <w:tcPr>
            <w:tcW w:w="270" w:type="dxa"/>
          </w:tcPr>
          <w:p w14:paraId="28018D8F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EA07E3D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24,804</w:t>
            </w:r>
          </w:p>
        </w:tc>
      </w:tr>
    </w:tbl>
    <w:p w14:paraId="62080F0B" w14:textId="6DE809B1" w:rsidR="009451D8" w:rsidRDefault="00554DA2" w:rsidP="00554DA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2040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</w:rPr>
        <w:tab/>
      </w:r>
    </w:p>
    <w:tbl>
      <w:tblPr>
        <w:tblW w:w="9278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2326"/>
        <w:gridCol w:w="961"/>
        <w:gridCol w:w="239"/>
        <w:gridCol w:w="974"/>
        <w:gridCol w:w="236"/>
        <w:gridCol w:w="1020"/>
        <w:gridCol w:w="242"/>
        <w:gridCol w:w="846"/>
        <w:gridCol w:w="276"/>
        <w:gridCol w:w="877"/>
        <w:gridCol w:w="291"/>
        <w:gridCol w:w="990"/>
      </w:tblGrid>
      <w:tr w:rsidR="00554DA2" w:rsidRPr="001F50B0" w14:paraId="7494349E" w14:textId="77777777" w:rsidTr="00554DA2">
        <w:trPr>
          <w:tblHeader/>
        </w:trPr>
        <w:tc>
          <w:tcPr>
            <w:tcW w:w="2326" w:type="dxa"/>
            <w:shd w:val="clear" w:color="auto" w:fill="auto"/>
            <w:vAlign w:val="bottom"/>
          </w:tcPr>
          <w:p w14:paraId="31596275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cyan"/>
                <w:cs/>
              </w:rPr>
            </w:pPr>
          </w:p>
        </w:tc>
        <w:tc>
          <w:tcPr>
            <w:tcW w:w="2174" w:type="dxa"/>
            <w:gridSpan w:val="3"/>
            <w:shd w:val="clear" w:color="auto" w:fill="auto"/>
            <w:vAlign w:val="bottom"/>
          </w:tcPr>
          <w:p w14:paraId="4D22EEC8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02F450C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542" w:type="dxa"/>
            <w:gridSpan w:val="7"/>
            <w:shd w:val="clear" w:color="auto" w:fill="auto"/>
            <w:vAlign w:val="bottom"/>
          </w:tcPr>
          <w:p w14:paraId="4078C7C2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/</w:t>
            </w: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 งบการเงินเฉพาะกิจการ</w:t>
            </w:r>
          </w:p>
        </w:tc>
      </w:tr>
      <w:tr w:rsidR="00554DA2" w:rsidRPr="001F50B0" w14:paraId="7B535060" w14:textId="77777777" w:rsidTr="00554DA2">
        <w:trPr>
          <w:tblHeader/>
        </w:trPr>
        <w:tc>
          <w:tcPr>
            <w:tcW w:w="2326" w:type="dxa"/>
            <w:shd w:val="clear" w:color="auto" w:fill="auto"/>
            <w:vAlign w:val="bottom"/>
          </w:tcPr>
          <w:p w14:paraId="74B374C0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highlight w:val="cyan"/>
                <w:cs/>
              </w:rPr>
            </w:pPr>
          </w:p>
        </w:tc>
        <w:tc>
          <w:tcPr>
            <w:tcW w:w="961" w:type="dxa"/>
            <w:shd w:val="clear" w:color="auto" w:fill="auto"/>
            <w:vAlign w:val="bottom"/>
          </w:tcPr>
          <w:p w14:paraId="2392E48F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555710B3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ธันวาคม 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08287933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  <w:vAlign w:val="bottom"/>
          </w:tcPr>
          <w:p w14:paraId="13BE48A9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05F6388A" w14:textId="43264E80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10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Pr="00672DEA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1E3C200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0" w:type="dxa"/>
            <w:shd w:val="clear" w:color="auto" w:fill="auto"/>
            <w:vAlign w:val="bottom"/>
          </w:tcPr>
          <w:p w14:paraId="299658DC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07DBC81E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1598D25C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  <w:vAlign w:val="bottom"/>
          </w:tcPr>
          <w:p w14:paraId="22CAD463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6" w:type="dxa"/>
            <w:shd w:val="clear" w:color="auto" w:fill="auto"/>
            <w:vAlign w:val="bottom"/>
          </w:tcPr>
          <w:p w14:paraId="5A429FF2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  <w:vAlign w:val="bottom"/>
          </w:tcPr>
          <w:p w14:paraId="48FEF9C7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91" w:type="dxa"/>
          </w:tcPr>
          <w:p w14:paraId="78C13296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26BEA8E4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7B620B2A" w14:textId="694E2482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Pr="00672DEA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มิถุนายน</w:t>
            </w:r>
          </w:p>
        </w:tc>
      </w:tr>
      <w:tr w:rsidR="00554DA2" w:rsidRPr="001F50B0" w14:paraId="14D9FA44" w14:textId="77777777" w:rsidTr="00554DA2">
        <w:trPr>
          <w:tblHeader/>
        </w:trPr>
        <w:tc>
          <w:tcPr>
            <w:tcW w:w="2326" w:type="dxa"/>
            <w:shd w:val="clear" w:color="auto" w:fill="auto"/>
            <w:vAlign w:val="bottom"/>
          </w:tcPr>
          <w:p w14:paraId="463F7879" w14:textId="004992E9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highlight w:val="cyan"/>
                <w:cs/>
              </w:rPr>
            </w:pPr>
            <w:r w:rsidRPr="00AD31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เงินให้กู้ยืม</w:t>
            </w:r>
            <w:r w:rsidR="00D347FD" w:rsidRPr="00AD3103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ระยะสั้น</w:t>
            </w:r>
          </w:p>
        </w:tc>
        <w:tc>
          <w:tcPr>
            <w:tcW w:w="961" w:type="dxa"/>
            <w:shd w:val="clear" w:color="auto" w:fill="auto"/>
            <w:vAlign w:val="bottom"/>
          </w:tcPr>
          <w:p w14:paraId="0BFD8EB4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19585394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  <w:vAlign w:val="bottom"/>
          </w:tcPr>
          <w:p w14:paraId="6C8B137A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E7730CC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0" w:type="dxa"/>
            <w:shd w:val="clear" w:color="auto" w:fill="auto"/>
            <w:vAlign w:val="bottom"/>
          </w:tcPr>
          <w:p w14:paraId="2D97D728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3525D33A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  <w:vAlign w:val="bottom"/>
          </w:tcPr>
          <w:p w14:paraId="07252CAB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76" w:type="dxa"/>
            <w:shd w:val="clear" w:color="auto" w:fill="auto"/>
            <w:vAlign w:val="bottom"/>
          </w:tcPr>
          <w:p w14:paraId="382F525F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  <w:vAlign w:val="bottom"/>
          </w:tcPr>
          <w:p w14:paraId="0A77CD79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ลดลง</w:t>
            </w:r>
          </w:p>
        </w:tc>
        <w:tc>
          <w:tcPr>
            <w:tcW w:w="291" w:type="dxa"/>
          </w:tcPr>
          <w:p w14:paraId="31124EF5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266BE918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1F50B0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</w:tr>
      <w:tr w:rsidR="00554DA2" w:rsidRPr="001F50B0" w14:paraId="129297FA" w14:textId="77777777" w:rsidTr="00554DA2">
        <w:trPr>
          <w:tblHeader/>
        </w:trPr>
        <w:tc>
          <w:tcPr>
            <w:tcW w:w="2326" w:type="dxa"/>
            <w:shd w:val="clear" w:color="auto" w:fill="auto"/>
          </w:tcPr>
          <w:p w14:paraId="0962AD31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74" w:type="dxa"/>
            <w:gridSpan w:val="3"/>
            <w:shd w:val="clear" w:color="auto" w:fill="auto"/>
          </w:tcPr>
          <w:p w14:paraId="299AE3E7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(ร้อยละต่อปี)</w:t>
            </w:r>
            <w:r w:rsidRPr="001F50B0" w:rsidDel="00D31659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36" w:type="dxa"/>
            <w:shd w:val="clear" w:color="auto" w:fill="auto"/>
          </w:tcPr>
          <w:p w14:paraId="3625EA1D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542" w:type="dxa"/>
            <w:gridSpan w:val="7"/>
            <w:shd w:val="clear" w:color="auto" w:fill="auto"/>
          </w:tcPr>
          <w:p w14:paraId="6793222A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554DA2" w:rsidRPr="001F50B0" w14:paraId="62960CB6" w14:textId="77777777" w:rsidTr="00554DA2">
        <w:tc>
          <w:tcPr>
            <w:tcW w:w="2326" w:type="dxa"/>
            <w:shd w:val="clear" w:color="auto" w:fill="auto"/>
          </w:tcPr>
          <w:p w14:paraId="1CDD08D2" w14:textId="77777777" w:rsidR="00554DA2" w:rsidRPr="001F50B0" w:rsidRDefault="00554DA2" w:rsidP="00554DA2">
            <w:pPr>
              <w:tabs>
                <w:tab w:val="clear" w:pos="227"/>
                <w:tab w:val="left" w:pos="156"/>
              </w:tabs>
              <w:spacing w:line="240" w:lineRule="auto"/>
              <w:ind w:left="336" w:right="-105" w:hanging="33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961" w:type="dxa"/>
            <w:shd w:val="clear" w:color="auto" w:fill="auto"/>
          </w:tcPr>
          <w:p w14:paraId="66A82033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</w:tcPr>
          <w:p w14:paraId="5AE84268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</w:tcPr>
          <w:p w14:paraId="1B486F9E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18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44EEC016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0" w:type="dxa"/>
            <w:tcBorders>
              <w:bottom w:val="single" w:sz="4" w:space="0" w:color="auto"/>
            </w:tcBorders>
            <w:shd w:val="clear" w:color="auto" w:fill="auto"/>
          </w:tcPr>
          <w:p w14:paraId="164BF4F8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5,59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0</w:t>
            </w:r>
          </w:p>
        </w:tc>
        <w:tc>
          <w:tcPr>
            <w:tcW w:w="242" w:type="dxa"/>
            <w:shd w:val="clear" w:color="auto" w:fill="auto"/>
          </w:tcPr>
          <w:p w14:paraId="7B0193EC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0694D008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1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6" w:type="dxa"/>
            <w:shd w:val="clear" w:color="auto" w:fill="auto"/>
          </w:tcPr>
          <w:p w14:paraId="15FD69CC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</w:tcPr>
          <w:p w14:paraId="35D07500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5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91" w:type="dxa"/>
          </w:tcPr>
          <w:p w14:paraId="19255C31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494E7973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 </w:t>
            </w:r>
            <w:r w:rsidRPr="001F50B0">
              <w:rPr>
                <w:rFonts w:asciiTheme="majorBidi" w:hAnsiTheme="majorBidi" w:cstheme="majorBidi"/>
                <w:sz w:val="30"/>
                <w:szCs w:val="30"/>
              </w:rPr>
              <w:t>5,590</w:t>
            </w:r>
          </w:p>
        </w:tc>
      </w:tr>
      <w:tr w:rsidR="00554DA2" w:rsidRPr="001F50B0" w14:paraId="4A2426BE" w14:textId="77777777" w:rsidTr="00554DA2">
        <w:tc>
          <w:tcPr>
            <w:tcW w:w="2326" w:type="dxa"/>
            <w:shd w:val="clear" w:color="auto" w:fill="auto"/>
          </w:tcPr>
          <w:p w14:paraId="31729D73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61" w:type="dxa"/>
            <w:shd w:val="clear" w:color="auto" w:fill="auto"/>
          </w:tcPr>
          <w:p w14:paraId="150F1DDF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7FF9A65C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</w:tcPr>
          <w:p w14:paraId="27701A06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5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12A322BD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0" w:type="dxa"/>
            <w:tcBorders>
              <w:top w:val="single" w:sz="4" w:space="0" w:color="auto"/>
            </w:tcBorders>
            <w:shd w:val="clear" w:color="auto" w:fill="auto"/>
          </w:tcPr>
          <w:p w14:paraId="177855E0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5,590</w:t>
            </w:r>
          </w:p>
        </w:tc>
        <w:tc>
          <w:tcPr>
            <w:tcW w:w="242" w:type="dxa"/>
            <w:shd w:val="clear" w:color="auto" w:fill="auto"/>
          </w:tcPr>
          <w:p w14:paraId="7E83221A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07C03456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6" w:type="dxa"/>
            <w:shd w:val="clear" w:color="auto" w:fill="auto"/>
          </w:tcPr>
          <w:p w14:paraId="73A48880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</w:tcPr>
          <w:p w14:paraId="0A159EB9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91" w:type="dxa"/>
          </w:tcPr>
          <w:p w14:paraId="7A76DB5F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3CCAC63F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5,590</w:t>
            </w:r>
          </w:p>
        </w:tc>
      </w:tr>
      <w:tr w:rsidR="00554DA2" w:rsidRPr="001F50B0" w14:paraId="4091C562" w14:textId="77777777" w:rsidTr="00554DA2">
        <w:tc>
          <w:tcPr>
            <w:tcW w:w="3526" w:type="dxa"/>
            <w:gridSpan w:val="3"/>
            <w:shd w:val="clear" w:color="auto" w:fill="auto"/>
          </w:tcPr>
          <w:p w14:paraId="67EF2847" w14:textId="77777777" w:rsidR="00554DA2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</w:t>
            </w:r>
          </w:p>
          <w:p w14:paraId="5CE92327" w14:textId="77777777" w:rsidR="00554DA2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70639C">
              <w:rPr>
                <w:rFonts w:asciiTheme="majorBidi" w:hAnsiTheme="majorBidi"/>
                <w:sz w:val="30"/>
                <w:szCs w:val="30"/>
                <w:cs/>
              </w:rPr>
              <w:t>ด้านเครดิตที่คาดว่า</w:t>
            </w:r>
          </w:p>
          <w:p w14:paraId="76F67691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/>
                <w:sz w:val="30"/>
                <w:szCs w:val="30"/>
              </w:rPr>
              <w:t xml:space="preserve">   </w:t>
            </w:r>
            <w:r w:rsidRPr="0070639C">
              <w:rPr>
                <w:rFonts w:asciiTheme="majorBidi" w:hAnsiTheme="majorBidi"/>
                <w:sz w:val="30"/>
                <w:szCs w:val="30"/>
                <w:cs/>
              </w:rPr>
              <w:t>จะเกิดขึ้น</w:t>
            </w:r>
          </w:p>
        </w:tc>
        <w:tc>
          <w:tcPr>
            <w:tcW w:w="974" w:type="dxa"/>
            <w:shd w:val="clear" w:color="auto" w:fill="auto"/>
          </w:tcPr>
          <w:p w14:paraId="682F8BFD" w14:textId="77777777" w:rsidR="00554DA2" w:rsidRPr="001F50B0" w:rsidDel="00D31659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5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031A57BC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0" w:type="dxa"/>
            <w:tcBorders>
              <w:bottom w:val="single" w:sz="4" w:space="0" w:color="auto"/>
            </w:tcBorders>
            <w:shd w:val="clear" w:color="auto" w:fill="auto"/>
          </w:tcPr>
          <w:p w14:paraId="24A46D36" w14:textId="77777777" w:rsidR="00554DA2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7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2FE8703" w14:textId="77777777" w:rsidR="00554DA2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7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98E5922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(5,590)</w:t>
            </w:r>
          </w:p>
        </w:tc>
        <w:tc>
          <w:tcPr>
            <w:tcW w:w="242" w:type="dxa"/>
            <w:shd w:val="clear" w:color="auto" w:fill="auto"/>
          </w:tcPr>
          <w:p w14:paraId="34FE1511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127AEAFF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6" w:type="dxa"/>
            <w:shd w:val="clear" w:color="auto" w:fill="auto"/>
          </w:tcPr>
          <w:p w14:paraId="1095E67F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</w:tcPr>
          <w:p w14:paraId="61B84FE8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91" w:type="dxa"/>
          </w:tcPr>
          <w:p w14:paraId="76DE52D7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4A1D00F5" w14:textId="77777777" w:rsidR="00554DA2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7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5BAA4C6" w14:textId="77777777" w:rsidR="00554DA2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7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4501DBD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(5,590)</w:t>
            </w:r>
            <w:r w:rsidRPr="001F50B0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  <w:t>-</w:t>
            </w:r>
          </w:p>
        </w:tc>
      </w:tr>
      <w:tr w:rsidR="00554DA2" w:rsidRPr="001F50B0" w14:paraId="48F34CE6" w14:textId="77777777" w:rsidTr="00554DA2">
        <w:tc>
          <w:tcPr>
            <w:tcW w:w="2326" w:type="dxa"/>
            <w:shd w:val="clear" w:color="auto" w:fill="auto"/>
          </w:tcPr>
          <w:p w14:paraId="334E25D5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961" w:type="dxa"/>
            <w:shd w:val="clear" w:color="auto" w:fill="auto"/>
          </w:tcPr>
          <w:p w14:paraId="580E1F10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30CA9BFB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4" w:type="dxa"/>
            <w:tcBorders>
              <w:bottom w:val="nil"/>
            </w:tcBorders>
            <w:shd w:val="clear" w:color="auto" w:fill="auto"/>
          </w:tcPr>
          <w:p w14:paraId="67CEA6A0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7DDB3C09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E9B2565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42" w:type="dxa"/>
            <w:shd w:val="clear" w:color="auto" w:fill="auto"/>
          </w:tcPr>
          <w:p w14:paraId="00F684EA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0C55A3BB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6" w:type="dxa"/>
            <w:shd w:val="clear" w:color="auto" w:fill="auto"/>
          </w:tcPr>
          <w:p w14:paraId="4C77028B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</w:tcPr>
          <w:p w14:paraId="0CA96A06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91" w:type="dxa"/>
          </w:tcPr>
          <w:p w14:paraId="5A5529F7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1037D501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</w:tr>
    </w:tbl>
    <w:p w14:paraId="192C1DE1" w14:textId="77777777" w:rsidR="009451D8" w:rsidRPr="00672DEA" w:rsidRDefault="009451D8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4052BE97" w14:textId="72EB60AE" w:rsidR="009451D8" w:rsidRPr="002279E1" w:rsidRDefault="002279E1" w:rsidP="00085EE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16"/>
          <w:szCs w:val="16"/>
        </w:rPr>
      </w:pPr>
      <w:r>
        <w:rPr>
          <w:rFonts w:asciiTheme="majorBidi" w:hAnsiTheme="majorBidi" w:cstheme="majorBidi"/>
          <w:sz w:val="16"/>
          <w:szCs w:val="16"/>
        </w:rPr>
        <w:br w:type="page"/>
      </w:r>
    </w:p>
    <w:tbl>
      <w:tblPr>
        <w:tblW w:w="9199" w:type="dxa"/>
        <w:tblInd w:w="447" w:type="dxa"/>
        <w:tblLayout w:type="fixed"/>
        <w:tblLook w:val="0000" w:firstRow="0" w:lastRow="0" w:firstColumn="0" w:lastColumn="0" w:noHBand="0" w:noVBand="0"/>
      </w:tblPr>
      <w:tblGrid>
        <w:gridCol w:w="3889"/>
        <w:gridCol w:w="1170"/>
        <w:gridCol w:w="270"/>
        <w:gridCol w:w="1080"/>
        <w:gridCol w:w="270"/>
        <w:gridCol w:w="1170"/>
        <w:gridCol w:w="270"/>
        <w:gridCol w:w="1080"/>
      </w:tblGrid>
      <w:tr w:rsidR="009451D8" w:rsidRPr="00672DEA" w14:paraId="4D0BC9DF" w14:textId="77777777" w:rsidTr="002279E1">
        <w:tc>
          <w:tcPr>
            <w:tcW w:w="3889" w:type="dxa"/>
          </w:tcPr>
          <w:p w14:paraId="5630670B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</w:rPr>
            </w:pPr>
          </w:p>
        </w:tc>
        <w:tc>
          <w:tcPr>
            <w:tcW w:w="2520" w:type="dxa"/>
            <w:gridSpan w:val="3"/>
          </w:tcPr>
          <w:p w14:paraId="19EDE7EA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56E6CA75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520" w:type="dxa"/>
            <w:gridSpan w:val="3"/>
          </w:tcPr>
          <w:p w14:paraId="6EF1CB29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451D8" w:rsidRPr="00672DEA" w14:paraId="51EC2AA5" w14:textId="77777777" w:rsidTr="002279E1">
        <w:tc>
          <w:tcPr>
            <w:tcW w:w="3889" w:type="dxa"/>
          </w:tcPr>
          <w:p w14:paraId="584C5217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02F633A5" w14:textId="4CADFBE3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Pr="00672DEA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0" w:type="dxa"/>
          </w:tcPr>
          <w:p w14:paraId="3A27FB03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AD5732B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31</w:t>
            </w: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ธันวาคม</w:t>
            </w:r>
          </w:p>
        </w:tc>
        <w:tc>
          <w:tcPr>
            <w:tcW w:w="270" w:type="dxa"/>
          </w:tcPr>
          <w:p w14:paraId="59AFF144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DC7A3D4" w14:textId="076FC64A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Pr="00672DEA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มิถุนายน</w:t>
            </w:r>
          </w:p>
        </w:tc>
        <w:tc>
          <w:tcPr>
            <w:tcW w:w="270" w:type="dxa"/>
          </w:tcPr>
          <w:p w14:paraId="7EE4EBF4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F3CFE15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31</w:t>
            </w: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ธันวาคม</w:t>
            </w:r>
          </w:p>
        </w:tc>
      </w:tr>
      <w:tr w:rsidR="009451D8" w:rsidRPr="00672DEA" w14:paraId="1EE49E82" w14:textId="77777777" w:rsidTr="002279E1">
        <w:tc>
          <w:tcPr>
            <w:tcW w:w="3889" w:type="dxa"/>
          </w:tcPr>
          <w:p w14:paraId="6C2CCC90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1170" w:type="dxa"/>
          </w:tcPr>
          <w:p w14:paraId="0DB09B3D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70" w:type="dxa"/>
          </w:tcPr>
          <w:p w14:paraId="4B402E6E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841FF6F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270" w:type="dxa"/>
          </w:tcPr>
          <w:p w14:paraId="16F13E7C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FF6E9F2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70" w:type="dxa"/>
          </w:tcPr>
          <w:p w14:paraId="7E79CD04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1BB0612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</w:tr>
      <w:tr w:rsidR="009451D8" w:rsidRPr="00672DEA" w14:paraId="014F1C12" w14:textId="77777777" w:rsidTr="002279E1">
        <w:tc>
          <w:tcPr>
            <w:tcW w:w="3889" w:type="dxa"/>
          </w:tcPr>
          <w:p w14:paraId="43A19D05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</w:p>
        </w:tc>
        <w:tc>
          <w:tcPr>
            <w:tcW w:w="5310" w:type="dxa"/>
            <w:gridSpan w:val="7"/>
          </w:tcPr>
          <w:p w14:paraId="2A11A0B5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9451D8" w:rsidRPr="00672DEA" w14:paraId="1B344738" w14:textId="77777777" w:rsidTr="002279E1">
        <w:tc>
          <w:tcPr>
            <w:tcW w:w="3889" w:type="dxa"/>
          </w:tcPr>
          <w:p w14:paraId="52F4899F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0A50839D" w14:textId="3E5BECB1" w:rsidR="009451D8" w:rsidRPr="00672DEA" w:rsidRDefault="00C4727C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65,149</w:t>
            </w:r>
          </w:p>
        </w:tc>
        <w:tc>
          <w:tcPr>
            <w:tcW w:w="270" w:type="dxa"/>
          </w:tcPr>
          <w:p w14:paraId="4DD5DDB9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20A7EB2F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="Angsana New" w:hAnsi="Angsana New"/>
                <w:b/>
                <w:bCs/>
                <w:sz w:val="30"/>
                <w:szCs w:val="30"/>
              </w:rPr>
              <w:t>28,188</w:t>
            </w:r>
          </w:p>
        </w:tc>
        <w:tc>
          <w:tcPr>
            <w:tcW w:w="270" w:type="dxa"/>
          </w:tcPr>
          <w:p w14:paraId="64F62FE8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5398BC35" w14:textId="443843D4" w:rsidR="009451D8" w:rsidRPr="00672DEA" w:rsidRDefault="00C4727C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65,149</w:t>
            </w:r>
          </w:p>
        </w:tc>
        <w:tc>
          <w:tcPr>
            <w:tcW w:w="270" w:type="dxa"/>
          </w:tcPr>
          <w:p w14:paraId="257930CC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3551B908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="Angsana New" w:hAnsi="Angsana New"/>
                <w:b/>
                <w:bCs/>
                <w:sz w:val="30"/>
                <w:szCs w:val="30"/>
              </w:rPr>
              <w:t>28,188</w:t>
            </w:r>
          </w:p>
        </w:tc>
      </w:tr>
      <w:tr w:rsidR="009451D8" w:rsidRPr="00672DEA" w14:paraId="56EEDD2C" w14:textId="77777777" w:rsidTr="002279E1">
        <w:tc>
          <w:tcPr>
            <w:tcW w:w="3889" w:type="dxa"/>
          </w:tcPr>
          <w:p w14:paraId="3F9CE49E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00FB60DC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6BF9B22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FAF3E92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1003677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0363B63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B911BBA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8E1BBD0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451D8" w:rsidRPr="00672DEA" w14:paraId="590D0F1C" w14:textId="77777777" w:rsidTr="002279E1">
        <w:tc>
          <w:tcPr>
            <w:tcW w:w="3889" w:type="dxa"/>
          </w:tcPr>
          <w:p w14:paraId="24A7CD2F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1170" w:type="dxa"/>
          </w:tcPr>
          <w:p w14:paraId="547742A3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E445AC0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F5A7B67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D3CD770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221C64B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4C10695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C266C14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9451D8" w:rsidRPr="00672DEA" w14:paraId="5BF06FFA" w14:textId="77777777" w:rsidTr="002279E1">
        <w:tc>
          <w:tcPr>
            <w:tcW w:w="3889" w:type="dxa"/>
          </w:tcPr>
          <w:p w14:paraId="650988D3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pacing w:val="-2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70" w:type="dxa"/>
          </w:tcPr>
          <w:p w14:paraId="39D2F6D2" w14:textId="6D437180" w:rsidR="009451D8" w:rsidRPr="00672DEA" w:rsidRDefault="00A448F4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D53ACE7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98"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E1D1939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D5D6A8F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98"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3CDDB67" w14:textId="2E2B45D1" w:rsidR="009451D8" w:rsidRPr="00672DEA" w:rsidRDefault="00A448F4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434</w:t>
            </w:r>
          </w:p>
        </w:tc>
        <w:tc>
          <w:tcPr>
            <w:tcW w:w="270" w:type="dxa"/>
          </w:tcPr>
          <w:p w14:paraId="0B669DD1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AC11285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="Angsana New" w:hAnsi="Angsana New"/>
                <w:sz w:val="30"/>
                <w:szCs w:val="30"/>
              </w:rPr>
              <w:t>493</w:t>
            </w:r>
          </w:p>
        </w:tc>
      </w:tr>
      <w:tr w:rsidR="009451D8" w:rsidRPr="00672DEA" w14:paraId="7171401F" w14:textId="77777777" w:rsidTr="002279E1">
        <w:tc>
          <w:tcPr>
            <w:tcW w:w="3889" w:type="dxa"/>
          </w:tcPr>
          <w:p w14:paraId="3204A6CF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</w:tcPr>
          <w:p w14:paraId="778016A2" w14:textId="6EDD4640" w:rsidR="009451D8" w:rsidRPr="00672DEA" w:rsidRDefault="00A448F4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4,527</w:t>
            </w:r>
          </w:p>
        </w:tc>
        <w:tc>
          <w:tcPr>
            <w:tcW w:w="270" w:type="dxa"/>
          </w:tcPr>
          <w:p w14:paraId="07F130FA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AF09E7E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="Angsana New" w:hAnsi="Angsana New"/>
                <w:sz w:val="30"/>
                <w:szCs w:val="30"/>
              </w:rPr>
              <w:t>3,797</w:t>
            </w:r>
          </w:p>
        </w:tc>
        <w:tc>
          <w:tcPr>
            <w:tcW w:w="270" w:type="dxa"/>
          </w:tcPr>
          <w:p w14:paraId="0BFD200B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8C2F86D" w14:textId="414C697C" w:rsidR="009451D8" w:rsidRPr="00672DEA" w:rsidRDefault="00A448F4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4,527</w:t>
            </w:r>
          </w:p>
        </w:tc>
        <w:tc>
          <w:tcPr>
            <w:tcW w:w="270" w:type="dxa"/>
          </w:tcPr>
          <w:p w14:paraId="3AC12A71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F85F769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="Angsana New" w:hAnsi="Angsana New"/>
                <w:sz w:val="30"/>
                <w:szCs w:val="30"/>
              </w:rPr>
              <w:t>3,797</w:t>
            </w:r>
          </w:p>
        </w:tc>
      </w:tr>
      <w:tr w:rsidR="009451D8" w:rsidRPr="00672DEA" w14:paraId="753D75AD" w14:textId="77777777" w:rsidTr="002279E1">
        <w:tc>
          <w:tcPr>
            <w:tcW w:w="3889" w:type="dxa"/>
          </w:tcPr>
          <w:p w14:paraId="20B5E252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7CB81D68" w14:textId="2231E990" w:rsidR="009451D8" w:rsidRPr="00672DEA" w:rsidRDefault="00A448F4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4,527</w:t>
            </w:r>
          </w:p>
        </w:tc>
        <w:tc>
          <w:tcPr>
            <w:tcW w:w="270" w:type="dxa"/>
          </w:tcPr>
          <w:p w14:paraId="3E4D12C5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2DD5F04D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="Angsana New" w:hAnsi="Angsana New"/>
                <w:b/>
                <w:bCs/>
                <w:sz w:val="30"/>
                <w:szCs w:val="30"/>
              </w:rPr>
              <w:t>3,797</w:t>
            </w:r>
          </w:p>
        </w:tc>
        <w:tc>
          <w:tcPr>
            <w:tcW w:w="270" w:type="dxa"/>
          </w:tcPr>
          <w:p w14:paraId="0370808F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0E00A579" w14:textId="42FE806E" w:rsidR="009451D8" w:rsidRPr="00672DEA" w:rsidRDefault="00A448F4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4,961</w:t>
            </w:r>
          </w:p>
        </w:tc>
        <w:tc>
          <w:tcPr>
            <w:tcW w:w="270" w:type="dxa"/>
          </w:tcPr>
          <w:p w14:paraId="49D8DD49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1FAE1A8E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="Angsana New" w:hAnsi="Angsana New"/>
                <w:b/>
                <w:bCs/>
                <w:sz w:val="30"/>
                <w:szCs w:val="30"/>
              </w:rPr>
              <w:t>4,290</w:t>
            </w:r>
          </w:p>
        </w:tc>
      </w:tr>
    </w:tbl>
    <w:p w14:paraId="42A770A5" w14:textId="2C993ED6" w:rsidR="009451D8" w:rsidRPr="00672DEA" w:rsidRDefault="009451D8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51C3AD07" w14:textId="77777777" w:rsidR="00F81043" w:rsidRPr="00672DEA" w:rsidRDefault="00F81043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72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672DEA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สัญญาสำคัญ</w:t>
      </w:r>
      <w:r w:rsidR="00AF683A" w:rsidRPr="00672DEA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ที่ทำ</w:t>
      </w:r>
      <w:r w:rsidRPr="00672DEA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กับกิจการที่เกี่ยวข้องกัน</w:t>
      </w:r>
    </w:p>
    <w:p w14:paraId="5AD1B69D" w14:textId="77777777" w:rsidR="005140E7" w:rsidRPr="00672DEA" w:rsidRDefault="005140E7" w:rsidP="00672DEA">
      <w:pPr>
        <w:pStyle w:val="NoSpacing"/>
        <w:rPr>
          <w:rFonts w:asciiTheme="majorBidi" w:hAnsiTheme="majorBidi" w:cstheme="majorBidi"/>
          <w:sz w:val="30"/>
          <w:szCs w:val="30"/>
        </w:rPr>
      </w:pPr>
    </w:p>
    <w:p w14:paraId="3A579368" w14:textId="77777777" w:rsidR="00014212" w:rsidRPr="00672DEA" w:rsidRDefault="0001421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8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</w:pPr>
      <w:r w:rsidRPr="00672DEA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สัญญา</w:t>
      </w:r>
      <w:r w:rsidR="00A34B7E" w:rsidRPr="00672DEA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ซื้อขายผลิตภัณฑ์และการตลาด</w:t>
      </w:r>
    </w:p>
    <w:p w14:paraId="4CBEC59C" w14:textId="77777777" w:rsidR="005140E7" w:rsidRPr="00672DEA" w:rsidRDefault="005140E7" w:rsidP="00672DEA">
      <w:pPr>
        <w:pStyle w:val="NoSpacing"/>
        <w:rPr>
          <w:rFonts w:asciiTheme="majorBidi" w:hAnsiTheme="majorBidi" w:cstheme="majorBidi"/>
          <w:sz w:val="30"/>
          <w:szCs w:val="30"/>
          <w:cs/>
        </w:rPr>
      </w:pPr>
    </w:p>
    <w:p w14:paraId="4DAFE0CA" w14:textId="53F7BC03" w:rsidR="007B1A61" w:rsidRPr="00672DEA" w:rsidRDefault="00083F2A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8"/>
        <w:jc w:val="thaiDistribute"/>
        <w:rPr>
          <w:rFonts w:asciiTheme="majorBidi" w:hAnsiTheme="majorBidi" w:cstheme="majorBidi"/>
          <w:sz w:val="30"/>
          <w:szCs w:val="30"/>
        </w:rPr>
      </w:pPr>
      <w:r w:rsidRPr="00672DEA">
        <w:rPr>
          <w:rFonts w:asciiTheme="majorBidi" w:hAnsiTheme="majorBidi" w:cstheme="majorBidi"/>
          <w:sz w:val="30"/>
          <w:szCs w:val="30"/>
          <w:cs/>
        </w:rPr>
        <w:t xml:space="preserve">เมื่อวันที่ </w:t>
      </w:r>
      <w:r w:rsidR="005A64ED" w:rsidRPr="00672DEA">
        <w:rPr>
          <w:rFonts w:asciiTheme="majorBidi" w:hAnsiTheme="majorBidi" w:cstheme="majorBidi"/>
          <w:sz w:val="30"/>
          <w:szCs w:val="30"/>
        </w:rPr>
        <w:t>1</w:t>
      </w:r>
      <w:r w:rsidRPr="00672DEA">
        <w:rPr>
          <w:rFonts w:asciiTheme="majorBidi" w:hAnsiTheme="majorBidi" w:cstheme="majorBidi"/>
          <w:sz w:val="30"/>
          <w:szCs w:val="30"/>
          <w:cs/>
        </w:rPr>
        <w:t xml:space="preserve"> มิถุนายน </w:t>
      </w:r>
      <w:r w:rsidR="005A64ED" w:rsidRPr="00672DEA">
        <w:rPr>
          <w:rFonts w:asciiTheme="majorBidi" w:hAnsiTheme="majorBidi" w:cstheme="majorBidi"/>
          <w:sz w:val="30"/>
          <w:szCs w:val="30"/>
        </w:rPr>
        <w:t>2562</w:t>
      </w:r>
      <w:r w:rsidRPr="00672DEA">
        <w:rPr>
          <w:rFonts w:asciiTheme="majorBidi" w:hAnsiTheme="majorBidi" w:cstheme="majorBidi"/>
          <w:sz w:val="30"/>
          <w:szCs w:val="30"/>
        </w:rPr>
        <w:t xml:space="preserve"> </w:t>
      </w:r>
      <w:r w:rsidRPr="00672DEA">
        <w:rPr>
          <w:rFonts w:asciiTheme="majorBidi" w:hAnsiTheme="majorBidi" w:cstheme="majorBidi"/>
          <w:sz w:val="30"/>
          <w:szCs w:val="30"/>
          <w:cs/>
        </w:rPr>
        <w:t xml:space="preserve">บริษัทได้ทำสัญญาซื้อขายผลิตภัณฑ์และการตลาดกับบริษัท ทรอปิคอล คอนโซลิเดตเตด </w:t>
      </w:r>
      <w:r w:rsidRPr="00672DEA">
        <w:rPr>
          <w:rFonts w:asciiTheme="majorBidi" w:hAnsiTheme="majorBidi" w:cstheme="majorBidi"/>
          <w:sz w:val="30"/>
          <w:szCs w:val="30"/>
        </w:rPr>
        <w:t xml:space="preserve">              </w:t>
      </w:r>
      <w:r w:rsidRPr="00672DEA">
        <w:rPr>
          <w:rFonts w:asciiTheme="majorBidi" w:hAnsiTheme="majorBidi" w:cstheme="majorBidi"/>
          <w:sz w:val="30"/>
          <w:szCs w:val="30"/>
          <w:cs/>
        </w:rPr>
        <w:t xml:space="preserve">คอปอเรชั่น เอสดีเอ็น บีเอชดี </w:t>
      </w:r>
      <w:r w:rsidRPr="00672DEA">
        <w:rPr>
          <w:rFonts w:asciiTheme="majorBidi" w:hAnsiTheme="majorBidi" w:cstheme="majorBidi"/>
          <w:sz w:val="30"/>
          <w:szCs w:val="30"/>
        </w:rPr>
        <w:t>(TCC)</w:t>
      </w:r>
      <w:r w:rsidRPr="00672DEA">
        <w:rPr>
          <w:rFonts w:asciiTheme="majorBidi" w:hAnsiTheme="majorBidi" w:cstheme="majorBidi"/>
          <w:sz w:val="30"/>
          <w:szCs w:val="30"/>
          <w:cs/>
        </w:rPr>
        <w:t xml:space="preserve"> โดยบริษัทตกลงให้ </w:t>
      </w:r>
      <w:r w:rsidRPr="00672DEA">
        <w:rPr>
          <w:rFonts w:asciiTheme="majorBidi" w:hAnsiTheme="majorBidi" w:cstheme="majorBidi"/>
          <w:sz w:val="30"/>
          <w:szCs w:val="30"/>
        </w:rPr>
        <w:t xml:space="preserve">TCC </w:t>
      </w:r>
      <w:r w:rsidRPr="00672DEA">
        <w:rPr>
          <w:rFonts w:asciiTheme="majorBidi" w:hAnsiTheme="majorBidi" w:cstheme="majorBidi"/>
          <w:sz w:val="30"/>
          <w:szCs w:val="30"/>
          <w:cs/>
        </w:rPr>
        <w:t xml:space="preserve">ทำหน้าที่เป็นตัวแทนทางการตลาดของบริษัทในการติดต่อกับตลาดระหว่างประเทศ สัญญานี้มีกำหนดระยะเวลา </w:t>
      </w:r>
      <w:r w:rsidR="005A64ED" w:rsidRPr="00672DEA">
        <w:rPr>
          <w:rFonts w:asciiTheme="majorBidi" w:hAnsiTheme="majorBidi" w:cstheme="majorBidi"/>
          <w:sz w:val="30"/>
          <w:szCs w:val="30"/>
        </w:rPr>
        <w:t>3</w:t>
      </w:r>
      <w:r w:rsidRPr="00672DEA">
        <w:rPr>
          <w:rFonts w:asciiTheme="majorBidi" w:hAnsiTheme="majorBidi" w:cstheme="majorBidi"/>
          <w:sz w:val="30"/>
          <w:szCs w:val="30"/>
        </w:rPr>
        <w:t xml:space="preserve"> </w:t>
      </w:r>
      <w:r w:rsidRPr="00672DEA">
        <w:rPr>
          <w:rFonts w:asciiTheme="majorBidi" w:hAnsiTheme="majorBidi" w:cstheme="majorBidi"/>
          <w:sz w:val="30"/>
          <w:szCs w:val="30"/>
          <w:cs/>
        </w:rPr>
        <w:t xml:space="preserve">ปีโดยเริ่มตั้งแต่เดือนมิถุนายน </w:t>
      </w:r>
      <w:r w:rsidR="005A64ED" w:rsidRPr="00672DEA">
        <w:rPr>
          <w:rFonts w:asciiTheme="majorBidi" w:hAnsiTheme="majorBidi" w:cstheme="majorBidi"/>
          <w:sz w:val="30"/>
          <w:szCs w:val="30"/>
        </w:rPr>
        <w:t>2562</w:t>
      </w:r>
      <w:r w:rsidRPr="00672DEA">
        <w:rPr>
          <w:rFonts w:asciiTheme="majorBidi" w:hAnsiTheme="majorBidi" w:cstheme="majorBidi"/>
          <w:sz w:val="30"/>
          <w:szCs w:val="30"/>
          <w:cs/>
        </w:rPr>
        <w:t xml:space="preserve"> และสามารถต่ออายุสัญญาโดยอัตโนมัติได้อีก </w:t>
      </w:r>
      <w:r w:rsidR="005A64ED" w:rsidRPr="00672DEA">
        <w:rPr>
          <w:rFonts w:asciiTheme="majorBidi" w:hAnsiTheme="majorBidi" w:cstheme="majorBidi"/>
          <w:sz w:val="30"/>
          <w:szCs w:val="30"/>
        </w:rPr>
        <w:t>1</w:t>
      </w:r>
      <w:r w:rsidRPr="00672DEA">
        <w:rPr>
          <w:rFonts w:asciiTheme="majorBidi" w:hAnsiTheme="majorBidi" w:cstheme="majorBidi"/>
          <w:sz w:val="30"/>
          <w:szCs w:val="30"/>
          <w:cs/>
        </w:rPr>
        <w:t xml:space="preserve"> ปี เว้นแต่คู่สัญญาฝ่ายใดฝ่ายหนึ่งจะบอกเลิกสัญญา </w:t>
      </w:r>
    </w:p>
    <w:p w14:paraId="6F4F8D88" w14:textId="77777777" w:rsidR="005140E7" w:rsidRPr="00672DEA" w:rsidRDefault="005140E7" w:rsidP="00672DEA">
      <w:pPr>
        <w:pStyle w:val="NoSpacing"/>
        <w:rPr>
          <w:rFonts w:asciiTheme="majorBidi" w:hAnsiTheme="majorBidi" w:cstheme="majorBidi"/>
          <w:sz w:val="30"/>
          <w:szCs w:val="30"/>
          <w:cs/>
        </w:rPr>
      </w:pPr>
    </w:p>
    <w:p w14:paraId="59F586AD" w14:textId="77777777" w:rsidR="00BB53E6" w:rsidRPr="00672DEA" w:rsidRDefault="00057CF3" w:rsidP="00672DEA">
      <w:pPr>
        <w:pStyle w:val="a6"/>
        <w:tabs>
          <w:tab w:val="clear" w:pos="1080"/>
          <w:tab w:val="left" w:pos="540"/>
        </w:tabs>
        <w:ind w:right="-43"/>
        <w:jc w:val="both"/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</w:pPr>
      <w:r w:rsidRPr="00672DEA"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  <w:tab/>
      </w:r>
      <w:r w:rsidR="0074228D" w:rsidRPr="00672DEA"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  <w:tab/>
      </w:r>
      <w:r w:rsidR="00BB53E6" w:rsidRPr="00672DEA">
        <w:rPr>
          <w:rFonts w:asciiTheme="majorBidi" w:eastAsia="Times New Roman" w:hAnsiTheme="majorBidi" w:cstheme="majorBidi"/>
          <w:b/>
          <w:bCs/>
          <w:i/>
          <w:iCs/>
          <w:snapToGrid/>
          <w:cs/>
          <w:lang w:val="en-US" w:eastAsia="en-US"/>
        </w:rPr>
        <w:t>หนังสือค้ำประกัน</w:t>
      </w:r>
    </w:p>
    <w:p w14:paraId="3B3C86D2" w14:textId="77777777" w:rsidR="00BB53E6" w:rsidRPr="00672DEA" w:rsidRDefault="00BB53E6" w:rsidP="00672DEA">
      <w:pPr>
        <w:pStyle w:val="NoSpacing"/>
        <w:rPr>
          <w:rFonts w:asciiTheme="majorBidi" w:hAnsiTheme="majorBidi" w:cstheme="majorBidi"/>
          <w:sz w:val="30"/>
          <w:szCs w:val="30"/>
        </w:rPr>
      </w:pPr>
    </w:p>
    <w:p w14:paraId="0FD0B967" w14:textId="383F2B09" w:rsidR="00AE4282" w:rsidRDefault="00BB53E6" w:rsidP="00672DEA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lang w:val="en-US" w:eastAsia="en-US"/>
        </w:rPr>
      </w:pPr>
      <w:r w:rsidRPr="00672DEA">
        <w:rPr>
          <w:rFonts w:asciiTheme="majorBidi" w:eastAsia="Times New Roman" w:hAnsiTheme="majorBidi" w:cstheme="majorBidi"/>
          <w:snapToGrid/>
          <w:cs/>
          <w:lang w:val="en-US" w:eastAsia="en-US"/>
        </w:rPr>
        <w:t xml:space="preserve">ณ วันที่ </w:t>
      </w:r>
      <w:r w:rsidR="005A64ED" w:rsidRPr="00672DEA">
        <w:rPr>
          <w:rFonts w:asciiTheme="majorBidi" w:eastAsia="Times New Roman" w:hAnsiTheme="majorBidi" w:cstheme="majorBidi"/>
          <w:snapToGrid/>
          <w:lang w:val="en-US" w:eastAsia="en-US"/>
        </w:rPr>
        <w:t>30</w:t>
      </w:r>
      <w:r w:rsidR="00B81CDE" w:rsidRPr="00672DEA">
        <w:rPr>
          <w:rFonts w:asciiTheme="majorBidi" w:eastAsia="Times New Roman" w:hAnsiTheme="majorBidi" w:cstheme="majorBidi"/>
          <w:snapToGrid/>
          <w:lang w:val="en-US" w:eastAsia="en-US"/>
        </w:rPr>
        <w:t xml:space="preserve"> </w:t>
      </w:r>
      <w:r w:rsidR="00B81CDE" w:rsidRPr="00672DEA">
        <w:rPr>
          <w:rFonts w:asciiTheme="majorBidi" w:eastAsia="Times New Roman" w:hAnsiTheme="majorBidi" w:cstheme="majorBidi"/>
          <w:snapToGrid/>
          <w:cs/>
          <w:lang w:val="en-US" w:eastAsia="en-US"/>
        </w:rPr>
        <w:t xml:space="preserve">มิถุนายน </w:t>
      </w:r>
      <w:r w:rsidR="005A64ED" w:rsidRPr="00672DEA">
        <w:rPr>
          <w:rFonts w:asciiTheme="majorBidi" w:eastAsia="Times New Roman" w:hAnsiTheme="majorBidi" w:cstheme="majorBidi"/>
          <w:snapToGrid/>
          <w:lang w:val="en-US" w:eastAsia="en-US"/>
        </w:rPr>
        <w:t>256</w:t>
      </w:r>
      <w:r w:rsidR="009451D8" w:rsidRPr="00672DEA">
        <w:rPr>
          <w:rFonts w:asciiTheme="majorBidi" w:eastAsia="Times New Roman" w:hAnsiTheme="majorBidi" w:cstheme="majorBidi"/>
          <w:snapToGrid/>
          <w:lang w:val="en-US" w:eastAsia="en-US"/>
        </w:rPr>
        <w:t>4</w:t>
      </w:r>
      <w:r w:rsidR="000B6AEE" w:rsidRPr="00672DEA">
        <w:rPr>
          <w:rFonts w:asciiTheme="majorBidi" w:eastAsia="Times New Roman" w:hAnsiTheme="majorBidi" w:cstheme="majorBidi"/>
          <w:snapToGrid/>
          <w:lang w:val="en-US" w:eastAsia="en-US"/>
        </w:rPr>
        <w:t xml:space="preserve"> </w:t>
      </w:r>
      <w:r w:rsidRPr="00672DEA">
        <w:rPr>
          <w:rFonts w:asciiTheme="majorBidi" w:eastAsia="Times New Roman" w:hAnsiTheme="majorBidi" w:cstheme="majorBidi"/>
          <w:snapToGrid/>
          <w:cs/>
          <w:lang w:val="en-US" w:eastAsia="en-US"/>
        </w:rPr>
        <w:t>บริษัทมีหนี้สินที่อาจเกิดขึ้นต่อธนาคารในประเทศแห่งหนึ่งสำหรับการค้ำประกันวงเงินสินเชื่อของบริษัทย่อยและ</w:t>
      </w:r>
      <w:r w:rsidR="00A46DF9" w:rsidRPr="00672DEA">
        <w:rPr>
          <w:rFonts w:asciiTheme="majorBidi" w:eastAsia="Times New Roman" w:hAnsiTheme="majorBidi" w:cstheme="majorBidi"/>
          <w:snapToGrid/>
          <w:cs/>
          <w:lang w:val="en-US" w:eastAsia="en-US"/>
        </w:rPr>
        <w:t>กิจการ</w:t>
      </w:r>
      <w:r w:rsidRPr="00672DEA">
        <w:rPr>
          <w:rFonts w:asciiTheme="majorBidi" w:eastAsia="Times New Roman" w:hAnsiTheme="majorBidi" w:cstheme="majorBidi"/>
          <w:snapToGrid/>
          <w:cs/>
          <w:lang w:val="en-US" w:eastAsia="en-US"/>
        </w:rPr>
        <w:t>ที่เกี่ยวข้องกันเป็นจำนวนเงินรว</w:t>
      </w:r>
      <w:r w:rsidR="002A7168" w:rsidRPr="00672DEA">
        <w:rPr>
          <w:rFonts w:asciiTheme="majorBidi" w:eastAsia="Times New Roman" w:hAnsiTheme="majorBidi" w:cstheme="majorBidi"/>
          <w:snapToGrid/>
          <w:cs/>
          <w:lang w:val="en-US" w:eastAsia="en-US"/>
        </w:rPr>
        <w:t>ม</w:t>
      </w:r>
      <w:r w:rsidR="00A448F4">
        <w:rPr>
          <w:rFonts w:asciiTheme="majorBidi" w:eastAsia="Times New Roman" w:hAnsiTheme="majorBidi" w:cstheme="majorBidi"/>
          <w:snapToGrid/>
          <w:lang w:val="en-US" w:eastAsia="en-US"/>
        </w:rPr>
        <w:t xml:space="preserve"> 18</w:t>
      </w:r>
      <w:r w:rsidR="00FA3F00" w:rsidRPr="00672DEA">
        <w:rPr>
          <w:rFonts w:asciiTheme="majorBidi" w:eastAsia="Times New Roman" w:hAnsiTheme="majorBidi" w:cstheme="majorBidi"/>
          <w:snapToGrid/>
          <w:lang w:val="en-US" w:eastAsia="en-US"/>
        </w:rPr>
        <w:t xml:space="preserve"> </w:t>
      </w:r>
      <w:r w:rsidRPr="00672DEA">
        <w:rPr>
          <w:rFonts w:asciiTheme="majorBidi" w:eastAsia="Times New Roman" w:hAnsiTheme="majorBidi" w:cstheme="majorBidi"/>
          <w:snapToGrid/>
          <w:cs/>
          <w:lang w:val="en-US" w:eastAsia="en-US"/>
        </w:rPr>
        <w:t xml:space="preserve">ล้านบาท </w:t>
      </w:r>
      <w:r w:rsidRPr="00672DEA">
        <w:rPr>
          <w:rFonts w:asciiTheme="majorBidi" w:eastAsia="Times New Roman" w:hAnsiTheme="majorBidi" w:cstheme="majorBidi"/>
          <w:i/>
          <w:iCs/>
          <w:snapToGrid/>
          <w:cs/>
          <w:lang w:val="en-US" w:eastAsia="en-US"/>
        </w:rPr>
        <w:t>(</w:t>
      </w:r>
      <w:r w:rsidR="005A64ED" w:rsidRPr="00672DEA">
        <w:rPr>
          <w:rFonts w:asciiTheme="majorBidi" w:eastAsia="Times New Roman" w:hAnsiTheme="majorBidi" w:cstheme="majorBidi"/>
          <w:i/>
          <w:iCs/>
          <w:snapToGrid/>
          <w:lang w:val="en-US" w:eastAsia="en-US"/>
        </w:rPr>
        <w:t>31</w:t>
      </w:r>
      <w:r w:rsidR="000B6AEE" w:rsidRPr="00672DEA">
        <w:rPr>
          <w:rFonts w:asciiTheme="majorBidi" w:eastAsia="Times New Roman" w:hAnsiTheme="majorBidi" w:cstheme="majorBidi"/>
          <w:i/>
          <w:iCs/>
          <w:snapToGrid/>
          <w:cs/>
          <w:lang w:val="en-US" w:eastAsia="en-US"/>
        </w:rPr>
        <w:t xml:space="preserve"> ธันวาคม </w:t>
      </w:r>
      <w:r w:rsidR="005A64ED" w:rsidRPr="00672DEA">
        <w:rPr>
          <w:rFonts w:asciiTheme="majorBidi" w:eastAsia="Times New Roman" w:hAnsiTheme="majorBidi" w:cstheme="majorBidi"/>
          <w:i/>
          <w:iCs/>
          <w:snapToGrid/>
          <w:lang w:val="en-US" w:eastAsia="en-US"/>
        </w:rPr>
        <w:t>256</w:t>
      </w:r>
      <w:r w:rsidR="009451D8" w:rsidRPr="00672DEA">
        <w:rPr>
          <w:rFonts w:asciiTheme="majorBidi" w:eastAsia="Times New Roman" w:hAnsiTheme="majorBidi" w:cstheme="majorBidi"/>
          <w:i/>
          <w:iCs/>
          <w:snapToGrid/>
          <w:lang w:val="en-US" w:eastAsia="en-US"/>
        </w:rPr>
        <w:t>3</w:t>
      </w:r>
      <w:r w:rsidR="00E847A7" w:rsidRPr="00672DEA">
        <w:rPr>
          <w:rFonts w:asciiTheme="majorBidi" w:eastAsia="Times New Roman" w:hAnsiTheme="majorBidi" w:cstheme="majorBidi"/>
          <w:i/>
          <w:iCs/>
          <w:snapToGrid/>
          <w:lang w:val="en-US" w:eastAsia="en-US"/>
        </w:rPr>
        <w:t xml:space="preserve">: </w:t>
      </w:r>
      <w:r w:rsidR="006313D3">
        <w:rPr>
          <w:rFonts w:asciiTheme="majorBidi" w:eastAsia="Times New Roman" w:hAnsiTheme="majorBidi" w:cstheme="majorBidi"/>
          <w:i/>
          <w:iCs/>
          <w:snapToGrid/>
          <w:lang w:val="en-US" w:eastAsia="en-US"/>
        </w:rPr>
        <w:t xml:space="preserve">18 </w:t>
      </w:r>
      <w:r w:rsidRPr="00672DEA">
        <w:rPr>
          <w:rFonts w:asciiTheme="majorBidi" w:eastAsia="Times New Roman" w:hAnsiTheme="majorBidi" w:cstheme="majorBidi"/>
          <w:i/>
          <w:iCs/>
          <w:snapToGrid/>
          <w:cs/>
          <w:lang w:val="en-US" w:eastAsia="en-US"/>
        </w:rPr>
        <w:t>ล้านบาท)</w:t>
      </w:r>
    </w:p>
    <w:p w14:paraId="7BE1583F" w14:textId="093770C2" w:rsidR="00104001" w:rsidRDefault="00104001" w:rsidP="00672DEA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lang w:val="en-US" w:eastAsia="en-US"/>
        </w:rPr>
      </w:pPr>
    </w:p>
    <w:p w14:paraId="2EED86BD" w14:textId="6956C657" w:rsidR="0036421E" w:rsidRDefault="0036421E" w:rsidP="00672DEA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lang w:val="en-US" w:eastAsia="en-US"/>
        </w:rPr>
      </w:pPr>
    </w:p>
    <w:p w14:paraId="4103F4F6" w14:textId="4FD956C9" w:rsidR="0036421E" w:rsidRDefault="0036421E" w:rsidP="00672DEA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lang w:val="en-US" w:eastAsia="en-US"/>
        </w:rPr>
      </w:pPr>
    </w:p>
    <w:p w14:paraId="5FE3398E" w14:textId="2B23E2F1" w:rsidR="0036421E" w:rsidRDefault="0036421E" w:rsidP="00672DEA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lang w:val="en-US" w:eastAsia="en-US"/>
        </w:rPr>
      </w:pPr>
    </w:p>
    <w:p w14:paraId="1AC5EFAD" w14:textId="36887533" w:rsidR="0036421E" w:rsidRDefault="0036421E" w:rsidP="00672DEA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lang w:val="en-US" w:eastAsia="en-US"/>
        </w:rPr>
      </w:pPr>
    </w:p>
    <w:p w14:paraId="2C04E598" w14:textId="52E8B74F" w:rsidR="0036421E" w:rsidRDefault="0036421E" w:rsidP="00672DEA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lang w:val="en-US" w:eastAsia="en-US"/>
        </w:rPr>
      </w:pPr>
    </w:p>
    <w:p w14:paraId="44CD294A" w14:textId="77777777" w:rsidR="0036421E" w:rsidRDefault="0036421E" w:rsidP="00672DEA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lang w:val="en-US" w:eastAsia="en-US"/>
        </w:rPr>
      </w:pPr>
    </w:p>
    <w:p w14:paraId="2C469185" w14:textId="77777777" w:rsidR="0036421E" w:rsidRDefault="0036421E" w:rsidP="0036421E">
      <w:pPr>
        <w:pStyle w:val="Heading1"/>
        <w:numPr>
          <w:ilvl w:val="0"/>
          <w:numId w:val="23"/>
        </w:numPr>
        <w:tabs>
          <w:tab w:val="num" w:pos="540"/>
        </w:tabs>
        <w:ind w:left="630" w:hanging="630"/>
        <w:rPr>
          <w:rFonts w:asciiTheme="majorBidi" w:hAnsiTheme="majorBidi" w:cstheme="majorBidi"/>
          <w:szCs w:val="30"/>
        </w:rPr>
      </w:pPr>
      <w:r w:rsidRPr="0065459F">
        <w:rPr>
          <w:rFonts w:asciiTheme="majorBidi" w:hAnsiTheme="majorBidi" w:cstheme="majorBidi" w:hint="cs"/>
          <w:szCs w:val="30"/>
          <w:cs/>
        </w:rPr>
        <w:lastRenderedPageBreak/>
        <w:t>ลูกหนี้การค้า</w:t>
      </w:r>
    </w:p>
    <w:p w14:paraId="2A495B62" w14:textId="77777777" w:rsidR="0036421E" w:rsidRPr="00471024" w:rsidRDefault="0036421E" w:rsidP="0036421E">
      <w:pPr>
        <w:rPr>
          <w:sz w:val="28"/>
          <w:szCs w:val="28"/>
        </w:rPr>
      </w:pPr>
    </w:p>
    <w:tbl>
      <w:tblPr>
        <w:tblW w:w="9003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330"/>
        <w:gridCol w:w="1260"/>
        <w:gridCol w:w="180"/>
        <w:gridCol w:w="1260"/>
        <w:gridCol w:w="178"/>
        <w:gridCol w:w="1262"/>
        <w:gridCol w:w="180"/>
        <w:gridCol w:w="1347"/>
        <w:gridCol w:w="6"/>
      </w:tblGrid>
      <w:tr w:rsidR="0036421E" w:rsidRPr="00471024" w14:paraId="752CE338" w14:textId="77777777" w:rsidTr="0036421E">
        <w:trPr>
          <w:cantSplit/>
          <w:tblHeader/>
        </w:trPr>
        <w:tc>
          <w:tcPr>
            <w:tcW w:w="3330" w:type="dxa"/>
            <w:vAlign w:val="bottom"/>
            <w:hideMark/>
          </w:tcPr>
          <w:p w14:paraId="5B437DB1" w14:textId="77777777" w:rsidR="0036421E" w:rsidRPr="006C0FC7" w:rsidRDefault="0036421E" w:rsidP="00C4727C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0" w:type="dxa"/>
            <w:gridSpan w:val="3"/>
            <w:vAlign w:val="bottom"/>
          </w:tcPr>
          <w:p w14:paraId="4739C6E4" w14:textId="77777777" w:rsidR="0036421E" w:rsidRPr="00471024" w:rsidRDefault="0036421E" w:rsidP="00C4727C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  <w:r w:rsidRPr="00471024">
              <w:rPr>
                <w:rFonts w:asciiTheme="majorBidi" w:hAnsiTheme="majorBidi" w:cstheme="majorBidi" w:hint="cs"/>
                <w:b w:val="0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78" w:type="dxa"/>
          </w:tcPr>
          <w:p w14:paraId="0E8FFFA2" w14:textId="77777777" w:rsidR="0036421E" w:rsidRPr="00471024" w:rsidRDefault="0036421E" w:rsidP="00C4727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795" w:type="dxa"/>
            <w:gridSpan w:val="4"/>
            <w:vAlign w:val="bottom"/>
          </w:tcPr>
          <w:p w14:paraId="454EA56B" w14:textId="77777777" w:rsidR="0036421E" w:rsidRPr="00471024" w:rsidRDefault="0036421E" w:rsidP="00C4727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471024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6421E" w:rsidRPr="00471024" w14:paraId="28B0D22D" w14:textId="77777777" w:rsidTr="0036421E">
        <w:trPr>
          <w:cantSplit/>
          <w:tblHeader/>
        </w:trPr>
        <w:tc>
          <w:tcPr>
            <w:tcW w:w="3330" w:type="dxa"/>
            <w:vAlign w:val="bottom"/>
          </w:tcPr>
          <w:p w14:paraId="5615C404" w14:textId="77777777" w:rsidR="0036421E" w:rsidRPr="00471024" w:rsidRDefault="0036421E" w:rsidP="00C4727C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color w:val="0000FF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1C0DC438" w14:textId="0ABC8210" w:rsidR="0036421E" w:rsidRPr="006C0FC7" w:rsidRDefault="0036421E" w:rsidP="00C4727C">
            <w:pPr>
              <w:pStyle w:val="acctmergecolhdg"/>
              <w:spacing w:line="240" w:lineRule="auto"/>
              <w:ind w:left="-83" w:right="-79" w:firstLine="4"/>
              <w:rPr>
                <w:rFonts w:ascii="Angsana New" w:hAnsi="Angsana New" w:cs="Angsana New"/>
                <w:b w:val="0"/>
                <w:sz w:val="30"/>
                <w:szCs w:val="30"/>
                <w:lang w:val="en-US" w:bidi="th-TH"/>
              </w:rPr>
            </w:pPr>
            <w:r w:rsidRPr="006C0FC7"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>3</w:t>
            </w:r>
            <w:r>
              <w:rPr>
                <w:rFonts w:ascii="Angsana New" w:hAnsi="Angsana New" w:cs="Angsana New"/>
                <w:b w:val="0"/>
                <w:sz w:val="30"/>
                <w:szCs w:val="30"/>
                <w:lang w:val="en-US" w:bidi="th-TH"/>
              </w:rPr>
              <w:t>0</w:t>
            </w:r>
            <w:r>
              <w:rPr>
                <w:rFonts w:ascii="Angsana New" w:hAnsi="Angsana New" w:cs="Angsana New" w:hint="cs"/>
                <w:b w:val="0"/>
                <w:sz w:val="30"/>
                <w:szCs w:val="30"/>
                <w:cs/>
                <w:lang w:val="en-US" w:bidi="th-TH"/>
              </w:rPr>
              <w:t xml:space="preserve"> มิถุนายน</w:t>
            </w:r>
            <w:r w:rsidRPr="006C0FC7"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>256</w:t>
            </w:r>
            <w:r>
              <w:rPr>
                <w:rFonts w:ascii="Angsana New" w:hAnsi="Angsana New" w:cs="Angsana New"/>
                <w:b w:val="0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180" w:type="dxa"/>
            <w:vAlign w:val="bottom"/>
          </w:tcPr>
          <w:p w14:paraId="572D47FF" w14:textId="77777777" w:rsidR="0036421E" w:rsidRPr="006C0FC7" w:rsidRDefault="0036421E" w:rsidP="00C4727C">
            <w:pPr>
              <w:pStyle w:val="acctmergecolhdg"/>
              <w:spacing w:line="240" w:lineRule="auto"/>
              <w:ind w:left="-83" w:firstLine="4"/>
              <w:rPr>
                <w:rFonts w:ascii="Angsana New" w:hAnsi="Angsana New" w:cs="Angsana New"/>
                <w:b w:val="0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7F2FEF8E" w14:textId="77777777" w:rsidR="0036421E" w:rsidRPr="006C0FC7" w:rsidRDefault="0036421E" w:rsidP="00C4727C">
            <w:pPr>
              <w:pStyle w:val="acctmergecolhdg"/>
              <w:spacing w:line="240" w:lineRule="auto"/>
              <w:ind w:left="-77" w:right="-77" w:firstLine="4"/>
              <w:rPr>
                <w:rFonts w:ascii="Angsana New" w:hAnsi="Angsana New" w:cs="Angsana New"/>
                <w:b w:val="0"/>
                <w:sz w:val="30"/>
                <w:szCs w:val="30"/>
                <w:cs/>
                <w:lang w:bidi="th-TH"/>
              </w:rPr>
            </w:pPr>
            <w:r w:rsidRPr="006C0FC7">
              <w:rPr>
                <w:rFonts w:ascii="Angsana New" w:hAnsi="Angsana New" w:cs="Angsana New" w:hint="cs"/>
                <w:b w:val="0"/>
                <w:sz w:val="30"/>
                <w:szCs w:val="30"/>
              </w:rPr>
              <w:t xml:space="preserve">31 </w:t>
            </w:r>
            <w:r w:rsidRPr="006C0FC7">
              <w:rPr>
                <w:rFonts w:ascii="Angsana New" w:hAnsi="Angsana New" w:cs="Angsana New" w:hint="cs"/>
                <w:b w:val="0"/>
                <w:sz w:val="30"/>
                <w:szCs w:val="30"/>
                <w:cs/>
              </w:rPr>
              <w:t>ธันวาคม</w:t>
            </w:r>
            <w:r w:rsidRPr="006C0FC7">
              <w:rPr>
                <w:rFonts w:ascii="Angsana New" w:hAnsi="Angsana New" w:cs="Angsana New" w:hint="cs"/>
                <w:b w:val="0"/>
                <w:sz w:val="30"/>
                <w:szCs w:val="30"/>
              </w:rPr>
              <w:t xml:space="preserve"> 2563</w:t>
            </w:r>
          </w:p>
        </w:tc>
        <w:tc>
          <w:tcPr>
            <w:tcW w:w="178" w:type="dxa"/>
          </w:tcPr>
          <w:p w14:paraId="6D060655" w14:textId="77777777" w:rsidR="0036421E" w:rsidRPr="006C0FC7" w:rsidRDefault="0036421E" w:rsidP="00C4727C">
            <w:pPr>
              <w:pStyle w:val="acctmergecolhdg"/>
              <w:spacing w:line="240" w:lineRule="auto"/>
              <w:ind w:left="-83" w:right="-79" w:firstLine="4"/>
              <w:rPr>
                <w:rFonts w:ascii="Angsana New" w:hAnsi="Angsana New" w:cs="Angsana New"/>
                <w:b w:val="0"/>
                <w:sz w:val="30"/>
                <w:szCs w:val="30"/>
              </w:rPr>
            </w:pPr>
          </w:p>
        </w:tc>
        <w:tc>
          <w:tcPr>
            <w:tcW w:w="1262" w:type="dxa"/>
            <w:vAlign w:val="bottom"/>
          </w:tcPr>
          <w:p w14:paraId="1B2DCC83" w14:textId="744124B5" w:rsidR="0036421E" w:rsidRPr="00261731" w:rsidRDefault="0036421E" w:rsidP="00C4727C">
            <w:pPr>
              <w:pStyle w:val="acctmergecolhdg"/>
              <w:spacing w:line="240" w:lineRule="auto"/>
              <w:ind w:left="-77" w:right="-77" w:firstLine="4"/>
              <w:rPr>
                <w:rFonts w:ascii="Angsana New" w:hAnsi="Angsana New" w:cs="Angsana New"/>
                <w:b w:val="0"/>
                <w:sz w:val="30"/>
                <w:szCs w:val="30"/>
                <w:cs/>
              </w:rPr>
            </w:pPr>
            <w:r w:rsidRPr="006C0FC7"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>3</w:t>
            </w:r>
            <w:r>
              <w:rPr>
                <w:rFonts w:ascii="Angsana New" w:hAnsi="Angsana New" w:cs="Angsana New"/>
                <w:b w:val="0"/>
                <w:sz w:val="30"/>
                <w:szCs w:val="30"/>
                <w:lang w:val="en-US" w:bidi="th-TH"/>
              </w:rPr>
              <w:t>0</w:t>
            </w:r>
            <w:r>
              <w:rPr>
                <w:rFonts w:ascii="Angsana New" w:hAnsi="Angsana New" w:cs="Angsana New" w:hint="cs"/>
                <w:b w:val="0"/>
                <w:sz w:val="30"/>
                <w:szCs w:val="30"/>
                <w:cs/>
                <w:lang w:val="en-US" w:bidi="th-TH"/>
              </w:rPr>
              <w:t xml:space="preserve"> มิถุนายน</w:t>
            </w:r>
            <w:r w:rsidRPr="006C0FC7"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>256</w:t>
            </w:r>
            <w:r>
              <w:rPr>
                <w:rFonts w:ascii="Angsana New" w:hAnsi="Angsana New" w:cs="Angsana New"/>
                <w:b w:val="0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180" w:type="dxa"/>
            <w:vAlign w:val="bottom"/>
          </w:tcPr>
          <w:p w14:paraId="470B8B24" w14:textId="77777777" w:rsidR="0036421E" w:rsidRPr="006C0FC7" w:rsidRDefault="0036421E" w:rsidP="00C4727C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sz w:val="30"/>
                <w:szCs w:val="30"/>
              </w:rPr>
            </w:pPr>
          </w:p>
        </w:tc>
        <w:tc>
          <w:tcPr>
            <w:tcW w:w="1353" w:type="dxa"/>
            <w:gridSpan w:val="2"/>
            <w:vAlign w:val="bottom"/>
          </w:tcPr>
          <w:p w14:paraId="20E5BDD8" w14:textId="77777777" w:rsidR="0036421E" w:rsidRPr="006C0FC7" w:rsidRDefault="0036421E" w:rsidP="00C4727C">
            <w:pPr>
              <w:pStyle w:val="acctmergecolhdg"/>
              <w:spacing w:line="240" w:lineRule="auto"/>
              <w:ind w:firstLine="4"/>
              <w:rPr>
                <w:rFonts w:ascii="Angsana New" w:hAnsi="Angsana New" w:cs="Angsana New"/>
                <w:b w:val="0"/>
                <w:sz w:val="30"/>
                <w:szCs w:val="30"/>
                <w:cs/>
                <w:lang w:bidi="th-TH"/>
              </w:rPr>
            </w:pPr>
            <w:r w:rsidRPr="006C0FC7">
              <w:rPr>
                <w:rFonts w:ascii="Angsana New" w:hAnsi="Angsana New" w:cs="Angsana New" w:hint="cs"/>
                <w:b w:val="0"/>
                <w:sz w:val="30"/>
                <w:szCs w:val="30"/>
              </w:rPr>
              <w:t xml:space="preserve">31 </w:t>
            </w:r>
            <w:r w:rsidRPr="006C0FC7">
              <w:rPr>
                <w:rFonts w:ascii="Angsana New" w:hAnsi="Angsana New" w:cs="Angsana New" w:hint="cs"/>
                <w:b w:val="0"/>
                <w:sz w:val="30"/>
                <w:szCs w:val="30"/>
                <w:cs/>
              </w:rPr>
              <w:t>ธันวาคม</w:t>
            </w:r>
            <w:r w:rsidRPr="006C0FC7">
              <w:rPr>
                <w:rFonts w:ascii="Angsana New" w:hAnsi="Angsana New" w:cs="Angsana New" w:hint="cs"/>
                <w:b w:val="0"/>
                <w:sz w:val="30"/>
                <w:szCs w:val="30"/>
              </w:rPr>
              <w:t xml:space="preserve"> 2563</w:t>
            </w:r>
          </w:p>
        </w:tc>
      </w:tr>
      <w:tr w:rsidR="0036421E" w:rsidRPr="00471024" w14:paraId="1F8D1130" w14:textId="77777777" w:rsidTr="0036421E">
        <w:trPr>
          <w:gridAfter w:val="1"/>
          <w:wAfter w:w="6" w:type="dxa"/>
          <w:cantSplit/>
          <w:tblHeader/>
        </w:trPr>
        <w:tc>
          <w:tcPr>
            <w:tcW w:w="3330" w:type="dxa"/>
            <w:vAlign w:val="bottom"/>
            <w:hideMark/>
          </w:tcPr>
          <w:p w14:paraId="227BBF7F" w14:textId="77777777" w:rsidR="0036421E" w:rsidRPr="00471024" w:rsidRDefault="0036421E" w:rsidP="00C4727C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5667" w:type="dxa"/>
            <w:gridSpan w:val="7"/>
            <w:vAlign w:val="bottom"/>
            <w:hideMark/>
          </w:tcPr>
          <w:p w14:paraId="006E38FE" w14:textId="77777777" w:rsidR="0036421E" w:rsidRPr="00471024" w:rsidRDefault="0036421E" w:rsidP="00C4727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471024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(</w:t>
            </w: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พั</w:t>
            </w:r>
            <w:r w:rsidRPr="00471024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นบาท)</w:t>
            </w:r>
          </w:p>
        </w:tc>
      </w:tr>
      <w:tr w:rsidR="0036421E" w:rsidRPr="00471024" w14:paraId="1501FEAA" w14:textId="77777777" w:rsidTr="0036421E">
        <w:trPr>
          <w:cantSplit/>
        </w:trPr>
        <w:tc>
          <w:tcPr>
            <w:tcW w:w="3330" w:type="dxa"/>
            <w:hideMark/>
          </w:tcPr>
          <w:p w14:paraId="01D918A9" w14:textId="77777777" w:rsidR="0036421E" w:rsidRPr="00471024" w:rsidRDefault="0036421E" w:rsidP="00C4727C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>ยังไม่ถึงกำหนดชำระ</w:t>
            </w:r>
          </w:p>
        </w:tc>
        <w:tc>
          <w:tcPr>
            <w:tcW w:w="1260" w:type="dxa"/>
          </w:tcPr>
          <w:p w14:paraId="0093CF8C" w14:textId="76D84C51" w:rsidR="0036421E" w:rsidRPr="00471024" w:rsidRDefault="00AF75B0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613,607</w:t>
            </w:r>
          </w:p>
        </w:tc>
        <w:tc>
          <w:tcPr>
            <w:tcW w:w="180" w:type="dxa"/>
          </w:tcPr>
          <w:p w14:paraId="418DD5E9" w14:textId="77777777" w:rsidR="0036421E" w:rsidRPr="00471024" w:rsidRDefault="0036421E" w:rsidP="00C4727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9542CA1" w14:textId="77777777" w:rsidR="0036421E" w:rsidRPr="00471024" w:rsidRDefault="0036421E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643,572</w:t>
            </w:r>
          </w:p>
        </w:tc>
        <w:tc>
          <w:tcPr>
            <w:tcW w:w="178" w:type="dxa"/>
          </w:tcPr>
          <w:p w14:paraId="2D4121DD" w14:textId="77777777" w:rsidR="0036421E" w:rsidRPr="00471024" w:rsidRDefault="0036421E" w:rsidP="00C4727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36BCDB0D" w14:textId="54CEDA1C" w:rsidR="0036421E" w:rsidRPr="00471024" w:rsidRDefault="00AF75B0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618,812</w:t>
            </w:r>
          </w:p>
        </w:tc>
        <w:tc>
          <w:tcPr>
            <w:tcW w:w="180" w:type="dxa"/>
          </w:tcPr>
          <w:p w14:paraId="062C4B4E" w14:textId="77777777" w:rsidR="0036421E" w:rsidRPr="00471024" w:rsidRDefault="0036421E" w:rsidP="00C4727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3" w:type="dxa"/>
            <w:gridSpan w:val="2"/>
          </w:tcPr>
          <w:p w14:paraId="6C51B10C" w14:textId="77777777" w:rsidR="0036421E" w:rsidRPr="000C0E17" w:rsidRDefault="0036421E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0C0E17">
              <w:rPr>
                <w:rFonts w:asciiTheme="majorBidi" w:hAnsiTheme="majorBidi" w:cstheme="majorBidi"/>
                <w:sz w:val="30"/>
                <w:szCs w:val="30"/>
              </w:rPr>
              <w:t>647,866</w:t>
            </w:r>
          </w:p>
        </w:tc>
      </w:tr>
      <w:tr w:rsidR="0036421E" w:rsidRPr="00471024" w14:paraId="3B469151" w14:textId="77777777" w:rsidTr="0036421E">
        <w:trPr>
          <w:cantSplit/>
        </w:trPr>
        <w:tc>
          <w:tcPr>
            <w:tcW w:w="3330" w:type="dxa"/>
            <w:hideMark/>
          </w:tcPr>
          <w:p w14:paraId="0893896B" w14:textId="77777777" w:rsidR="0036421E" w:rsidRPr="00471024" w:rsidRDefault="0036421E" w:rsidP="00C4727C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>เกินกำหนดชำระ</w:t>
            </w:r>
          </w:p>
        </w:tc>
        <w:tc>
          <w:tcPr>
            <w:tcW w:w="1260" w:type="dxa"/>
          </w:tcPr>
          <w:p w14:paraId="1F0B7031" w14:textId="77777777" w:rsidR="0036421E" w:rsidRPr="00471024" w:rsidRDefault="0036421E" w:rsidP="00C4727C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14DBC29F" w14:textId="77777777" w:rsidR="0036421E" w:rsidRPr="00471024" w:rsidRDefault="0036421E" w:rsidP="00C4727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DC617CA" w14:textId="77777777" w:rsidR="0036421E" w:rsidRPr="00471024" w:rsidRDefault="0036421E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8" w:type="dxa"/>
          </w:tcPr>
          <w:p w14:paraId="438B8BE8" w14:textId="77777777" w:rsidR="0036421E" w:rsidRPr="00471024" w:rsidRDefault="0036421E" w:rsidP="00C4727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5B830FDB" w14:textId="77777777" w:rsidR="0036421E" w:rsidRPr="00471024" w:rsidRDefault="0036421E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4E0436D3" w14:textId="77777777" w:rsidR="0036421E" w:rsidRPr="00471024" w:rsidRDefault="0036421E" w:rsidP="00C4727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3" w:type="dxa"/>
            <w:gridSpan w:val="2"/>
          </w:tcPr>
          <w:p w14:paraId="12B81692" w14:textId="77777777" w:rsidR="0036421E" w:rsidRPr="00471024" w:rsidRDefault="0036421E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6421E" w:rsidRPr="00471024" w14:paraId="621A17ED" w14:textId="77777777" w:rsidTr="0036421E">
        <w:trPr>
          <w:cantSplit/>
        </w:trPr>
        <w:tc>
          <w:tcPr>
            <w:tcW w:w="3330" w:type="dxa"/>
            <w:hideMark/>
          </w:tcPr>
          <w:p w14:paraId="1D41A5B2" w14:textId="77777777" w:rsidR="0036421E" w:rsidRPr="00471024" w:rsidRDefault="0036421E" w:rsidP="00C4727C">
            <w:pPr>
              <w:spacing w:line="240" w:lineRule="auto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1 -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471024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260" w:type="dxa"/>
          </w:tcPr>
          <w:p w14:paraId="7A7E6C43" w14:textId="35F78D90" w:rsidR="0036421E" w:rsidRPr="00471024" w:rsidRDefault="00AF75B0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58,970</w:t>
            </w:r>
          </w:p>
        </w:tc>
        <w:tc>
          <w:tcPr>
            <w:tcW w:w="180" w:type="dxa"/>
          </w:tcPr>
          <w:p w14:paraId="5F0C34EF" w14:textId="77777777" w:rsidR="0036421E" w:rsidRPr="00471024" w:rsidRDefault="0036421E" w:rsidP="00C4727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257928F" w14:textId="77777777" w:rsidR="0036421E" w:rsidRPr="00471024" w:rsidRDefault="0036421E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30,768</w:t>
            </w:r>
          </w:p>
        </w:tc>
        <w:tc>
          <w:tcPr>
            <w:tcW w:w="178" w:type="dxa"/>
          </w:tcPr>
          <w:p w14:paraId="249E5AB5" w14:textId="77777777" w:rsidR="0036421E" w:rsidRPr="00471024" w:rsidRDefault="0036421E" w:rsidP="00C4727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6A0A94D0" w14:textId="163E56DC" w:rsidR="0036421E" w:rsidRPr="00471024" w:rsidRDefault="00AF75B0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57,236</w:t>
            </w:r>
          </w:p>
        </w:tc>
        <w:tc>
          <w:tcPr>
            <w:tcW w:w="180" w:type="dxa"/>
          </w:tcPr>
          <w:p w14:paraId="32FBDF35" w14:textId="77777777" w:rsidR="0036421E" w:rsidRPr="00471024" w:rsidRDefault="0036421E" w:rsidP="00C4727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3" w:type="dxa"/>
            <w:gridSpan w:val="2"/>
          </w:tcPr>
          <w:p w14:paraId="03AEC076" w14:textId="77777777" w:rsidR="0036421E" w:rsidRPr="00471024" w:rsidRDefault="0036421E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30,322</w:t>
            </w:r>
          </w:p>
        </w:tc>
      </w:tr>
      <w:tr w:rsidR="0036421E" w:rsidRPr="00471024" w14:paraId="74B5538F" w14:textId="77777777" w:rsidTr="0036421E">
        <w:trPr>
          <w:cantSplit/>
        </w:trPr>
        <w:tc>
          <w:tcPr>
            <w:tcW w:w="3330" w:type="dxa"/>
            <w:hideMark/>
          </w:tcPr>
          <w:p w14:paraId="1E14CD9F" w14:textId="77777777" w:rsidR="0036421E" w:rsidRPr="00471024" w:rsidRDefault="0036421E" w:rsidP="00C4727C">
            <w:pPr>
              <w:spacing w:line="240" w:lineRule="auto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</w:t>
            </w:r>
            <w:r w:rsidRPr="00471024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471024">
              <w:rPr>
                <w:rFonts w:asciiTheme="majorBidi" w:hAnsiTheme="majorBidi" w:cstheme="majorBidi"/>
                <w:sz w:val="30"/>
                <w:szCs w:val="30"/>
              </w:rPr>
              <w:t>-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471024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260" w:type="dxa"/>
          </w:tcPr>
          <w:p w14:paraId="1F20FD2B" w14:textId="74FEA8F2" w:rsidR="0036421E" w:rsidRPr="00471024" w:rsidRDefault="00AF75B0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180" w:type="dxa"/>
          </w:tcPr>
          <w:p w14:paraId="4F9D1B22" w14:textId="77777777" w:rsidR="0036421E" w:rsidRPr="00471024" w:rsidRDefault="0036421E" w:rsidP="00C4727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926D040" w14:textId="77777777" w:rsidR="0036421E" w:rsidRPr="00471024" w:rsidRDefault="0036421E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178" w:type="dxa"/>
          </w:tcPr>
          <w:p w14:paraId="41100C7A" w14:textId="77777777" w:rsidR="0036421E" w:rsidRPr="00471024" w:rsidRDefault="0036421E" w:rsidP="00C4727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1FBB8D5F" w14:textId="7096F05D" w:rsidR="0036421E" w:rsidRPr="009175B0" w:rsidRDefault="00AF75B0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8"/>
              </w:tabs>
              <w:spacing w:line="240" w:lineRule="auto"/>
              <w:ind w:left="-202" w:right="-43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792B424F" w14:textId="77777777" w:rsidR="0036421E" w:rsidRPr="00471024" w:rsidRDefault="0036421E" w:rsidP="00C4727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3" w:type="dxa"/>
            <w:gridSpan w:val="2"/>
          </w:tcPr>
          <w:p w14:paraId="0B9BD7E0" w14:textId="77777777" w:rsidR="0036421E" w:rsidRPr="00471024" w:rsidRDefault="0036421E" w:rsidP="00C4727C">
            <w:pPr>
              <w:pStyle w:val="acctfourfigures"/>
              <w:tabs>
                <w:tab w:val="decimal" w:pos="460"/>
              </w:tabs>
              <w:spacing w:line="240" w:lineRule="auto"/>
              <w:ind w:left="-83" w:right="359" w:firstLine="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 xml:space="preserve">    -</w:t>
            </w:r>
          </w:p>
        </w:tc>
      </w:tr>
      <w:tr w:rsidR="0036421E" w:rsidRPr="00471024" w14:paraId="7C9C3CFA" w14:textId="77777777" w:rsidTr="0036421E">
        <w:trPr>
          <w:cantSplit/>
        </w:trPr>
        <w:tc>
          <w:tcPr>
            <w:tcW w:w="3330" w:type="dxa"/>
            <w:hideMark/>
          </w:tcPr>
          <w:p w14:paraId="6B539513" w14:textId="77777777" w:rsidR="0036421E" w:rsidRPr="00471024" w:rsidRDefault="0036421E" w:rsidP="00C4727C">
            <w:pPr>
              <w:spacing w:line="240" w:lineRule="auto"/>
              <w:ind w:left="104"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</w:t>
            </w:r>
            <w:r w:rsidRPr="00471024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471024">
              <w:rPr>
                <w:rFonts w:asciiTheme="majorBidi" w:hAnsiTheme="majorBidi" w:cstheme="majorBidi"/>
                <w:sz w:val="30"/>
                <w:szCs w:val="30"/>
              </w:rPr>
              <w:t>- 12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  <w:r w:rsidRPr="00471024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260" w:type="dxa"/>
          </w:tcPr>
          <w:p w14:paraId="008AEB20" w14:textId="68A451BC" w:rsidR="0036421E" w:rsidRPr="00471024" w:rsidRDefault="00AF75B0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6C6AC96B" w14:textId="77777777" w:rsidR="0036421E" w:rsidRPr="00471024" w:rsidRDefault="0036421E" w:rsidP="00C4727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7BE00D0" w14:textId="77777777" w:rsidR="0036421E" w:rsidRPr="009175B0" w:rsidRDefault="0036421E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8"/>
              </w:tabs>
              <w:spacing w:line="240" w:lineRule="auto"/>
              <w:ind w:left="-202" w:right="-43"/>
              <w:rPr>
                <w:rFonts w:ascii="Angsana New" w:hAnsi="Angsana New"/>
                <w:sz w:val="30"/>
                <w:szCs w:val="30"/>
              </w:rPr>
            </w:pPr>
            <w:r w:rsidRPr="009175B0">
              <w:rPr>
                <w:rFonts w:ascii="Angsana New" w:hAnsi="Angsana New"/>
                <w:sz w:val="30"/>
                <w:szCs w:val="30"/>
              </w:rPr>
              <w:t xml:space="preserve">    -</w:t>
            </w:r>
          </w:p>
        </w:tc>
        <w:tc>
          <w:tcPr>
            <w:tcW w:w="178" w:type="dxa"/>
          </w:tcPr>
          <w:p w14:paraId="2F320301" w14:textId="77777777" w:rsidR="0036421E" w:rsidRPr="00471024" w:rsidRDefault="0036421E" w:rsidP="00C4727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2CAA163B" w14:textId="699013B2" w:rsidR="0036421E" w:rsidRPr="009175B0" w:rsidRDefault="00AF75B0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8"/>
              </w:tabs>
              <w:spacing w:line="240" w:lineRule="auto"/>
              <w:ind w:left="-202" w:right="-43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1423993F" w14:textId="77777777" w:rsidR="0036421E" w:rsidRPr="00471024" w:rsidRDefault="0036421E" w:rsidP="00C4727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3" w:type="dxa"/>
            <w:gridSpan w:val="2"/>
          </w:tcPr>
          <w:p w14:paraId="34BAC820" w14:textId="77777777" w:rsidR="0036421E" w:rsidRPr="00471024" w:rsidRDefault="0036421E" w:rsidP="00C4727C">
            <w:pPr>
              <w:pStyle w:val="acctfourfigures"/>
              <w:tabs>
                <w:tab w:val="decimal" w:pos="460"/>
              </w:tabs>
              <w:spacing w:line="240" w:lineRule="auto"/>
              <w:ind w:left="-83" w:right="359" w:firstLine="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 xml:space="preserve">    -</w:t>
            </w:r>
          </w:p>
        </w:tc>
      </w:tr>
      <w:tr w:rsidR="0036421E" w:rsidRPr="00471024" w14:paraId="20C11E6D" w14:textId="77777777" w:rsidTr="0036421E">
        <w:trPr>
          <w:cantSplit/>
        </w:trPr>
        <w:tc>
          <w:tcPr>
            <w:tcW w:w="3330" w:type="dxa"/>
            <w:hideMark/>
          </w:tcPr>
          <w:p w14:paraId="10DC3C5B" w14:textId="77777777" w:rsidR="0036421E" w:rsidRPr="00471024" w:rsidRDefault="0036421E" w:rsidP="00C4727C">
            <w:pPr>
              <w:spacing w:line="240" w:lineRule="auto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มากกว่า </w:t>
            </w:r>
            <w:r w:rsidRPr="00471024">
              <w:rPr>
                <w:rFonts w:asciiTheme="majorBidi" w:hAnsiTheme="majorBidi" w:cstheme="majorBidi"/>
                <w:sz w:val="30"/>
                <w:szCs w:val="30"/>
              </w:rPr>
              <w:t>12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C043A82" w14:textId="339EA502" w:rsidR="0036421E" w:rsidRPr="00471024" w:rsidRDefault="00AF75B0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13,582</w:t>
            </w:r>
          </w:p>
        </w:tc>
        <w:tc>
          <w:tcPr>
            <w:tcW w:w="180" w:type="dxa"/>
          </w:tcPr>
          <w:p w14:paraId="79458A0E" w14:textId="77777777" w:rsidR="0036421E" w:rsidRPr="00471024" w:rsidRDefault="0036421E" w:rsidP="00C4727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BCE2C99" w14:textId="77777777" w:rsidR="0036421E" w:rsidRPr="00471024" w:rsidRDefault="0036421E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12,722</w:t>
            </w:r>
          </w:p>
        </w:tc>
        <w:tc>
          <w:tcPr>
            <w:tcW w:w="178" w:type="dxa"/>
          </w:tcPr>
          <w:p w14:paraId="2F91F0FB" w14:textId="77777777" w:rsidR="0036421E" w:rsidRPr="00471024" w:rsidRDefault="0036421E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CD6895B" w14:textId="3E6FE187" w:rsidR="0036421E" w:rsidRPr="00471024" w:rsidRDefault="00AF75B0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13,582</w:t>
            </w:r>
          </w:p>
        </w:tc>
        <w:tc>
          <w:tcPr>
            <w:tcW w:w="180" w:type="dxa"/>
          </w:tcPr>
          <w:p w14:paraId="1D601611" w14:textId="77777777" w:rsidR="0036421E" w:rsidRPr="00471024" w:rsidRDefault="0036421E" w:rsidP="00C4727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A3B51E3" w14:textId="77777777" w:rsidR="0036421E" w:rsidRPr="00471024" w:rsidRDefault="0036421E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12,722</w:t>
            </w:r>
          </w:p>
        </w:tc>
      </w:tr>
      <w:tr w:rsidR="0036421E" w:rsidRPr="00471024" w14:paraId="2C3D0FB4" w14:textId="77777777" w:rsidTr="0036421E">
        <w:trPr>
          <w:cantSplit/>
        </w:trPr>
        <w:tc>
          <w:tcPr>
            <w:tcW w:w="3330" w:type="dxa"/>
            <w:hideMark/>
          </w:tcPr>
          <w:p w14:paraId="2BB8EE7A" w14:textId="77777777" w:rsidR="0036421E" w:rsidRPr="00471024" w:rsidRDefault="0036421E" w:rsidP="00C4727C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71024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0A17E9B" w14:textId="5D55C090" w:rsidR="0036421E" w:rsidRPr="00FE33E3" w:rsidRDefault="00AF75B0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686,163</w:t>
            </w:r>
          </w:p>
        </w:tc>
        <w:tc>
          <w:tcPr>
            <w:tcW w:w="180" w:type="dxa"/>
          </w:tcPr>
          <w:p w14:paraId="7E82FAAA" w14:textId="77777777" w:rsidR="0036421E" w:rsidRPr="00471024" w:rsidRDefault="0036421E" w:rsidP="00C4727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1D73D6E" w14:textId="77777777" w:rsidR="0036421E" w:rsidRPr="00FE33E3" w:rsidRDefault="0036421E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E33E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687,067</w:t>
            </w:r>
          </w:p>
        </w:tc>
        <w:tc>
          <w:tcPr>
            <w:tcW w:w="178" w:type="dxa"/>
          </w:tcPr>
          <w:p w14:paraId="395C4734" w14:textId="77777777" w:rsidR="0036421E" w:rsidRPr="00471024" w:rsidRDefault="0036421E" w:rsidP="00C4727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424701C" w14:textId="7BAAB5D5" w:rsidR="0036421E" w:rsidRPr="00FE33E3" w:rsidRDefault="00AF75B0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689,630</w:t>
            </w:r>
          </w:p>
        </w:tc>
        <w:tc>
          <w:tcPr>
            <w:tcW w:w="180" w:type="dxa"/>
          </w:tcPr>
          <w:p w14:paraId="24EDA0F7" w14:textId="77777777" w:rsidR="0036421E" w:rsidRPr="00471024" w:rsidRDefault="0036421E" w:rsidP="00C4727C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3" w:type="dxa"/>
            <w:gridSpan w:val="2"/>
            <w:tcBorders>
              <w:top w:val="single" w:sz="4" w:space="0" w:color="auto"/>
              <w:left w:val="nil"/>
              <w:right w:val="nil"/>
            </w:tcBorders>
          </w:tcPr>
          <w:p w14:paraId="4B44DF73" w14:textId="77777777" w:rsidR="0036421E" w:rsidRPr="00FE33E3" w:rsidRDefault="0036421E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8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E33E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690,910</w:t>
            </w:r>
          </w:p>
        </w:tc>
      </w:tr>
      <w:tr w:rsidR="0036421E" w:rsidRPr="00471024" w14:paraId="19FB6D75" w14:textId="77777777" w:rsidTr="0036421E">
        <w:trPr>
          <w:cantSplit/>
          <w:trHeight w:val="71"/>
        </w:trPr>
        <w:tc>
          <w:tcPr>
            <w:tcW w:w="3330" w:type="dxa"/>
            <w:vAlign w:val="bottom"/>
            <w:hideMark/>
          </w:tcPr>
          <w:p w14:paraId="3D902676" w14:textId="77777777" w:rsidR="0036421E" w:rsidRPr="00471024" w:rsidRDefault="0036421E" w:rsidP="00C4727C">
            <w:pPr>
              <w:spacing w:line="240" w:lineRule="auto"/>
              <w:ind w:left="19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47102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ค่าเผื่อผลขาดทุนด้านเครดิตที่คาดว่า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>จะเกิดขึ้น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E204DF0" w14:textId="4FF0D53E" w:rsidR="0036421E" w:rsidRPr="00053F4F" w:rsidRDefault="00AF75B0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(10,413)</w:t>
            </w:r>
          </w:p>
        </w:tc>
        <w:tc>
          <w:tcPr>
            <w:tcW w:w="180" w:type="dxa"/>
            <w:vAlign w:val="bottom"/>
          </w:tcPr>
          <w:p w14:paraId="185ADE8F" w14:textId="77777777" w:rsidR="0036421E" w:rsidRPr="00FE33E3" w:rsidRDefault="0036421E" w:rsidP="00C4727C">
            <w:pPr>
              <w:pStyle w:val="acctfourfigures"/>
              <w:tabs>
                <w:tab w:val="decimal" w:pos="731"/>
                <w:tab w:val="decimal" w:pos="998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118DCC7" w14:textId="77777777" w:rsidR="0036421E" w:rsidRPr="00FE33E3" w:rsidRDefault="0036421E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(9,778)</w:t>
            </w:r>
          </w:p>
        </w:tc>
        <w:tc>
          <w:tcPr>
            <w:tcW w:w="178" w:type="dxa"/>
            <w:vAlign w:val="bottom"/>
          </w:tcPr>
          <w:p w14:paraId="61DAAD69" w14:textId="77777777" w:rsidR="0036421E" w:rsidRPr="00FE33E3" w:rsidRDefault="0036421E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D3B7D5F" w14:textId="472EDF16" w:rsidR="0036421E" w:rsidRPr="00053F4F" w:rsidRDefault="00AF75B0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(10,413)</w:t>
            </w:r>
          </w:p>
        </w:tc>
        <w:tc>
          <w:tcPr>
            <w:tcW w:w="180" w:type="dxa"/>
            <w:vAlign w:val="bottom"/>
          </w:tcPr>
          <w:p w14:paraId="0E457264" w14:textId="77777777" w:rsidR="0036421E" w:rsidRPr="00053F4F" w:rsidRDefault="0036421E" w:rsidP="00C4727C">
            <w:pPr>
              <w:pStyle w:val="acctfourfigures"/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3" w:type="dxa"/>
            <w:gridSpan w:val="2"/>
            <w:tcBorders>
              <w:left w:val="nil"/>
              <w:bottom w:val="single" w:sz="2" w:space="0" w:color="auto"/>
              <w:right w:val="nil"/>
            </w:tcBorders>
            <w:vAlign w:val="bottom"/>
          </w:tcPr>
          <w:p w14:paraId="194227BE" w14:textId="77777777" w:rsidR="0036421E" w:rsidRPr="00471024" w:rsidRDefault="0036421E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(9,778)</w:t>
            </w:r>
          </w:p>
        </w:tc>
      </w:tr>
      <w:tr w:rsidR="0036421E" w:rsidRPr="00471024" w14:paraId="06DD157A" w14:textId="77777777" w:rsidTr="0036421E">
        <w:trPr>
          <w:cantSplit/>
        </w:trPr>
        <w:tc>
          <w:tcPr>
            <w:tcW w:w="3330" w:type="dxa"/>
            <w:hideMark/>
          </w:tcPr>
          <w:p w14:paraId="5DA2D547" w14:textId="77777777" w:rsidR="0036421E" w:rsidRPr="00471024" w:rsidRDefault="0036421E" w:rsidP="00C4727C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71024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ADCF256" w14:textId="0D7CBC1B" w:rsidR="0036421E" w:rsidRPr="00FE33E3" w:rsidRDefault="00AF75B0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</w:t>
            </w:r>
            <w:r w:rsidR="00631482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75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,750</w:t>
            </w:r>
          </w:p>
        </w:tc>
        <w:tc>
          <w:tcPr>
            <w:tcW w:w="180" w:type="dxa"/>
          </w:tcPr>
          <w:p w14:paraId="1949BC83" w14:textId="77777777" w:rsidR="0036421E" w:rsidRPr="00471024" w:rsidRDefault="0036421E" w:rsidP="00C4727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CD1BD50" w14:textId="77777777" w:rsidR="0036421E" w:rsidRPr="00FE33E3" w:rsidRDefault="0036421E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E33E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677,289</w:t>
            </w:r>
          </w:p>
        </w:tc>
        <w:tc>
          <w:tcPr>
            <w:tcW w:w="178" w:type="dxa"/>
          </w:tcPr>
          <w:p w14:paraId="55588A17" w14:textId="77777777" w:rsidR="0036421E" w:rsidRPr="00471024" w:rsidRDefault="0036421E" w:rsidP="00C4727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0B68100" w14:textId="71BEAA18" w:rsidR="0036421E" w:rsidRPr="00FE33E3" w:rsidRDefault="00AF75B0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679,217</w:t>
            </w:r>
          </w:p>
        </w:tc>
        <w:tc>
          <w:tcPr>
            <w:tcW w:w="180" w:type="dxa"/>
          </w:tcPr>
          <w:p w14:paraId="347FC560" w14:textId="77777777" w:rsidR="0036421E" w:rsidRPr="00471024" w:rsidRDefault="0036421E" w:rsidP="00C4727C">
            <w:pPr>
              <w:pStyle w:val="acctfourfigures"/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3" w:type="dxa"/>
            <w:gridSpan w:val="2"/>
            <w:tcBorders>
              <w:top w:val="single" w:sz="2" w:space="0" w:color="auto"/>
              <w:bottom w:val="double" w:sz="4" w:space="0" w:color="auto"/>
            </w:tcBorders>
          </w:tcPr>
          <w:p w14:paraId="24C3CEB1" w14:textId="77777777" w:rsidR="0036421E" w:rsidRPr="00FE33E3" w:rsidRDefault="0036421E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8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E33E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681,132</w:t>
            </w:r>
          </w:p>
        </w:tc>
      </w:tr>
    </w:tbl>
    <w:p w14:paraId="6A8D8D22" w14:textId="77777777" w:rsidR="0036421E" w:rsidRDefault="0036421E" w:rsidP="0036421E">
      <w:pPr>
        <w:rPr>
          <w:sz w:val="36"/>
          <w:szCs w:val="36"/>
        </w:rPr>
      </w:pPr>
    </w:p>
    <w:tbl>
      <w:tblPr>
        <w:tblW w:w="900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690"/>
        <w:gridCol w:w="1088"/>
        <w:gridCol w:w="178"/>
        <w:gridCol w:w="1082"/>
        <w:gridCol w:w="178"/>
        <w:gridCol w:w="1254"/>
        <w:gridCol w:w="178"/>
        <w:gridCol w:w="1352"/>
      </w:tblGrid>
      <w:tr w:rsidR="0036421E" w14:paraId="44CA2E4A" w14:textId="77777777" w:rsidTr="006F18A0">
        <w:trPr>
          <w:cantSplit/>
          <w:tblHeader/>
        </w:trPr>
        <w:tc>
          <w:tcPr>
            <w:tcW w:w="3690" w:type="dxa"/>
            <w:vAlign w:val="bottom"/>
            <w:hideMark/>
          </w:tcPr>
          <w:p w14:paraId="536C4ACF" w14:textId="77777777" w:rsidR="0036421E" w:rsidRPr="00297FFE" w:rsidRDefault="0036421E" w:rsidP="00C4727C">
            <w:pPr>
              <w:pStyle w:val="acctfourfigures"/>
              <w:tabs>
                <w:tab w:val="clear" w:pos="765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highlight w:val="cyan"/>
                <w:lang w:bidi="th-TH"/>
              </w:rPr>
            </w:pPr>
            <w:r w:rsidRPr="00297FF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ผล</w:t>
            </w:r>
            <w:r w:rsidRPr="00297FF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ขาดทุนด้านเครดิตที่คาดว่าจะเกิดขึ้น</w:t>
            </w:r>
          </w:p>
        </w:tc>
        <w:tc>
          <w:tcPr>
            <w:tcW w:w="2348" w:type="dxa"/>
            <w:gridSpan w:val="3"/>
            <w:vAlign w:val="bottom"/>
          </w:tcPr>
          <w:p w14:paraId="7C7ED1E5" w14:textId="77777777" w:rsidR="0036421E" w:rsidRPr="00297FFE" w:rsidRDefault="0036421E" w:rsidP="00C4727C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  <w:r w:rsidRPr="00297FFE">
              <w:rPr>
                <w:rFonts w:asciiTheme="majorBidi" w:hAnsiTheme="majorBidi" w:cstheme="majorBidi" w:hint="cs"/>
                <w:b w:val="0"/>
                <w:bCs/>
                <w:sz w:val="30"/>
                <w:szCs w:val="30"/>
                <w:cs/>
              </w:rPr>
              <w:t xml:space="preserve">งบการเงินรวม </w:t>
            </w:r>
          </w:p>
        </w:tc>
        <w:tc>
          <w:tcPr>
            <w:tcW w:w="178" w:type="dxa"/>
          </w:tcPr>
          <w:p w14:paraId="28473135" w14:textId="77777777" w:rsidR="0036421E" w:rsidRPr="00297FFE" w:rsidRDefault="0036421E" w:rsidP="00C4727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784" w:type="dxa"/>
            <w:gridSpan w:val="3"/>
            <w:vAlign w:val="bottom"/>
          </w:tcPr>
          <w:p w14:paraId="4E379133" w14:textId="77777777" w:rsidR="0036421E" w:rsidRPr="00297FFE" w:rsidRDefault="0036421E" w:rsidP="00C4727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297FFE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36421E" w14:paraId="169B781E" w14:textId="77777777" w:rsidTr="006F18A0">
        <w:trPr>
          <w:cantSplit/>
          <w:tblHeader/>
        </w:trPr>
        <w:tc>
          <w:tcPr>
            <w:tcW w:w="3690" w:type="dxa"/>
          </w:tcPr>
          <w:p w14:paraId="1B5EA1C7" w14:textId="38EF8188" w:rsidR="0036421E" w:rsidRPr="00297FFE" w:rsidRDefault="0036421E" w:rsidP="00C4727C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color w:val="0000FF"/>
                <w:sz w:val="30"/>
                <w:szCs w:val="30"/>
              </w:rPr>
            </w:pPr>
            <w:r w:rsidRPr="00297FF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หก</w:t>
            </w:r>
            <w:r w:rsidRPr="00297FF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เดือนสิ้นสุดวันที่ </w:t>
            </w:r>
            <w:r w:rsidRPr="0036421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bidi="th-TH"/>
              </w:rPr>
              <w:t>30</w:t>
            </w:r>
            <w:r w:rsidRPr="0036421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 มิถุนายน</w:t>
            </w:r>
          </w:p>
        </w:tc>
        <w:tc>
          <w:tcPr>
            <w:tcW w:w="1088" w:type="dxa"/>
            <w:vAlign w:val="bottom"/>
          </w:tcPr>
          <w:p w14:paraId="1871216B" w14:textId="77777777" w:rsidR="0036421E" w:rsidRPr="00297FFE" w:rsidRDefault="0036421E" w:rsidP="00C4727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297FFE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2564</w:t>
            </w:r>
          </w:p>
        </w:tc>
        <w:tc>
          <w:tcPr>
            <w:tcW w:w="178" w:type="dxa"/>
            <w:vAlign w:val="bottom"/>
          </w:tcPr>
          <w:p w14:paraId="471BBC58" w14:textId="77777777" w:rsidR="0036421E" w:rsidRPr="00297FFE" w:rsidRDefault="0036421E" w:rsidP="00C4727C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2" w:type="dxa"/>
            <w:vAlign w:val="bottom"/>
          </w:tcPr>
          <w:p w14:paraId="0E1557D6" w14:textId="77777777" w:rsidR="0036421E" w:rsidRPr="00297FFE" w:rsidRDefault="0036421E" w:rsidP="00C4727C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297FFE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2563</w:t>
            </w:r>
          </w:p>
        </w:tc>
        <w:tc>
          <w:tcPr>
            <w:tcW w:w="178" w:type="dxa"/>
          </w:tcPr>
          <w:p w14:paraId="63D75461" w14:textId="77777777" w:rsidR="0036421E" w:rsidRPr="00297FFE" w:rsidRDefault="0036421E" w:rsidP="00C4727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4" w:type="dxa"/>
            <w:vAlign w:val="bottom"/>
          </w:tcPr>
          <w:p w14:paraId="56CCEA73" w14:textId="77777777" w:rsidR="0036421E" w:rsidRPr="00297FFE" w:rsidRDefault="0036421E" w:rsidP="00C4727C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  <w:r w:rsidRPr="00297FFE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>2564</w:t>
            </w:r>
          </w:p>
        </w:tc>
        <w:tc>
          <w:tcPr>
            <w:tcW w:w="178" w:type="dxa"/>
            <w:vAlign w:val="bottom"/>
          </w:tcPr>
          <w:p w14:paraId="0E4B161F" w14:textId="77777777" w:rsidR="0036421E" w:rsidRPr="00297FFE" w:rsidRDefault="0036421E" w:rsidP="00C4727C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  <w:vAlign w:val="bottom"/>
          </w:tcPr>
          <w:p w14:paraId="719C5CA7" w14:textId="77777777" w:rsidR="0036421E" w:rsidRPr="00297FFE" w:rsidRDefault="0036421E" w:rsidP="00C4727C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297FFE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2563</w:t>
            </w:r>
          </w:p>
        </w:tc>
      </w:tr>
      <w:tr w:rsidR="0036421E" w14:paraId="2FE60A0B" w14:textId="77777777" w:rsidTr="006F18A0">
        <w:trPr>
          <w:cantSplit/>
          <w:tblHeader/>
        </w:trPr>
        <w:tc>
          <w:tcPr>
            <w:tcW w:w="3690" w:type="dxa"/>
            <w:vAlign w:val="bottom"/>
            <w:hideMark/>
          </w:tcPr>
          <w:p w14:paraId="655BDDB4" w14:textId="77777777" w:rsidR="0036421E" w:rsidRPr="00DF463B" w:rsidRDefault="0036421E" w:rsidP="00C4727C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5310" w:type="dxa"/>
            <w:gridSpan w:val="7"/>
            <w:vAlign w:val="bottom"/>
            <w:hideMark/>
          </w:tcPr>
          <w:p w14:paraId="1055352F" w14:textId="77777777" w:rsidR="0036421E" w:rsidRPr="00297FFE" w:rsidRDefault="0036421E" w:rsidP="00C4727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297FF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(</w:t>
            </w: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พั</w:t>
            </w:r>
            <w:r w:rsidRPr="00297FF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นบาท)</w:t>
            </w:r>
          </w:p>
        </w:tc>
      </w:tr>
      <w:tr w:rsidR="0036421E" w14:paraId="4066CE03" w14:textId="77777777" w:rsidTr="006F18A0">
        <w:trPr>
          <w:cantSplit/>
        </w:trPr>
        <w:tc>
          <w:tcPr>
            <w:tcW w:w="3690" w:type="dxa"/>
          </w:tcPr>
          <w:p w14:paraId="271C03CA" w14:textId="77777777" w:rsidR="0036421E" w:rsidRPr="00297FFE" w:rsidRDefault="0036421E" w:rsidP="00C4727C">
            <w:pPr>
              <w:pStyle w:val="ListParagraph"/>
              <w:numPr>
                <w:ilvl w:val="0"/>
                <w:numId w:val="24"/>
              </w:numPr>
              <w:tabs>
                <w:tab w:val="clear" w:pos="227"/>
                <w:tab w:val="left" w:pos="190"/>
              </w:tabs>
              <w:spacing w:line="240" w:lineRule="auto"/>
              <w:ind w:left="190" w:hanging="1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97FFE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088" w:type="dxa"/>
          </w:tcPr>
          <w:p w14:paraId="78CA3445" w14:textId="4A6D5F46" w:rsidR="0036421E" w:rsidRPr="00297FFE" w:rsidRDefault="00AF75B0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635</w:t>
            </w:r>
          </w:p>
        </w:tc>
        <w:tc>
          <w:tcPr>
            <w:tcW w:w="178" w:type="dxa"/>
          </w:tcPr>
          <w:p w14:paraId="00443DBF" w14:textId="77777777" w:rsidR="0036421E" w:rsidRPr="00297FFE" w:rsidRDefault="0036421E" w:rsidP="00C4727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2" w:type="dxa"/>
          </w:tcPr>
          <w:p w14:paraId="55017378" w14:textId="77777777" w:rsidR="0036421E" w:rsidRPr="00297FFE" w:rsidRDefault="0036421E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33B7AD72" w14:textId="77777777" w:rsidR="0036421E" w:rsidRPr="00297FFE" w:rsidRDefault="0036421E" w:rsidP="00C4727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4" w:type="dxa"/>
          </w:tcPr>
          <w:p w14:paraId="2885B107" w14:textId="67D1B982" w:rsidR="0036421E" w:rsidRPr="00297FFE" w:rsidRDefault="00AF75B0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635</w:t>
            </w:r>
          </w:p>
        </w:tc>
        <w:tc>
          <w:tcPr>
            <w:tcW w:w="178" w:type="dxa"/>
          </w:tcPr>
          <w:p w14:paraId="2BE51F61" w14:textId="77777777" w:rsidR="0036421E" w:rsidRPr="00297FFE" w:rsidRDefault="0036421E" w:rsidP="00C4727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0FF18ACF" w14:textId="77777777" w:rsidR="0036421E" w:rsidRPr="00297FFE" w:rsidRDefault="0036421E" w:rsidP="00C4727C">
            <w:pPr>
              <w:pStyle w:val="acctfourfigures"/>
              <w:tabs>
                <w:tab w:val="decimal" w:pos="460"/>
              </w:tabs>
              <w:spacing w:line="240" w:lineRule="auto"/>
              <w:ind w:left="-83" w:right="359" w:firstLine="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36421E" w14:paraId="7242D6CD" w14:textId="77777777" w:rsidTr="006F18A0">
        <w:trPr>
          <w:cantSplit/>
        </w:trPr>
        <w:tc>
          <w:tcPr>
            <w:tcW w:w="3690" w:type="dxa"/>
          </w:tcPr>
          <w:p w14:paraId="42FA2660" w14:textId="77777777" w:rsidR="0036421E" w:rsidRPr="00297FFE" w:rsidRDefault="0036421E" w:rsidP="00C4727C">
            <w:pPr>
              <w:pStyle w:val="ListParagraph"/>
              <w:numPr>
                <w:ilvl w:val="0"/>
                <w:numId w:val="24"/>
              </w:numPr>
              <w:tabs>
                <w:tab w:val="clear" w:pos="227"/>
                <w:tab w:val="left" w:pos="190"/>
              </w:tabs>
              <w:spacing w:line="240" w:lineRule="auto"/>
              <w:ind w:left="190" w:hanging="1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97FFE">
              <w:rPr>
                <w:rFonts w:asciiTheme="majorBidi" w:hAnsiTheme="majorBidi" w:cstheme="majorBidi"/>
                <w:sz w:val="30"/>
                <w:szCs w:val="30"/>
                <w:cs/>
              </w:rPr>
              <w:t>กลับรายการ</w:t>
            </w:r>
          </w:p>
        </w:tc>
        <w:tc>
          <w:tcPr>
            <w:tcW w:w="1088" w:type="dxa"/>
          </w:tcPr>
          <w:p w14:paraId="119F1030" w14:textId="77777777" w:rsidR="0036421E" w:rsidRPr="00297FFE" w:rsidRDefault="0036421E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1E3CB6B7" w14:textId="77777777" w:rsidR="0036421E" w:rsidRPr="00297FFE" w:rsidRDefault="0036421E" w:rsidP="00C4727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2" w:type="dxa"/>
          </w:tcPr>
          <w:p w14:paraId="1A3A4394" w14:textId="4CEF220D" w:rsidR="0036421E" w:rsidRPr="00297FFE" w:rsidRDefault="00EF32D6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6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(2,438)</w:t>
            </w:r>
          </w:p>
        </w:tc>
        <w:tc>
          <w:tcPr>
            <w:tcW w:w="178" w:type="dxa"/>
          </w:tcPr>
          <w:p w14:paraId="483F47FA" w14:textId="77777777" w:rsidR="0036421E" w:rsidRPr="00297FFE" w:rsidRDefault="0036421E" w:rsidP="00C4727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4" w:type="dxa"/>
          </w:tcPr>
          <w:p w14:paraId="3EB9190A" w14:textId="77777777" w:rsidR="0036421E" w:rsidRPr="00297FFE" w:rsidRDefault="0036421E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5E025897" w14:textId="77777777" w:rsidR="0036421E" w:rsidRPr="00297FFE" w:rsidRDefault="0036421E" w:rsidP="00C4727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1B0D8F65" w14:textId="72A93F5D" w:rsidR="0036421E" w:rsidRPr="00297FFE" w:rsidRDefault="00EF32D6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(2,438)</w:t>
            </w:r>
          </w:p>
        </w:tc>
      </w:tr>
    </w:tbl>
    <w:p w14:paraId="5F8125A5" w14:textId="77777777" w:rsidR="00104001" w:rsidRDefault="00104001" w:rsidP="00D9143F">
      <w:pPr>
        <w:pStyle w:val="a6"/>
        <w:tabs>
          <w:tab w:val="clear" w:pos="1080"/>
          <w:tab w:val="left" w:pos="540"/>
        </w:tabs>
        <w:ind w:right="18"/>
        <w:jc w:val="thaiDistribute"/>
        <w:rPr>
          <w:rFonts w:asciiTheme="majorBidi" w:eastAsia="Times New Roman" w:hAnsiTheme="majorBidi" w:cstheme="majorBidi"/>
          <w:snapToGrid/>
          <w:lang w:val="en-US" w:eastAsia="en-US"/>
        </w:rPr>
        <w:sectPr w:rsidR="00104001" w:rsidSect="00551EA1">
          <w:headerReference w:type="default" r:id="rId8"/>
          <w:footerReference w:type="default" r:id="rId9"/>
          <w:type w:val="nextColumn"/>
          <w:pgSz w:w="11909" w:h="16834" w:code="9"/>
          <w:pgMar w:top="691" w:right="1152" w:bottom="576" w:left="1152" w:header="720" w:footer="720" w:gutter="0"/>
          <w:pgNumType w:start="15"/>
          <w:cols w:space="720"/>
        </w:sectPr>
      </w:pPr>
    </w:p>
    <w:p w14:paraId="223685AE" w14:textId="0E4222D5" w:rsidR="00640404" w:rsidRPr="00551EA1" w:rsidRDefault="00640404" w:rsidP="00277C42">
      <w:pPr>
        <w:pStyle w:val="Heading1"/>
        <w:numPr>
          <w:ilvl w:val="0"/>
          <w:numId w:val="23"/>
        </w:numPr>
        <w:tabs>
          <w:tab w:val="num" w:pos="540"/>
        </w:tabs>
        <w:rPr>
          <w:rFonts w:asciiTheme="majorBidi" w:hAnsiTheme="majorBidi" w:cstheme="majorBidi"/>
          <w:b w:val="0"/>
          <w:bCs w:val="0"/>
          <w:szCs w:val="30"/>
        </w:rPr>
      </w:pPr>
      <w:r w:rsidRPr="00551EA1">
        <w:rPr>
          <w:rFonts w:asciiTheme="majorBidi" w:hAnsiTheme="majorBidi" w:cstheme="majorBidi"/>
          <w:szCs w:val="30"/>
          <w:cs/>
        </w:rPr>
        <w:lastRenderedPageBreak/>
        <w:t>เงินลงทุนในบริษัทย่อย</w:t>
      </w:r>
    </w:p>
    <w:p w14:paraId="1183CDE8" w14:textId="10BFDBBD" w:rsidR="00640404" w:rsidRDefault="00640404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</w:p>
    <w:tbl>
      <w:tblPr>
        <w:tblW w:w="14670" w:type="dxa"/>
        <w:tblInd w:w="270" w:type="dxa"/>
        <w:tblLayout w:type="fixed"/>
        <w:tblLook w:val="01E0" w:firstRow="1" w:lastRow="1" w:firstColumn="1" w:lastColumn="1" w:noHBand="0" w:noVBand="0"/>
      </w:tblPr>
      <w:tblGrid>
        <w:gridCol w:w="1710"/>
        <w:gridCol w:w="1080"/>
        <w:gridCol w:w="1108"/>
        <w:gridCol w:w="729"/>
        <w:gridCol w:w="732"/>
        <w:gridCol w:w="677"/>
        <w:gridCol w:w="278"/>
        <w:gridCol w:w="716"/>
        <w:gridCol w:w="247"/>
        <w:gridCol w:w="649"/>
        <w:gridCol w:w="278"/>
        <w:gridCol w:w="670"/>
        <w:gridCol w:w="278"/>
        <w:gridCol w:w="705"/>
        <w:gridCol w:w="278"/>
        <w:gridCol w:w="744"/>
        <w:gridCol w:w="278"/>
        <w:gridCol w:w="667"/>
        <w:gridCol w:w="278"/>
        <w:gridCol w:w="655"/>
        <w:gridCol w:w="281"/>
        <w:gridCol w:w="652"/>
        <w:gridCol w:w="278"/>
        <w:gridCol w:w="702"/>
      </w:tblGrid>
      <w:tr w:rsidR="00AE50E2" w:rsidRPr="001F50B0" w14:paraId="788B076C" w14:textId="77777777" w:rsidTr="00C8707B">
        <w:trPr>
          <w:trHeight w:val="377"/>
        </w:trPr>
        <w:tc>
          <w:tcPr>
            <w:tcW w:w="1710" w:type="dxa"/>
          </w:tcPr>
          <w:p w14:paraId="6EFC25D6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5A446712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880" w:type="dxa"/>
            <w:gridSpan w:val="22"/>
          </w:tcPr>
          <w:p w14:paraId="0D32FFC6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AE50E2" w:rsidRPr="001F50B0" w14:paraId="0299AAE2" w14:textId="77777777" w:rsidTr="00C8707B">
        <w:trPr>
          <w:trHeight w:val="362"/>
        </w:trPr>
        <w:tc>
          <w:tcPr>
            <w:tcW w:w="1710" w:type="dxa"/>
          </w:tcPr>
          <w:p w14:paraId="08A8B8CB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4BC5EF47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03796517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461" w:type="dxa"/>
            <w:gridSpan w:val="2"/>
          </w:tcPr>
          <w:p w14:paraId="6327E537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" w:type="dxa"/>
          </w:tcPr>
          <w:p w14:paraId="0C916239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4071E61F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6C95FCB0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47" w:type="dxa"/>
          </w:tcPr>
          <w:p w14:paraId="510BEC70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517A724F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61801092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0908A302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2B6241C5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7381E553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59479B49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2B1D1C5B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16D5AAEC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1E0AEDBD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244F2282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0AEBAD92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81" w:type="dxa"/>
          </w:tcPr>
          <w:p w14:paraId="0E6E7370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32" w:type="dxa"/>
            <w:gridSpan w:val="3"/>
          </w:tcPr>
          <w:p w14:paraId="3E4F4869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5"/>
                <w:szCs w:val="25"/>
                <w:cs/>
              </w:rPr>
              <w:t>เงินปันผลรับ</w:t>
            </w:r>
          </w:p>
        </w:tc>
      </w:tr>
      <w:tr w:rsidR="00AE50E2" w:rsidRPr="001F50B0" w14:paraId="4E42C9AE" w14:textId="77777777" w:rsidTr="00C8707B">
        <w:trPr>
          <w:trHeight w:val="710"/>
        </w:trPr>
        <w:tc>
          <w:tcPr>
            <w:tcW w:w="1710" w:type="dxa"/>
          </w:tcPr>
          <w:p w14:paraId="5C3D3F32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 w:firstLine="43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บริษัทย่อย</w:t>
            </w:r>
          </w:p>
        </w:tc>
        <w:tc>
          <w:tcPr>
            <w:tcW w:w="1080" w:type="dxa"/>
          </w:tcPr>
          <w:p w14:paraId="34AE499E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ลักษณะธุรกิจ</w:t>
            </w:r>
          </w:p>
        </w:tc>
        <w:tc>
          <w:tcPr>
            <w:tcW w:w="1108" w:type="dxa"/>
          </w:tcPr>
          <w:p w14:paraId="1D4B04D2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ประเทศที่ดำเนินธุรกิจ</w:t>
            </w:r>
          </w:p>
        </w:tc>
        <w:tc>
          <w:tcPr>
            <w:tcW w:w="1461" w:type="dxa"/>
            <w:gridSpan w:val="2"/>
            <w:vAlign w:val="bottom"/>
          </w:tcPr>
          <w:p w14:paraId="6204BEA2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สัดส่วนความ</w:t>
            </w: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      </w:t>
            </w: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671" w:type="dxa"/>
            <w:gridSpan w:val="3"/>
            <w:vAlign w:val="bottom"/>
          </w:tcPr>
          <w:p w14:paraId="6B123E97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ทุนชำระแล้ว</w:t>
            </w:r>
          </w:p>
        </w:tc>
        <w:tc>
          <w:tcPr>
            <w:tcW w:w="247" w:type="dxa"/>
            <w:vAlign w:val="bottom"/>
          </w:tcPr>
          <w:p w14:paraId="35F81CB8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597" w:type="dxa"/>
            <w:gridSpan w:val="3"/>
            <w:vAlign w:val="bottom"/>
          </w:tcPr>
          <w:p w14:paraId="0A728E0C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ราคาทุน</w:t>
            </w:r>
          </w:p>
        </w:tc>
        <w:tc>
          <w:tcPr>
            <w:tcW w:w="278" w:type="dxa"/>
            <w:vAlign w:val="bottom"/>
          </w:tcPr>
          <w:p w14:paraId="67C0159C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727" w:type="dxa"/>
            <w:gridSpan w:val="3"/>
            <w:vAlign w:val="bottom"/>
          </w:tcPr>
          <w:p w14:paraId="4F09E4CD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การด้อยค่า</w:t>
            </w:r>
          </w:p>
        </w:tc>
        <w:tc>
          <w:tcPr>
            <w:tcW w:w="278" w:type="dxa"/>
            <w:vAlign w:val="bottom"/>
          </w:tcPr>
          <w:p w14:paraId="499B723A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00" w:type="dxa"/>
            <w:gridSpan w:val="3"/>
            <w:vAlign w:val="bottom"/>
          </w:tcPr>
          <w:p w14:paraId="6B79E82B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ราคาทุน - สุทธิ</w:t>
            </w:r>
          </w:p>
        </w:tc>
        <w:tc>
          <w:tcPr>
            <w:tcW w:w="281" w:type="dxa"/>
            <w:vAlign w:val="bottom"/>
          </w:tcPr>
          <w:p w14:paraId="3ECCB64D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32" w:type="dxa"/>
            <w:gridSpan w:val="3"/>
            <w:vAlign w:val="bottom"/>
          </w:tcPr>
          <w:p w14:paraId="4E7A8B67" w14:textId="5BE9D6CF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5"/>
                <w:szCs w:val="25"/>
                <w:cs/>
              </w:rPr>
              <w:t>สำหรับงวด</w:t>
            </w:r>
            <w:r>
              <w:rPr>
                <w:rFonts w:asciiTheme="majorBidi" w:hAnsiTheme="majorBidi" w:cstheme="majorBidi" w:hint="cs"/>
                <w:sz w:val="25"/>
                <w:szCs w:val="25"/>
                <w:cs/>
              </w:rPr>
              <w:t>หก</w:t>
            </w:r>
            <w:r w:rsidRPr="001F50B0">
              <w:rPr>
                <w:rFonts w:asciiTheme="majorBidi" w:hAnsiTheme="majorBidi" w:cstheme="majorBidi"/>
                <w:sz w:val="25"/>
                <w:szCs w:val="25"/>
                <w:cs/>
              </w:rPr>
              <w:t>เดือน</w:t>
            </w:r>
            <w:r w:rsidRPr="001F50B0">
              <w:rPr>
                <w:rFonts w:asciiTheme="majorBidi" w:hAnsiTheme="majorBidi" w:cstheme="majorBidi"/>
                <w:sz w:val="26"/>
                <w:szCs w:val="26"/>
              </w:rPr>
              <w:br/>
            </w:r>
            <w:r w:rsidRPr="001F50B0">
              <w:rPr>
                <w:rFonts w:asciiTheme="majorBidi" w:hAnsiTheme="majorBidi" w:cstheme="majorBidi"/>
                <w:sz w:val="25"/>
                <w:szCs w:val="25"/>
                <w:cs/>
              </w:rPr>
              <w:tab/>
              <w:t>สิ้นสุดวันที่</w:t>
            </w:r>
          </w:p>
        </w:tc>
      </w:tr>
      <w:tr w:rsidR="00AE50E2" w:rsidRPr="001F50B0" w14:paraId="228AC895" w14:textId="77777777" w:rsidTr="00C8707B">
        <w:trPr>
          <w:trHeight w:val="362"/>
        </w:trPr>
        <w:tc>
          <w:tcPr>
            <w:tcW w:w="1710" w:type="dxa"/>
          </w:tcPr>
          <w:p w14:paraId="733FFB30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78945E9D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6EFEA8BD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729" w:type="dxa"/>
          </w:tcPr>
          <w:p w14:paraId="3A9C56AB" w14:textId="3D8836ED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30</w:t>
            </w:r>
          </w:p>
        </w:tc>
        <w:tc>
          <w:tcPr>
            <w:tcW w:w="732" w:type="dxa"/>
          </w:tcPr>
          <w:p w14:paraId="1AB5A947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31</w:t>
            </w:r>
          </w:p>
        </w:tc>
        <w:tc>
          <w:tcPr>
            <w:tcW w:w="677" w:type="dxa"/>
          </w:tcPr>
          <w:p w14:paraId="462BC363" w14:textId="72EC3A44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30</w:t>
            </w:r>
          </w:p>
        </w:tc>
        <w:tc>
          <w:tcPr>
            <w:tcW w:w="278" w:type="dxa"/>
          </w:tcPr>
          <w:p w14:paraId="17F38874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74C69BA9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31</w:t>
            </w:r>
          </w:p>
        </w:tc>
        <w:tc>
          <w:tcPr>
            <w:tcW w:w="247" w:type="dxa"/>
          </w:tcPr>
          <w:p w14:paraId="024E9437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1B98B229" w14:textId="6F89FDE4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30</w:t>
            </w:r>
          </w:p>
        </w:tc>
        <w:tc>
          <w:tcPr>
            <w:tcW w:w="278" w:type="dxa"/>
          </w:tcPr>
          <w:p w14:paraId="4BF7A0DE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75E34A8C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31</w:t>
            </w:r>
          </w:p>
        </w:tc>
        <w:tc>
          <w:tcPr>
            <w:tcW w:w="278" w:type="dxa"/>
          </w:tcPr>
          <w:p w14:paraId="2BAFDE43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14EE7E7E" w14:textId="5C83653C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30</w:t>
            </w:r>
          </w:p>
        </w:tc>
        <w:tc>
          <w:tcPr>
            <w:tcW w:w="278" w:type="dxa"/>
          </w:tcPr>
          <w:p w14:paraId="1C776C8F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2C8C7A0D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31</w:t>
            </w:r>
          </w:p>
        </w:tc>
        <w:tc>
          <w:tcPr>
            <w:tcW w:w="278" w:type="dxa"/>
          </w:tcPr>
          <w:p w14:paraId="2432FEDE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536862B0" w14:textId="4283DAE6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30</w:t>
            </w:r>
          </w:p>
        </w:tc>
        <w:tc>
          <w:tcPr>
            <w:tcW w:w="278" w:type="dxa"/>
          </w:tcPr>
          <w:p w14:paraId="669EE42F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78A4CEA4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31</w:t>
            </w:r>
          </w:p>
        </w:tc>
        <w:tc>
          <w:tcPr>
            <w:tcW w:w="281" w:type="dxa"/>
          </w:tcPr>
          <w:p w14:paraId="6598552C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200872E5" w14:textId="76C455EB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30</w:t>
            </w:r>
          </w:p>
        </w:tc>
        <w:tc>
          <w:tcPr>
            <w:tcW w:w="278" w:type="dxa"/>
          </w:tcPr>
          <w:p w14:paraId="7F2C82F8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69A964BE" w14:textId="03CBD6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30</w:t>
            </w:r>
          </w:p>
        </w:tc>
      </w:tr>
      <w:tr w:rsidR="00AE50E2" w:rsidRPr="001F50B0" w14:paraId="22FFF09F" w14:textId="77777777" w:rsidTr="00C8707B">
        <w:trPr>
          <w:trHeight w:val="362"/>
        </w:trPr>
        <w:tc>
          <w:tcPr>
            <w:tcW w:w="1710" w:type="dxa"/>
          </w:tcPr>
          <w:p w14:paraId="413DC3C3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798BDC30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058B212A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729" w:type="dxa"/>
          </w:tcPr>
          <w:p w14:paraId="45840852" w14:textId="606CB221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732" w:type="dxa"/>
          </w:tcPr>
          <w:p w14:paraId="7540173D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677" w:type="dxa"/>
          </w:tcPr>
          <w:p w14:paraId="36C87D1E" w14:textId="4A192646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78" w:type="dxa"/>
          </w:tcPr>
          <w:p w14:paraId="4474A869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4A6DAD0B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47" w:type="dxa"/>
          </w:tcPr>
          <w:p w14:paraId="6C946439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13D5C7C2" w14:textId="306017EA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78" w:type="dxa"/>
          </w:tcPr>
          <w:p w14:paraId="0B5D2A6E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10318658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78" w:type="dxa"/>
          </w:tcPr>
          <w:p w14:paraId="56FBA347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0EB3B54F" w14:textId="2FD66598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78" w:type="dxa"/>
          </w:tcPr>
          <w:p w14:paraId="1F3F5B5D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5CA0B315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78" w:type="dxa"/>
          </w:tcPr>
          <w:p w14:paraId="1C032497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3F9F8747" w14:textId="390F8843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78" w:type="dxa"/>
          </w:tcPr>
          <w:p w14:paraId="66158123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62080D74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81" w:type="dxa"/>
          </w:tcPr>
          <w:p w14:paraId="69F91100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130E227E" w14:textId="3F880A4B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มิถุนายน</w:t>
            </w:r>
          </w:p>
        </w:tc>
        <w:tc>
          <w:tcPr>
            <w:tcW w:w="278" w:type="dxa"/>
          </w:tcPr>
          <w:p w14:paraId="204DE80F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67CC4856" w14:textId="1D02DBC0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มิถุนายน</w:t>
            </w:r>
          </w:p>
        </w:tc>
      </w:tr>
      <w:tr w:rsidR="00AE50E2" w:rsidRPr="001F50B0" w14:paraId="1F1E2B6F" w14:textId="77777777" w:rsidTr="00C8707B">
        <w:trPr>
          <w:trHeight w:val="362"/>
        </w:trPr>
        <w:tc>
          <w:tcPr>
            <w:tcW w:w="1710" w:type="dxa"/>
          </w:tcPr>
          <w:p w14:paraId="4FBED462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66E69E86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385C5C3D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729" w:type="dxa"/>
          </w:tcPr>
          <w:p w14:paraId="4A4B56AB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25</w:t>
            </w:r>
            <w:r w:rsidRPr="001F50B0">
              <w:rPr>
                <w:rFonts w:asciiTheme="majorBidi" w:hAnsiTheme="majorBidi" w:cstheme="majorBidi"/>
                <w:sz w:val="26"/>
                <w:szCs w:val="26"/>
              </w:rPr>
              <w:t>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4</w:t>
            </w:r>
          </w:p>
        </w:tc>
        <w:tc>
          <w:tcPr>
            <w:tcW w:w="732" w:type="dxa"/>
          </w:tcPr>
          <w:p w14:paraId="4748B50A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3</w:t>
            </w:r>
          </w:p>
        </w:tc>
        <w:tc>
          <w:tcPr>
            <w:tcW w:w="677" w:type="dxa"/>
          </w:tcPr>
          <w:p w14:paraId="4B560F15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25</w:t>
            </w:r>
            <w:r w:rsidRPr="001F50B0">
              <w:rPr>
                <w:rFonts w:asciiTheme="majorBidi" w:hAnsiTheme="majorBidi" w:cstheme="majorBidi"/>
                <w:sz w:val="26"/>
                <w:szCs w:val="26"/>
              </w:rPr>
              <w:t>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4</w:t>
            </w:r>
          </w:p>
        </w:tc>
        <w:tc>
          <w:tcPr>
            <w:tcW w:w="278" w:type="dxa"/>
          </w:tcPr>
          <w:p w14:paraId="3F8D7949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3172CB80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3</w:t>
            </w:r>
          </w:p>
        </w:tc>
        <w:tc>
          <w:tcPr>
            <w:tcW w:w="247" w:type="dxa"/>
          </w:tcPr>
          <w:p w14:paraId="1BF5A925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3A66BA65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25</w:t>
            </w:r>
            <w:r w:rsidRPr="001F50B0">
              <w:rPr>
                <w:rFonts w:asciiTheme="majorBidi" w:hAnsiTheme="majorBidi" w:cstheme="majorBidi"/>
                <w:sz w:val="26"/>
                <w:szCs w:val="26"/>
              </w:rPr>
              <w:t>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4</w:t>
            </w:r>
          </w:p>
        </w:tc>
        <w:tc>
          <w:tcPr>
            <w:tcW w:w="278" w:type="dxa"/>
          </w:tcPr>
          <w:p w14:paraId="12099940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1548D696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3</w:t>
            </w:r>
          </w:p>
        </w:tc>
        <w:tc>
          <w:tcPr>
            <w:tcW w:w="278" w:type="dxa"/>
          </w:tcPr>
          <w:p w14:paraId="265D0406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59701140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25</w:t>
            </w:r>
            <w:r w:rsidRPr="001F50B0">
              <w:rPr>
                <w:rFonts w:asciiTheme="majorBidi" w:hAnsiTheme="majorBidi" w:cstheme="majorBidi"/>
                <w:sz w:val="26"/>
                <w:szCs w:val="26"/>
              </w:rPr>
              <w:t>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4</w:t>
            </w:r>
          </w:p>
        </w:tc>
        <w:tc>
          <w:tcPr>
            <w:tcW w:w="278" w:type="dxa"/>
          </w:tcPr>
          <w:p w14:paraId="3B52B17F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6E702888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3</w:t>
            </w:r>
          </w:p>
        </w:tc>
        <w:tc>
          <w:tcPr>
            <w:tcW w:w="278" w:type="dxa"/>
          </w:tcPr>
          <w:p w14:paraId="5FCFC99D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41766E91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25</w:t>
            </w:r>
            <w:r w:rsidRPr="001F50B0">
              <w:rPr>
                <w:rFonts w:asciiTheme="majorBidi" w:hAnsiTheme="majorBidi" w:cstheme="majorBidi"/>
                <w:sz w:val="26"/>
                <w:szCs w:val="26"/>
              </w:rPr>
              <w:t>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4</w:t>
            </w:r>
          </w:p>
        </w:tc>
        <w:tc>
          <w:tcPr>
            <w:tcW w:w="278" w:type="dxa"/>
          </w:tcPr>
          <w:p w14:paraId="777C850B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7F08E510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3</w:t>
            </w:r>
          </w:p>
        </w:tc>
        <w:tc>
          <w:tcPr>
            <w:tcW w:w="281" w:type="dxa"/>
          </w:tcPr>
          <w:p w14:paraId="13489093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61DF1152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25</w:t>
            </w:r>
            <w:r w:rsidRPr="001F50B0">
              <w:rPr>
                <w:rFonts w:asciiTheme="majorBidi" w:hAnsiTheme="majorBidi" w:cstheme="majorBidi"/>
                <w:sz w:val="26"/>
                <w:szCs w:val="26"/>
              </w:rPr>
              <w:t>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4</w:t>
            </w:r>
          </w:p>
        </w:tc>
        <w:tc>
          <w:tcPr>
            <w:tcW w:w="278" w:type="dxa"/>
          </w:tcPr>
          <w:p w14:paraId="45A8604A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6782C721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3</w:t>
            </w:r>
          </w:p>
        </w:tc>
      </w:tr>
      <w:tr w:rsidR="00AE50E2" w:rsidRPr="001F50B0" w14:paraId="2BBDED6D" w14:textId="77777777" w:rsidTr="00C8707B">
        <w:trPr>
          <w:trHeight w:val="377"/>
        </w:trPr>
        <w:tc>
          <w:tcPr>
            <w:tcW w:w="1710" w:type="dxa"/>
          </w:tcPr>
          <w:p w14:paraId="6375111F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1D1EBD43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3F4F7580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461" w:type="dxa"/>
            <w:gridSpan w:val="2"/>
          </w:tcPr>
          <w:p w14:paraId="665B983F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  <w:t>(ร้อยละ)</w:t>
            </w:r>
          </w:p>
        </w:tc>
        <w:tc>
          <w:tcPr>
            <w:tcW w:w="9311" w:type="dxa"/>
            <w:gridSpan w:val="19"/>
          </w:tcPr>
          <w:p w14:paraId="62ECA68A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  <w:t>(พันบาท)</w:t>
            </w:r>
          </w:p>
        </w:tc>
      </w:tr>
      <w:tr w:rsidR="00AE50E2" w:rsidRPr="001F50B0" w14:paraId="70E1DE9E" w14:textId="77777777" w:rsidTr="00C8707B">
        <w:trPr>
          <w:trHeight w:val="362"/>
        </w:trPr>
        <w:tc>
          <w:tcPr>
            <w:tcW w:w="1710" w:type="dxa"/>
          </w:tcPr>
          <w:p w14:paraId="304A3AA7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>บริษัทย่อยทางตรง</w:t>
            </w:r>
          </w:p>
        </w:tc>
        <w:tc>
          <w:tcPr>
            <w:tcW w:w="1080" w:type="dxa"/>
          </w:tcPr>
          <w:p w14:paraId="2AB8DA28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8" w:type="dxa"/>
          </w:tcPr>
          <w:p w14:paraId="109600EF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9" w:type="dxa"/>
          </w:tcPr>
          <w:p w14:paraId="65AE807A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32" w:type="dxa"/>
          </w:tcPr>
          <w:p w14:paraId="7283B63D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" w:type="dxa"/>
          </w:tcPr>
          <w:p w14:paraId="41F32DE8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2934FEEA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7124247B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7" w:type="dxa"/>
          </w:tcPr>
          <w:p w14:paraId="12987BD9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7ED3DC5D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20B9E641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16C318DE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559DBA8A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1F0A1B53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61C6F4CD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28AA3869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2542E91D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12F5D6A1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7C3790D6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7ABC6457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1" w:type="dxa"/>
          </w:tcPr>
          <w:p w14:paraId="28624E86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5E6B3A54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52A98593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4C76492B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487072" w:rsidRPr="001F50B0" w14:paraId="432591C2" w14:textId="77777777" w:rsidTr="00C8707B">
        <w:trPr>
          <w:trHeight w:val="351"/>
        </w:trPr>
        <w:tc>
          <w:tcPr>
            <w:tcW w:w="1710" w:type="dxa"/>
          </w:tcPr>
          <w:p w14:paraId="24265819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sz w:val="26"/>
                <w:szCs w:val="26"/>
                <w:cs/>
                <w:lang w:val="th-TH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  <w:lang w:val="th-TH"/>
              </w:rPr>
              <w:t>บริษัท อีโลฟาร์ จำกัด</w:t>
            </w:r>
          </w:p>
        </w:tc>
        <w:tc>
          <w:tcPr>
            <w:tcW w:w="1080" w:type="dxa"/>
          </w:tcPr>
          <w:p w14:paraId="6E0E84EE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จำหน่ายสินค้า</w:t>
            </w:r>
          </w:p>
        </w:tc>
        <w:tc>
          <w:tcPr>
            <w:tcW w:w="1108" w:type="dxa"/>
          </w:tcPr>
          <w:p w14:paraId="3E0E9419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ไทย</w:t>
            </w:r>
          </w:p>
        </w:tc>
        <w:tc>
          <w:tcPr>
            <w:tcW w:w="729" w:type="dxa"/>
          </w:tcPr>
          <w:p w14:paraId="505463D0" w14:textId="695099D7" w:rsidR="00487072" w:rsidRPr="001F50B0" w:rsidRDefault="00487072" w:rsidP="00487072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</w:rPr>
              <w:t>99.99</w:t>
            </w:r>
          </w:p>
        </w:tc>
        <w:tc>
          <w:tcPr>
            <w:tcW w:w="732" w:type="dxa"/>
          </w:tcPr>
          <w:p w14:paraId="50860F82" w14:textId="77777777" w:rsidR="00487072" w:rsidRPr="001F50B0" w:rsidRDefault="00487072" w:rsidP="00487072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</w:rPr>
              <w:t>99.99</w:t>
            </w:r>
          </w:p>
        </w:tc>
        <w:tc>
          <w:tcPr>
            <w:tcW w:w="677" w:type="dxa"/>
          </w:tcPr>
          <w:p w14:paraId="420DCC1D" w14:textId="1F19908A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43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265C3EDE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3BE48551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43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47" w:type="dxa"/>
          </w:tcPr>
          <w:p w14:paraId="48DB56E2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21A0E981" w14:textId="535CCAD1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43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352AC5B1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44EEEA3F" w14:textId="77B7C61D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43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1C9D4FA7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5A056832" w14:textId="777507DA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1C7B3EA7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3F1F4324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2D5F97F1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4754C68D" w14:textId="6DAF0C1B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43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1A51EC70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53E836AA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81" w:type="dxa"/>
          </w:tcPr>
          <w:p w14:paraId="0E85F785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4475620A" w14:textId="1C6AC5EE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663EE05D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15323B9C" w14:textId="1A68D410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</w:p>
        </w:tc>
      </w:tr>
      <w:tr w:rsidR="00487072" w:rsidRPr="001F50B0" w14:paraId="5E1E69CE" w14:textId="77777777" w:rsidTr="00C8707B">
        <w:trPr>
          <w:trHeight w:val="362"/>
        </w:trPr>
        <w:tc>
          <w:tcPr>
            <w:tcW w:w="1710" w:type="dxa"/>
          </w:tcPr>
          <w:p w14:paraId="1355A143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sz w:val="26"/>
                <w:szCs w:val="26"/>
                <w:cs/>
                <w:lang w:val="th-TH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1080" w:type="dxa"/>
          </w:tcPr>
          <w:p w14:paraId="57183C63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8" w:type="dxa"/>
          </w:tcPr>
          <w:p w14:paraId="57D192E1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9" w:type="dxa"/>
          </w:tcPr>
          <w:p w14:paraId="1DFCB7AE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32" w:type="dxa"/>
          </w:tcPr>
          <w:p w14:paraId="031F3DF2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" w:type="dxa"/>
            <w:tcBorders>
              <w:bottom w:val="nil"/>
            </w:tcBorders>
          </w:tcPr>
          <w:p w14:paraId="60981513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  <w:tcBorders>
              <w:bottom w:val="nil"/>
            </w:tcBorders>
          </w:tcPr>
          <w:p w14:paraId="456D6188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104370E8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7" w:type="dxa"/>
          </w:tcPr>
          <w:p w14:paraId="064F273D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  <w:tcBorders>
              <w:top w:val="single" w:sz="4" w:space="0" w:color="auto"/>
              <w:bottom w:val="double" w:sz="4" w:space="0" w:color="auto"/>
            </w:tcBorders>
          </w:tcPr>
          <w:p w14:paraId="25A0F00E" w14:textId="29DDA6F1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2A2618F6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  <w:tcBorders>
              <w:top w:val="single" w:sz="4" w:space="0" w:color="auto"/>
              <w:bottom w:val="double" w:sz="4" w:space="0" w:color="auto"/>
            </w:tcBorders>
          </w:tcPr>
          <w:p w14:paraId="129860F9" w14:textId="6B1285FD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7ACCEE7F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  <w:tcBorders>
              <w:top w:val="single" w:sz="4" w:space="0" w:color="auto"/>
              <w:bottom w:val="double" w:sz="4" w:space="0" w:color="auto"/>
            </w:tcBorders>
          </w:tcPr>
          <w:p w14:paraId="22E66743" w14:textId="5FBB2E4E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7C14492E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  <w:tcBorders>
              <w:top w:val="single" w:sz="4" w:space="0" w:color="auto"/>
              <w:bottom w:val="double" w:sz="4" w:space="0" w:color="auto"/>
            </w:tcBorders>
          </w:tcPr>
          <w:p w14:paraId="314873BB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438C96E3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  <w:tcBorders>
              <w:top w:val="single" w:sz="4" w:space="0" w:color="auto"/>
              <w:bottom w:val="double" w:sz="4" w:space="0" w:color="auto"/>
            </w:tcBorders>
          </w:tcPr>
          <w:p w14:paraId="03856706" w14:textId="6F705E91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2FCDFB84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  <w:tcBorders>
              <w:top w:val="single" w:sz="4" w:space="0" w:color="auto"/>
              <w:bottom w:val="double" w:sz="4" w:space="0" w:color="auto"/>
            </w:tcBorders>
          </w:tcPr>
          <w:p w14:paraId="0C36C27C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8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81" w:type="dxa"/>
          </w:tcPr>
          <w:p w14:paraId="2BCFC61F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  <w:tcBorders>
              <w:top w:val="single" w:sz="4" w:space="0" w:color="auto"/>
              <w:bottom w:val="double" w:sz="4" w:space="0" w:color="auto"/>
            </w:tcBorders>
          </w:tcPr>
          <w:p w14:paraId="5CF05A24" w14:textId="4738045E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0BBF10D7" w14:textId="77777777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  <w:tcBorders>
              <w:top w:val="single" w:sz="4" w:space="0" w:color="auto"/>
              <w:bottom w:val="double" w:sz="4" w:space="0" w:color="auto"/>
            </w:tcBorders>
          </w:tcPr>
          <w:p w14:paraId="3BF5C1F3" w14:textId="429C3411" w:rsidR="00487072" w:rsidRPr="001F50B0" w:rsidRDefault="00487072" w:rsidP="00487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-</w:t>
            </w:r>
          </w:p>
        </w:tc>
      </w:tr>
    </w:tbl>
    <w:p w14:paraId="2B5DA420" w14:textId="426E1786" w:rsidR="00AE50E2" w:rsidRDefault="00AE50E2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</w:p>
    <w:p w14:paraId="6D5659E4" w14:textId="77777777" w:rsidR="00640404" w:rsidRDefault="000E7D58" w:rsidP="00C8707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360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  <w:r w:rsidRPr="00551EA1">
        <w:rPr>
          <w:rFonts w:asciiTheme="majorBidi" w:hAnsiTheme="majorBidi" w:cstheme="majorBidi"/>
          <w:sz w:val="30"/>
          <w:szCs w:val="30"/>
          <w:cs/>
        </w:rPr>
        <w:tab/>
      </w:r>
      <w:r w:rsidRPr="00551EA1">
        <w:rPr>
          <w:rFonts w:asciiTheme="majorBidi" w:hAnsiTheme="majorBidi" w:cstheme="majorBidi"/>
          <w:sz w:val="30"/>
          <w:szCs w:val="30"/>
          <w:cs/>
        </w:rPr>
        <w:tab/>
      </w:r>
      <w:r w:rsidR="007113E9" w:rsidRPr="00551EA1">
        <w:rPr>
          <w:rFonts w:asciiTheme="majorBidi" w:hAnsiTheme="majorBidi" w:cstheme="majorBidi"/>
          <w:sz w:val="30"/>
          <w:szCs w:val="30"/>
          <w:cs/>
        </w:rPr>
        <w:t>บริษัทย่อยดำเนินธุรกิจในประเทศไท</w:t>
      </w:r>
      <w:r w:rsidR="000D5DBB" w:rsidRPr="00551EA1">
        <w:rPr>
          <w:rFonts w:asciiTheme="majorBidi" w:hAnsiTheme="majorBidi" w:cstheme="majorBidi"/>
          <w:sz w:val="30"/>
          <w:szCs w:val="30"/>
          <w:cs/>
        </w:rPr>
        <w:t>ย</w:t>
      </w:r>
    </w:p>
    <w:p w14:paraId="79787712" w14:textId="77777777" w:rsidR="00865BF4" w:rsidRDefault="00865BF4" w:rsidP="001507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</w:p>
    <w:p w14:paraId="67BFE2A1" w14:textId="24C37551" w:rsidR="00865BF4" w:rsidRPr="00551EA1" w:rsidRDefault="00865BF4" w:rsidP="001507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b/>
          <w:bCs/>
          <w:sz w:val="30"/>
          <w:szCs w:val="30"/>
          <w:cs/>
        </w:rPr>
        <w:sectPr w:rsidR="00865BF4" w:rsidRPr="00551EA1" w:rsidSect="00551EA1">
          <w:headerReference w:type="default" r:id="rId10"/>
          <w:footerReference w:type="default" r:id="rId11"/>
          <w:type w:val="nextColumn"/>
          <w:pgSz w:w="16834" w:h="11909" w:orient="landscape" w:code="9"/>
          <w:pgMar w:top="691" w:right="1152" w:bottom="576" w:left="1152" w:header="720" w:footer="720" w:gutter="0"/>
          <w:cols w:space="720"/>
          <w:docGrid w:linePitch="245"/>
        </w:sectPr>
      </w:pPr>
    </w:p>
    <w:p w14:paraId="6296B6D5" w14:textId="3633AA86" w:rsidR="0076038E" w:rsidRPr="00154EA0" w:rsidRDefault="0076038E" w:rsidP="00DF4AC9">
      <w:pPr>
        <w:pStyle w:val="Heading1"/>
        <w:numPr>
          <w:ilvl w:val="0"/>
          <w:numId w:val="23"/>
        </w:numPr>
        <w:tabs>
          <w:tab w:val="num" w:pos="540"/>
        </w:tabs>
        <w:ind w:left="540" w:hanging="540"/>
        <w:rPr>
          <w:rFonts w:asciiTheme="majorBidi" w:hAnsiTheme="majorBidi" w:cstheme="majorBidi"/>
          <w:szCs w:val="30"/>
        </w:rPr>
      </w:pPr>
      <w:r w:rsidRPr="00551EA1">
        <w:rPr>
          <w:rFonts w:asciiTheme="majorBidi" w:hAnsiTheme="majorBidi" w:cstheme="majorBidi"/>
          <w:szCs w:val="30"/>
        </w:rPr>
        <w:lastRenderedPageBreak/>
        <w:tab/>
      </w:r>
      <w:r w:rsidR="00DF4AC9" w:rsidRPr="00154EA0">
        <w:rPr>
          <w:rFonts w:asciiTheme="majorBidi" w:hAnsiTheme="majorBidi" w:cstheme="majorBidi"/>
          <w:szCs w:val="30"/>
          <w:cs/>
        </w:rPr>
        <w:t>ที่ดิน อาคารและอุปกรณ์</w:t>
      </w:r>
    </w:p>
    <w:p w14:paraId="217A2E7A" w14:textId="1A96943E" w:rsidR="00F65306" w:rsidRDefault="00F65306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</w:p>
    <w:p w14:paraId="24861F5D" w14:textId="28891E05" w:rsidR="00337AE5" w:rsidRPr="001F50B0" w:rsidRDefault="00337AE5" w:rsidP="00337AE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18"/>
        <w:jc w:val="thaiDistribute"/>
        <w:rPr>
          <w:rFonts w:asciiTheme="majorBidi" w:hAnsiTheme="majorBidi" w:cstheme="majorBidi"/>
          <w:spacing w:val="-6"/>
          <w:sz w:val="30"/>
          <w:szCs w:val="30"/>
        </w:rPr>
      </w:pPr>
      <w:r w:rsidRPr="001F50B0">
        <w:rPr>
          <w:rFonts w:asciiTheme="majorBidi" w:hAnsiTheme="majorBidi" w:cstheme="majorBidi"/>
          <w:spacing w:val="-6"/>
          <w:sz w:val="30"/>
          <w:szCs w:val="30"/>
          <w:cs/>
        </w:rPr>
        <w:t>การซื้อ</w:t>
      </w:r>
      <w:r w:rsidRPr="001F50B0">
        <w:rPr>
          <w:rFonts w:asciiTheme="majorBidi" w:hAnsiTheme="majorBidi" w:cstheme="majorBidi"/>
          <w:spacing w:val="-6"/>
          <w:sz w:val="30"/>
          <w:szCs w:val="30"/>
        </w:rPr>
        <w:t xml:space="preserve"> </w:t>
      </w:r>
      <w:r w:rsidRPr="001F50B0">
        <w:rPr>
          <w:rFonts w:asciiTheme="majorBidi" w:hAnsiTheme="majorBidi" w:cstheme="majorBidi"/>
          <w:spacing w:val="-6"/>
          <w:sz w:val="30"/>
          <w:szCs w:val="30"/>
          <w:cs/>
        </w:rPr>
        <w:t>จำหน่ายและโอนที่ดิน</w:t>
      </w:r>
      <w:r w:rsidRPr="001F50B0">
        <w:rPr>
          <w:rFonts w:asciiTheme="majorBidi" w:hAnsiTheme="majorBidi" w:cstheme="majorBidi"/>
          <w:spacing w:val="-6"/>
          <w:sz w:val="30"/>
          <w:szCs w:val="30"/>
        </w:rPr>
        <w:t xml:space="preserve"> </w:t>
      </w:r>
      <w:r w:rsidRPr="001F50B0">
        <w:rPr>
          <w:rFonts w:asciiTheme="majorBidi" w:hAnsiTheme="majorBidi" w:cstheme="majorBidi"/>
          <w:spacing w:val="-6"/>
          <w:sz w:val="30"/>
          <w:szCs w:val="30"/>
          <w:cs/>
        </w:rPr>
        <w:t>อาคารและอุปกรณ์ระหว่าง</w:t>
      </w:r>
      <w:r w:rsidRPr="002C7335">
        <w:rPr>
          <w:rFonts w:asciiTheme="majorBidi" w:hAnsiTheme="majorBidi" w:cstheme="majorBidi"/>
          <w:spacing w:val="-6"/>
          <w:sz w:val="30"/>
          <w:szCs w:val="30"/>
          <w:cs/>
        </w:rPr>
        <w:t>งวด</w:t>
      </w:r>
      <w:r w:rsidR="002C7335" w:rsidRPr="002C7335">
        <w:rPr>
          <w:rFonts w:asciiTheme="majorBidi" w:hAnsiTheme="majorBidi" w:cstheme="majorBidi" w:hint="cs"/>
          <w:spacing w:val="-6"/>
          <w:sz w:val="30"/>
          <w:szCs w:val="30"/>
          <w:cs/>
        </w:rPr>
        <w:t>หก</w:t>
      </w:r>
      <w:r w:rsidRPr="002C7335">
        <w:rPr>
          <w:rFonts w:asciiTheme="majorBidi" w:hAnsiTheme="majorBidi" w:cstheme="majorBidi"/>
          <w:spacing w:val="-6"/>
          <w:sz w:val="30"/>
          <w:szCs w:val="30"/>
          <w:cs/>
        </w:rPr>
        <w:t>เดือนสิ้นสุด</w:t>
      </w:r>
      <w:r w:rsidRPr="001F50B0">
        <w:rPr>
          <w:rFonts w:asciiTheme="majorBidi" w:hAnsiTheme="majorBidi" w:cstheme="majorBidi"/>
          <w:spacing w:val="-6"/>
          <w:sz w:val="30"/>
          <w:szCs w:val="30"/>
          <w:cs/>
        </w:rPr>
        <w:t>วันที่</w:t>
      </w:r>
      <w:r w:rsidRPr="001F50B0">
        <w:rPr>
          <w:rFonts w:asciiTheme="majorBidi" w:hAnsiTheme="majorBidi" w:cstheme="majorBidi"/>
          <w:spacing w:val="-6"/>
          <w:sz w:val="30"/>
          <w:szCs w:val="30"/>
        </w:rPr>
        <w:t xml:space="preserve"> </w:t>
      </w:r>
      <w:r>
        <w:rPr>
          <w:rFonts w:asciiTheme="majorBidi" w:hAnsiTheme="majorBidi" w:cstheme="majorBidi"/>
          <w:spacing w:val="-6"/>
          <w:sz w:val="30"/>
          <w:szCs w:val="30"/>
        </w:rPr>
        <w:t xml:space="preserve">30 </w:t>
      </w:r>
      <w:r>
        <w:rPr>
          <w:rFonts w:asciiTheme="majorBidi" w:hAnsiTheme="majorBidi" w:cstheme="majorBidi" w:hint="cs"/>
          <w:spacing w:val="-6"/>
          <w:sz w:val="30"/>
          <w:szCs w:val="30"/>
          <w:cs/>
        </w:rPr>
        <w:t>มิถุนายน</w:t>
      </w:r>
      <w:r w:rsidRPr="001F50B0">
        <w:rPr>
          <w:rFonts w:asciiTheme="majorBidi" w:hAnsiTheme="majorBidi" w:cstheme="majorBidi"/>
          <w:spacing w:val="-6"/>
          <w:sz w:val="30"/>
          <w:szCs w:val="30"/>
          <w:cs/>
        </w:rPr>
        <w:t xml:space="preserve"> </w:t>
      </w:r>
      <w:r w:rsidRPr="001F50B0">
        <w:rPr>
          <w:rFonts w:asciiTheme="majorBidi" w:hAnsiTheme="majorBidi" w:cstheme="majorBidi"/>
          <w:spacing w:val="-6"/>
          <w:sz w:val="30"/>
          <w:szCs w:val="30"/>
        </w:rPr>
        <w:t>256</w:t>
      </w:r>
      <w:r>
        <w:rPr>
          <w:rFonts w:asciiTheme="majorBidi" w:hAnsiTheme="majorBidi" w:cstheme="majorBidi"/>
          <w:spacing w:val="-6"/>
          <w:sz w:val="30"/>
          <w:szCs w:val="30"/>
        </w:rPr>
        <w:t>4</w:t>
      </w:r>
      <w:r w:rsidRPr="001F50B0">
        <w:rPr>
          <w:rFonts w:asciiTheme="majorBidi" w:hAnsiTheme="majorBidi" w:cstheme="majorBidi"/>
          <w:spacing w:val="-6"/>
          <w:sz w:val="30"/>
          <w:szCs w:val="30"/>
        </w:rPr>
        <w:t xml:space="preserve"> </w:t>
      </w:r>
      <w:r w:rsidRPr="001F50B0">
        <w:rPr>
          <w:rFonts w:asciiTheme="majorBidi" w:hAnsiTheme="majorBidi" w:cstheme="majorBidi"/>
          <w:spacing w:val="-6"/>
          <w:sz w:val="30"/>
          <w:szCs w:val="30"/>
          <w:cs/>
        </w:rPr>
        <w:t xml:space="preserve">และ </w:t>
      </w:r>
      <w:r w:rsidRPr="001F50B0">
        <w:rPr>
          <w:rFonts w:asciiTheme="majorBidi" w:hAnsiTheme="majorBidi" w:cstheme="majorBidi"/>
          <w:spacing w:val="-6"/>
          <w:sz w:val="30"/>
          <w:szCs w:val="30"/>
        </w:rPr>
        <w:t>256</w:t>
      </w:r>
      <w:r>
        <w:rPr>
          <w:rFonts w:asciiTheme="majorBidi" w:hAnsiTheme="majorBidi" w:cstheme="majorBidi"/>
          <w:spacing w:val="-6"/>
          <w:sz w:val="30"/>
          <w:szCs w:val="30"/>
        </w:rPr>
        <w:t>3</w:t>
      </w:r>
      <w:r w:rsidRPr="001F50B0">
        <w:rPr>
          <w:rFonts w:asciiTheme="majorBidi" w:hAnsiTheme="majorBidi" w:cstheme="majorBidi"/>
          <w:spacing w:val="-6"/>
          <w:sz w:val="30"/>
          <w:szCs w:val="30"/>
        </w:rPr>
        <w:t xml:space="preserve"> </w:t>
      </w:r>
      <w:r w:rsidRPr="001F50B0">
        <w:rPr>
          <w:rFonts w:asciiTheme="majorBidi" w:hAnsiTheme="majorBidi" w:cstheme="majorBidi"/>
          <w:spacing w:val="-6"/>
          <w:sz w:val="30"/>
          <w:szCs w:val="30"/>
          <w:cs/>
        </w:rPr>
        <w:t>มีดังนี้</w:t>
      </w:r>
    </w:p>
    <w:p w14:paraId="486DF0C0" w14:textId="77777777" w:rsidR="00337AE5" w:rsidRPr="001F50B0" w:rsidRDefault="00337AE5" w:rsidP="00337AE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18"/>
        <w:jc w:val="both"/>
        <w:rPr>
          <w:rFonts w:asciiTheme="majorBidi" w:hAnsiTheme="majorBidi" w:cstheme="majorBidi"/>
          <w:sz w:val="24"/>
          <w:szCs w:val="24"/>
        </w:rPr>
      </w:pPr>
    </w:p>
    <w:p w14:paraId="3CB9D7E8" w14:textId="77777777" w:rsidR="00337AE5" w:rsidRPr="001F50B0" w:rsidRDefault="00337AE5" w:rsidP="00337AE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firstLine="144"/>
        <w:jc w:val="both"/>
        <w:rPr>
          <w:rFonts w:asciiTheme="majorBidi" w:hAnsiTheme="majorBidi" w:cstheme="majorBidi"/>
          <w:sz w:val="2"/>
          <w:szCs w:val="2"/>
        </w:rPr>
      </w:pPr>
    </w:p>
    <w:tbl>
      <w:tblPr>
        <w:tblW w:w="9810" w:type="dxa"/>
        <w:tblInd w:w="450" w:type="dxa"/>
        <w:tblLook w:val="01E0" w:firstRow="1" w:lastRow="1" w:firstColumn="1" w:lastColumn="1" w:noHBand="0" w:noVBand="0"/>
      </w:tblPr>
      <w:tblGrid>
        <w:gridCol w:w="3780"/>
        <w:gridCol w:w="1260"/>
        <w:gridCol w:w="268"/>
        <w:gridCol w:w="1352"/>
        <w:gridCol w:w="236"/>
        <w:gridCol w:w="1204"/>
        <w:gridCol w:w="268"/>
        <w:gridCol w:w="1442"/>
      </w:tblGrid>
      <w:tr w:rsidR="00337AE5" w:rsidRPr="001F50B0" w14:paraId="4B88080E" w14:textId="77777777" w:rsidTr="00103D39">
        <w:trPr>
          <w:tblHeader/>
        </w:trPr>
        <w:tc>
          <w:tcPr>
            <w:tcW w:w="3780" w:type="dxa"/>
          </w:tcPr>
          <w:p w14:paraId="409CB72C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br w:type="page"/>
            </w:r>
          </w:p>
        </w:tc>
        <w:tc>
          <w:tcPr>
            <w:tcW w:w="6030" w:type="dxa"/>
            <w:gridSpan w:val="7"/>
          </w:tcPr>
          <w:p w14:paraId="572BEF4C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337AE5" w:rsidRPr="001F50B0" w14:paraId="6AD45DF2" w14:textId="77777777" w:rsidTr="00103D39">
        <w:trPr>
          <w:tblHeader/>
        </w:trPr>
        <w:tc>
          <w:tcPr>
            <w:tcW w:w="3780" w:type="dxa"/>
          </w:tcPr>
          <w:p w14:paraId="3CA9EBEF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70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80" w:type="dxa"/>
            <w:gridSpan w:val="3"/>
          </w:tcPr>
          <w:p w14:paraId="5DCD0A69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36" w:type="dxa"/>
          </w:tcPr>
          <w:p w14:paraId="1E154F24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914" w:type="dxa"/>
            <w:gridSpan w:val="3"/>
          </w:tcPr>
          <w:p w14:paraId="3289C842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25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</w:tr>
      <w:tr w:rsidR="00337AE5" w:rsidRPr="001F50B0" w14:paraId="7BB8D2F2" w14:textId="77777777" w:rsidTr="00103D39">
        <w:tc>
          <w:tcPr>
            <w:tcW w:w="3780" w:type="dxa"/>
          </w:tcPr>
          <w:p w14:paraId="7025022D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</w:tcPr>
          <w:p w14:paraId="56D15C87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8D77B57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3DA37958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4372FC69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การจำหน่าย</w:t>
            </w:r>
          </w:p>
          <w:p w14:paraId="2D4A2103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 w:firstLine="25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pacing w:val="-12"/>
                <w:sz w:val="30"/>
                <w:szCs w:val="30"/>
              </w:rPr>
              <w:t xml:space="preserve"> </w:t>
            </w:r>
            <w:r w:rsidRPr="001F50B0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  <w:tc>
          <w:tcPr>
            <w:tcW w:w="236" w:type="dxa"/>
          </w:tcPr>
          <w:p w14:paraId="0FE133E7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4D90E727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B00B2E3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74DB81A2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24091585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การจำหน่าย</w:t>
            </w:r>
          </w:p>
          <w:p w14:paraId="0B8B57ED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</w:tr>
      <w:tr w:rsidR="00337AE5" w:rsidRPr="001F50B0" w14:paraId="74F79400" w14:textId="77777777" w:rsidTr="00103D39">
        <w:tc>
          <w:tcPr>
            <w:tcW w:w="3780" w:type="dxa"/>
          </w:tcPr>
          <w:p w14:paraId="7C81826D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</w:tcPr>
          <w:p w14:paraId="0F757AD3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28F5A16F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723EDC50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-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36" w:type="dxa"/>
          </w:tcPr>
          <w:p w14:paraId="7096E3B8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67AAF105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23ED2B4E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5CA304AF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-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</w:tr>
      <w:tr w:rsidR="00337AE5" w:rsidRPr="001F50B0" w14:paraId="4B14570A" w14:textId="77777777" w:rsidTr="00103D39">
        <w:tc>
          <w:tcPr>
            <w:tcW w:w="3780" w:type="dxa"/>
          </w:tcPr>
          <w:p w14:paraId="58F5A974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</w:tcPr>
          <w:p w14:paraId="63729EE1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3F46127A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7E3FAC02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สุทธิ</w:t>
            </w:r>
          </w:p>
        </w:tc>
        <w:tc>
          <w:tcPr>
            <w:tcW w:w="236" w:type="dxa"/>
          </w:tcPr>
          <w:p w14:paraId="6BB6B2D3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5AF72A48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571E0012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34F58C4E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สุทธิ</w:t>
            </w:r>
          </w:p>
        </w:tc>
      </w:tr>
      <w:tr w:rsidR="00337AE5" w:rsidRPr="001F50B0" w14:paraId="76461984" w14:textId="77777777" w:rsidTr="00103D39">
        <w:tc>
          <w:tcPr>
            <w:tcW w:w="3780" w:type="dxa"/>
          </w:tcPr>
          <w:p w14:paraId="665BF824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030" w:type="dxa"/>
            <w:gridSpan w:val="7"/>
          </w:tcPr>
          <w:p w14:paraId="714B714A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337AE5" w:rsidRPr="001F50B0" w14:paraId="4E0B9D0F" w14:textId="77777777" w:rsidTr="00103D39">
        <w:tc>
          <w:tcPr>
            <w:tcW w:w="3780" w:type="dxa"/>
          </w:tcPr>
          <w:p w14:paraId="7A4DE40C" w14:textId="1AE604ED" w:rsidR="00337AE5" w:rsidRPr="001F50B0" w:rsidRDefault="00965F4A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ที่ดิน</w:t>
            </w:r>
          </w:p>
        </w:tc>
        <w:tc>
          <w:tcPr>
            <w:tcW w:w="1260" w:type="dxa"/>
          </w:tcPr>
          <w:p w14:paraId="19328D62" w14:textId="09A59297" w:rsidR="00337AE5" w:rsidRPr="001F50B0" w:rsidRDefault="00965F4A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2,495</w:t>
            </w:r>
          </w:p>
        </w:tc>
        <w:tc>
          <w:tcPr>
            <w:tcW w:w="268" w:type="dxa"/>
          </w:tcPr>
          <w:p w14:paraId="4366A72B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5427E9CC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A411466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4DB84600" w14:textId="7441DF41" w:rsidR="00337AE5" w:rsidRPr="00C70D5E" w:rsidRDefault="00965F4A" w:rsidP="00965F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C70D5E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316249A3" w14:textId="77777777" w:rsidR="00337AE5" w:rsidRPr="00C70D5E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22AFD1AD" w14:textId="77777777" w:rsidR="00337AE5" w:rsidRPr="00C70D5E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C70D5E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965F4A" w:rsidRPr="001F50B0" w14:paraId="1ED0FC24" w14:textId="77777777" w:rsidTr="00103D39">
        <w:tc>
          <w:tcPr>
            <w:tcW w:w="3780" w:type="dxa"/>
          </w:tcPr>
          <w:p w14:paraId="5C9D081E" w14:textId="77777777" w:rsidR="00965F4A" w:rsidRPr="001F50B0" w:rsidRDefault="00965F4A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อาคารและส่วนปรับปรุง</w:t>
            </w:r>
          </w:p>
        </w:tc>
        <w:tc>
          <w:tcPr>
            <w:tcW w:w="1260" w:type="dxa"/>
          </w:tcPr>
          <w:p w14:paraId="0F4D4DEE" w14:textId="43DD5462" w:rsidR="00965F4A" w:rsidRPr="001F50B0" w:rsidRDefault="00965F4A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14,879</w:t>
            </w:r>
          </w:p>
        </w:tc>
        <w:tc>
          <w:tcPr>
            <w:tcW w:w="268" w:type="dxa"/>
          </w:tcPr>
          <w:p w14:paraId="23B34D93" w14:textId="77777777" w:rsidR="00965F4A" w:rsidRPr="001F50B0" w:rsidRDefault="00965F4A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30B3B707" w14:textId="77777777" w:rsidR="00965F4A" w:rsidRPr="001F50B0" w:rsidRDefault="00965F4A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9814AFA" w14:textId="77777777" w:rsidR="00965F4A" w:rsidRPr="001F50B0" w:rsidRDefault="00965F4A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702644F0" w14:textId="77777777" w:rsidR="00965F4A" w:rsidRPr="00C70D5E" w:rsidRDefault="00965F4A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C70D5E">
              <w:rPr>
                <w:rFonts w:asciiTheme="majorBidi" w:hAnsiTheme="majorBidi" w:cstheme="majorBidi"/>
                <w:sz w:val="30"/>
                <w:szCs w:val="30"/>
              </w:rPr>
              <w:t>9,077</w:t>
            </w:r>
          </w:p>
        </w:tc>
        <w:tc>
          <w:tcPr>
            <w:tcW w:w="268" w:type="dxa"/>
          </w:tcPr>
          <w:p w14:paraId="072FAF97" w14:textId="77777777" w:rsidR="00965F4A" w:rsidRPr="00C70D5E" w:rsidRDefault="00965F4A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4B6FE5D5" w14:textId="77777777" w:rsidR="00965F4A" w:rsidRPr="00C70D5E" w:rsidRDefault="00965F4A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C70D5E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337AE5" w:rsidRPr="001F50B0" w14:paraId="226B3169" w14:textId="77777777" w:rsidTr="00103D39">
        <w:tc>
          <w:tcPr>
            <w:tcW w:w="3780" w:type="dxa"/>
          </w:tcPr>
          <w:p w14:paraId="2E951FAB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260" w:type="dxa"/>
          </w:tcPr>
          <w:p w14:paraId="29ECA715" w14:textId="756F1E75" w:rsidR="00337AE5" w:rsidRPr="001F50B0" w:rsidRDefault="00965F4A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54,434</w:t>
            </w:r>
          </w:p>
        </w:tc>
        <w:tc>
          <w:tcPr>
            <w:tcW w:w="268" w:type="dxa"/>
          </w:tcPr>
          <w:p w14:paraId="76D2A0CD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096FBFF4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F23A146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34EEC5A9" w14:textId="3DBB2CF8" w:rsidR="00337AE5" w:rsidRPr="00C70D5E" w:rsidRDefault="00BC3010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C70D5E">
              <w:rPr>
                <w:rFonts w:asciiTheme="majorBidi" w:hAnsiTheme="majorBidi" w:cstheme="majorBidi"/>
                <w:sz w:val="30"/>
                <w:szCs w:val="30"/>
              </w:rPr>
              <w:t>96,632</w:t>
            </w:r>
          </w:p>
        </w:tc>
        <w:tc>
          <w:tcPr>
            <w:tcW w:w="268" w:type="dxa"/>
          </w:tcPr>
          <w:p w14:paraId="4721A5F5" w14:textId="77777777" w:rsidR="00337AE5" w:rsidRPr="00C70D5E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70E87F5E" w14:textId="77777777" w:rsidR="00337AE5" w:rsidRPr="00C70D5E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C70D5E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337AE5" w:rsidRPr="001F50B0" w14:paraId="6D8B513A" w14:textId="77777777" w:rsidTr="00103D39">
        <w:tc>
          <w:tcPr>
            <w:tcW w:w="3780" w:type="dxa"/>
          </w:tcPr>
          <w:p w14:paraId="05535128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260" w:type="dxa"/>
          </w:tcPr>
          <w:p w14:paraId="685D0DFF" w14:textId="32C97576" w:rsidR="00337AE5" w:rsidRPr="001F50B0" w:rsidRDefault="00965F4A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1,066</w:t>
            </w:r>
          </w:p>
        </w:tc>
        <w:tc>
          <w:tcPr>
            <w:tcW w:w="268" w:type="dxa"/>
          </w:tcPr>
          <w:p w14:paraId="54EEDEC1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6AE47A43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A33489C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7C7574A4" w14:textId="563435FD" w:rsidR="00337AE5" w:rsidRPr="00C70D5E" w:rsidRDefault="00BC3010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C70D5E">
              <w:rPr>
                <w:rFonts w:asciiTheme="majorBidi" w:hAnsiTheme="majorBidi" w:cstheme="majorBidi"/>
                <w:sz w:val="30"/>
                <w:szCs w:val="30"/>
              </w:rPr>
              <w:t>1,136</w:t>
            </w:r>
          </w:p>
        </w:tc>
        <w:tc>
          <w:tcPr>
            <w:tcW w:w="268" w:type="dxa"/>
          </w:tcPr>
          <w:p w14:paraId="4108ADF7" w14:textId="77777777" w:rsidR="00337AE5" w:rsidRPr="00C70D5E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0506B646" w14:textId="77777777" w:rsidR="00337AE5" w:rsidRPr="00C70D5E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C70D5E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337AE5" w:rsidRPr="001F50B0" w14:paraId="3EA30B9E" w14:textId="77777777" w:rsidTr="00103D39">
        <w:tc>
          <w:tcPr>
            <w:tcW w:w="3780" w:type="dxa"/>
          </w:tcPr>
          <w:p w14:paraId="14B807F2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60" w:type="dxa"/>
          </w:tcPr>
          <w:p w14:paraId="73159BB6" w14:textId="585269B3" w:rsidR="00337AE5" w:rsidRPr="001F50B0" w:rsidRDefault="00965F4A" w:rsidP="00965F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470</w:t>
            </w:r>
          </w:p>
        </w:tc>
        <w:tc>
          <w:tcPr>
            <w:tcW w:w="268" w:type="dxa"/>
          </w:tcPr>
          <w:p w14:paraId="1F039C4A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688F906E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6A4CC16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5B36590F" w14:textId="1B71FD0D" w:rsidR="00337AE5" w:rsidRPr="00C70D5E" w:rsidRDefault="00BC3010" w:rsidP="00BC30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C70D5E">
              <w:rPr>
                <w:rFonts w:asciiTheme="majorBidi" w:hAnsiTheme="majorBidi" w:cstheme="majorBidi"/>
                <w:sz w:val="30"/>
                <w:szCs w:val="30"/>
              </w:rPr>
              <w:t>1,174</w:t>
            </w:r>
          </w:p>
        </w:tc>
        <w:tc>
          <w:tcPr>
            <w:tcW w:w="268" w:type="dxa"/>
          </w:tcPr>
          <w:p w14:paraId="4F0371F6" w14:textId="77777777" w:rsidR="00337AE5" w:rsidRPr="00C70D5E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5237B838" w14:textId="77777777" w:rsidR="00337AE5" w:rsidRPr="00C70D5E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C70D5E">
              <w:rPr>
                <w:rFonts w:asciiTheme="majorBidi" w:hAnsiTheme="majorBidi" w:cstheme="majorBidi"/>
                <w:sz w:val="30"/>
                <w:szCs w:val="30"/>
              </w:rPr>
              <w:t>127</w:t>
            </w:r>
          </w:p>
        </w:tc>
      </w:tr>
      <w:tr w:rsidR="00337AE5" w:rsidRPr="001F50B0" w14:paraId="1BF3BD79" w14:textId="77777777" w:rsidTr="00103D39">
        <w:tc>
          <w:tcPr>
            <w:tcW w:w="3780" w:type="dxa"/>
          </w:tcPr>
          <w:p w14:paraId="10018CFC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สินทรัพย์ระหว่างก่อสร้างและเครื่องจักร</w:t>
            </w:r>
            <w:r w:rsidRPr="001F50B0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</w:p>
        </w:tc>
        <w:tc>
          <w:tcPr>
            <w:tcW w:w="1260" w:type="dxa"/>
          </w:tcPr>
          <w:p w14:paraId="268A5832" w14:textId="465523E5" w:rsidR="00337AE5" w:rsidRPr="001F50B0" w:rsidRDefault="00337AE5" w:rsidP="00965F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" w:type="dxa"/>
          </w:tcPr>
          <w:p w14:paraId="246635EE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002FB50B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14128B5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  <w:tab w:val="decimal" w:pos="807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7BC38D0E" w14:textId="77777777" w:rsidR="00337AE5" w:rsidRPr="00C70D5E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" w:type="dxa"/>
          </w:tcPr>
          <w:p w14:paraId="1807507E" w14:textId="77777777" w:rsidR="00337AE5" w:rsidRPr="00C70D5E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6BA7B5BB" w14:textId="77777777" w:rsidR="00337AE5" w:rsidRPr="00C70D5E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37AE5" w:rsidRPr="001F50B0" w14:paraId="188AE88C" w14:textId="77777777" w:rsidTr="00103D39">
        <w:tc>
          <w:tcPr>
            <w:tcW w:w="3780" w:type="dxa"/>
          </w:tcPr>
          <w:p w14:paraId="70B88C38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ระหว่างติดตั้ง</w:t>
            </w:r>
          </w:p>
        </w:tc>
        <w:tc>
          <w:tcPr>
            <w:tcW w:w="1260" w:type="dxa"/>
          </w:tcPr>
          <w:p w14:paraId="72E82233" w14:textId="130F2041" w:rsidR="00337AE5" w:rsidRPr="001F50B0" w:rsidRDefault="00965F4A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45,235</w:t>
            </w:r>
          </w:p>
        </w:tc>
        <w:tc>
          <w:tcPr>
            <w:tcW w:w="268" w:type="dxa"/>
          </w:tcPr>
          <w:p w14:paraId="4E74E10F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74EAD0E4" w14:textId="08490B38" w:rsidR="00337AE5" w:rsidRPr="001F50B0" w:rsidRDefault="00965F4A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59,834</w:t>
            </w:r>
          </w:p>
        </w:tc>
        <w:tc>
          <w:tcPr>
            <w:tcW w:w="236" w:type="dxa"/>
          </w:tcPr>
          <w:p w14:paraId="6F5CAFDD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51D3A6FF" w14:textId="69775ABB" w:rsidR="00337AE5" w:rsidRPr="00C70D5E" w:rsidRDefault="00BC3010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C70D5E">
              <w:rPr>
                <w:rFonts w:asciiTheme="majorBidi" w:hAnsiTheme="majorBidi" w:cstheme="majorBidi"/>
                <w:sz w:val="30"/>
                <w:szCs w:val="30"/>
              </w:rPr>
              <w:t>58,386</w:t>
            </w:r>
          </w:p>
        </w:tc>
        <w:tc>
          <w:tcPr>
            <w:tcW w:w="268" w:type="dxa"/>
          </w:tcPr>
          <w:p w14:paraId="3FBA6C43" w14:textId="77777777" w:rsidR="00337AE5" w:rsidRPr="00C70D5E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6DD82832" w14:textId="1C462943" w:rsidR="00337AE5" w:rsidRPr="00C70D5E" w:rsidRDefault="0096523A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C70D5E">
              <w:rPr>
                <w:rFonts w:asciiTheme="majorBidi" w:hAnsiTheme="majorBidi" w:cstheme="majorBidi"/>
                <w:sz w:val="30"/>
                <w:szCs w:val="30"/>
              </w:rPr>
              <w:t>74,042</w:t>
            </w:r>
          </w:p>
        </w:tc>
      </w:tr>
      <w:tr w:rsidR="00337AE5" w:rsidRPr="001F50B0" w14:paraId="08F7412A" w14:textId="77777777" w:rsidTr="00103D39">
        <w:tc>
          <w:tcPr>
            <w:tcW w:w="3780" w:type="dxa"/>
          </w:tcPr>
          <w:p w14:paraId="2408095E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35C3210" w14:textId="0D0A3B26" w:rsidR="00337AE5" w:rsidRPr="001F50B0" w:rsidRDefault="00965F4A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118,579</w:t>
            </w:r>
          </w:p>
        </w:tc>
        <w:tc>
          <w:tcPr>
            <w:tcW w:w="268" w:type="dxa"/>
          </w:tcPr>
          <w:p w14:paraId="62F984A0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2" w:type="dxa"/>
            <w:tcBorders>
              <w:top w:val="single" w:sz="4" w:space="0" w:color="auto"/>
              <w:bottom w:val="double" w:sz="4" w:space="0" w:color="auto"/>
            </w:tcBorders>
          </w:tcPr>
          <w:p w14:paraId="1961CEC9" w14:textId="77DD4E0E" w:rsidR="00337AE5" w:rsidRPr="00752E72" w:rsidRDefault="00965F4A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59,834</w:t>
            </w:r>
          </w:p>
        </w:tc>
        <w:tc>
          <w:tcPr>
            <w:tcW w:w="236" w:type="dxa"/>
          </w:tcPr>
          <w:p w14:paraId="5846B4A2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double" w:sz="4" w:space="0" w:color="auto"/>
            </w:tcBorders>
          </w:tcPr>
          <w:p w14:paraId="2B8C8CDC" w14:textId="790DF30D" w:rsidR="00337AE5" w:rsidRPr="00C70D5E" w:rsidRDefault="00BC3010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70D5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166,405</w:t>
            </w:r>
          </w:p>
        </w:tc>
        <w:tc>
          <w:tcPr>
            <w:tcW w:w="268" w:type="dxa"/>
          </w:tcPr>
          <w:p w14:paraId="4A049DE0" w14:textId="77777777" w:rsidR="00337AE5" w:rsidRPr="00C70D5E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42" w:type="dxa"/>
            <w:tcBorders>
              <w:top w:val="single" w:sz="4" w:space="0" w:color="auto"/>
              <w:bottom w:val="double" w:sz="4" w:space="0" w:color="auto"/>
            </w:tcBorders>
          </w:tcPr>
          <w:p w14:paraId="2E297EEE" w14:textId="14F618AD" w:rsidR="00337AE5" w:rsidRPr="00C70D5E" w:rsidRDefault="0096523A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70D5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74,169</w:t>
            </w:r>
          </w:p>
        </w:tc>
      </w:tr>
    </w:tbl>
    <w:p w14:paraId="108B8D6D" w14:textId="77777777" w:rsidR="00337AE5" w:rsidRPr="001F50B0" w:rsidRDefault="00337AE5" w:rsidP="00337AE5">
      <w:pPr>
        <w:spacing w:line="240" w:lineRule="auto"/>
        <w:rPr>
          <w:rFonts w:asciiTheme="majorBidi" w:hAnsiTheme="majorBidi" w:cstheme="majorBidi"/>
          <w:sz w:val="2"/>
          <w:szCs w:val="2"/>
        </w:rPr>
      </w:pPr>
    </w:p>
    <w:p w14:paraId="5D7C8035" w14:textId="77777777" w:rsidR="00B843B9" w:rsidRDefault="00B843B9" w:rsidP="00B843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p w14:paraId="56409AD2" w14:textId="0C4F5297" w:rsidR="00B843B9" w:rsidRDefault="00B843B9" w:rsidP="00B843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9810" w:type="dxa"/>
        <w:tblInd w:w="450" w:type="dxa"/>
        <w:tblLook w:val="01E0" w:firstRow="1" w:lastRow="1" w:firstColumn="1" w:lastColumn="1" w:noHBand="0" w:noVBand="0"/>
      </w:tblPr>
      <w:tblGrid>
        <w:gridCol w:w="3780"/>
        <w:gridCol w:w="1260"/>
        <w:gridCol w:w="268"/>
        <w:gridCol w:w="1352"/>
        <w:gridCol w:w="236"/>
        <w:gridCol w:w="1204"/>
        <w:gridCol w:w="268"/>
        <w:gridCol w:w="1442"/>
      </w:tblGrid>
      <w:tr w:rsidR="00B843B9" w:rsidRPr="001F50B0" w14:paraId="35AF8290" w14:textId="77777777" w:rsidTr="00103D39">
        <w:tc>
          <w:tcPr>
            <w:tcW w:w="3780" w:type="dxa"/>
          </w:tcPr>
          <w:p w14:paraId="34DCCDAE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030" w:type="dxa"/>
            <w:gridSpan w:val="7"/>
          </w:tcPr>
          <w:p w14:paraId="15CB5CB0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843B9" w:rsidRPr="001F50B0" w14:paraId="5739BC35" w14:textId="77777777" w:rsidTr="00103D39">
        <w:tc>
          <w:tcPr>
            <w:tcW w:w="3780" w:type="dxa"/>
          </w:tcPr>
          <w:p w14:paraId="293091C0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80" w:type="dxa"/>
            <w:gridSpan w:val="3"/>
          </w:tcPr>
          <w:p w14:paraId="47543882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36" w:type="dxa"/>
          </w:tcPr>
          <w:p w14:paraId="0508B131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914" w:type="dxa"/>
            <w:gridSpan w:val="3"/>
          </w:tcPr>
          <w:p w14:paraId="39824FBC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25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</w:tr>
      <w:tr w:rsidR="00B843B9" w:rsidRPr="001F50B0" w14:paraId="0D3251C4" w14:textId="77777777" w:rsidTr="00103D39">
        <w:tc>
          <w:tcPr>
            <w:tcW w:w="3780" w:type="dxa"/>
          </w:tcPr>
          <w:p w14:paraId="5CF62015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939B5DF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6030998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1D940767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52" w:type="dxa"/>
          </w:tcPr>
          <w:p w14:paraId="52ECC592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การจำหน่าย</w:t>
            </w:r>
          </w:p>
          <w:p w14:paraId="606452FF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pacing w:val="-12"/>
                <w:sz w:val="30"/>
                <w:szCs w:val="30"/>
              </w:rPr>
              <w:t xml:space="preserve"> </w:t>
            </w:r>
            <w:r w:rsidRPr="001F50B0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  <w:tc>
          <w:tcPr>
            <w:tcW w:w="236" w:type="dxa"/>
          </w:tcPr>
          <w:p w14:paraId="03D0DC21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</w:tcPr>
          <w:p w14:paraId="7E998925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32F4241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68" w:type="dxa"/>
          </w:tcPr>
          <w:p w14:paraId="270DB485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442" w:type="dxa"/>
          </w:tcPr>
          <w:p w14:paraId="53D32449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การจำหน่าย</w:t>
            </w:r>
          </w:p>
          <w:p w14:paraId="6623F9C8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และการโอนออก</w:t>
            </w:r>
          </w:p>
        </w:tc>
      </w:tr>
      <w:tr w:rsidR="00B843B9" w:rsidRPr="001F50B0" w14:paraId="237412D2" w14:textId="77777777" w:rsidTr="00103D39">
        <w:tc>
          <w:tcPr>
            <w:tcW w:w="3780" w:type="dxa"/>
          </w:tcPr>
          <w:p w14:paraId="5E777317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7871D9D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0587C4DD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52" w:type="dxa"/>
          </w:tcPr>
          <w:p w14:paraId="449807EF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-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36" w:type="dxa"/>
          </w:tcPr>
          <w:p w14:paraId="177537C4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</w:tcPr>
          <w:p w14:paraId="06E908D0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การโอนเข้า</w:t>
            </w:r>
          </w:p>
        </w:tc>
        <w:tc>
          <w:tcPr>
            <w:tcW w:w="268" w:type="dxa"/>
          </w:tcPr>
          <w:p w14:paraId="3503C64A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442" w:type="dxa"/>
          </w:tcPr>
          <w:p w14:paraId="6CDADD98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>-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</w:tr>
      <w:tr w:rsidR="00B843B9" w:rsidRPr="001F50B0" w14:paraId="4B6889DE" w14:textId="77777777" w:rsidTr="00103D39">
        <w:tc>
          <w:tcPr>
            <w:tcW w:w="3780" w:type="dxa"/>
          </w:tcPr>
          <w:p w14:paraId="3702CCD8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1794A0C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251A5E17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52" w:type="dxa"/>
          </w:tcPr>
          <w:p w14:paraId="7F9866E1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สุทธิ</w:t>
            </w:r>
          </w:p>
        </w:tc>
        <w:tc>
          <w:tcPr>
            <w:tcW w:w="236" w:type="dxa"/>
          </w:tcPr>
          <w:p w14:paraId="14AFB8DE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04" w:type="dxa"/>
          </w:tcPr>
          <w:p w14:paraId="3453E6E7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-ราคาทุน</w:t>
            </w:r>
          </w:p>
        </w:tc>
        <w:tc>
          <w:tcPr>
            <w:tcW w:w="268" w:type="dxa"/>
          </w:tcPr>
          <w:p w14:paraId="11CE05FC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442" w:type="dxa"/>
          </w:tcPr>
          <w:p w14:paraId="27C854C3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สุทธิ</w:t>
            </w:r>
          </w:p>
        </w:tc>
      </w:tr>
      <w:tr w:rsidR="00B843B9" w:rsidRPr="001F50B0" w14:paraId="2A608A54" w14:textId="77777777" w:rsidTr="00103D39">
        <w:tc>
          <w:tcPr>
            <w:tcW w:w="3780" w:type="dxa"/>
          </w:tcPr>
          <w:p w14:paraId="047DD900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6030" w:type="dxa"/>
            <w:gridSpan w:val="7"/>
          </w:tcPr>
          <w:p w14:paraId="6AFA962F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B843B9" w:rsidRPr="001F50B0" w14:paraId="697298CC" w14:textId="77777777" w:rsidTr="00103D39">
        <w:tc>
          <w:tcPr>
            <w:tcW w:w="3780" w:type="dxa"/>
          </w:tcPr>
          <w:p w14:paraId="54A778BA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ที่ดิน</w:t>
            </w:r>
          </w:p>
        </w:tc>
        <w:tc>
          <w:tcPr>
            <w:tcW w:w="1260" w:type="dxa"/>
          </w:tcPr>
          <w:p w14:paraId="37CF6AF6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2,495</w:t>
            </w:r>
          </w:p>
        </w:tc>
        <w:tc>
          <w:tcPr>
            <w:tcW w:w="268" w:type="dxa"/>
          </w:tcPr>
          <w:p w14:paraId="2B472EB8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64D80A08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F05AFCB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2835E540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36A88E4F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7B68402B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4A1350" w:rsidRPr="001F50B0" w14:paraId="119D8FB8" w14:textId="77777777" w:rsidTr="00103D39">
        <w:tc>
          <w:tcPr>
            <w:tcW w:w="3780" w:type="dxa"/>
          </w:tcPr>
          <w:p w14:paraId="6C5CA897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อาคารและส่วนปรับปรุง</w:t>
            </w:r>
          </w:p>
        </w:tc>
        <w:tc>
          <w:tcPr>
            <w:tcW w:w="1260" w:type="dxa"/>
          </w:tcPr>
          <w:p w14:paraId="39BCAAEF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14,059</w:t>
            </w:r>
          </w:p>
        </w:tc>
        <w:tc>
          <w:tcPr>
            <w:tcW w:w="268" w:type="dxa"/>
          </w:tcPr>
          <w:p w14:paraId="15F652E4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25D6B3EB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8C115F7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6274652B" w14:textId="4BF07332" w:rsidR="004A1350" w:rsidRPr="00FC7891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C7891">
              <w:rPr>
                <w:rFonts w:asciiTheme="majorBidi" w:hAnsiTheme="majorBidi" w:cstheme="majorBidi"/>
                <w:sz w:val="30"/>
                <w:szCs w:val="30"/>
              </w:rPr>
              <w:t>9,077</w:t>
            </w:r>
          </w:p>
        </w:tc>
        <w:tc>
          <w:tcPr>
            <w:tcW w:w="268" w:type="dxa"/>
          </w:tcPr>
          <w:p w14:paraId="265A048E" w14:textId="77777777" w:rsidR="004A1350" w:rsidRPr="00FC7891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666D7E92" w14:textId="77777777" w:rsidR="004A1350" w:rsidRPr="00FC7891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C789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4A1350" w:rsidRPr="001F50B0" w14:paraId="53F700BF" w14:textId="77777777" w:rsidTr="00103D39">
        <w:tc>
          <w:tcPr>
            <w:tcW w:w="3780" w:type="dxa"/>
          </w:tcPr>
          <w:p w14:paraId="649F2FCD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260" w:type="dxa"/>
          </w:tcPr>
          <w:p w14:paraId="49F9C0E3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54,434</w:t>
            </w:r>
          </w:p>
        </w:tc>
        <w:tc>
          <w:tcPr>
            <w:tcW w:w="268" w:type="dxa"/>
          </w:tcPr>
          <w:p w14:paraId="0D699025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25CBA074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FD740C9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4FDD0CCD" w14:textId="6A882022" w:rsidR="004A1350" w:rsidRPr="00FC7891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C7891">
              <w:rPr>
                <w:rFonts w:asciiTheme="majorBidi" w:hAnsiTheme="majorBidi" w:cstheme="majorBidi"/>
                <w:sz w:val="30"/>
                <w:szCs w:val="30"/>
              </w:rPr>
              <w:t>96,632</w:t>
            </w:r>
          </w:p>
        </w:tc>
        <w:tc>
          <w:tcPr>
            <w:tcW w:w="268" w:type="dxa"/>
          </w:tcPr>
          <w:p w14:paraId="6E40EDA3" w14:textId="77777777" w:rsidR="004A1350" w:rsidRPr="00FC7891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4BE965E6" w14:textId="77777777" w:rsidR="004A1350" w:rsidRPr="00FC7891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C789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4A1350" w:rsidRPr="001F50B0" w14:paraId="2559E589" w14:textId="77777777" w:rsidTr="00103D39">
        <w:tc>
          <w:tcPr>
            <w:tcW w:w="3780" w:type="dxa"/>
          </w:tcPr>
          <w:p w14:paraId="45E47135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260" w:type="dxa"/>
          </w:tcPr>
          <w:p w14:paraId="67D7E594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1,048</w:t>
            </w:r>
          </w:p>
        </w:tc>
        <w:tc>
          <w:tcPr>
            <w:tcW w:w="268" w:type="dxa"/>
          </w:tcPr>
          <w:p w14:paraId="608F4B1C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74416409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BA79892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3794D0B6" w14:textId="712B20F4" w:rsidR="004A1350" w:rsidRPr="00FC7891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C7891">
              <w:rPr>
                <w:rFonts w:asciiTheme="majorBidi" w:hAnsiTheme="majorBidi" w:cstheme="majorBidi"/>
                <w:sz w:val="30"/>
                <w:szCs w:val="30"/>
              </w:rPr>
              <w:t>1,104</w:t>
            </w:r>
          </w:p>
        </w:tc>
        <w:tc>
          <w:tcPr>
            <w:tcW w:w="268" w:type="dxa"/>
          </w:tcPr>
          <w:p w14:paraId="6317AE62" w14:textId="77777777" w:rsidR="004A1350" w:rsidRPr="00FC7891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1E89BE65" w14:textId="77777777" w:rsidR="004A1350" w:rsidRPr="00FC7891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C789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4A1350" w:rsidRPr="001F50B0" w14:paraId="398A8F02" w14:textId="77777777" w:rsidTr="00103D39">
        <w:tc>
          <w:tcPr>
            <w:tcW w:w="3780" w:type="dxa"/>
          </w:tcPr>
          <w:p w14:paraId="04C77F22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60" w:type="dxa"/>
          </w:tcPr>
          <w:p w14:paraId="7464DDF7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470</w:t>
            </w:r>
          </w:p>
        </w:tc>
        <w:tc>
          <w:tcPr>
            <w:tcW w:w="268" w:type="dxa"/>
          </w:tcPr>
          <w:p w14:paraId="5CA449C9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25AF8401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967E7FD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023BB5A6" w14:textId="59321026" w:rsidR="004A1350" w:rsidRPr="00FC7891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C789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47B44186" w14:textId="77777777" w:rsidR="004A1350" w:rsidRPr="00FC7891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69428F91" w14:textId="77777777" w:rsidR="004A1350" w:rsidRPr="00FC7891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C7891">
              <w:rPr>
                <w:rFonts w:asciiTheme="majorBidi" w:hAnsiTheme="majorBidi" w:cstheme="majorBidi"/>
                <w:sz w:val="30"/>
                <w:szCs w:val="30"/>
              </w:rPr>
              <w:t>89</w:t>
            </w:r>
          </w:p>
        </w:tc>
      </w:tr>
      <w:tr w:rsidR="004A1350" w:rsidRPr="001F50B0" w14:paraId="17902AAE" w14:textId="77777777" w:rsidTr="00103D39">
        <w:tc>
          <w:tcPr>
            <w:tcW w:w="3780" w:type="dxa"/>
          </w:tcPr>
          <w:p w14:paraId="139D17B2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สินทรัพย์ระหว่างก่อสร้างและเครื่องจักร</w:t>
            </w:r>
          </w:p>
        </w:tc>
        <w:tc>
          <w:tcPr>
            <w:tcW w:w="1260" w:type="dxa"/>
          </w:tcPr>
          <w:p w14:paraId="0CA2C496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" w:type="dxa"/>
          </w:tcPr>
          <w:p w14:paraId="5B5C5574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00472E5E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5CA7CDA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7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04249396" w14:textId="77777777" w:rsidR="004A1350" w:rsidRPr="00FC7891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" w:type="dxa"/>
          </w:tcPr>
          <w:p w14:paraId="0A3EA1EF" w14:textId="77777777" w:rsidR="004A1350" w:rsidRPr="00FC7891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4"/>
                <w:tab w:val="decimal" w:pos="104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1FD70965" w14:textId="77777777" w:rsidR="004A1350" w:rsidRPr="00FC7891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4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A1350" w:rsidRPr="001F50B0" w14:paraId="35C1B98F" w14:textId="77777777" w:rsidTr="00103D39">
        <w:tc>
          <w:tcPr>
            <w:tcW w:w="3780" w:type="dxa"/>
          </w:tcPr>
          <w:p w14:paraId="10C21787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ระหว่างติดตั้ง</w:t>
            </w:r>
          </w:p>
        </w:tc>
        <w:tc>
          <w:tcPr>
            <w:tcW w:w="1260" w:type="dxa"/>
          </w:tcPr>
          <w:p w14:paraId="010D4002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45,235</w:t>
            </w:r>
          </w:p>
        </w:tc>
        <w:tc>
          <w:tcPr>
            <w:tcW w:w="268" w:type="dxa"/>
          </w:tcPr>
          <w:p w14:paraId="745D3569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36D6EF30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59,834</w:t>
            </w:r>
          </w:p>
        </w:tc>
        <w:tc>
          <w:tcPr>
            <w:tcW w:w="236" w:type="dxa"/>
          </w:tcPr>
          <w:p w14:paraId="6EA2D4FC" w14:textId="77777777" w:rsidR="004A1350" w:rsidRPr="001F50B0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77D1AB80" w14:textId="5CB463CC" w:rsidR="004A1350" w:rsidRPr="00FC7891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C7891">
              <w:rPr>
                <w:rFonts w:asciiTheme="majorBidi" w:hAnsiTheme="majorBidi" w:cstheme="majorBidi"/>
                <w:sz w:val="30"/>
                <w:szCs w:val="30"/>
              </w:rPr>
              <w:t>58,386</w:t>
            </w:r>
          </w:p>
        </w:tc>
        <w:tc>
          <w:tcPr>
            <w:tcW w:w="268" w:type="dxa"/>
          </w:tcPr>
          <w:p w14:paraId="41AD3354" w14:textId="77777777" w:rsidR="004A1350" w:rsidRPr="00FC7891" w:rsidRDefault="004A1350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2C96F1A9" w14:textId="56B7C05F" w:rsidR="004A1350" w:rsidRPr="00FC7891" w:rsidRDefault="00F70BA3" w:rsidP="004A13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FC7891">
              <w:rPr>
                <w:rFonts w:asciiTheme="majorBidi" w:hAnsiTheme="majorBidi" w:cstheme="majorBidi"/>
                <w:sz w:val="30"/>
                <w:szCs w:val="30"/>
              </w:rPr>
              <w:t>74,042</w:t>
            </w:r>
          </w:p>
        </w:tc>
      </w:tr>
      <w:tr w:rsidR="00B843B9" w:rsidRPr="001F50B0" w14:paraId="4865626F" w14:textId="77777777" w:rsidTr="00103D39">
        <w:tc>
          <w:tcPr>
            <w:tcW w:w="3780" w:type="dxa"/>
          </w:tcPr>
          <w:p w14:paraId="63F882A1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4FB858F7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117,741</w:t>
            </w:r>
          </w:p>
        </w:tc>
        <w:tc>
          <w:tcPr>
            <w:tcW w:w="268" w:type="dxa"/>
          </w:tcPr>
          <w:p w14:paraId="6E39ECF2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2" w:type="dxa"/>
            <w:tcBorders>
              <w:top w:val="single" w:sz="4" w:space="0" w:color="auto"/>
              <w:bottom w:val="double" w:sz="4" w:space="0" w:color="auto"/>
            </w:tcBorders>
          </w:tcPr>
          <w:p w14:paraId="3F43EB5D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59,834</w:t>
            </w:r>
          </w:p>
        </w:tc>
        <w:tc>
          <w:tcPr>
            <w:tcW w:w="236" w:type="dxa"/>
          </w:tcPr>
          <w:p w14:paraId="2BA9148C" w14:textId="77777777" w:rsidR="00B843B9" w:rsidRPr="001F50B0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double" w:sz="4" w:space="0" w:color="auto"/>
            </w:tcBorders>
          </w:tcPr>
          <w:p w14:paraId="1085F676" w14:textId="25A7223C" w:rsidR="00B843B9" w:rsidRPr="00FC7891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C789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="004A1350" w:rsidRPr="00FC789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65,199</w:t>
            </w:r>
          </w:p>
        </w:tc>
        <w:tc>
          <w:tcPr>
            <w:tcW w:w="268" w:type="dxa"/>
          </w:tcPr>
          <w:p w14:paraId="7E4CB7CC" w14:textId="77777777" w:rsidR="00B843B9" w:rsidRPr="00FC7891" w:rsidRDefault="00B843B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42" w:type="dxa"/>
            <w:tcBorders>
              <w:top w:val="single" w:sz="4" w:space="0" w:color="auto"/>
              <w:bottom w:val="double" w:sz="4" w:space="0" w:color="auto"/>
            </w:tcBorders>
          </w:tcPr>
          <w:p w14:paraId="60341062" w14:textId="111D76B0" w:rsidR="00B843B9" w:rsidRPr="00FC7891" w:rsidRDefault="00F70BA3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C789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74,131</w:t>
            </w:r>
          </w:p>
        </w:tc>
      </w:tr>
    </w:tbl>
    <w:p w14:paraId="066EFBAD" w14:textId="77777777" w:rsidR="00B843B9" w:rsidRPr="00431672" w:rsidRDefault="00B843B9" w:rsidP="00337AE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24"/>
          <w:szCs w:val="24"/>
        </w:rPr>
      </w:pPr>
    </w:p>
    <w:p w14:paraId="3E8F05A0" w14:textId="79597BCE" w:rsidR="00337AE5" w:rsidRDefault="00337AE5" w:rsidP="00337AE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1F50B0">
        <w:rPr>
          <w:rFonts w:asciiTheme="majorBidi" w:hAnsiTheme="majorBidi" w:cstheme="majorBidi"/>
          <w:sz w:val="30"/>
          <w:szCs w:val="30"/>
          <w:cs/>
        </w:rPr>
        <w:t>รายการเคลื่อนไหวของสินทรัพย์สิทธิการใช้ มีดังนี้</w:t>
      </w:r>
    </w:p>
    <w:p w14:paraId="0FD7A232" w14:textId="77777777" w:rsidR="00337AE5" w:rsidRPr="00431672" w:rsidRDefault="00337AE5" w:rsidP="00337AE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24"/>
          <w:szCs w:val="24"/>
        </w:rPr>
      </w:pPr>
    </w:p>
    <w:tbl>
      <w:tblPr>
        <w:tblW w:w="9810" w:type="dxa"/>
        <w:tblInd w:w="450" w:type="dxa"/>
        <w:tblLook w:val="01E0" w:firstRow="1" w:lastRow="1" w:firstColumn="1" w:lastColumn="1" w:noHBand="0" w:noVBand="0"/>
      </w:tblPr>
      <w:tblGrid>
        <w:gridCol w:w="3780"/>
        <w:gridCol w:w="1260"/>
        <w:gridCol w:w="268"/>
        <w:gridCol w:w="1352"/>
        <w:gridCol w:w="236"/>
        <w:gridCol w:w="1204"/>
        <w:gridCol w:w="268"/>
        <w:gridCol w:w="1442"/>
      </w:tblGrid>
      <w:tr w:rsidR="00337AE5" w:rsidRPr="001F50B0" w14:paraId="2FD1D4EC" w14:textId="77777777" w:rsidTr="00103D39">
        <w:trPr>
          <w:tblHeader/>
        </w:trPr>
        <w:tc>
          <w:tcPr>
            <w:tcW w:w="3780" w:type="dxa"/>
          </w:tcPr>
          <w:p w14:paraId="5E760E30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br w:type="page"/>
            </w:r>
          </w:p>
        </w:tc>
        <w:tc>
          <w:tcPr>
            <w:tcW w:w="6030" w:type="dxa"/>
            <w:gridSpan w:val="7"/>
          </w:tcPr>
          <w:p w14:paraId="720B1FDA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/ </w:t>
            </w: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37AE5" w:rsidRPr="001F50B0" w14:paraId="1BEC8C9E" w14:textId="77777777" w:rsidTr="00103D39">
        <w:trPr>
          <w:tblHeader/>
        </w:trPr>
        <w:tc>
          <w:tcPr>
            <w:tcW w:w="3780" w:type="dxa"/>
          </w:tcPr>
          <w:p w14:paraId="1FE23CC6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70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80" w:type="dxa"/>
            <w:gridSpan w:val="3"/>
          </w:tcPr>
          <w:p w14:paraId="45424601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36" w:type="dxa"/>
          </w:tcPr>
          <w:p w14:paraId="1A84788C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914" w:type="dxa"/>
            <w:gridSpan w:val="3"/>
          </w:tcPr>
          <w:p w14:paraId="671140B7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25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</w:tr>
      <w:tr w:rsidR="00337AE5" w:rsidRPr="001F50B0" w14:paraId="4981B2A6" w14:textId="77777777" w:rsidTr="00103D39">
        <w:tc>
          <w:tcPr>
            <w:tcW w:w="3780" w:type="dxa"/>
          </w:tcPr>
          <w:p w14:paraId="5CDB3E99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</w:tcPr>
          <w:p w14:paraId="61FD4C12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68" w:type="dxa"/>
          </w:tcPr>
          <w:p w14:paraId="4D5C3C3C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667FA0A3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 w:firstLine="25"/>
              <w:jc w:val="center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104E8F">
              <w:rPr>
                <w:rFonts w:asciiTheme="majorBidi" w:hAnsiTheme="majorBidi" w:cstheme="majorBidi" w:hint="cs"/>
                <w:sz w:val="30"/>
                <w:szCs w:val="30"/>
                <w:cs/>
              </w:rPr>
              <w:t>ลดลง</w:t>
            </w:r>
          </w:p>
        </w:tc>
        <w:tc>
          <w:tcPr>
            <w:tcW w:w="236" w:type="dxa"/>
          </w:tcPr>
          <w:p w14:paraId="49427B0F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1677D33B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68" w:type="dxa"/>
          </w:tcPr>
          <w:p w14:paraId="0DEF3DAD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2E1DD503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 w:hint="cs"/>
                <w:sz w:val="30"/>
                <w:szCs w:val="30"/>
                <w:cs/>
              </w:rPr>
              <w:t>ลดลง</w:t>
            </w:r>
          </w:p>
        </w:tc>
      </w:tr>
      <w:tr w:rsidR="00337AE5" w:rsidRPr="001F50B0" w14:paraId="68894E05" w14:textId="77777777" w:rsidTr="00103D39">
        <w:tc>
          <w:tcPr>
            <w:tcW w:w="3780" w:type="dxa"/>
          </w:tcPr>
          <w:p w14:paraId="0FAF6CFD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030" w:type="dxa"/>
            <w:gridSpan w:val="7"/>
          </w:tcPr>
          <w:p w14:paraId="57F4E1DA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337AE5" w:rsidRPr="001F50B0" w14:paraId="7E3CC77D" w14:textId="77777777" w:rsidTr="00103D39">
        <w:tc>
          <w:tcPr>
            <w:tcW w:w="3780" w:type="dxa"/>
          </w:tcPr>
          <w:p w14:paraId="7683103F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ที่ดิน</w:t>
            </w:r>
          </w:p>
        </w:tc>
        <w:tc>
          <w:tcPr>
            <w:tcW w:w="1260" w:type="dxa"/>
          </w:tcPr>
          <w:p w14:paraId="1D133973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829</w:t>
            </w:r>
          </w:p>
        </w:tc>
        <w:tc>
          <w:tcPr>
            <w:tcW w:w="268" w:type="dxa"/>
          </w:tcPr>
          <w:p w14:paraId="058FAE4C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741E51F4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A3AEE42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51D3341D" w14:textId="7D77F861" w:rsidR="00337AE5" w:rsidRPr="001F50B0" w:rsidRDefault="00103D39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1,617</w:t>
            </w:r>
          </w:p>
        </w:tc>
        <w:tc>
          <w:tcPr>
            <w:tcW w:w="268" w:type="dxa"/>
          </w:tcPr>
          <w:p w14:paraId="2E832A15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78F23088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337AE5" w:rsidRPr="001F50B0" w14:paraId="3E34E6E5" w14:textId="77777777" w:rsidTr="00103D39">
        <w:tc>
          <w:tcPr>
            <w:tcW w:w="3780" w:type="dxa"/>
          </w:tcPr>
          <w:p w14:paraId="7CBE10CD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เครื่องจักร</w:t>
            </w:r>
          </w:p>
        </w:tc>
        <w:tc>
          <w:tcPr>
            <w:tcW w:w="1260" w:type="dxa"/>
          </w:tcPr>
          <w:p w14:paraId="22977532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252</w:t>
            </w:r>
          </w:p>
        </w:tc>
        <w:tc>
          <w:tcPr>
            <w:tcW w:w="268" w:type="dxa"/>
          </w:tcPr>
          <w:p w14:paraId="2777C839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3948EA01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D460427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421A1333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D5F6CDB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50E00BE3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9605F3" w:rsidRPr="001F50B0" w14:paraId="3827EA7A" w14:textId="77777777" w:rsidTr="00103D39">
        <w:tc>
          <w:tcPr>
            <w:tcW w:w="3780" w:type="dxa"/>
          </w:tcPr>
          <w:p w14:paraId="25CD8A76" w14:textId="48A46241" w:rsidR="009605F3" w:rsidRPr="001F50B0" w:rsidRDefault="009605F3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60" w:type="dxa"/>
          </w:tcPr>
          <w:p w14:paraId="5945902E" w14:textId="494A77CE" w:rsidR="009605F3" w:rsidRDefault="009605F3" w:rsidP="009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5CB92135" w14:textId="77777777" w:rsidR="009605F3" w:rsidRPr="001F50B0" w:rsidRDefault="009605F3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453BC8B1" w14:textId="3591ABD0" w:rsidR="009605F3" w:rsidRDefault="009605F3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18F115C" w14:textId="77777777" w:rsidR="009605F3" w:rsidRPr="001F50B0" w:rsidRDefault="009605F3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</w:tcPr>
          <w:p w14:paraId="0899AED9" w14:textId="30791BDC" w:rsidR="009605F3" w:rsidRDefault="009605F3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AD565B2" w14:textId="77777777" w:rsidR="009605F3" w:rsidRPr="001F50B0" w:rsidRDefault="009605F3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2" w:type="dxa"/>
          </w:tcPr>
          <w:p w14:paraId="37AB0D3F" w14:textId="49E4B27F" w:rsidR="009605F3" w:rsidRDefault="009605F3" w:rsidP="009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8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893</w:t>
            </w:r>
          </w:p>
        </w:tc>
      </w:tr>
      <w:tr w:rsidR="00337AE5" w:rsidRPr="001F50B0" w14:paraId="3A14F0B1" w14:textId="77777777" w:rsidTr="00103D39">
        <w:tc>
          <w:tcPr>
            <w:tcW w:w="3780" w:type="dxa"/>
          </w:tcPr>
          <w:p w14:paraId="0E8ABA75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7B1FD71E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1,081</w:t>
            </w:r>
          </w:p>
        </w:tc>
        <w:tc>
          <w:tcPr>
            <w:tcW w:w="268" w:type="dxa"/>
          </w:tcPr>
          <w:p w14:paraId="0F8C9815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2" w:type="dxa"/>
            <w:tcBorders>
              <w:top w:val="single" w:sz="4" w:space="0" w:color="auto"/>
              <w:bottom w:val="double" w:sz="4" w:space="0" w:color="auto"/>
            </w:tcBorders>
          </w:tcPr>
          <w:p w14:paraId="1FB30C9C" w14:textId="77777777" w:rsidR="00337AE5" w:rsidRPr="00CF3531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F353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2F7923E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double" w:sz="4" w:space="0" w:color="auto"/>
            </w:tcBorders>
          </w:tcPr>
          <w:p w14:paraId="5EB218A2" w14:textId="7B8AAC07" w:rsidR="00337AE5" w:rsidRPr="00FE0491" w:rsidRDefault="009605F3" w:rsidP="009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1,617</w:t>
            </w:r>
          </w:p>
        </w:tc>
        <w:tc>
          <w:tcPr>
            <w:tcW w:w="268" w:type="dxa"/>
          </w:tcPr>
          <w:p w14:paraId="7167DCF5" w14:textId="77777777" w:rsidR="00337AE5" w:rsidRPr="001F50B0" w:rsidRDefault="00337AE5" w:rsidP="00103D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42" w:type="dxa"/>
            <w:tcBorders>
              <w:top w:val="single" w:sz="4" w:space="0" w:color="auto"/>
              <w:bottom w:val="double" w:sz="4" w:space="0" w:color="auto"/>
            </w:tcBorders>
          </w:tcPr>
          <w:p w14:paraId="3894A89A" w14:textId="4C7D04FE" w:rsidR="00337AE5" w:rsidRPr="001F50B0" w:rsidRDefault="009605F3" w:rsidP="009605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8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893</w:t>
            </w:r>
          </w:p>
        </w:tc>
      </w:tr>
    </w:tbl>
    <w:p w14:paraId="5F5241BD" w14:textId="1A7D02AC" w:rsidR="00337AE5" w:rsidRDefault="00337AE5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b/>
          <w:bCs/>
          <w:sz w:val="24"/>
          <w:szCs w:val="24"/>
        </w:rPr>
      </w:pPr>
    </w:p>
    <w:p w14:paraId="48DC52FB" w14:textId="057F35C3" w:rsidR="009E697E" w:rsidRDefault="009E697E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b/>
          <w:bCs/>
          <w:sz w:val="24"/>
          <w:szCs w:val="24"/>
          <w:cs/>
        </w:rPr>
      </w:pPr>
      <w:r>
        <w:rPr>
          <w:rFonts w:asciiTheme="majorBidi" w:hAnsiTheme="majorBidi" w:cstheme="majorBidi"/>
          <w:b/>
          <w:bCs/>
          <w:sz w:val="24"/>
          <w:szCs w:val="24"/>
          <w:cs/>
        </w:rPr>
        <w:br w:type="page"/>
      </w:r>
    </w:p>
    <w:p w14:paraId="60372115" w14:textId="3D3EAEF5" w:rsidR="000445C2" w:rsidRPr="00551EA1" w:rsidRDefault="000445C2" w:rsidP="00591C77">
      <w:pPr>
        <w:pStyle w:val="Heading1"/>
        <w:numPr>
          <w:ilvl w:val="0"/>
          <w:numId w:val="23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 w:rsidRPr="00551EA1">
        <w:rPr>
          <w:rFonts w:asciiTheme="majorBidi" w:hAnsiTheme="majorBidi" w:cstheme="majorBidi"/>
          <w:szCs w:val="30"/>
        </w:rPr>
        <w:lastRenderedPageBreak/>
        <w:tab/>
      </w:r>
      <w:r w:rsidRPr="00551EA1">
        <w:rPr>
          <w:rFonts w:asciiTheme="majorBidi" w:hAnsiTheme="majorBidi" w:cstheme="majorBidi"/>
          <w:szCs w:val="30"/>
          <w:cs/>
        </w:rPr>
        <w:t>ส่วนงานดำเนินงานและการจำแนกรายได้</w:t>
      </w:r>
    </w:p>
    <w:p w14:paraId="42670088" w14:textId="0AB302B3" w:rsidR="000445C2" w:rsidRPr="00431672" w:rsidRDefault="000445C2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b/>
          <w:bCs/>
          <w:sz w:val="24"/>
          <w:szCs w:val="24"/>
        </w:rPr>
      </w:pPr>
    </w:p>
    <w:p w14:paraId="25D0252A" w14:textId="04569126" w:rsidR="000E1E06" w:rsidRDefault="000E1E06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551EA1">
        <w:rPr>
          <w:rFonts w:asciiTheme="majorBidi" w:hAnsiTheme="majorBidi" w:cstheme="majorBidi"/>
          <w:sz w:val="30"/>
          <w:szCs w:val="30"/>
          <w:cs/>
        </w:rPr>
        <w:t>ผู้บริหารเห็นว่า</w:t>
      </w:r>
      <w:r w:rsidRPr="00551EA1">
        <w:rPr>
          <w:rFonts w:asciiTheme="majorBidi" w:hAnsiTheme="majorBidi" w:cstheme="majorBidi"/>
          <w:sz w:val="30"/>
          <w:szCs w:val="30"/>
        </w:rPr>
        <w:t xml:space="preserve"> </w:t>
      </w:r>
      <w:r w:rsidRPr="00551EA1">
        <w:rPr>
          <w:rFonts w:asciiTheme="majorBidi" w:hAnsiTheme="majorBidi" w:cstheme="majorBidi"/>
          <w:sz w:val="30"/>
          <w:szCs w:val="30"/>
          <w:cs/>
        </w:rPr>
        <w:t>กลุ่มบริษัทดำเนินกิจการในส่วนงานเดียวคือส่วนงานธุรกิจผลิตและจำหน่ายอาหารทะเลบรรจุกระป๋องและบรรจุซอง ดังนั้นฝ่ายบริหารจึงพิจารณาว่ากลุ่มบริษัทมีส่วนงานที่รายงานเพียงส่วนงานเดียว</w:t>
      </w:r>
    </w:p>
    <w:p w14:paraId="5DD5E98A" w14:textId="11F6F610" w:rsidR="00077452" w:rsidRDefault="00077452" w:rsidP="0007745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711304A0" w14:textId="391A3CBF" w:rsidR="00077452" w:rsidRDefault="00077452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551EA1">
        <w:rPr>
          <w:rFonts w:asciiTheme="majorBidi" w:hAnsiTheme="majorBidi" w:cstheme="majorBidi"/>
          <w:sz w:val="30"/>
          <w:szCs w:val="30"/>
          <w:cs/>
        </w:rPr>
        <w:t>ตารางต่อไปนี้แสดงข้อมูลรายได้ที่ถูกจำแนกตามส่วนงานภูมิศาสตร์หลัก ประเภทของผลิตภัณฑ์และบริการหลัก และจังหวะเวลาในการรับรู้รายได้</w:t>
      </w:r>
    </w:p>
    <w:p w14:paraId="3E994F1E" w14:textId="6AF8ABDE" w:rsidR="009E697E" w:rsidRDefault="009E697E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9357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690"/>
        <w:gridCol w:w="1260"/>
        <w:gridCol w:w="248"/>
        <w:gridCol w:w="1282"/>
        <w:gridCol w:w="267"/>
        <w:gridCol w:w="1170"/>
        <w:gridCol w:w="273"/>
        <w:gridCol w:w="1167"/>
      </w:tblGrid>
      <w:tr w:rsidR="00666E2B" w:rsidRPr="00551EA1" w14:paraId="2094F7D7" w14:textId="77777777" w:rsidTr="00C4727C">
        <w:trPr>
          <w:trHeight w:val="87"/>
          <w:tblHeader/>
        </w:trPr>
        <w:tc>
          <w:tcPr>
            <w:tcW w:w="3690" w:type="dxa"/>
            <w:vAlign w:val="bottom"/>
          </w:tcPr>
          <w:p w14:paraId="6567EC90" w14:textId="77777777" w:rsidR="00666E2B" w:rsidRPr="00551EA1" w:rsidRDefault="00666E2B" w:rsidP="00C4727C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สำหรับงวดสามเดือนสิ้นสุด</w:t>
            </w:r>
          </w:p>
        </w:tc>
        <w:tc>
          <w:tcPr>
            <w:tcW w:w="2790" w:type="dxa"/>
            <w:gridSpan w:val="3"/>
          </w:tcPr>
          <w:p w14:paraId="5EEB3C6F" w14:textId="34852F12" w:rsidR="00666E2B" w:rsidRPr="00551EA1" w:rsidRDefault="00666E2B" w:rsidP="00C4727C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017A4C4A" w14:textId="77777777" w:rsidR="00666E2B" w:rsidRPr="00551EA1" w:rsidRDefault="00666E2B" w:rsidP="00C4727C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610" w:type="dxa"/>
            <w:gridSpan w:val="3"/>
          </w:tcPr>
          <w:p w14:paraId="4BCD5DD1" w14:textId="77777777" w:rsidR="00666E2B" w:rsidRPr="00551EA1" w:rsidRDefault="00666E2B" w:rsidP="00C4727C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66E2B" w:rsidRPr="00551EA1" w14:paraId="0AC30226" w14:textId="77777777" w:rsidTr="00C4727C">
        <w:trPr>
          <w:trHeight w:val="87"/>
          <w:tblHeader/>
        </w:trPr>
        <w:tc>
          <w:tcPr>
            <w:tcW w:w="3690" w:type="dxa"/>
            <w:vAlign w:val="bottom"/>
            <w:hideMark/>
          </w:tcPr>
          <w:p w14:paraId="0DF4BB0A" w14:textId="77777777" w:rsidR="00666E2B" w:rsidRPr="00551EA1" w:rsidRDefault="00666E2B" w:rsidP="00C4727C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มิถุนายน</w:t>
            </w:r>
          </w:p>
        </w:tc>
        <w:tc>
          <w:tcPr>
            <w:tcW w:w="1260" w:type="dxa"/>
          </w:tcPr>
          <w:p w14:paraId="00B83080" w14:textId="28387D4B" w:rsidR="00666E2B" w:rsidRPr="00551EA1" w:rsidRDefault="00666E2B" w:rsidP="00C4727C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48" w:type="dxa"/>
          </w:tcPr>
          <w:p w14:paraId="35294504" w14:textId="77777777" w:rsidR="00666E2B" w:rsidRPr="00551EA1" w:rsidRDefault="00666E2B" w:rsidP="00C4727C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0B496BDF" w14:textId="3BB1B0CE" w:rsidR="00666E2B" w:rsidRPr="00551EA1" w:rsidRDefault="00666E2B" w:rsidP="00C4727C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  <w:tc>
          <w:tcPr>
            <w:tcW w:w="267" w:type="dxa"/>
          </w:tcPr>
          <w:p w14:paraId="1ABBF895" w14:textId="77777777" w:rsidR="00666E2B" w:rsidRPr="00551EA1" w:rsidRDefault="00666E2B" w:rsidP="00C4727C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</w:tcPr>
          <w:p w14:paraId="383C2E8E" w14:textId="77777777" w:rsidR="00666E2B" w:rsidRPr="00551EA1" w:rsidRDefault="00666E2B" w:rsidP="00C4727C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73" w:type="dxa"/>
          </w:tcPr>
          <w:p w14:paraId="77D2C52D" w14:textId="77777777" w:rsidR="00666E2B" w:rsidRPr="00551EA1" w:rsidRDefault="00666E2B" w:rsidP="00C4727C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6BE351B8" w14:textId="77777777" w:rsidR="00666E2B" w:rsidRPr="00551EA1" w:rsidRDefault="00666E2B" w:rsidP="00C4727C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</w:tr>
      <w:tr w:rsidR="00666E2B" w:rsidRPr="00551EA1" w14:paraId="4888CB8D" w14:textId="77777777" w:rsidTr="00C4727C">
        <w:trPr>
          <w:trHeight w:val="87"/>
          <w:tblHeader/>
        </w:trPr>
        <w:tc>
          <w:tcPr>
            <w:tcW w:w="3690" w:type="dxa"/>
            <w:vAlign w:val="bottom"/>
          </w:tcPr>
          <w:p w14:paraId="76361A7B" w14:textId="77777777" w:rsidR="00666E2B" w:rsidRPr="00551EA1" w:rsidRDefault="00666E2B" w:rsidP="00C4727C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667" w:type="dxa"/>
            <w:gridSpan w:val="7"/>
            <w:hideMark/>
          </w:tcPr>
          <w:p w14:paraId="14A2E71C" w14:textId="34C1060E" w:rsidR="00666E2B" w:rsidRPr="00551EA1" w:rsidRDefault="00666E2B" w:rsidP="00C4727C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666E2B" w:rsidRPr="00551EA1" w14:paraId="380E757A" w14:textId="77777777" w:rsidTr="00C4727C">
        <w:tc>
          <w:tcPr>
            <w:tcW w:w="3690" w:type="dxa"/>
            <w:hideMark/>
          </w:tcPr>
          <w:p w14:paraId="42F5CAC5" w14:textId="77777777" w:rsidR="00666E2B" w:rsidRPr="00551EA1" w:rsidRDefault="00666E2B" w:rsidP="00C4727C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 xml:space="preserve">ส่วนงานภูมิศาสตร์หลัก </w:t>
            </w:r>
          </w:p>
        </w:tc>
        <w:tc>
          <w:tcPr>
            <w:tcW w:w="1260" w:type="dxa"/>
          </w:tcPr>
          <w:p w14:paraId="6A70CCA4" w14:textId="5E637ACA" w:rsidR="00666E2B" w:rsidRPr="00551EA1" w:rsidRDefault="00666E2B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0467B10F" w14:textId="77777777" w:rsidR="00666E2B" w:rsidRPr="00551EA1" w:rsidRDefault="00666E2B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</w:tcPr>
          <w:p w14:paraId="19003B22" w14:textId="6D4826A1" w:rsidR="00666E2B" w:rsidRPr="00551EA1" w:rsidRDefault="00666E2B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38E9410C" w14:textId="77777777" w:rsidR="00666E2B" w:rsidRPr="00551EA1" w:rsidRDefault="00666E2B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</w:tcPr>
          <w:p w14:paraId="67713DF4" w14:textId="77777777" w:rsidR="00666E2B" w:rsidRPr="00551EA1" w:rsidRDefault="00666E2B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6"/>
                <w:tab w:val="decimal" w:pos="765"/>
              </w:tabs>
              <w:ind w:left="-72" w:right="-216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7E629640" w14:textId="77777777" w:rsidR="00666E2B" w:rsidRPr="00551EA1" w:rsidRDefault="00666E2B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</w:tcPr>
          <w:p w14:paraId="272B0292" w14:textId="77777777" w:rsidR="00666E2B" w:rsidRPr="00551EA1" w:rsidRDefault="00666E2B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</w:tr>
      <w:tr w:rsidR="007E536F" w:rsidRPr="00551EA1" w14:paraId="08DC6259" w14:textId="77777777" w:rsidTr="00C4727C">
        <w:tc>
          <w:tcPr>
            <w:tcW w:w="3690" w:type="dxa"/>
            <w:hideMark/>
          </w:tcPr>
          <w:p w14:paraId="1DBDAC61" w14:textId="77777777" w:rsidR="007E536F" w:rsidRPr="00551EA1" w:rsidRDefault="007E536F" w:rsidP="007E536F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51EA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 xml:space="preserve">ทวีปเอเชีย </w:t>
            </w:r>
            <w:r w:rsidRPr="00551EA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(</w:t>
            </w:r>
            <w:r w:rsidRPr="00551EA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ไม่รวมประเทศไทย</w:t>
            </w:r>
            <w:r w:rsidRPr="00551EA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)</w:t>
            </w:r>
          </w:p>
        </w:tc>
        <w:tc>
          <w:tcPr>
            <w:tcW w:w="1260" w:type="dxa"/>
          </w:tcPr>
          <w:p w14:paraId="108ABDAA" w14:textId="73314564" w:rsidR="007E536F" w:rsidRPr="00551EA1" w:rsidRDefault="007E536F" w:rsidP="007E53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7E536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849,166</w:t>
            </w:r>
          </w:p>
        </w:tc>
        <w:tc>
          <w:tcPr>
            <w:tcW w:w="248" w:type="dxa"/>
            <w:vAlign w:val="bottom"/>
          </w:tcPr>
          <w:p w14:paraId="359ACD9E" w14:textId="77777777" w:rsidR="007E536F" w:rsidRPr="00551EA1" w:rsidRDefault="007E536F" w:rsidP="007E53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</w:tcPr>
          <w:p w14:paraId="0ECEFC58" w14:textId="23CC73C4" w:rsidR="007E536F" w:rsidRPr="00551EA1" w:rsidRDefault="007E536F" w:rsidP="007E53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959,893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35B37C8F" w14:textId="02F9E864" w:rsidR="007E536F" w:rsidRPr="00551EA1" w:rsidRDefault="007E536F" w:rsidP="007E53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41BE4374" w14:textId="108CB472" w:rsidR="007E536F" w:rsidRPr="00551EA1" w:rsidRDefault="007E536F" w:rsidP="007E53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7E536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846,150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B2E9A40" w14:textId="77777777" w:rsidR="007E536F" w:rsidRPr="00551EA1" w:rsidRDefault="007E536F" w:rsidP="007E53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05E04C51" w14:textId="77777777" w:rsidR="007E536F" w:rsidRPr="00551EA1" w:rsidRDefault="007E536F" w:rsidP="007E53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956,557</w:t>
            </w:r>
          </w:p>
        </w:tc>
      </w:tr>
      <w:tr w:rsidR="00487072" w:rsidRPr="00551EA1" w14:paraId="7DFF13B1" w14:textId="77777777" w:rsidTr="00554DA2">
        <w:tc>
          <w:tcPr>
            <w:tcW w:w="3690" w:type="dxa"/>
            <w:hideMark/>
          </w:tcPr>
          <w:p w14:paraId="5572B523" w14:textId="77777777" w:rsidR="00487072" w:rsidRPr="00551EA1" w:rsidRDefault="00487072" w:rsidP="00554DA2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ทวีปยุโรป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2C9BE0AC" w14:textId="04F69A7F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7E536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181,710</w:t>
            </w:r>
          </w:p>
        </w:tc>
        <w:tc>
          <w:tcPr>
            <w:tcW w:w="248" w:type="dxa"/>
            <w:vAlign w:val="bottom"/>
          </w:tcPr>
          <w:p w14:paraId="730701F8" w14:textId="443DAABF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6EE37EFA" w14:textId="35F6F326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ind w:left="-108" w:right="-103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54,778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88B2EA3" w14:textId="0A234D2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7E88F9C1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7E536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181,710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67E25972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718E5FD3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9"/>
              </w:tabs>
              <w:spacing w:line="240" w:lineRule="auto"/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54,778</w:t>
            </w:r>
          </w:p>
        </w:tc>
      </w:tr>
      <w:tr w:rsidR="00487072" w:rsidRPr="00551EA1" w14:paraId="40D7F982" w14:textId="77777777" w:rsidTr="00554DA2">
        <w:tc>
          <w:tcPr>
            <w:tcW w:w="3690" w:type="dxa"/>
          </w:tcPr>
          <w:p w14:paraId="4D9ED740" w14:textId="77777777" w:rsidR="00487072" w:rsidRPr="00551EA1" w:rsidRDefault="00487072" w:rsidP="00554DA2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51EA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ทวีปแอฟริกา</w:t>
            </w:r>
          </w:p>
        </w:tc>
        <w:tc>
          <w:tcPr>
            <w:tcW w:w="1260" w:type="dxa"/>
          </w:tcPr>
          <w:p w14:paraId="61B47E86" w14:textId="56E34B25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7E536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107,992</w:t>
            </w:r>
          </w:p>
        </w:tc>
        <w:tc>
          <w:tcPr>
            <w:tcW w:w="248" w:type="dxa"/>
            <w:vAlign w:val="bottom"/>
          </w:tcPr>
          <w:p w14:paraId="6466D76F" w14:textId="3529A2E6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</w:tcPr>
          <w:p w14:paraId="5863A7B9" w14:textId="1B83A30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99,378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02263B5A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0FBFA8B1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7E536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107,992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46B73C3C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7E8EA189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99,378</w:t>
            </w:r>
          </w:p>
        </w:tc>
      </w:tr>
      <w:tr w:rsidR="00487072" w:rsidRPr="00551EA1" w14:paraId="19148C54" w14:textId="77777777" w:rsidTr="00554DA2">
        <w:tc>
          <w:tcPr>
            <w:tcW w:w="3690" w:type="dxa"/>
          </w:tcPr>
          <w:p w14:paraId="58C23E8C" w14:textId="163D5ECE" w:rsidR="00487072" w:rsidRPr="00551EA1" w:rsidRDefault="00487072" w:rsidP="00554DA2">
            <w:pPr>
              <w:ind w:left="162" w:hanging="162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ประเทศไทย</w:t>
            </w:r>
          </w:p>
        </w:tc>
        <w:tc>
          <w:tcPr>
            <w:tcW w:w="1260" w:type="dxa"/>
          </w:tcPr>
          <w:p w14:paraId="2EE66916" w14:textId="28BA7F7C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7E536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66,780</w:t>
            </w:r>
          </w:p>
        </w:tc>
        <w:tc>
          <w:tcPr>
            <w:tcW w:w="248" w:type="dxa"/>
            <w:vAlign w:val="bottom"/>
          </w:tcPr>
          <w:p w14:paraId="585A3DDE" w14:textId="20A2544D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</w:tcPr>
          <w:p w14:paraId="1904556D" w14:textId="67D1097B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101,353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564E0007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0963E6AF" w14:textId="55BF3191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7E536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65,596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58958EC1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7C927161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100,737</w:t>
            </w:r>
          </w:p>
        </w:tc>
      </w:tr>
      <w:tr w:rsidR="007E536F" w:rsidRPr="00551EA1" w14:paraId="0AAAC125" w14:textId="77777777" w:rsidTr="00C4727C">
        <w:tc>
          <w:tcPr>
            <w:tcW w:w="3690" w:type="dxa"/>
          </w:tcPr>
          <w:p w14:paraId="09B5962D" w14:textId="77777777" w:rsidR="007E536F" w:rsidRPr="00551EA1" w:rsidRDefault="007E536F" w:rsidP="007E536F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</w:pPr>
            <w:r w:rsidRPr="00551EA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ทวีปอเมริกา</w:t>
            </w:r>
          </w:p>
        </w:tc>
        <w:tc>
          <w:tcPr>
            <w:tcW w:w="1260" w:type="dxa"/>
          </w:tcPr>
          <w:p w14:paraId="164EE569" w14:textId="60652220" w:rsidR="007E536F" w:rsidRPr="00551EA1" w:rsidRDefault="007E536F" w:rsidP="007E53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7E536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51,205</w:t>
            </w:r>
          </w:p>
        </w:tc>
        <w:tc>
          <w:tcPr>
            <w:tcW w:w="248" w:type="dxa"/>
            <w:vAlign w:val="bottom"/>
          </w:tcPr>
          <w:p w14:paraId="6BC3B54C" w14:textId="4BD06810" w:rsidR="007E536F" w:rsidRPr="00551EA1" w:rsidRDefault="007E536F" w:rsidP="007E53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</w:tcPr>
          <w:p w14:paraId="4E0F21BD" w14:textId="071E1760" w:rsidR="007E536F" w:rsidRPr="00551EA1" w:rsidRDefault="007E536F" w:rsidP="007E53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249,519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358E36B0" w14:textId="77777777" w:rsidR="007E536F" w:rsidRPr="00551EA1" w:rsidRDefault="007E536F" w:rsidP="007E53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2BD4CE69" w14:textId="00F32267" w:rsidR="007E536F" w:rsidRPr="00551EA1" w:rsidRDefault="007E536F" w:rsidP="007E53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7E536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51,205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DFF6F22" w14:textId="77777777" w:rsidR="007E536F" w:rsidRPr="00551EA1" w:rsidRDefault="007E536F" w:rsidP="007E53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6B572EC9" w14:textId="77777777" w:rsidR="007E536F" w:rsidRPr="00551EA1" w:rsidRDefault="007E536F" w:rsidP="007E53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249,519</w:t>
            </w:r>
          </w:p>
        </w:tc>
      </w:tr>
      <w:tr w:rsidR="007E536F" w:rsidRPr="00551EA1" w14:paraId="771EBFA2" w14:textId="77777777" w:rsidTr="00C4727C">
        <w:tc>
          <w:tcPr>
            <w:tcW w:w="3690" w:type="dxa"/>
          </w:tcPr>
          <w:p w14:paraId="6F39E131" w14:textId="77777777" w:rsidR="007E536F" w:rsidRPr="00551EA1" w:rsidRDefault="007E536F" w:rsidP="007E536F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51EA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ทวีปออสเตรเลีย</w:t>
            </w:r>
          </w:p>
        </w:tc>
        <w:tc>
          <w:tcPr>
            <w:tcW w:w="1260" w:type="dxa"/>
          </w:tcPr>
          <w:p w14:paraId="1A811335" w14:textId="60428909" w:rsidR="007E536F" w:rsidRPr="00551EA1" w:rsidRDefault="007E536F" w:rsidP="007E53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7E536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7,539</w:t>
            </w:r>
          </w:p>
        </w:tc>
        <w:tc>
          <w:tcPr>
            <w:tcW w:w="248" w:type="dxa"/>
            <w:vAlign w:val="bottom"/>
          </w:tcPr>
          <w:p w14:paraId="64CA9C36" w14:textId="77777777" w:rsidR="007E536F" w:rsidRPr="00551EA1" w:rsidRDefault="007E536F" w:rsidP="007E53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</w:tcPr>
          <w:p w14:paraId="4BD7BA27" w14:textId="3EEDE427" w:rsidR="007E536F" w:rsidRPr="00551EA1" w:rsidRDefault="007E536F" w:rsidP="007E53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5,334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2E0D51A5" w14:textId="77777777" w:rsidR="007E536F" w:rsidRPr="00551EA1" w:rsidRDefault="007E536F" w:rsidP="007E53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</w:tcPr>
          <w:p w14:paraId="5001FADC" w14:textId="0E2F254B" w:rsidR="007E536F" w:rsidRPr="00551EA1" w:rsidRDefault="007E536F" w:rsidP="007E53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7E536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7,539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7701B48B" w14:textId="77777777" w:rsidR="007E536F" w:rsidRPr="00551EA1" w:rsidRDefault="007E536F" w:rsidP="007E53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1778248C" w14:textId="77777777" w:rsidR="007E536F" w:rsidRPr="00551EA1" w:rsidRDefault="007E536F" w:rsidP="007E53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5,334</w:t>
            </w:r>
          </w:p>
        </w:tc>
      </w:tr>
      <w:tr w:rsidR="007E536F" w:rsidRPr="00551EA1" w14:paraId="4BD22439" w14:textId="77777777" w:rsidTr="00C4727C">
        <w:tc>
          <w:tcPr>
            <w:tcW w:w="3690" w:type="dxa"/>
            <w:hideMark/>
          </w:tcPr>
          <w:p w14:paraId="71AAB391" w14:textId="2650B800" w:rsidR="007E536F" w:rsidRPr="00551EA1" w:rsidRDefault="007E536F" w:rsidP="007E536F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CB7BC7C" w14:textId="363C7A2E" w:rsidR="007E536F" w:rsidRPr="00551EA1" w:rsidRDefault="007E536F" w:rsidP="000764A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7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7E536F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1,264,392</w:t>
            </w:r>
          </w:p>
        </w:tc>
        <w:tc>
          <w:tcPr>
            <w:tcW w:w="248" w:type="dxa"/>
          </w:tcPr>
          <w:p w14:paraId="6FC6AFCB" w14:textId="77777777" w:rsidR="007E536F" w:rsidRPr="00551EA1" w:rsidRDefault="007E536F" w:rsidP="007E53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3452FB47" w14:textId="63268340" w:rsidR="007E536F" w:rsidRPr="00551EA1" w:rsidRDefault="007E536F" w:rsidP="007E53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1,470,255</w:t>
            </w:r>
          </w:p>
        </w:tc>
        <w:tc>
          <w:tcPr>
            <w:tcW w:w="267" w:type="dxa"/>
            <w:shd w:val="clear" w:color="auto" w:fill="FFFFFF" w:themeFill="background1"/>
          </w:tcPr>
          <w:p w14:paraId="6E7EA86F" w14:textId="77777777" w:rsidR="007E536F" w:rsidRPr="00551EA1" w:rsidRDefault="007E536F" w:rsidP="007E53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0C109BC5" w14:textId="41B66B76" w:rsidR="007E536F" w:rsidRPr="00551EA1" w:rsidRDefault="007E536F" w:rsidP="000764A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7E536F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1,260,192</w:t>
            </w:r>
          </w:p>
        </w:tc>
        <w:tc>
          <w:tcPr>
            <w:tcW w:w="273" w:type="dxa"/>
            <w:shd w:val="clear" w:color="auto" w:fill="FFFFFF" w:themeFill="background1"/>
          </w:tcPr>
          <w:p w14:paraId="74348857" w14:textId="77777777" w:rsidR="007E536F" w:rsidRPr="007E536F" w:rsidRDefault="007E536F" w:rsidP="007E53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990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1E5F5F27" w14:textId="77777777" w:rsidR="007E536F" w:rsidRPr="00551EA1" w:rsidRDefault="007E536F" w:rsidP="007E53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1,466,303</w:t>
            </w:r>
          </w:p>
        </w:tc>
      </w:tr>
    </w:tbl>
    <w:p w14:paraId="72C35A88" w14:textId="557F5FBC" w:rsidR="00C901C1" w:rsidRDefault="00C901C1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noProof/>
          <w:sz w:val="30"/>
          <w:szCs w:val="30"/>
        </w:rPr>
      </w:pPr>
      <w:r w:rsidRPr="00C901C1">
        <w:rPr>
          <w:rFonts w:asciiTheme="majorBidi" w:hAnsiTheme="majorBidi" w:cstheme="majorBidi"/>
          <w:noProof/>
          <w:sz w:val="30"/>
          <w:szCs w:val="30"/>
        </w:rPr>
        <w:t xml:space="preserve"> </w:t>
      </w:r>
    </w:p>
    <w:p w14:paraId="7E0949CD" w14:textId="27C2B75D" w:rsidR="00AA539C" w:rsidRDefault="00C17594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63360" behindDoc="0" locked="0" layoutInCell="1" allowOverlap="1" wp14:anchorId="7C7E17BE" wp14:editId="28C382ED">
            <wp:simplePos x="0" y="0"/>
            <wp:positionH relativeFrom="column">
              <wp:posOffset>2691130</wp:posOffset>
            </wp:positionH>
            <wp:positionV relativeFrom="paragraph">
              <wp:posOffset>26035</wp:posOffset>
            </wp:positionV>
            <wp:extent cx="4059555" cy="2258060"/>
            <wp:effectExtent l="0" t="0" r="0" b="0"/>
            <wp:wrapNone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9555" cy="2258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C8E7FE" w14:textId="7401259A" w:rsidR="00BD57B3" w:rsidRDefault="00707A3D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69504" behindDoc="0" locked="0" layoutInCell="1" allowOverlap="1" wp14:anchorId="0A30BA86" wp14:editId="2A520CD8">
            <wp:simplePos x="0" y="0"/>
            <wp:positionH relativeFrom="column">
              <wp:posOffset>-374650</wp:posOffset>
            </wp:positionH>
            <wp:positionV relativeFrom="paragraph">
              <wp:posOffset>-231140</wp:posOffset>
            </wp:positionV>
            <wp:extent cx="4062730" cy="225806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2730" cy="2258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161249" w14:textId="23032143" w:rsidR="002B5E7B" w:rsidRDefault="002B5E7B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471ED3A0" w14:textId="52A6DC34" w:rsidR="00F74DDF" w:rsidRDefault="00F74DDF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42494CF3" w14:textId="6BF27295" w:rsidR="0055268E" w:rsidRDefault="0055268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28BA9071" w14:textId="2FBD7195" w:rsidR="0055268E" w:rsidRDefault="0055268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06CC5C65" w14:textId="796C8AA3" w:rsidR="0055268E" w:rsidRDefault="0055268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6DB0BBAF" w14:textId="2D2E7681" w:rsidR="0055268E" w:rsidRDefault="0055268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65487EF0" w14:textId="4609621F" w:rsidR="0055268E" w:rsidRDefault="0055268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4B053395" w14:textId="551B3654" w:rsidR="0055268E" w:rsidRDefault="0055268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  <w:cs/>
        </w:rPr>
      </w:pPr>
    </w:p>
    <w:p w14:paraId="78D3D1BD" w14:textId="69E1E84D" w:rsidR="0055268E" w:rsidRDefault="0055268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3A2E8D2F" w14:textId="1A789146" w:rsidR="00EE3E88" w:rsidRDefault="00EE3E88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9357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690"/>
        <w:gridCol w:w="1260"/>
        <w:gridCol w:w="248"/>
        <w:gridCol w:w="1282"/>
        <w:gridCol w:w="267"/>
        <w:gridCol w:w="1170"/>
        <w:gridCol w:w="273"/>
        <w:gridCol w:w="1167"/>
      </w:tblGrid>
      <w:tr w:rsidR="00F74DDF" w:rsidRPr="00551EA1" w14:paraId="577A4ABF" w14:textId="77777777" w:rsidTr="00554DA2">
        <w:trPr>
          <w:trHeight w:val="87"/>
          <w:tblHeader/>
        </w:trPr>
        <w:tc>
          <w:tcPr>
            <w:tcW w:w="3690" w:type="dxa"/>
            <w:vAlign w:val="bottom"/>
          </w:tcPr>
          <w:p w14:paraId="1BC01C2D" w14:textId="10F58EA5" w:rsidR="00F74DDF" w:rsidRPr="00551EA1" w:rsidRDefault="00F74DDF" w:rsidP="00554DA2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lastRenderedPageBreak/>
              <w:t>สำหรับงวดสามเดือนสิ้นสุด</w:t>
            </w:r>
          </w:p>
        </w:tc>
        <w:tc>
          <w:tcPr>
            <w:tcW w:w="2790" w:type="dxa"/>
            <w:gridSpan w:val="3"/>
          </w:tcPr>
          <w:p w14:paraId="34059E93" w14:textId="0E9AABE2" w:rsidR="00F74DDF" w:rsidRPr="00551EA1" w:rsidRDefault="00F74DDF" w:rsidP="00554DA2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56A13808" w14:textId="77777777" w:rsidR="00F74DDF" w:rsidRPr="00551EA1" w:rsidRDefault="00F74DDF" w:rsidP="00554DA2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610" w:type="dxa"/>
            <w:gridSpan w:val="3"/>
          </w:tcPr>
          <w:p w14:paraId="01EF6174" w14:textId="77777777" w:rsidR="00F74DDF" w:rsidRPr="00551EA1" w:rsidRDefault="00F74DDF" w:rsidP="00554DA2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74DDF" w:rsidRPr="00551EA1" w14:paraId="05D5FD61" w14:textId="77777777" w:rsidTr="00554DA2">
        <w:trPr>
          <w:trHeight w:val="87"/>
          <w:tblHeader/>
        </w:trPr>
        <w:tc>
          <w:tcPr>
            <w:tcW w:w="3690" w:type="dxa"/>
            <w:vAlign w:val="bottom"/>
            <w:hideMark/>
          </w:tcPr>
          <w:p w14:paraId="099276A8" w14:textId="505EC82A" w:rsidR="00F74DDF" w:rsidRPr="00551EA1" w:rsidRDefault="00F74DDF" w:rsidP="00554DA2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มิถุนายน</w:t>
            </w:r>
          </w:p>
        </w:tc>
        <w:tc>
          <w:tcPr>
            <w:tcW w:w="1260" w:type="dxa"/>
          </w:tcPr>
          <w:p w14:paraId="52DEB969" w14:textId="069D37CC" w:rsidR="00F74DDF" w:rsidRPr="00551EA1" w:rsidRDefault="00F74DDF" w:rsidP="00554DA2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48" w:type="dxa"/>
          </w:tcPr>
          <w:p w14:paraId="457BDBB1" w14:textId="77777777" w:rsidR="00F74DDF" w:rsidRPr="00551EA1" w:rsidRDefault="00F74DDF" w:rsidP="00554DA2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3BA7FA61" w14:textId="77777777" w:rsidR="00F74DDF" w:rsidRPr="00551EA1" w:rsidRDefault="00F74DDF" w:rsidP="00554DA2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  <w:tc>
          <w:tcPr>
            <w:tcW w:w="267" w:type="dxa"/>
          </w:tcPr>
          <w:p w14:paraId="363D365A" w14:textId="77777777" w:rsidR="00F74DDF" w:rsidRPr="00551EA1" w:rsidRDefault="00F74DDF" w:rsidP="00554DA2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</w:tcPr>
          <w:p w14:paraId="655AEFBD" w14:textId="77777777" w:rsidR="00F74DDF" w:rsidRPr="00551EA1" w:rsidRDefault="00F74DDF" w:rsidP="00554DA2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73" w:type="dxa"/>
          </w:tcPr>
          <w:p w14:paraId="6CAC05B7" w14:textId="77777777" w:rsidR="00F74DDF" w:rsidRPr="00551EA1" w:rsidRDefault="00F74DDF" w:rsidP="00554DA2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1E643871" w14:textId="77777777" w:rsidR="00F74DDF" w:rsidRPr="00551EA1" w:rsidRDefault="00F74DDF" w:rsidP="00554DA2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</w:tr>
      <w:tr w:rsidR="00F74DDF" w:rsidRPr="00551EA1" w14:paraId="6DAD8004" w14:textId="77777777" w:rsidTr="00554DA2">
        <w:trPr>
          <w:trHeight w:val="87"/>
          <w:tblHeader/>
        </w:trPr>
        <w:tc>
          <w:tcPr>
            <w:tcW w:w="3690" w:type="dxa"/>
            <w:vAlign w:val="bottom"/>
          </w:tcPr>
          <w:p w14:paraId="7D6619CC" w14:textId="77777777" w:rsidR="00F74DDF" w:rsidRPr="00551EA1" w:rsidRDefault="00F74DDF" w:rsidP="00554DA2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667" w:type="dxa"/>
            <w:gridSpan w:val="7"/>
            <w:hideMark/>
          </w:tcPr>
          <w:p w14:paraId="50F8A3B7" w14:textId="18281BCF" w:rsidR="00F74DDF" w:rsidRPr="00551EA1" w:rsidRDefault="00F74DDF" w:rsidP="00554DA2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F74DDF" w:rsidRPr="00551EA1" w14:paraId="4EF62E0A" w14:textId="77777777" w:rsidTr="00554DA2">
        <w:trPr>
          <w:trHeight w:val="92"/>
        </w:trPr>
        <w:tc>
          <w:tcPr>
            <w:tcW w:w="3690" w:type="dxa"/>
            <w:hideMark/>
          </w:tcPr>
          <w:p w14:paraId="04039545" w14:textId="77777777" w:rsidR="00F74DDF" w:rsidRPr="00551EA1" w:rsidRDefault="00F74DDF" w:rsidP="00554DA2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bookmarkStart w:id="1" w:name="_Hlk78875706"/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ประเภทของสินค้าและบริการหลัก</w:t>
            </w:r>
            <w:bookmarkEnd w:id="1"/>
          </w:p>
        </w:tc>
        <w:tc>
          <w:tcPr>
            <w:tcW w:w="1260" w:type="dxa"/>
          </w:tcPr>
          <w:p w14:paraId="18822D45" w14:textId="6D0633BE" w:rsidR="00F74DDF" w:rsidRPr="00551EA1" w:rsidRDefault="00F74DDF" w:rsidP="00554DA2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550F6231" w14:textId="77777777" w:rsidR="00F74DDF" w:rsidRPr="00551EA1" w:rsidRDefault="00F74DDF" w:rsidP="00554DA2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4A36DF7F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3628E1FB" w14:textId="77777777" w:rsidR="00F74DDF" w:rsidRPr="00551EA1" w:rsidRDefault="00F74DDF" w:rsidP="00554DA2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</w:tcPr>
          <w:p w14:paraId="597221AA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6"/>
                <w:tab w:val="decimal" w:pos="765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73" w:type="dxa"/>
          </w:tcPr>
          <w:p w14:paraId="0A825B8A" w14:textId="77777777" w:rsidR="00F74DDF" w:rsidRPr="00551EA1" w:rsidRDefault="00F74DDF" w:rsidP="00554DA2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45FE7C5F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F74DDF" w:rsidRPr="00551EA1" w14:paraId="020124CA" w14:textId="77777777" w:rsidTr="00554DA2">
        <w:tc>
          <w:tcPr>
            <w:tcW w:w="3690" w:type="dxa"/>
            <w:hideMark/>
          </w:tcPr>
          <w:p w14:paraId="55511431" w14:textId="77777777" w:rsidR="00F74DDF" w:rsidRPr="00551EA1" w:rsidRDefault="00F74DDF" w:rsidP="00554DA2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ปลาทูน่าบรรจุกระป๋องและบรรจุซอง</w:t>
            </w:r>
          </w:p>
        </w:tc>
        <w:tc>
          <w:tcPr>
            <w:tcW w:w="1260" w:type="dxa"/>
          </w:tcPr>
          <w:p w14:paraId="22807E7C" w14:textId="4CAA9C7E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D797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637,696</w:t>
            </w:r>
          </w:p>
        </w:tc>
        <w:tc>
          <w:tcPr>
            <w:tcW w:w="248" w:type="dxa"/>
          </w:tcPr>
          <w:p w14:paraId="368116FE" w14:textId="77777777" w:rsidR="00F74DDF" w:rsidRPr="00551EA1" w:rsidRDefault="00F74DDF" w:rsidP="00554DA2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115BCDBE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1,011,330</w:t>
            </w:r>
          </w:p>
        </w:tc>
        <w:tc>
          <w:tcPr>
            <w:tcW w:w="267" w:type="dxa"/>
          </w:tcPr>
          <w:p w14:paraId="09F09FBC" w14:textId="77777777" w:rsidR="00F74DDF" w:rsidRPr="00551EA1" w:rsidRDefault="00F74DDF" w:rsidP="00554DA2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</w:tcPr>
          <w:p w14:paraId="6F2C9B21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D797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638,394</w:t>
            </w:r>
          </w:p>
        </w:tc>
        <w:tc>
          <w:tcPr>
            <w:tcW w:w="273" w:type="dxa"/>
          </w:tcPr>
          <w:p w14:paraId="1D4824CC" w14:textId="77777777" w:rsidR="00F74DDF" w:rsidRPr="00551EA1" w:rsidRDefault="00F74DDF" w:rsidP="00554DA2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73B8577C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1,009,095</w:t>
            </w:r>
          </w:p>
        </w:tc>
      </w:tr>
      <w:tr w:rsidR="00F74DDF" w:rsidRPr="00551EA1" w14:paraId="12632FC9" w14:textId="77777777" w:rsidTr="00554DA2">
        <w:tc>
          <w:tcPr>
            <w:tcW w:w="3690" w:type="dxa"/>
            <w:hideMark/>
          </w:tcPr>
          <w:p w14:paraId="00ED0CDD" w14:textId="289C8C02" w:rsidR="00F74DDF" w:rsidRPr="00551EA1" w:rsidRDefault="00F74DDF" w:rsidP="00554DA2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อาหารสัตว์เลี้ยงบรรจุกระป๋องและ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br/>
              <w:t>บรรจุซอง</w:t>
            </w:r>
          </w:p>
        </w:tc>
        <w:tc>
          <w:tcPr>
            <w:tcW w:w="1260" w:type="dxa"/>
          </w:tcPr>
          <w:p w14:paraId="21132599" w14:textId="3C938A22" w:rsidR="00F74DDF" w:rsidRPr="000D7973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7696289A" w14:textId="5E23649C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D797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461,742</w:t>
            </w:r>
          </w:p>
        </w:tc>
        <w:tc>
          <w:tcPr>
            <w:tcW w:w="248" w:type="dxa"/>
          </w:tcPr>
          <w:p w14:paraId="79A09AAF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</w:tcPr>
          <w:p w14:paraId="215B220A" w14:textId="77777777" w:rsidR="00F74DDF" w:rsidRPr="00551EA1" w:rsidRDefault="00F74DDF" w:rsidP="00554DA2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403593DA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329,834</w:t>
            </w:r>
          </w:p>
        </w:tc>
        <w:tc>
          <w:tcPr>
            <w:tcW w:w="267" w:type="dxa"/>
          </w:tcPr>
          <w:p w14:paraId="6275F134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</w:tcPr>
          <w:p w14:paraId="61B33E04" w14:textId="77777777" w:rsidR="00F74DDF" w:rsidRPr="000D7973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345F0F66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D797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459,861</w:t>
            </w:r>
          </w:p>
        </w:tc>
        <w:tc>
          <w:tcPr>
            <w:tcW w:w="273" w:type="dxa"/>
          </w:tcPr>
          <w:p w14:paraId="3DDE7DC4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</w:tcPr>
          <w:p w14:paraId="1B8BAD82" w14:textId="77777777" w:rsidR="00F74DDF" w:rsidRPr="00551EA1" w:rsidRDefault="00F74DDF" w:rsidP="00554DA2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588C1DE1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329,664</w:t>
            </w:r>
          </w:p>
        </w:tc>
      </w:tr>
      <w:tr w:rsidR="00F74DDF" w:rsidRPr="00551EA1" w14:paraId="7E4375C2" w14:textId="77777777" w:rsidTr="00554DA2">
        <w:tc>
          <w:tcPr>
            <w:tcW w:w="3690" w:type="dxa"/>
          </w:tcPr>
          <w:p w14:paraId="022CECD8" w14:textId="4DA44C74" w:rsidR="00F74DDF" w:rsidRPr="00551EA1" w:rsidRDefault="00F74DDF" w:rsidP="00554DA2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อาหารทะเลบรรจุกระป๋องและบรรจุซอง</w:t>
            </w:r>
          </w:p>
        </w:tc>
        <w:tc>
          <w:tcPr>
            <w:tcW w:w="1260" w:type="dxa"/>
          </w:tcPr>
          <w:p w14:paraId="1086BE23" w14:textId="799F0949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D797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128,018</w:t>
            </w:r>
          </w:p>
        </w:tc>
        <w:tc>
          <w:tcPr>
            <w:tcW w:w="248" w:type="dxa"/>
          </w:tcPr>
          <w:p w14:paraId="1C3909E1" w14:textId="77777777" w:rsidR="00F74DDF" w:rsidRPr="00551EA1" w:rsidRDefault="00F74DDF" w:rsidP="00554DA2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533CB9F4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89,863</w:t>
            </w:r>
          </w:p>
        </w:tc>
        <w:tc>
          <w:tcPr>
            <w:tcW w:w="267" w:type="dxa"/>
          </w:tcPr>
          <w:p w14:paraId="5BB6AED7" w14:textId="77777777" w:rsidR="00F74DDF" w:rsidRPr="00551EA1" w:rsidRDefault="00F74DDF" w:rsidP="00554DA2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</w:tcPr>
          <w:p w14:paraId="0A5E48D9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D797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128,018</w:t>
            </w:r>
          </w:p>
        </w:tc>
        <w:tc>
          <w:tcPr>
            <w:tcW w:w="273" w:type="dxa"/>
          </w:tcPr>
          <w:p w14:paraId="5E1D5F08" w14:textId="77777777" w:rsidR="00F74DDF" w:rsidRPr="00551EA1" w:rsidRDefault="00F74DDF" w:rsidP="00554DA2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27D3AA92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89,863</w:t>
            </w:r>
          </w:p>
        </w:tc>
      </w:tr>
      <w:tr w:rsidR="00F74DDF" w:rsidRPr="00551EA1" w14:paraId="4D3555D7" w14:textId="77777777" w:rsidTr="00554DA2">
        <w:tc>
          <w:tcPr>
            <w:tcW w:w="3690" w:type="dxa"/>
            <w:hideMark/>
          </w:tcPr>
          <w:p w14:paraId="7D0981B1" w14:textId="2425ECB2" w:rsidR="00F74DDF" w:rsidRPr="00551EA1" w:rsidRDefault="00F74DDF" w:rsidP="00554DA2">
            <w:pPr>
              <w:ind w:right="-115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อื่นๆ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0C16AFE" w14:textId="1C4E1909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D797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36,936</w:t>
            </w:r>
          </w:p>
        </w:tc>
        <w:tc>
          <w:tcPr>
            <w:tcW w:w="248" w:type="dxa"/>
          </w:tcPr>
          <w:p w14:paraId="473290AD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79E5272B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39,228</w:t>
            </w:r>
          </w:p>
        </w:tc>
        <w:tc>
          <w:tcPr>
            <w:tcW w:w="267" w:type="dxa"/>
            <w:shd w:val="clear" w:color="auto" w:fill="FFFFFF" w:themeFill="background1"/>
          </w:tcPr>
          <w:p w14:paraId="671C9328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4E464D28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D797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33,919</w:t>
            </w:r>
          </w:p>
        </w:tc>
        <w:tc>
          <w:tcPr>
            <w:tcW w:w="273" w:type="dxa"/>
            <w:shd w:val="clear" w:color="auto" w:fill="FFFFFF" w:themeFill="background1"/>
          </w:tcPr>
          <w:p w14:paraId="7A0AD962" w14:textId="77777777" w:rsidR="00F74DDF" w:rsidRPr="00551EA1" w:rsidRDefault="00F74DDF" w:rsidP="00554DA2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0D428D59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37,681</w:t>
            </w:r>
          </w:p>
        </w:tc>
      </w:tr>
      <w:tr w:rsidR="00F74DDF" w:rsidRPr="00551EA1" w14:paraId="2CA593E0" w14:textId="77777777" w:rsidTr="00554DA2">
        <w:tc>
          <w:tcPr>
            <w:tcW w:w="3690" w:type="dxa"/>
            <w:hideMark/>
          </w:tcPr>
          <w:p w14:paraId="122AF007" w14:textId="40203627" w:rsidR="00F74DDF" w:rsidRPr="00551EA1" w:rsidRDefault="00F74DDF" w:rsidP="00554DA2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446E4A2" w14:textId="628BDE12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D7973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1,264,392</w:t>
            </w:r>
          </w:p>
        </w:tc>
        <w:tc>
          <w:tcPr>
            <w:tcW w:w="248" w:type="dxa"/>
          </w:tcPr>
          <w:p w14:paraId="7EBDD524" w14:textId="77777777" w:rsidR="00F74DDF" w:rsidRPr="000D7973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990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3A6D26B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1,470,255</w:t>
            </w:r>
          </w:p>
        </w:tc>
        <w:tc>
          <w:tcPr>
            <w:tcW w:w="267" w:type="dxa"/>
          </w:tcPr>
          <w:p w14:paraId="41E334F4" w14:textId="77777777" w:rsidR="00F74DDF" w:rsidRPr="000D7973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990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4734590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D7973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1,260,192</w:t>
            </w:r>
          </w:p>
        </w:tc>
        <w:tc>
          <w:tcPr>
            <w:tcW w:w="273" w:type="dxa"/>
          </w:tcPr>
          <w:p w14:paraId="154085C0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757C175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1,466,303</w:t>
            </w:r>
          </w:p>
        </w:tc>
      </w:tr>
      <w:tr w:rsidR="00F74DDF" w:rsidRPr="00551EA1" w14:paraId="32929CE8" w14:textId="77777777" w:rsidTr="00554DA2">
        <w:trPr>
          <w:trHeight w:val="78"/>
        </w:trPr>
        <w:tc>
          <w:tcPr>
            <w:tcW w:w="3690" w:type="dxa"/>
          </w:tcPr>
          <w:p w14:paraId="6726C134" w14:textId="42875AA6" w:rsidR="00F74DDF" w:rsidRPr="00551EA1" w:rsidRDefault="00F74DDF" w:rsidP="00554DA2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4CED702" w14:textId="4FA213A9" w:rsidR="00F74DDF" w:rsidRPr="00551EA1" w:rsidRDefault="00F74DDF" w:rsidP="00554DA2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1E1B4FE1" w14:textId="77777777" w:rsidR="00F74DDF" w:rsidRPr="00551EA1" w:rsidRDefault="00F74DDF" w:rsidP="00554DA2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8D430A6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ind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1F5B15D7" w14:textId="77777777" w:rsidR="00F74DDF" w:rsidRPr="00551EA1" w:rsidRDefault="00F74DDF" w:rsidP="00554DA2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461A22A" w14:textId="77777777" w:rsidR="00F74DDF" w:rsidRPr="00551EA1" w:rsidRDefault="00F74DDF" w:rsidP="00554DA2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73" w:type="dxa"/>
          </w:tcPr>
          <w:p w14:paraId="3096DC8E" w14:textId="77777777" w:rsidR="00F74DDF" w:rsidRPr="00551EA1" w:rsidRDefault="00F74DDF" w:rsidP="00554DA2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6980F60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spacing w:line="240" w:lineRule="auto"/>
              <w:ind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F74DDF" w:rsidRPr="00551EA1" w14:paraId="64AE4DB4" w14:textId="77777777" w:rsidTr="00554DA2">
        <w:tc>
          <w:tcPr>
            <w:tcW w:w="3690" w:type="dxa"/>
            <w:hideMark/>
          </w:tcPr>
          <w:p w14:paraId="3D9A519D" w14:textId="554E099E" w:rsidR="00F74DDF" w:rsidRPr="00551EA1" w:rsidRDefault="00F74DDF" w:rsidP="00554DA2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จังหวะเวลาในการรับรู้รายได้</w:t>
            </w:r>
          </w:p>
        </w:tc>
        <w:tc>
          <w:tcPr>
            <w:tcW w:w="1260" w:type="dxa"/>
          </w:tcPr>
          <w:p w14:paraId="6439CC00" w14:textId="21DD8840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1853FF48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</w:tcPr>
          <w:p w14:paraId="69753A7B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51516BE8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70" w:type="dxa"/>
          </w:tcPr>
          <w:p w14:paraId="3BA57A59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565384B8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167" w:type="dxa"/>
          </w:tcPr>
          <w:p w14:paraId="5D175F42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79" w:right="-22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</w:tr>
      <w:tr w:rsidR="00F74DDF" w:rsidRPr="00551EA1" w14:paraId="5AB1228A" w14:textId="77777777" w:rsidTr="00554DA2">
        <w:tc>
          <w:tcPr>
            <w:tcW w:w="3690" w:type="dxa"/>
            <w:vAlign w:val="bottom"/>
            <w:hideMark/>
          </w:tcPr>
          <w:p w14:paraId="0DE7CD5B" w14:textId="743A9E96" w:rsidR="00F74DDF" w:rsidRPr="00551EA1" w:rsidRDefault="00F74DDF" w:rsidP="00554DA2">
            <w:pPr>
              <w:ind w:left="72" w:right="-115" w:hanging="72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ณ เวลาใดเวลาหนึ่ง</w:t>
            </w:r>
          </w:p>
        </w:tc>
        <w:tc>
          <w:tcPr>
            <w:tcW w:w="1260" w:type="dxa"/>
            <w:vAlign w:val="bottom"/>
          </w:tcPr>
          <w:p w14:paraId="10BDE32B" w14:textId="7175E952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D797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1,264,392</w:t>
            </w:r>
          </w:p>
        </w:tc>
        <w:tc>
          <w:tcPr>
            <w:tcW w:w="248" w:type="dxa"/>
          </w:tcPr>
          <w:p w14:paraId="5FC0AA8E" w14:textId="77777777" w:rsidR="00F74DDF" w:rsidRPr="000D7973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990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</w:tcPr>
          <w:p w14:paraId="7D5C03CA" w14:textId="2617044D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1,470,255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4E0A6666" w14:textId="77777777" w:rsidR="00F74DDF" w:rsidRPr="000D7973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990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shd w:val="clear" w:color="auto" w:fill="FFFFFF" w:themeFill="background1"/>
            <w:vAlign w:val="bottom"/>
          </w:tcPr>
          <w:p w14:paraId="00074760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D797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1,260,192</w:t>
            </w:r>
          </w:p>
        </w:tc>
        <w:tc>
          <w:tcPr>
            <w:tcW w:w="273" w:type="dxa"/>
            <w:shd w:val="clear" w:color="auto" w:fill="FFFFFF" w:themeFill="background1"/>
          </w:tcPr>
          <w:p w14:paraId="3249EC11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58F218E0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1,466,303</w:t>
            </w:r>
          </w:p>
        </w:tc>
      </w:tr>
      <w:tr w:rsidR="00F74DDF" w:rsidRPr="00551EA1" w14:paraId="19A9ACFE" w14:textId="77777777" w:rsidTr="00554DA2">
        <w:tc>
          <w:tcPr>
            <w:tcW w:w="3690" w:type="dxa"/>
            <w:hideMark/>
          </w:tcPr>
          <w:p w14:paraId="5886E7D1" w14:textId="791BB821" w:rsidR="00F74DDF" w:rsidRPr="00551EA1" w:rsidRDefault="00F74DDF" w:rsidP="00554DA2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A78150B" w14:textId="61968A79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D7973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1,264,392</w:t>
            </w:r>
          </w:p>
        </w:tc>
        <w:tc>
          <w:tcPr>
            <w:tcW w:w="248" w:type="dxa"/>
          </w:tcPr>
          <w:p w14:paraId="7BCC11D9" w14:textId="1EDE1A3A" w:rsidR="00F74DDF" w:rsidRPr="000D7973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990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ED59D47" w14:textId="41889B5F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1,470,255</w:t>
            </w:r>
          </w:p>
        </w:tc>
        <w:tc>
          <w:tcPr>
            <w:tcW w:w="267" w:type="dxa"/>
          </w:tcPr>
          <w:p w14:paraId="43FF98EA" w14:textId="77777777" w:rsidR="00F74DDF" w:rsidRPr="000D7973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990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F9A26F8" w14:textId="6373F44A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D7973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1,260,192</w:t>
            </w:r>
          </w:p>
        </w:tc>
        <w:tc>
          <w:tcPr>
            <w:tcW w:w="273" w:type="dxa"/>
          </w:tcPr>
          <w:p w14:paraId="17D5C965" w14:textId="77777777" w:rsidR="00F74DDF" w:rsidRPr="000D7973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  <w:tab w:val="decimal" w:pos="990"/>
              </w:tabs>
              <w:ind w:left="-79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F9BDE3C" w14:textId="77777777" w:rsidR="00F74DDF" w:rsidRPr="00551EA1" w:rsidRDefault="00F74DDF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1,466,303</w:t>
            </w:r>
          </w:p>
        </w:tc>
      </w:tr>
    </w:tbl>
    <w:p w14:paraId="3398CC91" w14:textId="6C365B7F" w:rsidR="009B019E" w:rsidRDefault="009B019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647CBD35" w14:textId="7C60F911" w:rsidR="00EC3710" w:rsidRDefault="003B2449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65408" behindDoc="0" locked="0" layoutInCell="1" allowOverlap="1" wp14:anchorId="572924C1" wp14:editId="3CED44E3">
            <wp:simplePos x="0" y="0"/>
            <wp:positionH relativeFrom="column">
              <wp:posOffset>2741930</wp:posOffset>
            </wp:positionH>
            <wp:positionV relativeFrom="paragraph">
              <wp:posOffset>89535</wp:posOffset>
            </wp:positionV>
            <wp:extent cx="4033188" cy="2258568"/>
            <wp:effectExtent l="0" t="0" r="0" b="0"/>
            <wp:wrapNone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3188" cy="22585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C3710"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64384" behindDoc="0" locked="0" layoutInCell="1" allowOverlap="1" wp14:anchorId="0CC2DA25" wp14:editId="1D85FD23">
            <wp:simplePos x="0" y="0"/>
            <wp:positionH relativeFrom="column">
              <wp:posOffset>-401320</wp:posOffset>
            </wp:positionH>
            <wp:positionV relativeFrom="paragraph">
              <wp:posOffset>76835</wp:posOffset>
            </wp:positionV>
            <wp:extent cx="4029700" cy="2258568"/>
            <wp:effectExtent l="0" t="0" r="0" b="0"/>
            <wp:wrapNone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700" cy="22585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28C84B" w14:textId="32B4228A" w:rsidR="00B07399" w:rsidRDefault="00B07399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2005DB70" w14:textId="28CC1635" w:rsidR="007F4AE3" w:rsidRDefault="007F4AE3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0A93BC4A" w14:textId="666DCF4C" w:rsidR="0055268E" w:rsidRDefault="0055268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2065A380" w14:textId="168EB40F" w:rsidR="0055268E" w:rsidRDefault="0055268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4798DD42" w14:textId="16C7BDCC" w:rsidR="0055268E" w:rsidRDefault="0055268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496BBD6C" w14:textId="0B5D50F4" w:rsidR="0055268E" w:rsidRDefault="0055268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78658550" w14:textId="45BA02DF" w:rsidR="0055268E" w:rsidRDefault="0055268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5AAB85F9" w14:textId="5169EDCC" w:rsidR="0055268E" w:rsidRDefault="0055268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7B500571" w14:textId="189DAC24" w:rsidR="0055268E" w:rsidRDefault="0055268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06B33DCD" w14:textId="6CA750C8" w:rsidR="0055268E" w:rsidRDefault="0055268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17F85401" w14:textId="50AE9A02" w:rsidR="00B07399" w:rsidRDefault="00B07399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0C7FDE8C" w14:textId="58388C43" w:rsidR="00F74DDF" w:rsidRDefault="00F74DDF" w:rsidP="00F724CC">
      <w:pPr>
        <w:tabs>
          <w:tab w:val="clear" w:pos="227"/>
          <w:tab w:val="clear" w:pos="454"/>
        </w:tabs>
        <w:rPr>
          <w:rFonts w:asciiTheme="majorBidi" w:hAnsiTheme="majorBidi" w:cstheme="majorBidi"/>
          <w:noProof/>
          <w:sz w:val="30"/>
          <w:szCs w:val="30"/>
        </w:rPr>
      </w:pPr>
    </w:p>
    <w:p w14:paraId="142855D0" w14:textId="6B00433D" w:rsidR="00462630" w:rsidRDefault="00462630" w:rsidP="00F724CC">
      <w:pPr>
        <w:tabs>
          <w:tab w:val="clear" w:pos="227"/>
          <w:tab w:val="clear" w:pos="454"/>
        </w:tabs>
        <w:rPr>
          <w:rFonts w:asciiTheme="majorBidi" w:hAnsiTheme="majorBidi" w:cstheme="majorBidi"/>
          <w:noProof/>
          <w:sz w:val="30"/>
          <w:szCs w:val="30"/>
        </w:rPr>
      </w:pPr>
    </w:p>
    <w:p w14:paraId="515EC70E" w14:textId="09670862" w:rsidR="00F724CC" w:rsidRDefault="00F724CC" w:rsidP="00F724CC">
      <w:pPr>
        <w:tabs>
          <w:tab w:val="clear" w:pos="227"/>
          <w:tab w:val="clear" w:pos="454"/>
        </w:tabs>
        <w:rPr>
          <w:rFonts w:asciiTheme="majorBidi" w:hAnsiTheme="majorBidi" w:cstheme="majorBidi"/>
          <w:noProof/>
          <w:sz w:val="30"/>
          <w:szCs w:val="30"/>
        </w:rPr>
      </w:pPr>
    </w:p>
    <w:p w14:paraId="2E779610" w14:textId="38F92EC5" w:rsidR="00F724CC" w:rsidRDefault="00F724CC" w:rsidP="00F724CC">
      <w:pPr>
        <w:tabs>
          <w:tab w:val="clear" w:pos="227"/>
          <w:tab w:val="clear" w:pos="454"/>
        </w:tabs>
        <w:rPr>
          <w:rFonts w:asciiTheme="majorBidi" w:hAnsiTheme="majorBidi" w:cstheme="majorBidi"/>
          <w:noProof/>
          <w:sz w:val="30"/>
          <w:szCs w:val="30"/>
        </w:rPr>
      </w:pPr>
    </w:p>
    <w:p w14:paraId="2CDCEA95" w14:textId="234516B7" w:rsidR="0055268E" w:rsidRDefault="0055268E" w:rsidP="00F724CC">
      <w:pPr>
        <w:tabs>
          <w:tab w:val="clear" w:pos="227"/>
          <w:tab w:val="clear" w:pos="454"/>
        </w:tabs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780"/>
        <w:gridCol w:w="1170"/>
        <w:gridCol w:w="248"/>
        <w:gridCol w:w="1192"/>
        <w:gridCol w:w="267"/>
        <w:gridCol w:w="1263"/>
        <w:gridCol w:w="273"/>
        <w:gridCol w:w="1167"/>
      </w:tblGrid>
      <w:tr w:rsidR="0018387B" w:rsidRPr="00551EA1" w14:paraId="2CAA798E" w14:textId="77777777" w:rsidTr="00C4727C">
        <w:trPr>
          <w:trHeight w:val="87"/>
          <w:tblHeader/>
        </w:trPr>
        <w:tc>
          <w:tcPr>
            <w:tcW w:w="3780" w:type="dxa"/>
            <w:vAlign w:val="bottom"/>
          </w:tcPr>
          <w:p w14:paraId="095BA3FD" w14:textId="478CBF2C" w:rsidR="0018387B" w:rsidRPr="00551EA1" w:rsidRDefault="0018387B" w:rsidP="00C4727C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lastRenderedPageBreak/>
              <w:t>สำหรับงวดหกเดือนสิ้นสุด</w:t>
            </w:r>
          </w:p>
        </w:tc>
        <w:tc>
          <w:tcPr>
            <w:tcW w:w="2610" w:type="dxa"/>
            <w:gridSpan w:val="3"/>
          </w:tcPr>
          <w:p w14:paraId="1BAEDA4F" w14:textId="77777777" w:rsidR="0018387B" w:rsidRPr="00551EA1" w:rsidRDefault="0018387B" w:rsidP="00C4727C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1DF9C16C" w14:textId="77777777" w:rsidR="0018387B" w:rsidRPr="00551EA1" w:rsidRDefault="0018387B" w:rsidP="00C4727C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</w:tcPr>
          <w:p w14:paraId="117E12F8" w14:textId="77777777" w:rsidR="0018387B" w:rsidRPr="00551EA1" w:rsidRDefault="0018387B" w:rsidP="00C4727C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18387B" w:rsidRPr="00551EA1" w14:paraId="6BA74910" w14:textId="77777777" w:rsidTr="00C4727C">
        <w:trPr>
          <w:trHeight w:val="87"/>
          <w:tblHeader/>
        </w:trPr>
        <w:tc>
          <w:tcPr>
            <w:tcW w:w="3780" w:type="dxa"/>
            <w:vAlign w:val="bottom"/>
            <w:hideMark/>
          </w:tcPr>
          <w:p w14:paraId="2305FEAD" w14:textId="6E77F221" w:rsidR="0018387B" w:rsidRPr="00551EA1" w:rsidRDefault="0018387B" w:rsidP="00C4727C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มิถุนายน</w:t>
            </w:r>
          </w:p>
        </w:tc>
        <w:tc>
          <w:tcPr>
            <w:tcW w:w="1170" w:type="dxa"/>
          </w:tcPr>
          <w:p w14:paraId="3807EE44" w14:textId="77777777" w:rsidR="0018387B" w:rsidRPr="00551EA1" w:rsidRDefault="0018387B" w:rsidP="00C4727C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48" w:type="dxa"/>
          </w:tcPr>
          <w:p w14:paraId="234C821E" w14:textId="77777777" w:rsidR="0018387B" w:rsidRPr="00551EA1" w:rsidRDefault="0018387B" w:rsidP="00C4727C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49288374" w14:textId="77777777" w:rsidR="0018387B" w:rsidRPr="00551EA1" w:rsidRDefault="0018387B" w:rsidP="00C4727C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  <w:tc>
          <w:tcPr>
            <w:tcW w:w="267" w:type="dxa"/>
          </w:tcPr>
          <w:p w14:paraId="3247C8B7" w14:textId="77777777" w:rsidR="0018387B" w:rsidRPr="00551EA1" w:rsidRDefault="0018387B" w:rsidP="00C4727C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06EBEA94" w14:textId="77777777" w:rsidR="0018387B" w:rsidRPr="00551EA1" w:rsidRDefault="0018387B" w:rsidP="00C4727C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73" w:type="dxa"/>
          </w:tcPr>
          <w:p w14:paraId="2392D7EE" w14:textId="77777777" w:rsidR="0018387B" w:rsidRPr="00551EA1" w:rsidRDefault="0018387B" w:rsidP="00C4727C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537286B9" w14:textId="77777777" w:rsidR="0018387B" w:rsidRPr="00551EA1" w:rsidRDefault="0018387B" w:rsidP="00C4727C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</w:tr>
      <w:tr w:rsidR="0018387B" w:rsidRPr="00551EA1" w14:paraId="290F4667" w14:textId="77777777" w:rsidTr="00C4727C">
        <w:trPr>
          <w:trHeight w:val="87"/>
          <w:tblHeader/>
        </w:trPr>
        <w:tc>
          <w:tcPr>
            <w:tcW w:w="3780" w:type="dxa"/>
            <w:vAlign w:val="bottom"/>
          </w:tcPr>
          <w:p w14:paraId="0BAACD32" w14:textId="49E3A3F1" w:rsidR="0018387B" w:rsidRPr="00551EA1" w:rsidRDefault="0018387B" w:rsidP="00C4727C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580" w:type="dxa"/>
            <w:gridSpan w:val="7"/>
            <w:hideMark/>
          </w:tcPr>
          <w:p w14:paraId="328EBDAC" w14:textId="77777777" w:rsidR="0018387B" w:rsidRPr="00551EA1" w:rsidRDefault="0018387B" w:rsidP="00C4727C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18387B" w:rsidRPr="00551EA1" w14:paraId="54001798" w14:textId="77777777" w:rsidTr="00C4727C">
        <w:tc>
          <w:tcPr>
            <w:tcW w:w="3780" w:type="dxa"/>
            <w:hideMark/>
          </w:tcPr>
          <w:p w14:paraId="4A0CABDE" w14:textId="2B4DD024" w:rsidR="0018387B" w:rsidRPr="00551EA1" w:rsidRDefault="0018387B" w:rsidP="00C4727C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 xml:space="preserve">ส่วนงานภูมิศาสตร์หลัก </w:t>
            </w:r>
          </w:p>
        </w:tc>
        <w:tc>
          <w:tcPr>
            <w:tcW w:w="1170" w:type="dxa"/>
          </w:tcPr>
          <w:p w14:paraId="632A444E" w14:textId="77777777" w:rsidR="0018387B" w:rsidRPr="00551EA1" w:rsidRDefault="0018387B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678B4A50" w14:textId="77777777" w:rsidR="0018387B" w:rsidRPr="00551EA1" w:rsidRDefault="0018387B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</w:tcPr>
          <w:p w14:paraId="65AEC111" w14:textId="77777777" w:rsidR="0018387B" w:rsidRPr="00551EA1" w:rsidRDefault="0018387B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7C31997D" w14:textId="77777777" w:rsidR="0018387B" w:rsidRPr="00551EA1" w:rsidRDefault="0018387B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15DA5B55" w14:textId="77777777" w:rsidR="0018387B" w:rsidRPr="00551EA1" w:rsidRDefault="0018387B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6"/>
                <w:tab w:val="decimal" w:pos="765"/>
              </w:tabs>
              <w:ind w:left="-72" w:right="-216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74EE765C" w14:textId="77777777" w:rsidR="0018387B" w:rsidRPr="00551EA1" w:rsidRDefault="0018387B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</w:tcPr>
          <w:p w14:paraId="7B3FA73F" w14:textId="77777777" w:rsidR="0018387B" w:rsidRPr="00551EA1" w:rsidRDefault="0018387B" w:rsidP="00C47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</w:tr>
      <w:tr w:rsidR="00E16CAA" w:rsidRPr="00551EA1" w14:paraId="2B4317A9" w14:textId="77777777" w:rsidTr="00C4727C">
        <w:tc>
          <w:tcPr>
            <w:tcW w:w="3780" w:type="dxa"/>
            <w:hideMark/>
          </w:tcPr>
          <w:p w14:paraId="2295F7DD" w14:textId="0220EF48" w:rsidR="00E16CAA" w:rsidRPr="00551EA1" w:rsidRDefault="00E16CAA" w:rsidP="00E16CAA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51EA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 xml:space="preserve">ทวีปเอเชีย </w:t>
            </w:r>
            <w:r w:rsidRPr="00551EA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(</w:t>
            </w:r>
            <w:r w:rsidRPr="00551EA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ไม่รวมประเทศไทย</w:t>
            </w:r>
            <w:r w:rsidRPr="00551EA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)</w:t>
            </w:r>
          </w:p>
        </w:tc>
        <w:tc>
          <w:tcPr>
            <w:tcW w:w="1170" w:type="dxa"/>
          </w:tcPr>
          <w:p w14:paraId="6E52A45C" w14:textId="40A3AD97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E16CAA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1,622,858</w:t>
            </w:r>
          </w:p>
        </w:tc>
        <w:tc>
          <w:tcPr>
            <w:tcW w:w="248" w:type="dxa"/>
            <w:vAlign w:val="bottom"/>
          </w:tcPr>
          <w:p w14:paraId="73785DC5" w14:textId="77777777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6BB2549C" w14:textId="77777777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1,590,143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3364E33A" w14:textId="77777777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</w:tcPr>
          <w:p w14:paraId="406DF9F8" w14:textId="6609F956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E16CAA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1,616,467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561B6706" w14:textId="77777777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744C3967" w14:textId="77777777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1,582,328</w:t>
            </w:r>
          </w:p>
        </w:tc>
      </w:tr>
      <w:tr w:rsidR="00487072" w:rsidRPr="00551EA1" w14:paraId="0BA50F7D" w14:textId="77777777" w:rsidTr="00487072">
        <w:tc>
          <w:tcPr>
            <w:tcW w:w="3780" w:type="dxa"/>
            <w:hideMark/>
          </w:tcPr>
          <w:p w14:paraId="0ECFDFF4" w14:textId="657D2372" w:rsidR="00487072" w:rsidRPr="00551EA1" w:rsidRDefault="00487072" w:rsidP="00554DA2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ทวีปยุโรป</w:t>
            </w:r>
          </w:p>
        </w:tc>
        <w:tc>
          <w:tcPr>
            <w:tcW w:w="1170" w:type="dxa"/>
            <w:tcBorders>
              <w:top w:val="nil"/>
              <w:left w:val="nil"/>
              <w:right w:val="nil"/>
            </w:tcBorders>
          </w:tcPr>
          <w:p w14:paraId="57CF592C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E16CAA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253,329</w:t>
            </w:r>
          </w:p>
        </w:tc>
        <w:tc>
          <w:tcPr>
            <w:tcW w:w="248" w:type="dxa"/>
            <w:vAlign w:val="bottom"/>
          </w:tcPr>
          <w:p w14:paraId="489CDC67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44C03914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ind w:left="-108" w:right="-103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55,564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1D5A900E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3655301E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E16CAA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253,329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7D23D03A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61F83F66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55,564</w:t>
            </w:r>
          </w:p>
        </w:tc>
      </w:tr>
      <w:tr w:rsidR="00487072" w:rsidRPr="00551EA1" w14:paraId="3A990B62" w14:textId="77777777" w:rsidTr="00554DA2">
        <w:tc>
          <w:tcPr>
            <w:tcW w:w="3780" w:type="dxa"/>
          </w:tcPr>
          <w:p w14:paraId="16B6D0CF" w14:textId="796DD718" w:rsidR="00487072" w:rsidRPr="00551EA1" w:rsidRDefault="00487072" w:rsidP="00554DA2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51EA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ทวีปแอฟริกา</w:t>
            </w:r>
          </w:p>
        </w:tc>
        <w:tc>
          <w:tcPr>
            <w:tcW w:w="1170" w:type="dxa"/>
          </w:tcPr>
          <w:p w14:paraId="7E756080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E16CAA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216,185</w:t>
            </w:r>
          </w:p>
        </w:tc>
        <w:tc>
          <w:tcPr>
            <w:tcW w:w="248" w:type="dxa"/>
            <w:vAlign w:val="bottom"/>
          </w:tcPr>
          <w:p w14:paraId="7803FD64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4C1CDEF0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224,225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0AA16F8A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</w:tcPr>
          <w:p w14:paraId="6E40A625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E16CAA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216,185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4132CF4E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5547B289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224,225</w:t>
            </w:r>
          </w:p>
        </w:tc>
      </w:tr>
      <w:tr w:rsidR="00487072" w:rsidRPr="00551EA1" w14:paraId="390433EB" w14:textId="77777777" w:rsidTr="00554DA2">
        <w:tc>
          <w:tcPr>
            <w:tcW w:w="3780" w:type="dxa"/>
          </w:tcPr>
          <w:p w14:paraId="1E7416CE" w14:textId="6BB9287D" w:rsidR="00487072" w:rsidRPr="00551EA1" w:rsidRDefault="00487072" w:rsidP="00554DA2">
            <w:pPr>
              <w:ind w:left="162" w:hanging="162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ประเทศไทย</w:t>
            </w:r>
          </w:p>
        </w:tc>
        <w:tc>
          <w:tcPr>
            <w:tcW w:w="1170" w:type="dxa"/>
          </w:tcPr>
          <w:p w14:paraId="669BA0F2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E16CAA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125,760</w:t>
            </w:r>
          </w:p>
        </w:tc>
        <w:tc>
          <w:tcPr>
            <w:tcW w:w="248" w:type="dxa"/>
            <w:vAlign w:val="bottom"/>
          </w:tcPr>
          <w:p w14:paraId="7B7A4205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1C43BF6B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194,985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6E131A40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</w:tcPr>
          <w:p w14:paraId="6DE2F3CC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E16CAA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122,342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6AFBE57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0F25D25F" w14:textId="77777777" w:rsidR="00487072" w:rsidRPr="00551EA1" w:rsidRDefault="0048707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195,612</w:t>
            </w:r>
          </w:p>
        </w:tc>
      </w:tr>
      <w:tr w:rsidR="00E16CAA" w:rsidRPr="00551EA1" w14:paraId="11EB3BAA" w14:textId="77777777" w:rsidTr="00C4727C">
        <w:tc>
          <w:tcPr>
            <w:tcW w:w="3780" w:type="dxa"/>
          </w:tcPr>
          <w:p w14:paraId="47EF6FF5" w14:textId="609F1A34" w:rsidR="00E16CAA" w:rsidRPr="00551EA1" w:rsidRDefault="00E16CAA" w:rsidP="00E16CAA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</w:pPr>
            <w:r w:rsidRPr="00551EA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ทวีปอเมริกา</w:t>
            </w:r>
          </w:p>
        </w:tc>
        <w:tc>
          <w:tcPr>
            <w:tcW w:w="1170" w:type="dxa"/>
          </w:tcPr>
          <w:p w14:paraId="47A6E15F" w14:textId="49AA74E2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E16CAA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121,564</w:t>
            </w:r>
          </w:p>
        </w:tc>
        <w:tc>
          <w:tcPr>
            <w:tcW w:w="248" w:type="dxa"/>
            <w:vAlign w:val="bottom"/>
          </w:tcPr>
          <w:p w14:paraId="6820CB68" w14:textId="77777777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4D284313" w14:textId="77777777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286,171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1CA21821" w14:textId="77777777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</w:tcPr>
          <w:p w14:paraId="118476DE" w14:textId="27AF3E12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E16CAA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121,564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21D0E410" w14:textId="77777777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65CA033E" w14:textId="77777777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286,171</w:t>
            </w:r>
          </w:p>
        </w:tc>
      </w:tr>
      <w:tr w:rsidR="00E16CAA" w:rsidRPr="00551EA1" w14:paraId="71201443" w14:textId="77777777" w:rsidTr="00487072">
        <w:tc>
          <w:tcPr>
            <w:tcW w:w="3780" w:type="dxa"/>
          </w:tcPr>
          <w:p w14:paraId="5B9BDF68" w14:textId="6CBC7808" w:rsidR="00E16CAA" w:rsidRPr="00551EA1" w:rsidRDefault="00E16CAA" w:rsidP="00E16CAA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551EA1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ทวีปออสเตรเลีย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05D6759F" w14:textId="77E47854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 w:rsidRPr="00E16CAA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16,318</w:t>
            </w:r>
          </w:p>
        </w:tc>
        <w:tc>
          <w:tcPr>
            <w:tcW w:w="248" w:type="dxa"/>
            <w:vAlign w:val="bottom"/>
          </w:tcPr>
          <w:p w14:paraId="0F6B0A44" w14:textId="77777777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18757A58" w14:textId="77777777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13,136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6DE338D0" w14:textId="77777777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41078244" w14:textId="4EBABE74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E16CAA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16,318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581D4A89" w14:textId="77777777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76C14FD2" w14:textId="77777777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13,136</w:t>
            </w:r>
          </w:p>
        </w:tc>
      </w:tr>
      <w:tr w:rsidR="00E16CAA" w:rsidRPr="00551EA1" w14:paraId="66099E2E" w14:textId="77777777" w:rsidTr="00C4727C">
        <w:tc>
          <w:tcPr>
            <w:tcW w:w="3780" w:type="dxa"/>
            <w:hideMark/>
          </w:tcPr>
          <w:p w14:paraId="400852CF" w14:textId="664BB7C9" w:rsidR="00E16CAA" w:rsidRPr="00551EA1" w:rsidRDefault="00E16CAA" w:rsidP="00E16CAA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A5DA97E" w14:textId="29C8B40C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E16CAA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2,356,014</w:t>
            </w:r>
          </w:p>
        </w:tc>
        <w:tc>
          <w:tcPr>
            <w:tcW w:w="248" w:type="dxa"/>
          </w:tcPr>
          <w:p w14:paraId="163C0C89" w14:textId="77777777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18B99B5E" w14:textId="75FAD52C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2,364,224</w:t>
            </w:r>
          </w:p>
        </w:tc>
        <w:tc>
          <w:tcPr>
            <w:tcW w:w="267" w:type="dxa"/>
            <w:shd w:val="clear" w:color="auto" w:fill="FFFFFF" w:themeFill="background1"/>
          </w:tcPr>
          <w:p w14:paraId="238A3673" w14:textId="77777777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08579054" w14:textId="62848F7A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E16CAA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2,346,205</w:t>
            </w:r>
          </w:p>
        </w:tc>
        <w:tc>
          <w:tcPr>
            <w:tcW w:w="273" w:type="dxa"/>
            <w:shd w:val="clear" w:color="auto" w:fill="FFFFFF" w:themeFill="background1"/>
          </w:tcPr>
          <w:p w14:paraId="2248A2FC" w14:textId="77777777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57A1676D" w14:textId="77777777" w:rsidR="00E16CAA" w:rsidRPr="00551EA1" w:rsidRDefault="00E16CAA" w:rsidP="00E16C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2,357,036</w:t>
            </w:r>
          </w:p>
        </w:tc>
      </w:tr>
    </w:tbl>
    <w:p w14:paraId="1D3E2513" w14:textId="09E4223C" w:rsidR="009B019E" w:rsidRDefault="009B019E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4063C9F1" w14:textId="0688E974" w:rsidR="00462630" w:rsidRDefault="00FA21F3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62336" behindDoc="0" locked="0" layoutInCell="1" allowOverlap="1" wp14:anchorId="15E63058" wp14:editId="7BD28E53">
            <wp:simplePos x="0" y="0"/>
            <wp:positionH relativeFrom="page">
              <wp:posOffset>3449955</wp:posOffset>
            </wp:positionH>
            <wp:positionV relativeFrom="paragraph">
              <wp:posOffset>93345</wp:posOffset>
            </wp:positionV>
            <wp:extent cx="4113092" cy="2258568"/>
            <wp:effectExtent l="0" t="0" r="0" b="0"/>
            <wp:wrapNone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3092" cy="22585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044E29" w14:textId="2A2EAA51" w:rsidR="007F4AE3" w:rsidRDefault="007F4AE3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71F4127F" w14:textId="5B48B72C" w:rsidR="00462630" w:rsidRDefault="007D6C72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70528" behindDoc="0" locked="0" layoutInCell="1" allowOverlap="1" wp14:anchorId="16FAD6F1" wp14:editId="03B2C23F">
            <wp:simplePos x="0" y="0"/>
            <wp:positionH relativeFrom="column">
              <wp:posOffset>-401320</wp:posOffset>
            </wp:positionH>
            <wp:positionV relativeFrom="paragraph">
              <wp:posOffset>-419735</wp:posOffset>
            </wp:positionV>
            <wp:extent cx="4112895" cy="225806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2895" cy="2258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D747563" w14:textId="5B2B90ED" w:rsidR="00462630" w:rsidRDefault="00462630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412B0B60" w14:textId="6B6DD114" w:rsidR="00462630" w:rsidRDefault="00462630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7A48C42E" w14:textId="616B2E27" w:rsidR="00462630" w:rsidRDefault="00462630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5C70E241" w14:textId="6BBA4DCD" w:rsidR="00462630" w:rsidRDefault="00462630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5885C64D" w14:textId="63C73D56" w:rsidR="00462630" w:rsidRDefault="00462630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0FC26C4F" w14:textId="22D03A03" w:rsidR="00462630" w:rsidRDefault="00462630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132D516C" w14:textId="4CF13DAA" w:rsidR="00462630" w:rsidRDefault="00462630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61A52455" w14:textId="70C6D874" w:rsidR="00F724CC" w:rsidRDefault="00F724CC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32E3BBC8" w14:textId="73EED73E" w:rsidR="00F724CC" w:rsidRDefault="00F724CC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780"/>
        <w:gridCol w:w="1170"/>
        <w:gridCol w:w="248"/>
        <w:gridCol w:w="1192"/>
        <w:gridCol w:w="267"/>
        <w:gridCol w:w="1263"/>
        <w:gridCol w:w="273"/>
        <w:gridCol w:w="1167"/>
      </w:tblGrid>
      <w:tr w:rsidR="008D529A" w:rsidRPr="00551EA1" w14:paraId="32C5B979" w14:textId="77777777" w:rsidTr="00554DA2">
        <w:trPr>
          <w:trHeight w:val="87"/>
          <w:tblHeader/>
        </w:trPr>
        <w:tc>
          <w:tcPr>
            <w:tcW w:w="3780" w:type="dxa"/>
            <w:vAlign w:val="bottom"/>
          </w:tcPr>
          <w:p w14:paraId="322D2375" w14:textId="0BF5E1C8" w:rsidR="008D529A" w:rsidRPr="00551EA1" w:rsidRDefault="008D529A" w:rsidP="00554DA2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lastRenderedPageBreak/>
              <w:t>สำหรับงวดหกเดือนสิ้นสุด</w:t>
            </w:r>
          </w:p>
        </w:tc>
        <w:tc>
          <w:tcPr>
            <w:tcW w:w="2610" w:type="dxa"/>
            <w:gridSpan w:val="3"/>
          </w:tcPr>
          <w:p w14:paraId="08B60D35" w14:textId="77777777" w:rsidR="008D529A" w:rsidRPr="00551EA1" w:rsidRDefault="008D529A" w:rsidP="00554DA2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4B256B97" w14:textId="77777777" w:rsidR="008D529A" w:rsidRPr="00551EA1" w:rsidRDefault="008D529A" w:rsidP="00554DA2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03" w:type="dxa"/>
            <w:gridSpan w:val="3"/>
          </w:tcPr>
          <w:p w14:paraId="759D68AD" w14:textId="77777777" w:rsidR="008D529A" w:rsidRPr="00551EA1" w:rsidRDefault="008D529A" w:rsidP="00554DA2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D529A" w:rsidRPr="00551EA1" w14:paraId="46D85FAB" w14:textId="77777777" w:rsidTr="00554DA2">
        <w:trPr>
          <w:trHeight w:val="87"/>
          <w:tblHeader/>
        </w:trPr>
        <w:tc>
          <w:tcPr>
            <w:tcW w:w="3780" w:type="dxa"/>
            <w:vAlign w:val="bottom"/>
            <w:hideMark/>
          </w:tcPr>
          <w:p w14:paraId="66691DE9" w14:textId="4F1E2900" w:rsidR="008D529A" w:rsidRPr="00551EA1" w:rsidRDefault="008D529A" w:rsidP="00554DA2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มิถุนายน</w:t>
            </w:r>
          </w:p>
        </w:tc>
        <w:tc>
          <w:tcPr>
            <w:tcW w:w="1170" w:type="dxa"/>
          </w:tcPr>
          <w:p w14:paraId="69AD745E" w14:textId="77777777" w:rsidR="008D529A" w:rsidRPr="00551EA1" w:rsidRDefault="008D529A" w:rsidP="00554DA2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48" w:type="dxa"/>
          </w:tcPr>
          <w:p w14:paraId="3E563C99" w14:textId="77777777" w:rsidR="008D529A" w:rsidRPr="00551EA1" w:rsidRDefault="008D529A" w:rsidP="00554DA2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0D5F9C7E" w14:textId="3B4768BC" w:rsidR="008D529A" w:rsidRPr="00551EA1" w:rsidRDefault="008D529A" w:rsidP="00554DA2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  <w:tc>
          <w:tcPr>
            <w:tcW w:w="267" w:type="dxa"/>
          </w:tcPr>
          <w:p w14:paraId="28033842" w14:textId="77777777" w:rsidR="008D529A" w:rsidRPr="00551EA1" w:rsidRDefault="008D529A" w:rsidP="00554DA2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1E921571" w14:textId="77777777" w:rsidR="008D529A" w:rsidRPr="00551EA1" w:rsidRDefault="008D529A" w:rsidP="00554DA2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73" w:type="dxa"/>
          </w:tcPr>
          <w:p w14:paraId="654D653E" w14:textId="77777777" w:rsidR="008D529A" w:rsidRPr="00551EA1" w:rsidRDefault="008D529A" w:rsidP="00554DA2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6531E984" w14:textId="77777777" w:rsidR="008D529A" w:rsidRPr="00551EA1" w:rsidRDefault="008D529A" w:rsidP="00554DA2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</w:tr>
      <w:tr w:rsidR="008D529A" w:rsidRPr="00551EA1" w14:paraId="53FE38F5" w14:textId="77777777" w:rsidTr="00554DA2">
        <w:trPr>
          <w:trHeight w:val="87"/>
          <w:tblHeader/>
        </w:trPr>
        <w:tc>
          <w:tcPr>
            <w:tcW w:w="3780" w:type="dxa"/>
            <w:vAlign w:val="bottom"/>
          </w:tcPr>
          <w:p w14:paraId="75DB007B" w14:textId="21935AA0" w:rsidR="008D529A" w:rsidRPr="00551EA1" w:rsidRDefault="008D529A" w:rsidP="00554DA2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580" w:type="dxa"/>
            <w:gridSpan w:val="7"/>
            <w:hideMark/>
          </w:tcPr>
          <w:p w14:paraId="6DAE54F5" w14:textId="77777777" w:rsidR="008D529A" w:rsidRPr="00551EA1" w:rsidRDefault="008D529A" w:rsidP="00554DA2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8D529A" w:rsidRPr="00551EA1" w14:paraId="7E4E49AE" w14:textId="77777777" w:rsidTr="00554DA2">
        <w:trPr>
          <w:trHeight w:val="92"/>
        </w:trPr>
        <w:tc>
          <w:tcPr>
            <w:tcW w:w="3780" w:type="dxa"/>
            <w:hideMark/>
          </w:tcPr>
          <w:p w14:paraId="181E1FAF" w14:textId="3F9BBC0C" w:rsidR="008D529A" w:rsidRPr="00551EA1" w:rsidRDefault="008D529A" w:rsidP="00554DA2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ประเภทของสินค้าและบริการหลัก</w:t>
            </w:r>
          </w:p>
        </w:tc>
        <w:tc>
          <w:tcPr>
            <w:tcW w:w="1170" w:type="dxa"/>
          </w:tcPr>
          <w:p w14:paraId="56B2428E" w14:textId="77777777" w:rsidR="008D529A" w:rsidRPr="00551EA1" w:rsidRDefault="008D529A" w:rsidP="00554DA2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0FB03474" w14:textId="77777777" w:rsidR="008D529A" w:rsidRPr="00551EA1" w:rsidRDefault="008D529A" w:rsidP="00554DA2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75D90B12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228AB5F1" w14:textId="77777777" w:rsidR="008D529A" w:rsidRPr="00551EA1" w:rsidRDefault="008D529A" w:rsidP="00554DA2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3E729087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6"/>
                <w:tab w:val="decimal" w:pos="765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73" w:type="dxa"/>
          </w:tcPr>
          <w:p w14:paraId="4C1F6ACD" w14:textId="77777777" w:rsidR="008D529A" w:rsidRPr="00551EA1" w:rsidRDefault="008D529A" w:rsidP="00554DA2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6C51198E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8D529A" w:rsidRPr="00551EA1" w14:paraId="02C69302" w14:textId="77777777" w:rsidTr="00554DA2">
        <w:tc>
          <w:tcPr>
            <w:tcW w:w="3780" w:type="dxa"/>
            <w:hideMark/>
          </w:tcPr>
          <w:p w14:paraId="1C6D8409" w14:textId="0F21D8B4" w:rsidR="008D529A" w:rsidRPr="00551EA1" w:rsidRDefault="008D529A" w:rsidP="00554DA2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ปลาทูน่าบรรจุกระป๋องและบรรจุซอง</w:t>
            </w:r>
          </w:p>
        </w:tc>
        <w:tc>
          <w:tcPr>
            <w:tcW w:w="1170" w:type="dxa"/>
          </w:tcPr>
          <w:p w14:paraId="306F0F6F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8A436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1,217,302</w:t>
            </w:r>
          </w:p>
        </w:tc>
        <w:tc>
          <w:tcPr>
            <w:tcW w:w="248" w:type="dxa"/>
          </w:tcPr>
          <w:p w14:paraId="2FAFD7B6" w14:textId="77777777" w:rsidR="008D529A" w:rsidRPr="00551EA1" w:rsidRDefault="008D529A" w:rsidP="00554DA2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07F3386A" w14:textId="15005E5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1,584,521</w:t>
            </w:r>
          </w:p>
        </w:tc>
        <w:tc>
          <w:tcPr>
            <w:tcW w:w="267" w:type="dxa"/>
          </w:tcPr>
          <w:p w14:paraId="18C7DF13" w14:textId="77777777" w:rsidR="008D529A" w:rsidRPr="00551EA1" w:rsidRDefault="008D529A" w:rsidP="00554DA2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46C5A7F4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8A436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1,215,287</w:t>
            </w:r>
          </w:p>
        </w:tc>
        <w:tc>
          <w:tcPr>
            <w:tcW w:w="273" w:type="dxa"/>
          </w:tcPr>
          <w:p w14:paraId="27C9237E" w14:textId="77777777" w:rsidR="008D529A" w:rsidRPr="00551EA1" w:rsidRDefault="008D529A" w:rsidP="00554DA2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6A63692B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1,582,805</w:t>
            </w:r>
          </w:p>
        </w:tc>
      </w:tr>
      <w:tr w:rsidR="008D529A" w:rsidRPr="00551EA1" w14:paraId="6610D7C2" w14:textId="77777777" w:rsidTr="00554DA2">
        <w:tc>
          <w:tcPr>
            <w:tcW w:w="3780" w:type="dxa"/>
            <w:hideMark/>
          </w:tcPr>
          <w:p w14:paraId="170254EC" w14:textId="508A416B" w:rsidR="008D529A" w:rsidRPr="00551EA1" w:rsidRDefault="008D529A" w:rsidP="00554DA2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อาหารสัตว์เลี้ยงบรรจุกระป๋องและ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br/>
              <w:t>บรรจุซอง</w:t>
            </w:r>
          </w:p>
        </w:tc>
        <w:tc>
          <w:tcPr>
            <w:tcW w:w="1170" w:type="dxa"/>
          </w:tcPr>
          <w:p w14:paraId="4F80A71F" w14:textId="77777777" w:rsidR="008D529A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15982263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8A436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835,019</w:t>
            </w:r>
          </w:p>
        </w:tc>
        <w:tc>
          <w:tcPr>
            <w:tcW w:w="248" w:type="dxa"/>
          </w:tcPr>
          <w:p w14:paraId="086BE671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</w:tcPr>
          <w:p w14:paraId="2E74328D" w14:textId="7768C588" w:rsidR="008D529A" w:rsidRPr="00551EA1" w:rsidRDefault="008D529A" w:rsidP="00554DA2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3AC41939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512,653</w:t>
            </w:r>
          </w:p>
        </w:tc>
        <w:tc>
          <w:tcPr>
            <w:tcW w:w="267" w:type="dxa"/>
          </w:tcPr>
          <w:p w14:paraId="10087CEC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30AD1BB6" w14:textId="77777777" w:rsidR="008D529A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7C0CF4DF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8A436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831,679</w:t>
            </w:r>
          </w:p>
        </w:tc>
        <w:tc>
          <w:tcPr>
            <w:tcW w:w="273" w:type="dxa"/>
          </w:tcPr>
          <w:p w14:paraId="181B1476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</w:tcPr>
          <w:p w14:paraId="61ECB9AC" w14:textId="77777777" w:rsidR="008D529A" w:rsidRPr="00551EA1" w:rsidRDefault="008D529A" w:rsidP="00554DA2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519BEE46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511,279</w:t>
            </w:r>
          </w:p>
        </w:tc>
      </w:tr>
      <w:tr w:rsidR="008D529A" w:rsidRPr="00551EA1" w14:paraId="7375C5BD" w14:textId="77777777" w:rsidTr="00554DA2">
        <w:tc>
          <w:tcPr>
            <w:tcW w:w="3780" w:type="dxa"/>
          </w:tcPr>
          <w:p w14:paraId="2F320FA2" w14:textId="47341A50" w:rsidR="008D529A" w:rsidRPr="00551EA1" w:rsidRDefault="008D529A" w:rsidP="00554DA2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อาหารทะเลบรรจุกระป๋องและบรรจุซอง</w:t>
            </w:r>
          </w:p>
        </w:tc>
        <w:tc>
          <w:tcPr>
            <w:tcW w:w="1170" w:type="dxa"/>
          </w:tcPr>
          <w:p w14:paraId="2E7A0256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8A436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237,633</w:t>
            </w:r>
          </w:p>
        </w:tc>
        <w:tc>
          <w:tcPr>
            <w:tcW w:w="248" w:type="dxa"/>
          </w:tcPr>
          <w:p w14:paraId="19B86EB1" w14:textId="77777777" w:rsidR="008D529A" w:rsidRPr="00551EA1" w:rsidRDefault="008D529A" w:rsidP="00554DA2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</w:tcPr>
          <w:p w14:paraId="537B40C9" w14:textId="7E6FAB41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186,433</w:t>
            </w:r>
          </w:p>
        </w:tc>
        <w:tc>
          <w:tcPr>
            <w:tcW w:w="267" w:type="dxa"/>
          </w:tcPr>
          <w:p w14:paraId="3A71399C" w14:textId="77777777" w:rsidR="008D529A" w:rsidRPr="00551EA1" w:rsidRDefault="008D529A" w:rsidP="00554DA2">
            <w:pPr>
              <w:tabs>
                <w:tab w:val="clear" w:pos="454"/>
                <w:tab w:val="decimal" w:pos="436"/>
              </w:tabs>
              <w:ind w:left="-108" w:right="-10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5698C084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8A436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237,633</w:t>
            </w:r>
          </w:p>
        </w:tc>
        <w:tc>
          <w:tcPr>
            <w:tcW w:w="273" w:type="dxa"/>
          </w:tcPr>
          <w:p w14:paraId="3D1E59ED" w14:textId="77777777" w:rsidR="008D529A" w:rsidRPr="00551EA1" w:rsidRDefault="008D529A" w:rsidP="00554DA2">
            <w:pPr>
              <w:tabs>
                <w:tab w:val="clear" w:pos="454"/>
                <w:tab w:val="decimal" w:pos="436"/>
              </w:tabs>
              <w:ind w:left="-108" w:right="-198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</w:tcPr>
          <w:p w14:paraId="506CA7FF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186,433</w:t>
            </w:r>
          </w:p>
        </w:tc>
      </w:tr>
      <w:tr w:rsidR="008D529A" w:rsidRPr="00551EA1" w14:paraId="4559694D" w14:textId="77777777" w:rsidTr="00554DA2">
        <w:tc>
          <w:tcPr>
            <w:tcW w:w="3780" w:type="dxa"/>
            <w:hideMark/>
          </w:tcPr>
          <w:p w14:paraId="082FD747" w14:textId="7132FFAE" w:rsidR="008D529A" w:rsidRPr="00551EA1" w:rsidRDefault="008D529A" w:rsidP="00554DA2">
            <w:pPr>
              <w:ind w:right="-115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อื่นๆ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E627CC3" w14:textId="1B1E634B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8A436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66,060</w:t>
            </w:r>
          </w:p>
        </w:tc>
        <w:tc>
          <w:tcPr>
            <w:tcW w:w="248" w:type="dxa"/>
          </w:tcPr>
          <w:p w14:paraId="135900A3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587A1EBE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80,617</w:t>
            </w:r>
          </w:p>
        </w:tc>
        <w:tc>
          <w:tcPr>
            <w:tcW w:w="267" w:type="dxa"/>
            <w:shd w:val="clear" w:color="auto" w:fill="FFFFFF" w:themeFill="background1"/>
          </w:tcPr>
          <w:p w14:paraId="5FFA3B55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1DC323B1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8A436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61,606</w:t>
            </w:r>
          </w:p>
        </w:tc>
        <w:tc>
          <w:tcPr>
            <w:tcW w:w="273" w:type="dxa"/>
            <w:shd w:val="clear" w:color="auto" w:fill="FFFFFF" w:themeFill="background1"/>
          </w:tcPr>
          <w:p w14:paraId="623D01C9" w14:textId="77777777" w:rsidR="008D529A" w:rsidRPr="00551EA1" w:rsidRDefault="008D529A" w:rsidP="00554DA2">
            <w:pPr>
              <w:tabs>
                <w:tab w:val="clear" w:pos="454"/>
                <w:tab w:val="decimal" w:pos="436"/>
              </w:tabs>
              <w:ind w:left="-108" w:right="69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597A569B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76,519</w:t>
            </w:r>
          </w:p>
        </w:tc>
      </w:tr>
      <w:tr w:rsidR="008D529A" w:rsidRPr="00551EA1" w14:paraId="75F1D021" w14:textId="77777777" w:rsidTr="00554DA2">
        <w:tc>
          <w:tcPr>
            <w:tcW w:w="3780" w:type="dxa"/>
            <w:hideMark/>
          </w:tcPr>
          <w:p w14:paraId="12298585" w14:textId="20E9CC46" w:rsidR="008D529A" w:rsidRPr="00551EA1" w:rsidRDefault="008D529A" w:rsidP="00554DA2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DF3EAEC" w14:textId="1BF95EE0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8A4363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2,356,014</w:t>
            </w:r>
          </w:p>
        </w:tc>
        <w:tc>
          <w:tcPr>
            <w:tcW w:w="248" w:type="dxa"/>
          </w:tcPr>
          <w:p w14:paraId="718854FF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6319EBE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2,364,224</w:t>
            </w:r>
          </w:p>
        </w:tc>
        <w:tc>
          <w:tcPr>
            <w:tcW w:w="267" w:type="dxa"/>
          </w:tcPr>
          <w:p w14:paraId="08A3AC47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A14DDB0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8A4363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2,346,205</w:t>
            </w:r>
          </w:p>
        </w:tc>
        <w:tc>
          <w:tcPr>
            <w:tcW w:w="273" w:type="dxa"/>
          </w:tcPr>
          <w:p w14:paraId="5D895DC3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9DEDDD9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2,357,036</w:t>
            </w:r>
          </w:p>
        </w:tc>
      </w:tr>
      <w:tr w:rsidR="008D529A" w:rsidRPr="00551EA1" w14:paraId="20846BB1" w14:textId="77777777" w:rsidTr="00554DA2">
        <w:trPr>
          <w:trHeight w:val="78"/>
        </w:trPr>
        <w:tc>
          <w:tcPr>
            <w:tcW w:w="3780" w:type="dxa"/>
          </w:tcPr>
          <w:p w14:paraId="58CA7D65" w14:textId="2711F618" w:rsidR="008D529A" w:rsidRPr="00551EA1" w:rsidRDefault="008D529A" w:rsidP="00554DA2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B396BD2" w14:textId="38A29AA7" w:rsidR="008D529A" w:rsidRPr="00551EA1" w:rsidRDefault="008D529A" w:rsidP="00554DA2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14EA5938" w14:textId="77777777" w:rsidR="008D529A" w:rsidRPr="00551EA1" w:rsidRDefault="008D529A" w:rsidP="00554DA2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D6D6B9E" w14:textId="710D4F62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ind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69C68807" w14:textId="77777777" w:rsidR="008D529A" w:rsidRPr="00551EA1" w:rsidRDefault="008D529A" w:rsidP="00554DA2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05D69A9" w14:textId="77777777" w:rsidR="008D529A" w:rsidRPr="00551EA1" w:rsidRDefault="008D529A" w:rsidP="00554DA2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73" w:type="dxa"/>
          </w:tcPr>
          <w:p w14:paraId="1AAB2834" w14:textId="77777777" w:rsidR="008D529A" w:rsidRPr="00551EA1" w:rsidRDefault="008D529A" w:rsidP="00554DA2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3320206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spacing w:line="240" w:lineRule="auto"/>
              <w:ind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8D529A" w:rsidRPr="00551EA1" w14:paraId="43271E75" w14:textId="77777777" w:rsidTr="00554DA2">
        <w:tc>
          <w:tcPr>
            <w:tcW w:w="3780" w:type="dxa"/>
            <w:hideMark/>
          </w:tcPr>
          <w:p w14:paraId="1324243E" w14:textId="52620FC3" w:rsidR="008D529A" w:rsidRPr="00551EA1" w:rsidRDefault="008D529A" w:rsidP="00554DA2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จังหวะเวลาในการรับรู้รายได้</w:t>
            </w:r>
          </w:p>
        </w:tc>
        <w:tc>
          <w:tcPr>
            <w:tcW w:w="1170" w:type="dxa"/>
          </w:tcPr>
          <w:p w14:paraId="6C8F282D" w14:textId="58F61863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4B053564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</w:tcPr>
          <w:p w14:paraId="21DE1EAA" w14:textId="2F502B4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79" w:right="-103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614B115C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17E5D9B4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67DD9BB7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45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167" w:type="dxa"/>
          </w:tcPr>
          <w:p w14:paraId="3BABA6B4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79" w:right="-22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</w:tr>
      <w:tr w:rsidR="008D529A" w:rsidRPr="00551EA1" w14:paraId="4A5F4BCD" w14:textId="77777777" w:rsidTr="00554DA2">
        <w:tc>
          <w:tcPr>
            <w:tcW w:w="3780" w:type="dxa"/>
            <w:vAlign w:val="bottom"/>
            <w:hideMark/>
          </w:tcPr>
          <w:p w14:paraId="4EC84AE4" w14:textId="331F54A2" w:rsidR="008D529A" w:rsidRPr="00551EA1" w:rsidRDefault="008D529A" w:rsidP="00554DA2">
            <w:pPr>
              <w:ind w:left="72" w:right="-115" w:hanging="72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ณ เวลาใดเวลาหนึ่ง</w:t>
            </w:r>
          </w:p>
        </w:tc>
        <w:tc>
          <w:tcPr>
            <w:tcW w:w="1170" w:type="dxa"/>
          </w:tcPr>
          <w:p w14:paraId="74EDE53E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8A436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2,356,014</w:t>
            </w:r>
          </w:p>
        </w:tc>
        <w:tc>
          <w:tcPr>
            <w:tcW w:w="248" w:type="dxa"/>
          </w:tcPr>
          <w:p w14:paraId="65806240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shd w:val="clear" w:color="auto" w:fill="FFFFFF" w:themeFill="background1"/>
          </w:tcPr>
          <w:p w14:paraId="09460C4B" w14:textId="6B809F68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2,364,224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5F5240F5" w14:textId="643331D1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</w:tcPr>
          <w:p w14:paraId="7192DB2E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8A4363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2,346,205</w:t>
            </w:r>
          </w:p>
        </w:tc>
        <w:tc>
          <w:tcPr>
            <w:tcW w:w="273" w:type="dxa"/>
            <w:shd w:val="clear" w:color="auto" w:fill="FFFFFF" w:themeFill="background1"/>
          </w:tcPr>
          <w:p w14:paraId="29EF6E4C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shd w:val="clear" w:color="auto" w:fill="FFFFFF" w:themeFill="background1"/>
          </w:tcPr>
          <w:p w14:paraId="61671361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2,357,036</w:t>
            </w:r>
          </w:p>
        </w:tc>
      </w:tr>
      <w:tr w:rsidR="008D529A" w:rsidRPr="00551EA1" w14:paraId="00890F95" w14:textId="77777777" w:rsidTr="00554DA2">
        <w:tc>
          <w:tcPr>
            <w:tcW w:w="3780" w:type="dxa"/>
            <w:hideMark/>
          </w:tcPr>
          <w:p w14:paraId="44EBCFF7" w14:textId="03F92499" w:rsidR="008D529A" w:rsidRPr="00551EA1" w:rsidRDefault="008D529A" w:rsidP="00554DA2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595FE10" w14:textId="38057D4D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8A4363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2,356,014</w:t>
            </w:r>
          </w:p>
        </w:tc>
        <w:tc>
          <w:tcPr>
            <w:tcW w:w="248" w:type="dxa"/>
          </w:tcPr>
          <w:p w14:paraId="064082A9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3E12E83" w14:textId="04495BC0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2,364,224</w:t>
            </w:r>
          </w:p>
        </w:tc>
        <w:tc>
          <w:tcPr>
            <w:tcW w:w="267" w:type="dxa"/>
          </w:tcPr>
          <w:p w14:paraId="20C23C5F" w14:textId="44CFEA9E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692C7D3" w14:textId="634DAAB3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8A4363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2,346,205</w:t>
            </w:r>
          </w:p>
        </w:tc>
        <w:tc>
          <w:tcPr>
            <w:tcW w:w="273" w:type="dxa"/>
          </w:tcPr>
          <w:p w14:paraId="5808D626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  <w:tab w:val="decimal" w:pos="765"/>
              </w:tabs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60C4A3E" w14:textId="77777777" w:rsidR="008D529A" w:rsidRPr="00551EA1" w:rsidRDefault="008D529A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1"/>
              </w:tabs>
              <w:ind w:left="-108" w:right="-2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2,357,036</w:t>
            </w:r>
          </w:p>
        </w:tc>
      </w:tr>
    </w:tbl>
    <w:p w14:paraId="309E143C" w14:textId="0D73C698" w:rsidR="009B019E" w:rsidRDefault="00C66EDC" w:rsidP="008D529A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66432" behindDoc="0" locked="0" layoutInCell="1" allowOverlap="1" wp14:anchorId="71F4AAFA" wp14:editId="05B4F431">
            <wp:simplePos x="0" y="0"/>
            <wp:positionH relativeFrom="column">
              <wp:posOffset>-394970</wp:posOffset>
            </wp:positionH>
            <wp:positionV relativeFrom="paragraph">
              <wp:posOffset>261620</wp:posOffset>
            </wp:positionV>
            <wp:extent cx="4048125" cy="2258060"/>
            <wp:effectExtent l="0" t="0" r="0" b="0"/>
            <wp:wrapNone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2258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CF1A7D" w14:textId="574BAE8A" w:rsidR="00462630" w:rsidRDefault="00C66EDC" w:rsidP="008D529A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67456" behindDoc="0" locked="0" layoutInCell="1" allowOverlap="1" wp14:anchorId="5FFC739D" wp14:editId="71E99614">
            <wp:simplePos x="0" y="0"/>
            <wp:positionH relativeFrom="column">
              <wp:posOffset>2589530</wp:posOffset>
            </wp:positionH>
            <wp:positionV relativeFrom="paragraph">
              <wp:posOffset>26035</wp:posOffset>
            </wp:positionV>
            <wp:extent cx="4048125" cy="2258060"/>
            <wp:effectExtent l="0" t="0" r="0" b="0"/>
            <wp:wrapNone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2258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ajorBidi" w:hAnsiTheme="majorBidi" w:cstheme="majorBidi"/>
          <w:noProof/>
          <w:sz w:val="30"/>
          <w:szCs w:val="30"/>
        </w:rPr>
        <w:t xml:space="preserve">                                                                                           </w:t>
      </w:r>
    </w:p>
    <w:p w14:paraId="068E5E05" w14:textId="47C72D64" w:rsidR="00F724CC" w:rsidRDefault="00F724CC" w:rsidP="008D529A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4EC2405E" w14:textId="0655D580" w:rsidR="00F724CC" w:rsidRDefault="00F724CC" w:rsidP="008D529A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76CBE574" w14:textId="5A0923BA" w:rsidR="00F724CC" w:rsidRDefault="00F724CC" w:rsidP="008D529A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1FDA7419" w14:textId="77777777" w:rsidR="00F724CC" w:rsidRDefault="00F724CC" w:rsidP="008D529A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00E9866C" w14:textId="19D68D0B" w:rsidR="00462630" w:rsidRDefault="00462630" w:rsidP="00462630"/>
    <w:p w14:paraId="56ED8E20" w14:textId="727250A1" w:rsidR="00462630" w:rsidRDefault="00462630" w:rsidP="00462630"/>
    <w:p w14:paraId="268C2155" w14:textId="22FAD8D2" w:rsidR="00462630" w:rsidRDefault="00462630" w:rsidP="00462630"/>
    <w:p w14:paraId="148B6901" w14:textId="43481146" w:rsidR="00462630" w:rsidRDefault="00462630" w:rsidP="00462630"/>
    <w:p w14:paraId="3ECB6FF7" w14:textId="0DE36208" w:rsidR="00462630" w:rsidRDefault="00462630" w:rsidP="00462630"/>
    <w:p w14:paraId="30373FAE" w14:textId="5292D1FF" w:rsidR="00462630" w:rsidRDefault="00462630" w:rsidP="00462630"/>
    <w:p w14:paraId="658F1108" w14:textId="045C5A3C" w:rsidR="00462630" w:rsidRDefault="00462630" w:rsidP="00462630"/>
    <w:p w14:paraId="65FE6452" w14:textId="0C0F4952" w:rsidR="008C0311" w:rsidRDefault="008C0311" w:rsidP="00462630"/>
    <w:p w14:paraId="417C8257" w14:textId="60B6642B" w:rsidR="00293EC5" w:rsidRDefault="00293EC5" w:rsidP="00462630"/>
    <w:p w14:paraId="03E8C0DE" w14:textId="20FD547F" w:rsidR="00293EC5" w:rsidRDefault="00293EC5" w:rsidP="00462630"/>
    <w:p w14:paraId="6C206C72" w14:textId="13EACFE5" w:rsidR="008C0311" w:rsidRDefault="008C0311" w:rsidP="00462630">
      <w:r>
        <w:br w:type="page"/>
      </w:r>
    </w:p>
    <w:p w14:paraId="0B41B977" w14:textId="47C66845" w:rsidR="00B95509" w:rsidRPr="00551EA1" w:rsidRDefault="009972C5" w:rsidP="00B95509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lastRenderedPageBreak/>
        <w:t>7</w:t>
      </w:r>
      <w:r w:rsidR="00B95509" w:rsidRPr="00551EA1">
        <w:rPr>
          <w:rFonts w:asciiTheme="majorBidi" w:hAnsiTheme="majorBidi" w:cstheme="majorBidi"/>
          <w:szCs w:val="30"/>
        </w:rPr>
        <w:tab/>
      </w:r>
      <w:r w:rsidR="00B95509" w:rsidRPr="00551EA1">
        <w:rPr>
          <w:rFonts w:asciiTheme="majorBidi" w:hAnsiTheme="majorBidi" w:cstheme="majorBidi"/>
          <w:szCs w:val="30"/>
          <w:cs/>
        </w:rPr>
        <w:t>สัญญาเช่า</w:t>
      </w:r>
    </w:p>
    <w:p w14:paraId="0CED91D9" w14:textId="77777777" w:rsidR="00B95509" w:rsidRPr="008C0311" w:rsidRDefault="00B95509" w:rsidP="00B955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bCs/>
          <w:sz w:val="24"/>
          <w:szCs w:val="24"/>
          <w:cs/>
        </w:rPr>
      </w:pPr>
    </w:p>
    <w:tbl>
      <w:tblPr>
        <w:tblW w:w="9180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780"/>
        <w:gridCol w:w="1350"/>
        <w:gridCol w:w="1260"/>
        <w:gridCol w:w="180"/>
        <w:gridCol w:w="1260"/>
        <w:gridCol w:w="1350"/>
      </w:tblGrid>
      <w:tr w:rsidR="00E07179" w:rsidRPr="00551EA1" w14:paraId="5C0ABADF" w14:textId="77777777" w:rsidTr="00E07179">
        <w:trPr>
          <w:cantSplit/>
          <w:trHeight w:val="144"/>
          <w:tblHeader/>
        </w:trPr>
        <w:tc>
          <w:tcPr>
            <w:tcW w:w="3780" w:type="dxa"/>
            <w:vAlign w:val="bottom"/>
          </w:tcPr>
          <w:p w14:paraId="1100E4A3" w14:textId="77777777" w:rsidR="00E07179" w:rsidRPr="00551EA1" w:rsidRDefault="00E07179" w:rsidP="00FF16E4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highlight w:val="cyan"/>
                <w:cs/>
              </w:rPr>
            </w:pPr>
          </w:p>
        </w:tc>
        <w:tc>
          <w:tcPr>
            <w:tcW w:w="2610" w:type="dxa"/>
            <w:gridSpan w:val="2"/>
          </w:tcPr>
          <w:p w14:paraId="2D8EF826" w14:textId="04D0CC6B" w:rsidR="00E07179" w:rsidRPr="00551EA1" w:rsidRDefault="00E07179" w:rsidP="00FF16E4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2310B70C" w14:textId="7853451A" w:rsidR="00E07179" w:rsidRPr="00551EA1" w:rsidRDefault="00E07179" w:rsidP="00FF16E4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10" w:type="dxa"/>
            <w:gridSpan w:val="2"/>
          </w:tcPr>
          <w:p w14:paraId="74C59C51" w14:textId="77777777" w:rsidR="00E07179" w:rsidRPr="00551EA1" w:rsidRDefault="00E07179" w:rsidP="00FF16E4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E07179" w:rsidRPr="00551EA1" w14:paraId="1499493A" w14:textId="77777777" w:rsidTr="00E07179">
        <w:trPr>
          <w:cantSplit/>
          <w:trHeight w:val="144"/>
          <w:tblHeader/>
        </w:trPr>
        <w:tc>
          <w:tcPr>
            <w:tcW w:w="3780" w:type="dxa"/>
            <w:vAlign w:val="bottom"/>
          </w:tcPr>
          <w:p w14:paraId="22AFE923" w14:textId="35A9C5F3" w:rsidR="00E07179" w:rsidRPr="00551EA1" w:rsidRDefault="00E07179" w:rsidP="00FF16E4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สำหรับงวดสิ้นสุดวันที่ </w:t>
            </w:r>
            <w:r w:rsidR="005A64ED"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มิถุนายน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5A64ED"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A4440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1350" w:type="dxa"/>
          </w:tcPr>
          <w:p w14:paraId="518F9B50" w14:textId="77777777" w:rsidR="00E07179" w:rsidRPr="00551EA1" w:rsidRDefault="00E07179" w:rsidP="00FF16E4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สำหรับ</w:t>
            </w:r>
          </w:p>
          <w:p w14:paraId="0D461D5D" w14:textId="26683F9A" w:rsidR="00E07179" w:rsidRPr="00551EA1" w:rsidRDefault="00E07179" w:rsidP="00FF16E4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งวดสามเดือน</w:t>
            </w:r>
          </w:p>
        </w:tc>
        <w:tc>
          <w:tcPr>
            <w:tcW w:w="1260" w:type="dxa"/>
          </w:tcPr>
          <w:p w14:paraId="093CC30B" w14:textId="77777777" w:rsidR="00E07179" w:rsidRPr="00551EA1" w:rsidRDefault="00E07179" w:rsidP="00E0717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สำหรับ</w:t>
            </w:r>
          </w:p>
          <w:p w14:paraId="0889E8E6" w14:textId="7B131F89" w:rsidR="00E07179" w:rsidRPr="00551EA1" w:rsidRDefault="00E07179" w:rsidP="00E0717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งวดหกเดือน</w:t>
            </w:r>
          </w:p>
        </w:tc>
        <w:tc>
          <w:tcPr>
            <w:tcW w:w="180" w:type="dxa"/>
          </w:tcPr>
          <w:p w14:paraId="7F0CCF55" w14:textId="60D28D77" w:rsidR="00E07179" w:rsidRPr="00551EA1" w:rsidRDefault="00E07179" w:rsidP="00FF16E4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C6EB64A" w14:textId="77777777" w:rsidR="00E07179" w:rsidRPr="00551EA1" w:rsidRDefault="00E07179" w:rsidP="00E0717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สำหรับ</w:t>
            </w:r>
          </w:p>
          <w:p w14:paraId="55E12F55" w14:textId="6E541F6E" w:rsidR="00E07179" w:rsidRPr="00551EA1" w:rsidRDefault="00E07179" w:rsidP="00E07179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งวดสามเดือน</w:t>
            </w:r>
          </w:p>
        </w:tc>
        <w:tc>
          <w:tcPr>
            <w:tcW w:w="1350" w:type="dxa"/>
          </w:tcPr>
          <w:p w14:paraId="3AE1B2B6" w14:textId="77777777" w:rsidR="00E07179" w:rsidRPr="00551EA1" w:rsidRDefault="00E07179" w:rsidP="00FF16E4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สำหรับ</w:t>
            </w:r>
          </w:p>
          <w:p w14:paraId="7F91B9FE" w14:textId="6AEF94E5" w:rsidR="00E07179" w:rsidRPr="00551EA1" w:rsidRDefault="00E07179" w:rsidP="00FF16E4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งวดหกเดือน</w:t>
            </w:r>
          </w:p>
        </w:tc>
      </w:tr>
      <w:tr w:rsidR="00E07179" w:rsidRPr="00551EA1" w14:paraId="5BCFA783" w14:textId="77777777" w:rsidTr="00E07179">
        <w:trPr>
          <w:cantSplit/>
          <w:trHeight w:val="144"/>
        </w:trPr>
        <w:tc>
          <w:tcPr>
            <w:tcW w:w="3780" w:type="dxa"/>
          </w:tcPr>
          <w:p w14:paraId="579AE49A" w14:textId="00BE0809" w:rsidR="00E07179" w:rsidRPr="00551EA1" w:rsidRDefault="00DF5983" w:rsidP="00B95509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5400" w:type="dxa"/>
            <w:gridSpan w:val="5"/>
          </w:tcPr>
          <w:p w14:paraId="47607E07" w14:textId="2DB86ACA" w:rsidR="00E07179" w:rsidRPr="00551EA1" w:rsidRDefault="00E07179" w:rsidP="00B95509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eastAsia="Calibri" w:hAnsiTheme="majorBidi" w:cstheme="majorBidi"/>
                <w:i/>
                <w:iCs/>
                <w:sz w:val="30"/>
                <w:szCs w:val="30"/>
              </w:rPr>
              <w:t>(</w:t>
            </w:r>
            <w:r w:rsidRPr="00551EA1">
              <w:rPr>
                <w:rFonts w:asciiTheme="majorBidi" w:eastAsia="Calibri" w:hAnsiTheme="majorBidi" w:cstheme="majorBidi"/>
                <w:i/>
                <w:iCs/>
                <w:sz w:val="30"/>
                <w:szCs w:val="30"/>
                <w:cs/>
              </w:rPr>
              <w:t>พันบาท</w:t>
            </w:r>
            <w:r w:rsidRPr="00551EA1">
              <w:rPr>
                <w:rFonts w:asciiTheme="majorBidi" w:eastAsia="Calibr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</w:tr>
      <w:tr w:rsidR="00A62C97" w:rsidRPr="00551EA1" w14:paraId="09DB86D1" w14:textId="77777777" w:rsidTr="00E07179">
        <w:trPr>
          <w:cantSplit/>
          <w:trHeight w:val="191"/>
        </w:trPr>
        <w:tc>
          <w:tcPr>
            <w:tcW w:w="3780" w:type="dxa"/>
          </w:tcPr>
          <w:p w14:paraId="485A25AE" w14:textId="77777777" w:rsidR="00A62C97" w:rsidRPr="00551EA1" w:rsidRDefault="00A62C97" w:rsidP="00A62C97">
            <w:pPr>
              <w:rPr>
                <w:rFonts w:asciiTheme="majorBidi" w:hAnsiTheme="majorBidi" w:cstheme="majorBidi"/>
                <w:color w:val="211E1F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  <w:r w:rsidRPr="00551EA1" w:rsidDel="009A4744">
              <w:rPr>
                <w:rFonts w:asciiTheme="majorBidi" w:hAnsiTheme="majorBidi" w:cstheme="majorBidi"/>
                <w:b/>
                <w:color w:val="0000FF"/>
                <w:sz w:val="30"/>
                <w:szCs w:val="30"/>
              </w:rPr>
              <w:t xml:space="preserve"> </w:t>
            </w:r>
          </w:p>
        </w:tc>
        <w:tc>
          <w:tcPr>
            <w:tcW w:w="1350" w:type="dxa"/>
          </w:tcPr>
          <w:p w14:paraId="45645CED" w14:textId="52B7D706" w:rsidR="00A62C97" w:rsidRPr="00551EA1" w:rsidRDefault="00A62C97" w:rsidP="00A62C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62C9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157</w:t>
            </w:r>
          </w:p>
        </w:tc>
        <w:tc>
          <w:tcPr>
            <w:tcW w:w="1260" w:type="dxa"/>
          </w:tcPr>
          <w:p w14:paraId="19734474" w14:textId="71C0EC79" w:rsidR="00A62C97" w:rsidRPr="00551EA1" w:rsidRDefault="00A62C97" w:rsidP="00A62C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62C9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318</w:t>
            </w:r>
          </w:p>
        </w:tc>
        <w:tc>
          <w:tcPr>
            <w:tcW w:w="180" w:type="dxa"/>
          </w:tcPr>
          <w:p w14:paraId="28359DE0" w14:textId="014A4630" w:rsidR="00A62C97" w:rsidRPr="00551EA1" w:rsidRDefault="00A62C97" w:rsidP="00A62C97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64DCC56" w14:textId="113CE25C" w:rsidR="00A62C97" w:rsidRPr="00551EA1" w:rsidRDefault="00A62C97" w:rsidP="00A62C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62C9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157</w:t>
            </w:r>
          </w:p>
        </w:tc>
        <w:tc>
          <w:tcPr>
            <w:tcW w:w="1350" w:type="dxa"/>
          </w:tcPr>
          <w:p w14:paraId="61A4C9B8" w14:textId="67C49566" w:rsidR="00A62C97" w:rsidRPr="00551EA1" w:rsidRDefault="00A62C97" w:rsidP="00A62C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62C9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318</w:t>
            </w:r>
          </w:p>
        </w:tc>
      </w:tr>
      <w:tr w:rsidR="00A62C97" w:rsidRPr="00551EA1" w14:paraId="50C5D8EE" w14:textId="77777777" w:rsidTr="00CF37EF">
        <w:trPr>
          <w:cantSplit/>
          <w:trHeight w:val="191"/>
        </w:trPr>
        <w:tc>
          <w:tcPr>
            <w:tcW w:w="3780" w:type="dxa"/>
          </w:tcPr>
          <w:p w14:paraId="7D834784" w14:textId="530AC88D" w:rsidR="00A62C97" w:rsidRPr="00551EA1" w:rsidRDefault="00A62C97" w:rsidP="00A62C97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ค่าใช้จ่ายที่เกี่ยวกับสัญญาเช่าระยะสั้น</w:t>
            </w:r>
          </w:p>
        </w:tc>
        <w:tc>
          <w:tcPr>
            <w:tcW w:w="1350" w:type="dxa"/>
            <w:shd w:val="clear" w:color="auto" w:fill="auto"/>
          </w:tcPr>
          <w:p w14:paraId="305B8C57" w14:textId="7BA449CF" w:rsidR="00A62C97" w:rsidRPr="00551EA1" w:rsidRDefault="00A62C97" w:rsidP="00A62C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62C9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1260" w:type="dxa"/>
            <w:shd w:val="clear" w:color="auto" w:fill="auto"/>
          </w:tcPr>
          <w:p w14:paraId="41179F34" w14:textId="68B08FA5" w:rsidR="00A62C97" w:rsidRPr="00551EA1" w:rsidRDefault="00A62C97" w:rsidP="00A62C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62C9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12</w:t>
            </w:r>
          </w:p>
        </w:tc>
        <w:tc>
          <w:tcPr>
            <w:tcW w:w="180" w:type="dxa"/>
            <w:shd w:val="clear" w:color="auto" w:fill="auto"/>
          </w:tcPr>
          <w:p w14:paraId="27EC5E21" w14:textId="7615E5A3" w:rsidR="00A62C97" w:rsidRPr="00551EA1" w:rsidRDefault="00A62C97" w:rsidP="00A62C97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  <w:shd w:val="clear" w:color="auto" w:fill="auto"/>
          </w:tcPr>
          <w:p w14:paraId="4323A2F9" w14:textId="58839A1C" w:rsidR="00A62C97" w:rsidRPr="00A62C97" w:rsidRDefault="00A62C97" w:rsidP="00A62C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5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62C9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350" w:type="dxa"/>
          </w:tcPr>
          <w:p w14:paraId="492FFB3B" w14:textId="4BBC16F6" w:rsidR="00A62C97" w:rsidRPr="00551EA1" w:rsidRDefault="00A62C97" w:rsidP="00A62C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5"/>
              </w:tabs>
              <w:ind w:left="-108" w:right="-103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A62C9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</w:tr>
    </w:tbl>
    <w:p w14:paraId="0766095C" w14:textId="77777777" w:rsidR="00B95509" w:rsidRPr="008C0311" w:rsidRDefault="00B95509" w:rsidP="00B955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24"/>
          <w:szCs w:val="24"/>
        </w:rPr>
      </w:pPr>
    </w:p>
    <w:p w14:paraId="7081CA49" w14:textId="3E623F09" w:rsidR="00B95509" w:rsidRPr="00551EA1" w:rsidRDefault="00B95509" w:rsidP="00B955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  <w:cs/>
        </w:rPr>
      </w:pPr>
      <w:r w:rsidRPr="00551EA1">
        <w:rPr>
          <w:rFonts w:asciiTheme="majorBidi" w:hAnsiTheme="majorBidi" w:cstheme="majorBidi"/>
          <w:sz w:val="30"/>
          <w:szCs w:val="30"/>
          <w:cs/>
        </w:rPr>
        <w:t>กระแสเงินสดจ่ายทั้งหมดของสัญญาเช่าที่แสดงในงบกระแสเงินสดรวมและงบกระแสเงินสดเฉพาะกิจการสำหรับงวด</w:t>
      </w:r>
      <w:r w:rsidR="00EF6B06" w:rsidRPr="00551EA1">
        <w:rPr>
          <w:rFonts w:asciiTheme="majorBidi" w:hAnsiTheme="majorBidi" w:cstheme="majorBidi"/>
          <w:sz w:val="30"/>
          <w:szCs w:val="30"/>
          <w:cs/>
        </w:rPr>
        <w:t>หก</w:t>
      </w:r>
      <w:r w:rsidRPr="00551EA1">
        <w:rPr>
          <w:rFonts w:asciiTheme="majorBidi" w:hAnsiTheme="majorBidi" w:cstheme="majorBidi"/>
          <w:sz w:val="30"/>
          <w:szCs w:val="30"/>
          <w:cs/>
        </w:rPr>
        <w:t xml:space="preserve">เดือนสิ้นสุดวันที่ </w:t>
      </w:r>
      <w:r w:rsidR="005A64ED" w:rsidRPr="00551EA1">
        <w:rPr>
          <w:rFonts w:asciiTheme="majorBidi" w:hAnsiTheme="majorBidi" w:cstheme="majorBidi"/>
          <w:sz w:val="30"/>
          <w:szCs w:val="30"/>
        </w:rPr>
        <w:t>30</w:t>
      </w:r>
      <w:r w:rsidR="00EF6B06" w:rsidRPr="00551EA1">
        <w:rPr>
          <w:rFonts w:asciiTheme="majorBidi" w:hAnsiTheme="majorBidi" w:cstheme="majorBidi"/>
          <w:sz w:val="30"/>
          <w:szCs w:val="30"/>
        </w:rPr>
        <w:t xml:space="preserve"> </w:t>
      </w:r>
      <w:r w:rsidR="00EF6B06" w:rsidRPr="00551EA1">
        <w:rPr>
          <w:rFonts w:asciiTheme="majorBidi" w:hAnsiTheme="majorBidi" w:cstheme="majorBidi"/>
          <w:sz w:val="30"/>
          <w:szCs w:val="30"/>
          <w:cs/>
        </w:rPr>
        <w:t>มิถุนายน</w:t>
      </w:r>
      <w:r w:rsidRPr="00551EA1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5A64ED" w:rsidRPr="007B021B">
        <w:rPr>
          <w:rFonts w:asciiTheme="majorBidi" w:hAnsiTheme="majorBidi" w:cstheme="majorBidi"/>
          <w:sz w:val="30"/>
          <w:szCs w:val="30"/>
        </w:rPr>
        <w:t>256</w:t>
      </w:r>
      <w:r w:rsidR="00A4440C" w:rsidRPr="007B021B">
        <w:rPr>
          <w:rFonts w:asciiTheme="majorBidi" w:hAnsiTheme="majorBidi" w:cstheme="majorBidi"/>
          <w:sz w:val="30"/>
          <w:szCs w:val="30"/>
        </w:rPr>
        <w:t>4</w:t>
      </w:r>
      <w:r w:rsidRPr="007B021B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E32EB9" w:rsidRPr="007B021B">
        <w:rPr>
          <w:rFonts w:asciiTheme="majorBidi" w:hAnsiTheme="majorBidi" w:cstheme="majorBidi"/>
          <w:sz w:val="30"/>
          <w:szCs w:val="30"/>
          <w:cs/>
        </w:rPr>
        <w:t>มีจำนวน</w:t>
      </w:r>
      <w:r w:rsidR="00F94D3D" w:rsidRPr="007B021B">
        <w:rPr>
          <w:rFonts w:asciiTheme="majorBidi" w:hAnsiTheme="majorBidi" w:cstheme="majorBidi"/>
          <w:sz w:val="30"/>
          <w:szCs w:val="30"/>
          <w:cs/>
        </w:rPr>
        <w:t>เงิน</w:t>
      </w:r>
      <w:r w:rsidR="00E32EB9" w:rsidRPr="007B021B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A62C97" w:rsidRPr="007B021B">
        <w:rPr>
          <w:rFonts w:asciiTheme="majorBidi" w:hAnsiTheme="majorBidi" w:cstheme="majorBidi"/>
          <w:sz w:val="30"/>
          <w:szCs w:val="30"/>
        </w:rPr>
        <w:t>4</w:t>
      </w:r>
      <w:r w:rsidR="002900CB" w:rsidRPr="007B021B">
        <w:rPr>
          <w:rFonts w:asciiTheme="majorBidi" w:hAnsiTheme="majorBidi" w:cstheme="majorBidi"/>
          <w:sz w:val="30"/>
          <w:szCs w:val="30"/>
        </w:rPr>
        <w:t>.</w:t>
      </w:r>
      <w:r w:rsidR="00A62C97" w:rsidRPr="007B021B">
        <w:rPr>
          <w:rFonts w:asciiTheme="majorBidi" w:hAnsiTheme="majorBidi" w:cstheme="majorBidi"/>
          <w:sz w:val="30"/>
          <w:szCs w:val="30"/>
        </w:rPr>
        <w:t>0</w:t>
      </w:r>
      <w:r w:rsidR="002900CB" w:rsidRPr="007B021B">
        <w:rPr>
          <w:rFonts w:asciiTheme="majorBidi" w:hAnsiTheme="majorBidi" w:cstheme="majorBidi"/>
          <w:sz w:val="30"/>
          <w:szCs w:val="30"/>
        </w:rPr>
        <w:t>4</w:t>
      </w:r>
      <w:r w:rsidR="00A4440C" w:rsidRPr="007B021B">
        <w:rPr>
          <w:rFonts w:asciiTheme="majorBidi" w:hAnsiTheme="majorBidi" w:cstheme="majorBidi"/>
          <w:sz w:val="30"/>
          <w:szCs w:val="30"/>
        </w:rPr>
        <w:t xml:space="preserve"> </w:t>
      </w:r>
      <w:r w:rsidR="00E32EB9" w:rsidRPr="007B021B">
        <w:rPr>
          <w:rFonts w:asciiTheme="majorBidi" w:hAnsiTheme="majorBidi" w:cstheme="majorBidi"/>
          <w:sz w:val="30"/>
          <w:szCs w:val="30"/>
          <w:cs/>
        </w:rPr>
        <w:t xml:space="preserve">ล้านบาท </w:t>
      </w:r>
      <w:r w:rsidR="00512CBE" w:rsidRPr="007B021B">
        <w:rPr>
          <w:rFonts w:ascii="Angsana New" w:hAnsi="Angsana New"/>
          <w:i/>
          <w:iCs/>
          <w:sz w:val="30"/>
          <w:szCs w:val="30"/>
        </w:rPr>
        <w:t>(2563:</w:t>
      </w:r>
      <w:r w:rsidR="00512CBE" w:rsidRPr="007B021B">
        <w:rPr>
          <w:rFonts w:asciiTheme="majorBidi" w:hAnsiTheme="majorBidi" w:cstheme="majorBidi"/>
          <w:sz w:val="30"/>
          <w:szCs w:val="30"/>
        </w:rPr>
        <w:t xml:space="preserve"> </w:t>
      </w:r>
      <w:r w:rsidR="00512CBE" w:rsidRPr="007B021B">
        <w:rPr>
          <w:rFonts w:asciiTheme="majorBidi" w:hAnsiTheme="majorBidi" w:cstheme="majorBidi"/>
          <w:i/>
          <w:iCs/>
          <w:sz w:val="30"/>
          <w:szCs w:val="30"/>
        </w:rPr>
        <w:t xml:space="preserve">3.97 </w:t>
      </w:r>
      <w:r w:rsidR="00512CBE" w:rsidRPr="007B021B">
        <w:rPr>
          <w:rFonts w:asciiTheme="majorBidi" w:hAnsiTheme="majorBidi" w:cstheme="majorBidi"/>
          <w:i/>
          <w:iCs/>
          <w:sz w:val="30"/>
          <w:szCs w:val="30"/>
          <w:cs/>
        </w:rPr>
        <w:t>ล้านบาท</w:t>
      </w:r>
      <w:r w:rsidR="00512CBE" w:rsidRPr="007B021B">
        <w:rPr>
          <w:rFonts w:asciiTheme="majorBidi" w:hAnsiTheme="majorBidi" w:cstheme="majorBidi"/>
          <w:i/>
          <w:iCs/>
          <w:sz w:val="30"/>
          <w:szCs w:val="30"/>
        </w:rPr>
        <w:t>)</w:t>
      </w:r>
    </w:p>
    <w:p w14:paraId="0EB2245F" w14:textId="77777777" w:rsidR="00260995" w:rsidRPr="008C0311" w:rsidRDefault="00260995" w:rsidP="00B955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24"/>
          <w:szCs w:val="24"/>
        </w:rPr>
      </w:pPr>
    </w:p>
    <w:p w14:paraId="5D606DCD" w14:textId="3DC14DF7" w:rsidR="002E22F2" w:rsidRPr="00104001" w:rsidRDefault="00AC6AAB" w:rsidP="00104001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t>8</w:t>
      </w:r>
      <w:r w:rsidR="002E22F2" w:rsidRPr="00104001">
        <w:rPr>
          <w:rFonts w:asciiTheme="majorBidi" w:hAnsiTheme="majorBidi" w:cstheme="majorBidi"/>
          <w:szCs w:val="30"/>
        </w:rPr>
        <w:tab/>
      </w:r>
      <w:r w:rsidR="002E22F2" w:rsidRPr="00104001">
        <w:rPr>
          <w:rFonts w:asciiTheme="majorBidi" w:hAnsiTheme="majorBidi" w:cstheme="majorBidi"/>
          <w:szCs w:val="30"/>
          <w:cs/>
        </w:rPr>
        <w:t>เงินปันผล</w:t>
      </w:r>
    </w:p>
    <w:p w14:paraId="4B3499F3" w14:textId="77777777" w:rsidR="002E22F2" w:rsidRPr="008C0311" w:rsidRDefault="002E22F2" w:rsidP="0010400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720"/>
        <w:jc w:val="both"/>
        <w:rPr>
          <w:rFonts w:asciiTheme="majorBidi" w:hAnsiTheme="majorBidi" w:cstheme="majorBidi"/>
          <w:b/>
          <w:bCs/>
          <w:sz w:val="24"/>
          <w:szCs w:val="24"/>
        </w:rPr>
      </w:pPr>
    </w:p>
    <w:p w14:paraId="3C02D84B" w14:textId="411FB855" w:rsidR="002E22F2" w:rsidRPr="00104001" w:rsidRDefault="002E22F2" w:rsidP="0010400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104001">
        <w:rPr>
          <w:rFonts w:asciiTheme="majorBidi" w:hAnsiTheme="majorBidi" w:cstheme="majorBidi"/>
          <w:sz w:val="30"/>
          <w:szCs w:val="30"/>
          <w:cs/>
        </w:rPr>
        <w:t xml:space="preserve">เงินปันผลที่บริษัทจ่ายให้ผู้ถือหุ้น มีดังนี้ </w:t>
      </w:r>
    </w:p>
    <w:p w14:paraId="78EF7ED3" w14:textId="77777777" w:rsidR="00A4440C" w:rsidRPr="008C0311" w:rsidRDefault="00A4440C" w:rsidP="0010400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24"/>
          <w:szCs w:val="24"/>
          <w:cs/>
        </w:rPr>
      </w:pPr>
    </w:p>
    <w:tbl>
      <w:tblPr>
        <w:tblW w:w="9198" w:type="dxa"/>
        <w:tblInd w:w="450" w:type="dxa"/>
        <w:tblLook w:val="04A0" w:firstRow="1" w:lastRow="0" w:firstColumn="1" w:lastColumn="0" w:noHBand="0" w:noVBand="1"/>
      </w:tblPr>
      <w:tblGrid>
        <w:gridCol w:w="2808"/>
        <w:gridCol w:w="1890"/>
        <w:gridCol w:w="1890"/>
        <w:gridCol w:w="1170"/>
        <w:gridCol w:w="270"/>
        <w:gridCol w:w="1170"/>
      </w:tblGrid>
      <w:tr w:rsidR="002E22F2" w:rsidRPr="00104001" w14:paraId="12BD2A69" w14:textId="77777777" w:rsidTr="002447CC">
        <w:tc>
          <w:tcPr>
            <w:tcW w:w="2808" w:type="dxa"/>
            <w:shd w:val="clear" w:color="auto" w:fill="auto"/>
            <w:vAlign w:val="bottom"/>
          </w:tcPr>
          <w:p w14:paraId="543086FE" w14:textId="77777777" w:rsidR="002E22F2" w:rsidRPr="00104001" w:rsidRDefault="002E22F2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64B79EA1" w14:textId="77777777" w:rsidR="002E22F2" w:rsidRPr="00104001" w:rsidRDefault="002E22F2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001">
              <w:rPr>
                <w:rFonts w:asciiTheme="majorBidi" w:hAnsiTheme="majorBidi" w:cstheme="majorBidi"/>
                <w:sz w:val="30"/>
                <w:szCs w:val="30"/>
                <w:cs/>
              </w:rPr>
              <w:t>วันที่อนุมัติ</w:t>
            </w:r>
          </w:p>
        </w:tc>
        <w:tc>
          <w:tcPr>
            <w:tcW w:w="1890" w:type="dxa"/>
            <w:shd w:val="clear" w:color="auto" w:fill="auto"/>
            <w:vAlign w:val="bottom"/>
          </w:tcPr>
          <w:p w14:paraId="734D76F4" w14:textId="77777777" w:rsidR="002E22F2" w:rsidRPr="00104001" w:rsidRDefault="002E22F2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001">
              <w:rPr>
                <w:rFonts w:asciiTheme="majorBidi" w:hAnsiTheme="majorBidi" w:cstheme="majorBidi"/>
                <w:sz w:val="30"/>
                <w:szCs w:val="30"/>
                <w:cs/>
              </w:rPr>
              <w:t>กำหนดจ่าย</w:t>
            </w:r>
          </w:p>
          <w:p w14:paraId="7DD96121" w14:textId="77777777" w:rsidR="002E22F2" w:rsidRPr="00104001" w:rsidRDefault="002E22F2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001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17701DCF" w14:textId="77777777" w:rsidR="002E22F2" w:rsidRPr="00104001" w:rsidRDefault="002E22F2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001">
              <w:rPr>
                <w:rFonts w:asciiTheme="majorBidi" w:hAnsiTheme="majorBidi" w:cstheme="majorBidi"/>
                <w:sz w:val="30"/>
                <w:szCs w:val="30"/>
                <w:cs/>
              </w:rPr>
              <w:t>อัตราเงินปันผลต่อหุ้น</w:t>
            </w:r>
          </w:p>
        </w:tc>
        <w:tc>
          <w:tcPr>
            <w:tcW w:w="270" w:type="dxa"/>
            <w:shd w:val="clear" w:color="auto" w:fill="auto"/>
          </w:tcPr>
          <w:p w14:paraId="43345A8D" w14:textId="77777777" w:rsidR="002E22F2" w:rsidRPr="00104001" w:rsidRDefault="002E22F2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A82B095" w14:textId="77777777" w:rsidR="002E22F2" w:rsidRPr="00104001" w:rsidDel="00D43E7A" w:rsidRDefault="002E22F2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001">
              <w:rPr>
                <w:rFonts w:asciiTheme="majorBidi" w:hAnsiTheme="majorBidi" w:cstheme="majorBidi"/>
                <w:sz w:val="30"/>
                <w:szCs w:val="30"/>
                <w:cs/>
              </w:rPr>
              <w:t>จำนวนเงิน</w:t>
            </w:r>
          </w:p>
        </w:tc>
      </w:tr>
      <w:tr w:rsidR="002E22F2" w:rsidRPr="00104001" w14:paraId="267E235B" w14:textId="77777777" w:rsidTr="002447CC">
        <w:tc>
          <w:tcPr>
            <w:tcW w:w="2808" w:type="dxa"/>
            <w:shd w:val="clear" w:color="auto" w:fill="auto"/>
          </w:tcPr>
          <w:p w14:paraId="7E10AF4B" w14:textId="77777777" w:rsidR="002E22F2" w:rsidRPr="00104001" w:rsidRDefault="002E22F2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90" w:type="dxa"/>
            <w:shd w:val="clear" w:color="auto" w:fill="auto"/>
          </w:tcPr>
          <w:p w14:paraId="6121D671" w14:textId="77777777" w:rsidR="002E22F2" w:rsidRPr="00104001" w:rsidRDefault="002E22F2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6A2C932D" w14:textId="77777777" w:rsidR="002E22F2" w:rsidRPr="00104001" w:rsidRDefault="002E22F2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</w:tcPr>
          <w:p w14:paraId="4B17154A" w14:textId="77777777" w:rsidR="002E22F2" w:rsidRPr="00104001" w:rsidRDefault="002E22F2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10400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270" w:type="dxa"/>
            <w:shd w:val="clear" w:color="auto" w:fill="auto"/>
          </w:tcPr>
          <w:p w14:paraId="4F989FF5" w14:textId="77777777" w:rsidR="002E22F2" w:rsidRPr="00104001" w:rsidRDefault="002E22F2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</w:tcPr>
          <w:p w14:paraId="2D3D5F4F" w14:textId="77777777" w:rsidR="002E22F2" w:rsidRPr="00104001" w:rsidRDefault="002E22F2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10400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2E22F2" w:rsidRPr="00104001" w14:paraId="7DF81655" w14:textId="77777777" w:rsidTr="002447CC">
        <w:tc>
          <w:tcPr>
            <w:tcW w:w="2808" w:type="dxa"/>
            <w:shd w:val="clear" w:color="auto" w:fill="auto"/>
          </w:tcPr>
          <w:p w14:paraId="501F22BD" w14:textId="55CF4F31" w:rsidR="002E22F2" w:rsidRPr="00104001" w:rsidRDefault="002E22F2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10400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ปี </w:t>
            </w:r>
            <w:r w:rsidR="005A64ED" w:rsidRPr="00104001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</w:t>
            </w:r>
            <w:r w:rsidR="00A4440C" w:rsidRPr="00104001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1890" w:type="dxa"/>
            <w:shd w:val="clear" w:color="auto" w:fill="auto"/>
          </w:tcPr>
          <w:p w14:paraId="55848DD7" w14:textId="77777777" w:rsidR="002E22F2" w:rsidRPr="00104001" w:rsidRDefault="002E22F2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942617F" w14:textId="77777777" w:rsidR="002E22F2" w:rsidRPr="00104001" w:rsidRDefault="002E22F2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62A330A8" w14:textId="77777777" w:rsidR="002E22F2" w:rsidRPr="00104001" w:rsidRDefault="002E22F2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" w:right="-21" w:firstLine="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98E8FF9" w14:textId="77777777" w:rsidR="002E22F2" w:rsidRPr="00104001" w:rsidRDefault="002E22F2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5D360F5C" w14:textId="77777777" w:rsidR="002E22F2" w:rsidRPr="00104001" w:rsidRDefault="002E22F2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2E22F2" w:rsidRPr="00104001" w14:paraId="2E1E9DBC" w14:textId="77777777" w:rsidTr="002447CC">
        <w:tc>
          <w:tcPr>
            <w:tcW w:w="2808" w:type="dxa"/>
            <w:shd w:val="clear" w:color="auto" w:fill="auto"/>
          </w:tcPr>
          <w:p w14:paraId="317DB9E2" w14:textId="0CBA971A" w:rsidR="002E22F2" w:rsidRPr="00104001" w:rsidRDefault="002E22F2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001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เงินปันผลประจำปี</w:t>
            </w:r>
            <w:r w:rsidRPr="0010400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5A64ED" w:rsidRPr="00104001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9250B9"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1890" w:type="dxa"/>
            <w:shd w:val="clear" w:color="auto" w:fill="auto"/>
          </w:tcPr>
          <w:p w14:paraId="3F50E872" w14:textId="739E0314" w:rsidR="002E22F2" w:rsidRPr="00104001" w:rsidRDefault="00A62C97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001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8</w:t>
            </w:r>
            <w:r w:rsidRPr="0010400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10400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เมษายน </w:t>
            </w:r>
            <w:r w:rsidRPr="00104001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1890" w:type="dxa"/>
            <w:shd w:val="clear" w:color="auto" w:fill="auto"/>
          </w:tcPr>
          <w:p w14:paraId="1DF232FC" w14:textId="22D3EF6B" w:rsidR="002E22F2" w:rsidRPr="00104001" w:rsidRDefault="00A62C97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001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 w:rsidRPr="0010400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10400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พฤษภาคม </w:t>
            </w:r>
            <w:r w:rsidRPr="00104001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</w:tcPr>
          <w:p w14:paraId="6F9AB1A7" w14:textId="6CF6553B" w:rsidR="002E22F2" w:rsidRPr="00104001" w:rsidRDefault="00C50C64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0.25</w:t>
            </w:r>
          </w:p>
        </w:tc>
        <w:tc>
          <w:tcPr>
            <w:tcW w:w="270" w:type="dxa"/>
            <w:shd w:val="clear" w:color="auto" w:fill="auto"/>
          </w:tcPr>
          <w:p w14:paraId="1C9E5825" w14:textId="77777777" w:rsidR="002E22F2" w:rsidRPr="00104001" w:rsidRDefault="002E22F2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</w:tcPr>
          <w:p w14:paraId="01A83C51" w14:textId="124DA388" w:rsidR="002E22F2" w:rsidRPr="00104001" w:rsidRDefault="00C50C64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82.50</w:t>
            </w:r>
          </w:p>
        </w:tc>
      </w:tr>
      <w:tr w:rsidR="002E22F2" w:rsidRPr="00104001" w14:paraId="3A988A99" w14:textId="77777777" w:rsidTr="002447CC">
        <w:tc>
          <w:tcPr>
            <w:tcW w:w="2808" w:type="dxa"/>
            <w:shd w:val="clear" w:color="auto" w:fill="auto"/>
          </w:tcPr>
          <w:p w14:paraId="6795F283" w14:textId="77777777" w:rsidR="002E22F2" w:rsidRPr="00104001" w:rsidRDefault="002E22F2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890" w:type="dxa"/>
            <w:shd w:val="clear" w:color="auto" w:fill="auto"/>
          </w:tcPr>
          <w:p w14:paraId="7E85804A" w14:textId="77777777" w:rsidR="002E22F2" w:rsidRPr="00104001" w:rsidRDefault="002E22F2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6297803B" w14:textId="77777777" w:rsidR="002E22F2" w:rsidRPr="00104001" w:rsidRDefault="002E22F2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  <w:shd w:val="clear" w:color="auto" w:fill="auto"/>
          </w:tcPr>
          <w:p w14:paraId="691F4042" w14:textId="77777777" w:rsidR="002E22F2" w:rsidRPr="00104001" w:rsidRDefault="002E22F2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EF1023C" w14:textId="77777777" w:rsidR="002E22F2" w:rsidRPr="00104001" w:rsidRDefault="002E22F2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  <w:shd w:val="clear" w:color="auto" w:fill="auto"/>
          </w:tcPr>
          <w:p w14:paraId="2EEFA4F8" w14:textId="77777777" w:rsidR="002E22F2" w:rsidRPr="00104001" w:rsidRDefault="002E22F2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A4440C" w:rsidRPr="00104001" w14:paraId="4CF128B3" w14:textId="77777777" w:rsidTr="002447CC">
        <w:tc>
          <w:tcPr>
            <w:tcW w:w="2808" w:type="dxa"/>
            <w:shd w:val="clear" w:color="auto" w:fill="auto"/>
          </w:tcPr>
          <w:p w14:paraId="0909D485" w14:textId="79EF9084" w:rsidR="00A4440C" w:rsidRPr="00104001" w:rsidRDefault="00A4440C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10400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ปี </w:t>
            </w:r>
            <w:r w:rsidRPr="00104001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1890" w:type="dxa"/>
            <w:shd w:val="clear" w:color="auto" w:fill="auto"/>
          </w:tcPr>
          <w:p w14:paraId="592AA9FD" w14:textId="77777777" w:rsidR="00A4440C" w:rsidRPr="00104001" w:rsidRDefault="00A4440C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4C8272D" w14:textId="77777777" w:rsidR="00A4440C" w:rsidRPr="00104001" w:rsidRDefault="00A4440C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1D93C224" w14:textId="77777777" w:rsidR="00A4440C" w:rsidRPr="00104001" w:rsidRDefault="00A4440C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88B9BEB" w14:textId="77777777" w:rsidR="00A4440C" w:rsidRPr="00104001" w:rsidRDefault="00A4440C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2EE97318" w14:textId="77777777" w:rsidR="00A4440C" w:rsidRPr="00104001" w:rsidRDefault="00A4440C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A4440C" w:rsidRPr="00104001" w14:paraId="50360B70" w14:textId="77777777" w:rsidTr="00487072">
        <w:tc>
          <w:tcPr>
            <w:tcW w:w="2808" w:type="dxa"/>
            <w:shd w:val="clear" w:color="auto" w:fill="auto"/>
          </w:tcPr>
          <w:p w14:paraId="5AB331B8" w14:textId="5D55D0D0" w:rsidR="00A4440C" w:rsidRPr="00104001" w:rsidRDefault="00A4440C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</w:rPr>
            </w:pPr>
            <w:r w:rsidRPr="00104001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เงินปันผลประจำปี</w:t>
            </w:r>
            <w:r w:rsidRPr="00104001">
              <w:rPr>
                <w:rFonts w:asciiTheme="majorBidi" w:hAnsiTheme="majorBidi" w:cstheme="majorBidi"/>
                <w:sz w:val="30"/>
                <w:szCs w:val="30"/>
              </w:rPr>
              <w:t xml:space="preserve"> 2562</w:t>
            </w:r>
          </w:p>
        </w:tc>
        <w:tc>
          <w:tcPr>
            <w:tcW w:w="1890" w:type="dxa"/>
            <w:shd w:val="clear" w:color="auto" w:fill="auto"/>
          </w:tcPr>
          <w:p w14:paraId="27873FC1" w14:textId="574990C2" w:rsidR="00A4440C" w:rsidRPr="00104001" w:rsidRDefault="00A4440C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6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001">
              <w:rPr>
                <w:rFonts w:asciiTheme="majorBidi" w:hAnsiTheme="majorBidi" w:cstheme="majorBidi"/>
                <w:sz w:val="30"/>
                <w:szCs w:val="30"/>
              </w:rPr>
              <w:t xml:space="preserve">29 </w:t>
            </w:r>
            <w:r w:rsidRPr="0010400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เมษายน </w:t>
            </w:r>
            <w:r w:rsidRPr="00104001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1890" w:type="dxa"/>
            <w:shd w:val="clear" w:color="auto" w:fill="auto"/>
          </w:tcPr>
          <w:p w14:paraId="0AA595C6" w14:textId="7DD799C7" w:rsidR="00A4440C" w:rsidRPr="00104001" w:rsidRDefault="00A4440C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1" w:right="7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001">
              <w:rPr>
                <w:rFonts w:asciiTheme="majorBidi" w:hAnsiTheme="majorBidi" w:cstheme="majorBidi"/>
                <w:sz w:val="30"/>
                <w:szCs w:val="30"/>
              </w:rPr>
              <w:t xml:space="preserve">28 </w:t>
            </w:r>
            <w:r w:rsidRPr="0010400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พฤษภาคม </w:t>
            </w:r>
            <w:r w:rsidRPr="00104001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</w:tcPr>
          <w:p w14:paraId="0D6F8B6C" w14:textId="77FEEEE5" w:rsidR="00A4440C" w:rsidRPr="00104001" w:rsidRDefault="00A4440C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7" w:right="-2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001">
              <w:rPr>
                <w:rFonts w:asciiTheme="majorBidi" w:hAnsiTheme="majorBidi" w:cstheme="majorBidi"/>
                <w:sz w:val="30"/>
                <w:szCs w:val="30"/>
              </w:rPr>
              <w:t>0.12</w:t>
            </w:r>
          </w:p>
        </w:tc>
        <w:tc>
          <w:tcPr>
            <w:tcW w:w="270" w:type="dxa"/>
            <w:shd w:val="clear" w:color="auto" w:fill="auto"/>
          </w:tcPr>
          <w:p w14:paraId="0B447472" w14:textId="77777777" w:rsidR="00A4440C" w:rsidRPr="00104001" w:rsidRDefault="00A4440C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</w:tcPr>
          <w:p w14:paraId="5C33F475" w14:textId="7FAA2570" w:rsidR="00A4440C" w:rsidRPr="00104001" w:rsidRDefault="00A4440C" w:rsidP="00104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001">
              <w:rPr>
                <w:rFonts w:asciiTheme="majorBidi" w:hAnsiTheme="majorBidi" w:cstheme="majorBidi"/>
                <w:sz w:val="30"/>
                <w:szCs w:val="30"/>
              </w:rPr>
              <w:t>39.60</w:t>
            </w:r>
          </w:p>
        </w:tc>
      </w:tr>
    </w:tbl>
    <w:p w14:paraId="3932E1F6" w14:textId="77777777" w:rsidR="00B53368" w:rsidRPr="008C0311" w:rsidRDefault="00B53368" w:rsidP="00104001">
      <w:pPr>
        <w:spacing w:line="240" w:lineRule="auto"/>
        <w:rPr>
          <w:rFonts w:asciiTheme="majorBidi" w:hAnsiTheme="majorBidi" w:cstheme="majorBidi"/>
          <w:sz w:val="24"/>
          <w:szCs w:val="24"/>
        </w:rPr>
      </w:pPr>
    </w:p>
    <w:p w14:paraId="110335AA" w14:textId="59EC7806" w:rsidR="003B4E0B" w:rsidRPr="00104001" w:rsidRDefault="0078606C" w:rsidP="00104001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t>9</w:t>
      </w:r>
      <w:r w:rsidR="00FF16E4" w:rsidRPr="00104001">
        <w:rPr>
          <w:rFonts w:asciiTheme="majorBidi" w:hAnsiTheme="majorBidi" w:cstheme="majorBidi"/>
          <w:szCs w:val="30"/>
        </w:rPr>
        <w:tab/>
      </w:r>
      <w:r w:rsidR="003B4E0B" w:rsidRPr="00104001">
        <w:rPr>
          <w:rFonts w:asciiTheme="majorBidi" w:hAnsiTheme="majorBidi" w:cstheme="majorBidi"/>
          <w:szCs w:val="30"/>
          <w:cs/>
        </w:rPr>
        <w:t>เครื่องมือทางการเงิน</w:t>
      </w:r>
    </w:p>
    <w:p w14:paraId="432E738E" w14:textId="77777777" w:rsidR="003B4E0B" w:rsidRPr="008C0311" w:rsidRDefault="003B4E0B" w:rsidP="0010400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67" w:right="-7"/>
        <w:jc w:val="both"/>
        <w:rPr>
          <w:rFonts w:asciiTheme="majorBidi" w:hAnsiTheme="majorBidi" w:cstheme="majorBidi"/>
          <w:sz w:val="24"/>
          <w:szCs w:val="24"/>
          <w:lang w:val="en-GB"/>
        </w:rPr>
      </w:pPr>
    </w:p>
    <w:p w14:paraId="78ACF33A" w14:textId="77777777" w:rsidR="001B0999" w:rsidRPr="002D68B4" w:rsidRDefault="001B0999" w:rsidP="001B09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198"/>
        <w:jc w:val="both"/>
        <w:rPr>
          <w:rFonts w:asciiTheme="majorBidi" w:hAnsiTheme="majorBidi" w:cstheme="majorBidi"/>
          <w:i/>
          <w:iCs/>
          <w:sz w:val="30"/>
          <w:szCs w:val="30"/>
          <w:lang w:val="en-GB"/>
        </w:rPr>
      </w:pPr>
      <w:r w:rsidRPr="002D68B4">
        <w:rPr>
          <w:rFonts w:asciiTheme="majorBidi" w:hAnsiTheme="majorBidi" w:cstheme="majorBidi"/>
          <w:i/>
          <w:iCs/>
          <w:sz w:val="30"/>
          <w:szCs w:val="30"/>
          <w:cs/>
          <w:lang w:val="en-GB"/>
        </w:rPr>
        <w:t>มูลค่าตามบัญชีและมูลค่ายุติธรรม</w:t>
      </w:r>
    </w:p>
    <w:p w14:paraId="1DFC00BE" w14:textId="77777777" w:rsidR="001B0999" w:rsidRPr="008C0311" w:rsidRDefault="001B0999" w:rsidP="001B09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198"/>
        <w:jc w:val="both"/>
        <w:rPr>
          <w:rFonts w:asciiTheme="majorBidi" w:hAnsiTheme="majorBidi" w:cstheme="majorBidi"/>
          <w:sz w:val="24"/>
          <w:szCs w:val="24"/>
          <w:lang w:val="en-GB"/>
        </w:rPr>
      </w:pPr>
    </w:p>
    <w:p w14:paraId="53967578" w14:textId="21E023FE" w:rsidR="00AE3B91" w:rsidRPr="00551EA1" w:rsidRDefault="001B0999" w:rsidP="001B09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7"/>
        <w:jc w:val="thaiDistribute"/>
        <w:rPr>
          <w:rFonts w:asciiTheme="majorBidi" w:hAnsiTheme="majorBidi" w:cstheme="majorBidi"/>
          <w:sz w:val="30"/>
          <w:szCs w:val="30"/>
          <w:lang w:val="en-GB"/>
        </w:rPr>
      </w:pPr>
      <w:r w:rsidRPr="002D68B4">
        <w:rPr>
          <w:rFonts w:asciiTheme="majorBidi" w:hAnsiTheme="majorBidi" w:cstheme="majorBidi"/>
          <w:sz w:val="30"/>
          <w:szCs w:val="30"/>
          <w:cs/>
        </w:rPr>
        <w:t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 รวมถึงลำดับชั้นมูลค่ายุติธรรมสำหรับเครื่องมือทางการเงินที่วัดมูลค่าด้วยมูลค่ายุติธรรม แต่ไม่รวมถึงการแสดงข้อมูลมูลค่ายุติธรรมสำหรับสินทรัพย์ทางการเงินและหนี้สินทางการเงินที่วัดมูลค่าด้วยราคาทุนตัดจำหน่ายหากมูลค่าตามบัญชีใกล้เคียงกับมูลค่ายุติธรรมอย่างสมเหตุสมผ</w:t>
      </w:r>
      <w:r>
        <w:rPr>
          <w:rFonts w:asciiTheme="majorBidi" w:hAnsiTheme="majorBidi" w:cstheme="majorBidi" w:hint="cs"/>
          <w:sz w:val="30"/>
          <w:szCs w:val="30"/>
          <w:cs/>
        </w:rPr>
        <w:t>ล</w:t>
      </w:r>
    </w:p>
    <w:p w14:paraId="041C8D8E" w14:textId="77777777" w:rsidR="00A61283" w:rsidRPr="00551EA1" w:rsidRDefault="00A612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  <w:lang w:val="en-GB"/>
        </w:rPr>
        <w:sectPr w:rsidR="00A61283" w:rsidRPr="00551EA1" w:rsidSect="00C901C1">
          <w:headerReference w:type="default" r:id="rId20"/>
          <w:footerReference w:type="default" r:id="rId21"/>
          <w:type w:val="nextColumn"/>
          <w:pgSz w:w="11909" w:h="16834" w:code="9"/>
          <w:pgMar w:top="691" w:right="839" w:bottom="576" w:left="1152" w:header="720" w:footer="720" w:gutter="0"/>
          <w:cols w:space="720"/>
        </w:sectPr>
      </w:pPr>
    </w:p>
    <w:tbl>
      <w:tblPr>
        <w:tblW w:w="1458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050"/>
        <w:gridCol w:w="270"/>
        <w:gridCol w:w="1350"/>
        <w:gridCol w:w="1350"/>
        <w:gridCol w:w="1294"/>
        <w:gridCol w:w="236"/>
        <w:gridCol w:w="1204"/>
        <w:gridCol w:w="236"/>
        <w:gridCol w:w="900"/>
        <w:gridCol w:w="236"/>
        <w:gridCol w:w="1024"/>
        <w:gridCol w:w="236"/>
        <w:gridCol w:w="934"/>
        <w:gridCol w:w="236"/>
        <w:gridCol w:w="1024"/>
      </w:tblGrid>
      <w:tr w:rsidR="004736F8" w:rsidRPr="00104E8F" w14:paraId="4BFC4EB0" w14:textId="77777777" w:rsidTr="002279E1">
        <w:trPr>
          <w:trHeight w:val="261"/>
        </w:trPr>
        <w:tc>
          <w:tcPr>
            <w:tcW w:w="4050" w:type="dxa"/>
            <w:shd w:val="clear" w:color="auto" w:fill="auto"/>
            <w:vAlign w:val="bottom"/>
          </w:tcPr>
          <w:p w14:paraId="59593E81" w14:textId="77777777" w:rsidR="004736F8" w:rsidRPr="00104E8F" w:rsidRDefault="004736F8" w:rsidP="002279E1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0" w:type="dxa"/>
            <w:vAlign w:val="bottom"/>
          </w:tcPr>
          <w:p w14:paraId="4FBFBB38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260" w:type="dxa"/>
            <w:gridSpan w:val="13"/>
            <w:vAlign w:val="bottom"/>
          </w:tcPr>
          <w:p w14:paraId="097E43D1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งบการงินรวม</w:t>
            </w: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 xml:space="preserve"> / </w:t>
            </w: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งบเฉพาะกิจการ</w:t>
            </w:r>
          </w:p>
        </w:tc>
      </w:tr>
      <w:tr w:rsidR="004736F8" w:rsidRPr="00104E8F" w14:paraId="2A7FCBEE" w14:textId="77777777" w:rsidTr="002279E1">
        <w:trPr>
          <w:trHeight w:val="261"/>
        </w:trPr>
        <w:tc>
          <w:tcPr>
            <w:tcW w:w="4050" w:type="dxa"/>
            <w:shd w:val="clear" w:color="auto" w:fill="auto"/>
            <w:vAlign w:val="bottom"/>
          </w:tcPr>
          <w:p w14:paraId="2963A4C2" w14:textId="77777777" w:rsidR="004736F8" w:rsidRPr="00104E8F" w:rsidRDefault="004736F8" w:rsidP="002279E1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0" w:type="dxa"/>
            <w:vAlign w:val="bottom"/>
          </w:tcPr>
          <w:p w14:paraId="6EB472C0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5434" w:type="dxa"/>
            <w:gridSpan w:val="5"/>
            <w:vAlign w:val="bottom"/>
          </w:tcPr>
          <w:p w14:paraId="1BA32C82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มูลค่าตามบัญชี</w:t>
            </w:r>
          </w:p>
        </w:tc>
        <w:tc>
          <w:tcPr>
            <w:tcW w:w="236" w:type="dxa"/>
          </w:tcPr>
          <w:p w14:paraId="5DEF3B56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4590" w:type="dxa"/>
            <w:gridSpan w:val="7"/>
            <w:vAlign w:val="bottom"/>
          </w:tcPr>
          <w:p w14:paraId="3DC4305A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มูลค่ายุติธรรม</w:t>
            </w:r>
          </w:p>
        </w:tc>
      </w:tr>
      <w:tr w:rsidR="004736F8" w:rsidRPr="00104E8F" w14:paraId="02357C41" w14:textId="77777777" w:rsidTr="002279E1">
        <w:trPr>
          <w:trHeight w:val="261"/>
        </w:trPr>
        <w:tc>
          <w:tcPr>
            <w:tcW w:w="4050" w:type="dxa"/>
            <w:shd w:val="clear" w:color="auto" w:fill="auto"/>
            <w:vAlign w:val="bottom"/>
          </w:tcPr>
          <w:p w14:paraId="03BF3E22" w14:textId="77777777" w:rsidR="004736F8" w:rsidRPr="00104E8F" w:rsidRDefault="004736F8" w:rsidP="002279E1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5ABF5B91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  <w:vAlign w:val="bottom"/>
          </w:tcPr>
          <w:p w14:paraId="7A28B2DF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104E8F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เครื่องมือที่ใช้ในการป้องกันความเสี่ยง</w:t>
            </w:r>
          </w:p>
        </w:tc>
        <w:tc>
          <w:tcPr>
            <w:tcW w:w="1350" w:type="dxa"/>
          </w:tcPr>
          <w:p w14:paraId="0663161E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104E8F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294" w:type="dxa"/>
            <w:shd w:val="clear" w:color="auto" w:fill="auto"/>
            <w:vAlign w:val="bottom"/>
          </w:tcPr>
          <w:p w14:paraId="22542F2D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104E8F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2A2A69F" w14:textId="77777777" w:rsidR="004736F8" w:rsidRPr="00104E8F" w:rsidRDefault="004736F8" w:rsidP="002279E1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04DECA01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  <w:tc>
          <w:tcPr>
            <w:tcW w:w="236" w:type="dxa"/>
          </w:tcPr>
          <w:p w14:paraId="71F82A3A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5878F72B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104E8F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104E8F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  <w:tc>
          <w:tcPr>
            <w:tcW w:w="236" w:type="dxa"/>
          </w:tcPr>
          <w:p w14:paraId="33AF0F74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vAlign w:val="bottom"/>
          </w:tcPr>
          <w:p w14:paraId="5DF09F05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104E8F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104E8F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</w:p>
        </w:tc>
        <w:tc>
          <w:tcPr>
            <w:tcW w:w="236" w:type="dxa"/>
          </w:tcPr>
          <w:p w14:paraId="73116066" w14:textId="77777777" w:rsidR="004736F8" w:rsidRPr="00104E8F" w:rsidRDefault="004736F8" w:rsidP="002279E1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34" w:type="dxa"/>
            <w:vAlign w:val="bottom"/>
          </w:tcPr>
          <w:p w14:paraId="7CAC243C" w14:textId="77777777" w:rsidR="004736F8" w:rsidRPr="00104E8F" w:rsidRDefault="004736F8" w:rsidP="002279E1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>ระดับ</w:t>
            </w:r>
            <w:r w:rsidRPr="00104E8F">
              <w:rPr>
                <w:rFonts w:asciiTheme="majorBidi" w:hAnsiTheme="majorBidi" w:cstheme="majorBidi"/>
                <w:sz w:val="30"/>
                <w:szCs w:val="30"/>
              </w:rPr>
              <w:t xml:space="preserve"> 3</w:t>
            </w:r>
          </w:p>
        </w:tc>
        <w:tc>
          <w:tcPr>
            <w:tcW w:w="236" w:type="dxa"/>
          </w:tcPr>
          <w:p w14:paraId="72F7034F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0946F519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4736F8" w:rsidRPr="00104E8F" w14:paraId="152A3E8D" w14:textId="77777777" w:rsidTr="002279E1">
        <w:trPr>
          <w:trHeight w:val="261"/>
        </w:trPr>
        <w:tc>
          <w:tcPr>
            <w:tcW w:w="4050" w:type="dxa"/>
            <w:shd w:val="clear" w:color="auto" w:fill="auto"/>
            <w:vAlign w:val="bottom"/>
          </w:tcPr>
          <w:p w14:paraId="58EC779E" w14:textId="77777777" w:rsidR="004736F8" w:rsidRPr="00104E8F" w:rsidRDefault="004736F8" w:rsidP="002279E1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0" w:type="dxa"/>
            <w:vAlign w:val="bottom"/>
          </w:tcPr>
          <w:p w14:paraId="02B5D679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260" w:type="dxa"/>
            <w:gridSpan w:val="13"/>
            <w:vAlign w:val="bottom"/>
          </w:tcPr>
          <w:p w14:paraId="14F1A3EC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104E8F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4736F8" w:rsidRPr="00104E8F" w14:paraId="3A1EA46F" w14:textId="77777777" w:rsidTr="002279E1">
        <w:trPr>
          <w:trHeight w:val="261"/>
        </w:trPr>
        <w:tc>
          <w:tcPr>
            <w:tcW w:w="4050" w:type="dxa"/>
            <w:shd w:val="clear" w:color="auto" w:fill="auto"/>
            <w:vAlign w:val="bottom"/>
          </w:tcPr>
          <w:p w14:paraId="10AE58FA" w14:textId="78C58C68" w:rsidR="004736F8" w:rsidRPr="00104E8F" w:rsidRDefault="004736F8" w:rsidP="002279E1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มิถุนายน</w:t>
            </w: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270" w:type="dxa"/>
            <w:vAlign w:val="bottom"/>
          </w:tcPr>
          <w:p w14:paraId="0B9839AD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260" w:type="dxa"/>
            <w:gridSpan w:val="13"/>
            <w:vAlign w:val="bottom"/>
          </w:tcPr>
          <w:p w14:paraId="69E966EE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</w:p>
        </w:tc>
      </w:tr>
      <w:tr w:rsidR="004736F8" w:rsidRPr="00104E8F" w14:paraId="506689CC" w14:textId="77777777" w:rsidTr="002279E1">
        <w:trPr>
          <w:trHeight w:val="261"/>
        </w:trPr>
        <w:tc>
          <w:tcPr>
            <w:tcW w:w="4050" w:type="dxa"/>
            <w:shd w:val="clear" w:color="auto" w:fill="auto"/>
          </w:tcPr>
          <w:p w14:paraId="44970659" w14:textId="77777777" w:rsidR="004736F8" w:rsidRPr="00104E8F" w:rsidRDefault="004736F8" w:rsidP="002279E1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/>
              </w:rPr>
            </w:pPr>
            <w:r w:rsidRPr="00104E8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270" w:type="dxa"/>
          </w:tcPr>
          <w:p w14:paraId="70DB5DDE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2AAD102D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4C525202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0D20F165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3D95AED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04820886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B8DA8AB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548C4D22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5780737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08B9981C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30D1674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38234765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C76ACB5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2FCC6C61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9214C" w:rsidRPr="00104E8F" w14:paraId="59F7F4D4" w14:textId="77777777" w:rsidTr="002279E1">
        <w:trPr>
          <w:trHeight w:val="261"/>
        </w:trPr>
        <w:tc>
          <w:tcPr>
            <w:tcW w:w="4050" w:type="dxa"/>
            <w:shd w:val="clear" w:color="auto" w:fill="auto"/>
          </w:tcPr>
          <w:p w14:paraId="3FEDAE0C" w14:textId="58AF5CF8" w:rsidR="0049214C" w:rsidRPr="00104E8F" w:rsidRDefault="0049214C" w:rsidP="008E222B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270" w:type="dxa"/>
          </w:tcPr>
          <w:p w14:paraId="1C3AD5AF" w14:textId="77777777" w:rsidR="0049214C" w:rsidRPr="00104E8F" w:rsidRDefault="0049214C" w:rsidP="008E222B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18244D74" w14:textId="5A8E8D9A" w:rsidR="0049214C" w:rsidRPr="00B53686" w:rsidRDefault="0049214C" w:rsidP="006A46DC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50" w:type="dxa"/>
          </w:tcPr>
          <w:p w14:paraId="43BC1B6E" w14:textId="29DB4249" w:rsidR="0049214C" w:rsidRPr="00B53686" w:rsidRDefault="0049214C" w:rsidP="008E222B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22751EF5" w14:textId="7BD3FFF0" w:rsidR="0049214C" w:rsidRPr="00B53686" w:rsidRDefault="0049214C" w:rsidP="006A46DC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750</w:t>
            </w:r>
          </w:p>
        </w:tc>
        <w:tc>
          <w:tcPr>
            <w:tcW w:w="236" w:type="dxa"/>
            <w:shd w:val="clear" w:color="auto" w:fill="auto"/>
          </w:tcPr>
          <w:p w14:paraId="0231683C" w14:textId="77777777" w:rsidR="0049214C" w:rsidRPr="00B53686" w:rsidRDefault="0049214C" w:rsidP="006A46DC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3C78875C" w14:textId="0532E453" w:rsidR="0049214C" w:rsidRPr="00B53686" w:rsidRDefault="0049214C" w:rsidP="00B53686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750</w:t>
            </w:r>
          </w:p>
        </w:tc>
        <w:tc>
          <w:tcPr>
            <w:tcW w:w="236" w:type="dxa"/>
          </w:tcPr>
          <w:p w14:paraId="76EDABCA" w14:textId="77777777" w:rsidR="0049214C" w:rsidRPr="00B53686" w:rsidRDefault="0049214C" w:rsidP="006A46DC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6E44D49" w14:textId="0C6E03C5" w:rsidR="0049214C" w:rsidRPr="00B53686" w:rsidRDefault="0049214C" w:rsidP="006A46DC">
            <w:pPr>
              <w:pStyle w:val="acctfourfigures"/>
              <w:tabs>
                <w:tab w:val="clear" w:pos="765"/>
                <w:tab w:val="decimal" w:pos="37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F75A862" w14:textId="77777777" w:rsidR="0049214C" w:rsidRPr="00B53686" w:rsidRDefault="0049214C" w:rsidP="006A46DC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6FC9A0A6" w14:textId="39C69AAB" w:rsidR="0049214C" w:rsidRPr="00B53686" w:rsidRDefault="0049214C" w:rsidP="00B53686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750</w:t>
            </w:r>
          </w:p>
        </w:tc>
        <w:tc>
          <w:tcPr>
            <w:tcW w:w="236" w:type="dxa"/>
          </w:tcPr>
          <w:p w14:paraId="2524F379" w14:textId="77777777" w:rsidR="0049214C" w:rsidRPr="00B53686" w:rsidRDefault="0049214C" w:rsidP="006A46DC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159D237B" w14:textId="132869DD" w:rsidR="0049214C" w:rsidRPr="00B53686" w:rsidRDefault="0049214C" w:rsidP="006A46DC">
            <w:pPr>
              <w:pStyle w:val="acctfourfigures"/>
              <w:tabs>
                <w:tab w:val="clear" w:pos="765"/>
                <w:tab w:val="decimal" w:pos="37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866D3D7" w14:textId="77777777" w:rsidR="0049214C" w:rsidRPr="00B53686" w:rsidRDefault="0049214C" w:rsidP="006A46DC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2BD9B4C0" w14:textId="71B8C1BA" w:rsidR="0049214C" w:rsidRPr="00B53686" w:rsidRDefault="0049214C" w:rsidP="00B53686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750</w:t>
            </w:r>
          </w:p>
        </w:tc>
      </w:tr>
      <w:tr w:rsidR="008E222B" w:rsidRPr="00104E8F" w14:paraId="36AFD302" w14:textId="77777777" w:rsidTr="002279E1">
        <w:trPr>
          <w:trHeight w:val="261"/>
        </w:trPr>
        <w:tc>
          <w:tcPr>
            <w:tcW w:w="4320" w:type="dxa"/>
            <w:gridSpan w:val="2"/>
            <w:shd w:val="clear" w:color="auto" w:fill="auto"/>
          </w:tcPr>
          <w:p w14:paraId="29A4D176" w14:textId="77777777" w:rsidR="008E222B" w:rsidRPr="00104E8F" w:rsidRDefault="008E222B" w:rsidP="008E222B">
            <w:pPr>
              <w:pStyle w:val="acctfourfigures"/>
              <w:tabs>
                <w:tab w:val="clear" w:pos="765"/>
              </w:tabs>
              <w:spacing w:line="240" w:lineRule="atLeast"/>
              <w:ind w:left="-42" w:right="-90" w:firstLine="22"/>
              <w:rPr>
                <w:rFonts w:asciiTheme="majorBidi" w:hAnsiTheme="majorBidi" w:cs="Angsana New"/>
                <w:sz w:val="30"/>
                <w:szCs w:val="30"/>
                <w:lang w:bidi="th-TH"/>
              </w:rPr>
            </w:pPr>
            <w:r w:rsidRPr="00104E8F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เงินลงทุนในตราสารทุนที่ไม่อยู่ในความต้องการ</w:t>
            </w:r>
          </w:p>
          <w:p w14:paraId="330465D3" w14:textId="77777777" w:rsidR="008E222B" w:rsidRPr="00104E8F" w:rsidRDefault="008E222B" w:rsidP="008E222B">
            <w:pPr>
              <w:pStyle w:val="acctfourfigures"/>
              <w:tabs>
                <w:tab w:val="clear" w:pos="765"/>
              </w:tabs>
              <w:spacing w:line="240" w:lineRule="atLeast"/>
              <w:ind w:left="-42" w:right="-90" w:firstLine="22"/>
              <w:rPr>
                <w:rFonts w:asciiTheme="majorBidi" w:hAnsiTheme="majorBidi" w:cs="Angsana New"/>
                <w:spacing w:val="-3"/>
                <w:sz w:val="30"/>
                <w:szCs w:val="30"/>
                <w:lang w:bidi="th-TH"/>
              </w:rPr>
            </w:pPr>
            <w:r w:rsidRPr="00104E8F">
              <w:rPr>
                <w:rFonts w:asciiTheme="majorBidi" w:hAnsiTheme="majorBidi" w:cs="Angsana New"/>
                <w:spacing w:val="-3"/>
                <w:sz w:val="30"/>
                <w:szCs w:val="30"/>
                <w:lang w:bidi="th-TH"/>
              </w:rPr>
              <w:t xml:space="preserve">    </w:t>
            </w:r>
            <w:r w:rsidRPr="00104E8F">
              <w:rPr>
                <w:rFonts w:asciiTheme="majorBidi" w:hAnsiTheme="majorBidi" w:cs="Angsana New"/>
                <w:spacing w:val="-3"/>
                <w:sz w:val="30"/>
                <w:szCs w:val="30"/>
                <w:cs/>
                <w:lang w:bidi="th-TH"/>
              </w:rPr>
              <w:t xml:space="preserve">ของตลาด  </w:t>
            </w:r>
          </w:p>
        </w:tc>
        <w:tc>
          <w:tcPr>
            <w:tcW w:w="1350" w:type="dxa"/>
          </w:tcPr>
          <w:p w14:paraId="2FAE66B3" w14:textId="77777777" w:rsidR="008E222B" w:rsidRPr="00B53686" w:rsidRDefault="008E222B" w:rsidP="006A46DC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7F6E82B" w14:textId="4705417E" w:rsidR="008E222B" w:rsidRPr="00B53686" w:rsidRDefault="008E222B" w:rsidP="006A46DC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50" w:type="dxa"/>
          </w:tcPr>
          <w:p w14:paraId="4C66CF9A" w14:textId="77777777" w:rsidR="006A46DC" w:rsidRPr="00B53686" w:rsidRDefault="006A46DC" w:rsidP="006A46DC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E41E03E" w14:textId="650D5AF2" w:rsidR="008E222B" w:rsidRPr="00B53686" w:rsidRDefault="008E222B" w:rsidP="006A46DC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  <w:tc>
          <w:tcPr>
            <w:tcW w:w="1294" w:type="dxa"/>
            <w:shd w:val="clear" w:color="auto" w:fill="auto"/>
          </w:tcPr>
          <w:p w14:paraId="15D45DF7" w14:textId="77777777" w:rsidR="006A46DC" w:rsidRPr="00B53686" w:rsidRDefault="006A46DC" w:rsidP="006A46DC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CBF762D" w14:textId="27E4F694" w:rsidR="008E222B" w:rsidRPr="00B53686" w:rsidRDefault="008E222B" w:rsidP="006A46DC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18257C8F" w14:textId="77777777" w:rsidR="008E222B" w:rsidRPr="00B53686" w:rsidRDefault="008E222B" w:rsidP="006A46DC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5AE5406A" w14:textId="77777777" w:rsidR="006A46DC" w:rsidRPr="00B53686" w:rsidRDefault="006A46DC" w:rsidP="00B53686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EB0F145" w14:textId="20182F8F" w:rsidR="008E222B" w:rsidRPr="00B53686" w:rsidRDefault="008E222B" w:rsidP="00B53686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  <w:tc>
          <w:tcPr>
            <w:tcW w:w="236" w:type="dxa"/>
          </w:tcPr>
          <w:p w14:paraId="5524ABEC" w14:textId="77777777" w:rsidR="008E222B" w:rsidRPr="00B53686" w:rsidRDefault="008E222B" w:rsidP="006A46DC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11AD75D" w14:textId="77777777" w:rsidR="008E222B" w:rsidRPr="00B53686" w:rsidRDefault="008E222B" w:rsidP="006A46DC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5F6AA46" w14:textId="044CCB2B" w:rsidR="008E222B" w:rsidRPr="00B53686" w:rsidRDefault="008E222B" w:rsidP="006A46DC">
            <w:pPr>
              <w:pStyle w:val="acctfourfigures"/>
              <w:tabs>
                <w:tab w:val="clear" w:pos="765"/>
                <w:tab w:val="decimal" w:pos="37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2EF008C" w14:textId="77777777" w:rsidR="008E222B" w:rsidRPr="00B53686" w:rsidRDefault="008E222B" w:rsidP="006A46DC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CF28849" w14:textId="77777777" w:rsidR="0049214C" w:rsidRDefault="0049214C" w:rsidP="00B53686">
            <w:pPr>
              <w:pStyle w:val="acctfourfigures"/>
              <w:tabs>
                <w:tab w:val="clear" w:pos="765"/>
                <w:tab w:val="decimal" w:pos="4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5EDD522" w14:textId="0FC969F5" w:rsidR="008E222B" w:rsidRPr="00B53686" w:rsidRDefault="008E222B" w:rsidP="00B53686">
            <w:pPr>
              <w:pStyle w:val="acctfourfigures"/>
              <w:tabs>
                <w:tab w:val="clear" w:pos="765"/>
                <w:tab w:val="decimal" w:pos="4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0016560B" w14:textId="77777777" w:rsidR="008E222B" w:rsidRPr="00B53686" w:rsidRDefault="008E222B" w:rsidP="006A46DC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69DF9160" w14:textId="77777777" w:rsidR="008E222B" w:rsidRPr="00B53686" w:rsidRDefault="008E222B" w:rsidP="006A46DC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7C9C331" w14:textId="29D4F59F" w:rsidR="008E222B" w:rsidRPr="00B53686" w:rsidRDefault="008E222B" w:rsidP="00B53686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  <w:tc>
          <w:tcPr>
            <w:tcW w:w="236" w:type="dxa"/>
            <w:shd w:val="clear" w:color="auto" w:fill="auto"/>
          </w:tcPr>
          <w:p w14:paraId="225218FA" w14:textId="77777777" w:rsidR="008E222B" w:rsidRPr="00B53686" w:rsidRDefault="008E222B" w:rsidP="006A46DC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61FD046D" w14:textId="77777777" w:rsidR="008E222B" w:rsidRPr="00B53686" w:rsidRDefault="008E222B" w:rsidP="006A46DC">
            <w:pPr>
              <w:pStyle w:val="acctfourfigures"/>
              <w:tabs>
                <w:tab w:val="clear" w:pos="765"/>
                <w:tab w:val="decimal" w:pos="73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6F095CD" w14:textId="40D90E0E" w:rsidR="008E222B" w:rsidRPr="00B53686" w:rsidRDefault="008E222B" w:rsidP="00B53686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</w:tr>
      <w:tr w:rsidR="004736F8" w:rsidRPr="00104E8F" w14:paraId="285AFBB9" w14:textId="77777777" w:rsidTr="002279E1">
        <w:trPr>
          <w:trHeight w:val="261"/>
        </w:trPr>
        <w:tc>
          <w:tcPr>
            <w:tcW w:w="4320" w:type="dxa"/>
            <w:gridSpan w:val="2"/>
            <w:shd w:val="clear" w:color="auto" w:fill="auto"/>
          </w:tcPr>
          <w:p w14:paraId="123EBF08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2" w:right="-90" w:firstLine="22"/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350" w:type="dxa"/>
          </w:tcPr>
          <w:p w14:paraId="0C335E71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29BAC1EF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7CAEC018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70C437E" w14:textId="77777777" w:rsidR="004736F8" w:rsidRPr="00B53686" w:rsidRDefault="004736F8" w:rsidP="002279E1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0C860C79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D992D51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86C281C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84B9009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05E1AF9F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3E1B0E19" w14:textId="77777777" w:rsidR="004736F8" w:rsidRPr="00B53686" w:rsidRDefault="004736F8" w:rsidP="002279E1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2EF8BCC9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176F2D7C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1F30A5F2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736F8" w:rsidRPr="00104E8F" w14:paraId="02F5E2B9" w14:textId="77777777" w:rsidTr="002279E1">
        <w:trPr>
          <w:trHeight w:val="261"/>
        </w:trPr>
        <w:tc>
          <w:tcPr>
            <w:tcW w:w="4320" w:type="dxa"/>
            <w:gridSpan w:val="2"/>
            <w:shd w:val="clear" w:color="auto" w:fill="auto"/>
          </w:tcPr>
          <w:p w14:paraId="4577B4A2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2" w:right="-90" w:firstLine="22"/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</w:pPr>
            <w:r w:rsidRPr="00D659A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</w:t>
            </w:r>
          </w:p>
        </w:tc>
        <w:tc>
          <w:tcPr>
            <w:tcW w:w="1350" w:type="dxa"/>
          </w:tcPr>
          <w:p w14:paraId="1C598F2F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32D6B9DE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72A55189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B35F772" w14:textId="77777777" w:rsidR="004736F8" w:rsidRPr="00B53686" w:rsidRDefault="004736F8" w:rsidP="002279E1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7062A1DC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2E85FC6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7AEE34D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B52FFE8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0A300F5F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70CA69CE" w14:textId="77777777" w:rsidR="004736F8" w:rsidRPr="00B53686" w:rsidRDefault="004736F8" w:rsidP="002279E1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2049E9D1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E9BB2A5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462134DD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736F8" w:rsidRPr="00104E8F" w14:paraId="128BD756" w14:textId="77777777" w:rsidTr="002279E1">
        <w:trPr>
          <w:trHeight w:val="261"/>
        </w:trPr>
        <w:tc>
          <w:tcPr>
            <w:tcW w:w="4050" w:type="dxa"/>
            <w:shd w:val="clear" w:color="auto" w:fill="auto"/>
          </w:tcPr>
          <w:p w14:paraId="2E077DEB" w14:textId="77777777" w:rsidR="004736F8" w:rsidRPr="00DF4B39" w:rsidRDefault="004736F8" w:rsidP="002279E1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F4B39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สัญญาขายเงินตราต่างประเทศล่วงหน้าที่ใช้</w:t>
            </w:r>
          </w:p>
        </w:tc>
        <w:tc>
          <w:tcPr>
            <w:tcW w:w="270" w:type="dxa"/>
          </w:tcPr>
          <w:p w14:paraId="70766860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098F3113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555A65AA" w14:textId="0B60410E" w:rsidR="004736F8" w:rsidRPr="00B53686" w:rsidRDefault="004736F8" w:rsidP="002279E1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07FB1AB4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73C2D1A" w14:textId="77777777" w:rsidR="004736F8" w:rsidRPr="00B53686" w:rsidRDefault="004736F8" w:rsidP="002279E1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6A9B23BF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CB74667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E14CC75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EF4AC0C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0B7938D5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485E938" w14:textId="77777777" w:rsidR="004736F8" w:rsidRPr="00B53686" w:rsidRDefault="004736F8" w:rsidP="002279E1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6050D8C4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898C5BA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7E620FA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736F8" w:rsidRPr="00104E8F" w14:paraId="24F350C2" w14:textId="77777777" w:rsidTr="002279E1">
        <w:trPr>
          <w:trHeight w:val="261"/>
        </w:trPr>
        <w:tc>
          <w:tcPr>
            <w:tcW w:w="4050" w:type="dxa"/>
            <w:shd w:val="clear" w:color="auto" w:fill="auto"/>
          </w:tcPr>
          <w:p w14:paraId="19D0C0C8" w14:textId="77777777" w:rsidR="004736F8" w:rsidRPr="00DF4B39" w:rsidRDefault="004736F8" w:rsidP="002279E1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/>
              </w:rPr>
            </w:pPr>
            <w:r w:rsidRPr="00DF4B39">
              <w:rPr>
                <w:rFonts w:asciiTheme="majorBidi" w:hAnsiTheme="majorBidi" w:cstheme="majorBidi"/>
                <w:b/>
                <w:bCs/>
                <w:i/>
                <w:iCs/>
                <w:color w:val="FFFFFF" w:themeColor="background1"/>
                <w:sz w:val="30"/>
                <w:szCs w:val="30"/>
                <w:lang w:val="en-GB"/>
              </w:rPr>
              <w:t xml:space="preserve"> </w:t>
            </w:r>
            <w:r w:rsidRPr="00DF4B39">
              <w:rPr>
                <w:rFonts w:asciiTheme="majorBidi" w:hAnsiTheme="majorBidi" w:cstheme="majorBidi"/>
                <w:b/>
                <w:bCs/>
                <w:i/>
                <w:iCs/>
                <w:color w:val="FFFFFF" w:themeColor="background1"/>
                <w:sz w:val="30"/>
                <w:szCs w:val="30"/>
                <w:cs/>
                <w:lang w:val="en-GB"/>
              </w:rPr>
              <w:t>น</w:t>
            </w:r>
            <w:r w:rsidRPr="00DF4B39">
              <w:rPr>
                <w:rFonts w:asciiTheme="majorBidi" w:hAnsiTheme="majorBidi" w:cstheme="majorBidi"/>
                <w:sz w:val="30"/>
                <w:szCs w:val="30"/>
                <w:cs/>
              </w:rPr>
              <w:t>ในการป้องกันความเสี่ยง</w:t>
            </w:r>
          </w:p>
        </w:tc>
        <w:tc>
          <w:tcPr>
            <w:tcW w:w="270" w:type="dxa"/>
          </w:tcPr>
          <w:p w14:paraId="78807785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7376125D" w14:textId="5CEF38A7" w:rsidR="004736F8" w:rsidRPr="00B53686" w:rsidRDefault="006A46DC" w:rsidP="002279E1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(4,437)</w:t>
            </w:r>
          </w:p>
        </w:tc>
        <w:tc>
          <w:tcPr>
            <w:tcW w:w="1350" w:type="dxa"/>
          </w:tcPr>
          <w:p w14:paraId="13AB6D1A" w14:textId="6B445E61" w:rsidR="004736F8" w:rsidRPr="00B53686" w:rsidRDefault="006A46DC" w:rsidP="002279E1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328546E7" w14:textId="38E5AC99" w:rsidR="004736F8" w:rsidRPr="00B53686" w:rsidRDefault="006A46DC" w:rsidP="002279E1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3DFDD832" w14:textId="77777777" w:rsidR="004736F8" w:rsidRPr="00B53686" w:rsidRDefault="004736F8" w:rsidP="002279E1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4E5BCC8E" w14:textId="754D4DE0" w:rsidR="004736F8" w:rsidRPr="00B53686" w:rsidRDefault="006A46DC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(4,437)</w:t>
            </w:r>
          </w:p>
        </w:tc>
        <w:tc>
          <w:tcPr>
            <w:tcW w:w="236" w:type="dxa"/>
          </w:tcPr>
          <w:p w14:paraId="32C34DFC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99393B1" w14:textId="5E1B2FA3" w:rsidR="004736F8" w:rsidRPr="00B53686" w:rsidRDefault="006A46DC" w:rsidP="006A46DC">
            <w:pPr>
              <w:pStyle w:val="acctfourfigures"/>
              <w:tabs>
                <w:tab w:val="clear" w:pos="765"/>
                <w:tab w:val="decimal" w:pos="37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D95AA4A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71B2D38A" w14:textId="31B1857C" w:rsidR="004736F8" w:rsidRPr="00B53686" w:rsidRDefault="006A46DC" w:rsidP="002279E1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(4,437)</w:t>
            </w:r>
          </w:p>
        </w:tc>
        <w:tc>
          <w:tcPr>
            <w:tcW w:w="236" w:type="dxa"/>
          </w:tcPr>
          <w:p w14:paraId="746A3C4E" w14:textId="77777777" w:rsidR="004736F8" w:rsidRPr="00B53686" w:rsidRDefault="004736F8" w:rsidP="002279E1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2A98812F" w14:textId="53FF7A0C" w:rsidR="004736F8" w:rsidRPr="00B53686" w:rsidRDefault="006A46DC" w:rsidP="002279E1">
            <w:pPr>
              <w:pStyle w:val="acctfourfigures"/>
              <w:tabs>
                <w:tab w:val="clear" w:pos="765"/>
                <w:tab w:val="decimal" w:pos="37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7A0C3DD" w14:textId="77777777" w:rsidR="004736F8" w:rsidRPr="00B53686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2D86BC52" w14:textId="025AAA50" w:rsidR="004736F8" w:rsidRPr="00B53686" w:rsidRDefault="006A46DC" w:rsidP="002279E1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(4,437)</w:t>
            </w:r>
          </w:p>
        </w:tc>
      </w:tr>
    </w:tbl>
    <w:p w14:paraId="71E2CFD2" w14:textId="5FC5D78F" w:rsidR="004736F8" w:rsidRDefault="004736F8"/>
    <w:p w14:paraId="1B645DF3" w14:textId="77777777" w:rsidR="004736F8" w:rsidRDefault="004736F8">
      <w:r>
        <w:br w:type="page"/>
      </w:r>
    </w:p>
    <w:tbl>
      <w:tblPr>
        <w:tblW w:w="1458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050"/>
        <w:gridCol w:w="270"/>
        <w:gridCol w:w="1350"/>
        <w:gridCol w:w="1350"/>
        <w:gridCol w:w="1294"/>
        <w:gridCol w:w="236"/>
        <w:gridCol w:w="1204"/>
        <w:gridCol w:w="236"/>
        <w:gridCol w:w="900"/>
        <w:gridCol w:w="236"/>
        <w:gridCol w:w="1024"/>
        <w:gridCol w:w="236"/>
        <w:gridCol w:w="934"/>
        <w:gridCol w:w="236"/>
        <w:gridCol w:w="1024"/>
      </w:tblGrid>
      <w:tr w:rsidR="004736F8" w:rsidRPr="00104E8F" w14:paraId="43524474" w14:textId="77777777" w:rsidTr="002279E1">
        <w:trPr>
          <w:trHeight w:val="261"/>
        </w:trPr>
        <w:tc>
          <w:tcPr>
            <w:tcW w:w="4050" w:type="dxa"/>
            <w:shd w:val="clear" w:color="auto" w:fill="auto"/>
            <w:vAlign w:val="bottom"/>
          </w:tcPr>
          <w:p w14:paraId="01F9B12C" w14:textId="45925F71" w:rsidR="004736F8" w:rsidRPr="00104E8F" w:rsidRDefault="004736F8" w:rsidP="002279E1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0" w:type="dxa"/>
            <w:vAlign w:val="bottom"/>
          </w:tcPr>
          <w:p w14:paraId="630EA379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260" w:type="dxa"/>
            <w:gridSpan w:val="13"/>
            <w:vAlign w:val="bottom"/>
          </w:tcPr>
          <w:p w14:paraId="43A24588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งบการงินรวม</w:t>
            </w: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 xml:space="preserve"> / </w:t>
            </w: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งบเฉพาะกิจการ</w:t>
            </w:r>
          </w:p>
        </w:tc>
      </w:tr>
      <w:tr w:rsidR="004736F8" w:rsidRPr="00104E8F" w14:paraId="6D1C9A55" w14:textId="77777777" w:rsidTr="002279E1">
        <w:trPr>
          <w:trHeight w:val="261"/>
        </w:trPr>
        <w:tc>
          <w:tcPr>
            <w:tcW w:w="4050" w:type="dxa"/>
            <w:shd w:val="clear" w:color="auto" w:fill="auto"/>
            <w:vAlign w:val="bottom"/>
          </w:tcPr>
          <w:p w14:paraId="4618EC02" w14:textId="77777777" w:rsidR="004736F8" w:rsidRPr="00104E8F" w:rsidRDefault="004736F8" w:rsidP="002279E1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0" w:type="dxa"/>
            <w:vAlign w:val="bottom"/>
          </w:tcPr>
          <w:p w14:paraId="4522E8B6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5434" w:type="dxa"/>
            <w:gridSpan w:val="5"/>
            <w:vAlign w:val="bottom"/>
          </w:tcPr>
          <w:p w14:paraId="67465BBE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มูลค่าตามบัญชี</w:t>
            </w:r>
          </w:p>
        </w:tc>
        <w:tc>
          <w:tcPr>
            <w:tcW w:w="236" w:type="dxa"/>
          </w:tcPr>
          <w:p w14:paraId="113A68C2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4590" w:type="dxa"/>
            <w:gridSpan w:val="7"/>
            <w:vAlign w:val="bottom"/>
          </w:tcPr>
          <w:p w14:paraId="08D1A110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มูลค่ายุติธรรม</w:t>
            </w:r>
          </w:p>
        </w:tc>
      </w:tr>
      <w:tr w:rsidR="004736F8" w:rsidRPr="00104E8F" w14:paraId="0B7869FA" w14:textId="77777777" w:rsidTr="002279E1">
        <w:trPr>
          <w:trHeight w:val="261"/>
        </w:trPr>
        <w:tc>
          <w:tcPr>
            <w:tcW w:w="4050" w:type="dxa"/>
            <w:shd w:val="clear" w:color="auto" w:fill="auto"/>
            <w:vAlign w:val="bottom"/>
          </w:tcPr>
          <w:p w14:paraId="7D599F91" w14:textId="77777777" w:rsidR="004736F8" w:rsidRPr="00104E8F" w:rsidRDefault="004736F8" w:rsidP="002279E1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724B8512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  <w:vAlign w:val="bottom"/>
          </w:tcPr>
          <w:p w14:paraId="563CE612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104E8F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เครื่องมือที่ใช้ในการป้องกันความเสี่ยง</w:t>
            </w:r>
          </w:p>
        </w:tc>
        <w:tc>
          <w:tcPr>
            <w:tcW w:w="1350" w:type="dxa"/>
          </w:tcPr>
          <w:p w14:paraId="795314FB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104E8F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294" w:type="dxa"/>
            <w:shd w:val="clear" w:color="auto" w:fill="auto"/>
            <w:vAlign w:val="bottom"/>
          </w:tcPr>
          <w:p w14:paraId="0358D63A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104E8F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21F180F" w14:textId="77777777" w:rsidR="004736F8" w:rsidRPr="00104E8F" w:rsidRDefault="004736F8" w:rsidP="002279E1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7DEAB8A2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  <w:tc>
          <w:tcPr>
            <w:tcW w:w="236" w:type="dxa"/>
          </w:tcPr>
          <w:p w14:paraId="30BA201B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6F6E82F3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104E8F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104E8F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  <w:tc>
          <w:tcPr>
            <w:tcW w:w="236" w:type="dxa"/>
          </w:tcPr>
          <w:p w14:paraId="7DA287A1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vAlign w:val="bottom"/>
          </w:tcPr>
          <w:p w14:paraId="5F3A264B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104E8F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104E8F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</w:p>
        </w:tc>
        <w:tc>
          <w:tcPr>
            <w:tcW w:w="236" w:type="dxa"/>
          </w:tcPr>
          <w:p w14:paraId="54DC005C" w14:textId="77777777" w:rsidR="004736F8" w:rsidRPr="00104E8F" w:rsidRDefault="004736F8" w:rsidP="002279E1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34" w:type="dxa"/>
            <w:vAlign w:val="bottom"/>
          </w:tcPr>
          <w:p w14:paraId="17069F98" w14:textId="77777777" w:rsidR="004736F8" w:rsidRPr="00104E8F" w:rsidRDefault="004736F8" w:rsidP="002279E1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>ระดับ</w:t>
            </w:r>
            <w:r w:rsidRPr="00104E8F">
              <w:rPr>
                <w:rFonts w:asciiTheme="majorBidi" w:hAnsiTheme="majorBidi" w:cstheme="majorBidi"/>
                <w:sz w:val="30"/>
                <w:szCs w:val="30"/>
              </w:rPr>
              <w:t xml:space="preserve"> 3</w:t>
            </w:r>
          </w:p>
        </w:tc>
        <w:tc>
          <w:tcPr>
            <w:tcW w:w="236" w:type="dxa"/>
          </w:tcPr>
          <w:p w14:paraId="74253959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5315EED6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4736F8" w:rsidRPr="00104E8F" w14:paraId="485D25AB" w14:textId="77777777" w:rsidTr="002279E1">
        <w:trPr>
          <w:trHeight w:val="261"/>
        </w:trPr>
        <w:tc>
          <w:tcPr>
            <w:tcW w:w="4050" w:type="dxa"/>
            <w:shd w:val="clear" w:color="auto" w:fill="auto"/>
            <w:vAlign w:val="bottom"/>
          </w:tcPr>
          <w:p w14:paraId="25865451" w14:textId="77777777" w:rsidR="004736F8" w:rsidRPr="00104E8F" w:rsidRDefault="004736F8" w:rsidP="002279E1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0" w:type="dxa"/>
            <w:vAlign w:val="bottom"/>
          </w:tcPr>
          <w:p w14:paraId="2D5D7F9E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260" w:type="dxa"/>
            <w:gridSpan w:val="13"/>
            <w:vAlign w:val="bottom"/>
          </w:tcPr>
          <w:p w14:paraId="76F5A238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104E8F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4736F8" w:rsidRPr="00104E8F" w14:paraId="0F030F0B" w14:textId="77777777" w:rsidTr="002279E1">
        <w:trPr>
          <w:trHeight w:val="261"/>
        </w:trPr>
        <w:tc>
          <w:tcPr>
            <w:tcW w:w="4050" w:type="dxa"/>
            <w:shd w:val="clear" w:color="auto" w:fill="auto"/>
          </w:tcPr>
          <w:p w14:paraId="387AFD8B" w14:textId="77777777" w:rsidR="004736F8" w:rsidRPr="00104E8F" w:rsidRDefault="004736F8" w:rsidP="002279E1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</w:pPr>
            <w:r w:rsidRPr="00104E8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104E8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104E8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ธันวาคม </w:t>
            </w:r>
            <w:r w:rsidRPr="00104E8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270" w:type="dxa"/>
          </w:tcPr>
          <w:p w14:paraId="615D90F7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5D8F3AE8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5AD3B4B1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06C7BF0C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37F8F38C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64A40093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2B6E285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D1CB6FF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1A534B3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09E37C44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722E9E2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11737140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4CC5854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7E654B34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736F8" w:rsidRPr="00104E8F" w14:paraId="02F66FA4" w14:textId="77777777" w:rsidTr="002279E1">
        <w:trPr>
          <w:trHeight w:val="261"/>
        </w:trPr>
        <w:tc>
          <w:tcPr>
            <w:tcW w:w="4050" w:type="dxa"/>
            <w:shd w:val="clear" w:color="auto" w:fill="auto"/>
          </w:tcPr>
          <w:p w14:paraId="0364C3EF" w14:textId="77777777" w:rsidR="004736F8" w:rsidRPr="00104E8F" w:rsidRDefault="004736F8" w:rsidP="002279E1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/>
              </w:rPr>
            </w:pPr>
            <w:r w:rsidRPr="00104E8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270" w:type="dxa"/>
          </w:tcPr>
          <w:p w14:paraId="4BBD5E5F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3ADA4558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62A30AD9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23E4046B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7D8A51B0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3E6CBE74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CD3492C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0AAFF72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B165F9A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645E70B5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616CC4A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03A7E204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A967098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586A5973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736F8" w:rsidRPr="00104E8F" w14:paraId="54444534" w14:textId="77777777" w:rsidTr="002279E1">
        <w:trPr>
          <w:trHeight w:val="261"/>
        </w:trPr>
        <w:tc>
          <w:tcPr>
            <w:tcW w:w="4050" w:type="dxa"/>
            <w:shd w:val="clear" w:color="auto" w:fill="auto"/>
          </w:tcPr>
          <w:p w14:paraId="43259868" w14:textId="77777777" w:rsidR="004736F8" w:rsidRPr="00104E8F" w:rsidRDefault="004736F8" w:rsidP="002279E1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270" w:type="dxa"/>
          </w:tcPr>
          <w:p w14:paraId="14549F9C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0D7BD547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50" w:type="dxa"/>
          </w:tcPr>
          <w:p w14:paraId="62B1C1B5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58613071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10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1,350</w:t>
            </w:r>
          </w:p>
        </w:tc>
        <w:tc>
          <w:tcPr>
            <w:tcW w:w="236" w:type="dxa"/>
            <w:shd w:val="clear" w:color="auto" w:fill="auto"/>
          </w:tcPr>
          <w:p w14:paraId="238C4A46" w14:textId="77777777" w:rsidR="004736F8" w:rsidRPr="00104E8F" w:rsidRDefault="004736F8" w:rsidP="002279E1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580A367F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1,350</w:t>
            </w:r>
          </w:p>
        </w:tc>
        <w:tc>
          <w:tcPr>
            <w:tcW w:w="236" w:type="dxa"/>
          </w:tcPr>
          <w:p w14:paraId="1AD98287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25712719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0F5AA73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6B98B260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1,349</w:t>
            </w:r>
          </w:p>
        </w:tc>
        <w:tc>
          <w:tcPr>
            <w:tcW w:w="236" w:type="dxa"/>
          </w:tcPr>
          <w:p w14:paraId="5BFFFA58" w14:textId="77777777" w:rsidR="004736F8" w:rsidRPr="00104E8F" w:rsidRDefault="004736F8" w:rsidP="002279E1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0633F5E3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26CB8DE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6FFCE759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1,349</w:t>
            </w:r>
          </w:p>
        </w:tc>
      </w:tr>
      <w:tr w:rsidR="004736F8" w:rsidRPr="00104E8F" w14:paraId="7EE00193" w14:textId="77777777" w:rsidTr="002279E1">
        <w:trPr>
          <w:trHeight w:val="261"/>
        </w:trPr>
        <w:tc>
          <w:tcPr>
            <w:tcW w:w="4320" w:type="dxa"/>
            <w:gridSpan w:val="2"/>
            <w:shd w:val="clear" w:color="auto" w:fill="auto"/>
          </w:tcPr>
          <w:p w14:paraId="5A1FD01A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2" w:right="-90" w:firstLine="22"/>
              <w:rPr>
                <w:rFonts w:asciiTheme="majorBidi" w:hAnsiTheme="majorBidi" w:cs="Angsana New"/>
                <w:sz w:val="30"/>
                <w:szCs w:val="30"/>
                <w:lang w:bidi="th-TH"/>
              </w:rPr>
            </w:pPr>
            <w:r w:rsidRPr="00104E8F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เงินลงทุนในตราสารทุนที่ไม่อยู่ในความต้องการ</w:t>
            </w:r>
          </w:p>
          <w:p w14:paraId="117F6B16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2" w:right="-90" w:firstLine="22"/>
              <w:rPr>
                <w:rFonts w:asciiTheme="majorBidi" w:hAnsiTheme="majorBidi" w:cs="Angsana New"/>
                <w:spacing w:val="-3"/>
                <w:sz w:val="30"/>
                <w:szCs w:val="30"/>
                <w:lang w:bidi="th-TH"/>
              </w:rPr>
            </w:pPr>
            <w:r w:rsidRPr="00104E8F">
              <w:rPr>
                <w:rFonts w:asciiTheme="majorBidi" w:hAnsiTheme="majorBidi" w:cs="Angsana New"/>
                <w:spacing w:val="-3"/>
                <w:sz w:val="30"/>
                <w:szCs w:val="30"/>
                <w:lang w:bidi="th-TH"/>
              </w:rPr>
              <w:t xml:space="preserve">    </w:t>
            </w:r>
            <w:r w:rsidRPr="00104E8F">
              <w:rPr>
                <w:rFonts w:asciiTheme="majorBidi" w:hAnsiTheme="majorBidi" w:cs="Angsana New"/>
                <w:spacing w:val="-3"/>
                <w:sz w:val="30"/>
                <w:szCs w:val="30"/>
                <w:cs/>
                <w:lang w:bidi="th-TH"/>
              </w:rPr>
              <w:t xml:space="preserve">ของตลาด  </w:t>
            </w:r>
          </w:p>
        </w:tc>
        <w:tc>
          <w:tcPr>
            <w:tcW w:w="1350" w:type="dxa"/>
          </w:tcPr>
          <w:p w14:paraId="603BE536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4D527A0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50" w:type="dxa"/>
          </w:tcPr>
          <w:p w14:paraId="305E0B41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2E28645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8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 xml:space="preserve">  7,383</w:t>
            </w:r>
          </w:p>
        </w:tc>
        <w:tc>
          <w:tcPr>
            <w:tcW w:w="1294" w:type="dxa"/>
            <w:shd w:val="clear" w:color="auto" w:fill="auto"/>
          </w:tcPr>
          <w:p w14:paraId="6745CDBF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BF2F991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335D2012" w14:textId="77777777" w:rsidR="004736F8" w:rsidRPr="00104E8F" w:rsidRDefault="004736F8" w:rsidP="002279E1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16A417B3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02DFA9B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  <w:tc>
          <w:tcPr>
            <w:tcW w:w="236" w:type="dxa"/>
          </w:tcPr>
          <w:p w14:paraId="6EF3D835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BBA6989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96F5F0C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09E24A1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6DF00316" w14:textId="77777777" w:rsidR="004736F8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BB35197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194DC53B" w14:textId="77777777" w:rsidR="004736F8" w:rsidRPr="00104E8F" w:rsidRDefault="004736F8" w:rsidP="002279E1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579424D3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9559BED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  <w:tc>
          <w:tcPr>
            <w:tcW w:w="236" w:type="dxa"/>
            <w:shd w:val="clear" w:color="auto" w:fill="auto"/>
          </w:tcPr>
          <w:p w14:paraId="144BB4CF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7641748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5DDF3D5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</w:tr>
      <w:tr w:rsidR="004736F8" w:rsidRPr="00104E8F" w14:paraId="03D1C3B5" w14:textId="77777777" w:rsidTr="002279E1">
        <w:trPr>
          <w:trHeight w:val="261"/>
        </w:trPr>
        <w:tc>
          <w:tcPr>
            <w:tcW w:w="4050" w:type="dxa"/>
            <w:shd w:val="clear" w:color="auto" w:fill="auto"/>
          </w:tcPr>
          <w:p w14:paraId="72A96461" w14:textId="77777777" w:rsidR="004736F8" w:rsidRPr="00104E8F" w:rsidRDefault="004736F8" w:rsidP="002279E1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สัญญาขายเงินตราต่างประเทศล่วงหน้าที่ใช้</w:t>
            </w:r>
          </w:p>
        </w:tc>
        <w:tc>
          <w:tcPr>
            <w:tcW w:w="270" w:type="dxa"/>
          </w:tcPr>
          <w:p w14:paraId="677CC05E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37ECBBFA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0FF439E5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275DB207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08373FC" w14:textId="77777777" w:rsidR="004736F8" w:rsidRPr="00104E8F" w:rsidRDefault="004736F8" w:rsidP="002279E1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5E056249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F987F43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856E0AA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7F5C3DB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5A678A30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12D4747" w14:textId="77777777" w:rsidR="004736F8" w:rsidRPr="00104E8F" w:rsidRDefault="004736F8" w:rsidP="002279E1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51144197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1250CAF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55644C59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736F8" w:rsidRPr="00104E8F" w14:paraId="5DC67BFA" w14:textId="77777777" w:rsidTr="002279E1">
        <w:trPr>
          <w:trHeight w:val="261"/>
        </w:trPr>
        <w:tc>
          <w:tcPr>
            <w:tcW w:w="4050" w:type="dxa"/>
            <w:shd w:val="clear" w:color="auto" w:fill="auto"/>
          </w:tcPr>
          <w:p w14:paraId="214DB446" w14:textId="77777777" w:rsidR="004736F8" w:rsidRPr="00104E8F" w:rsidRDefault="004736F8" w:rsidP="002279E1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</w:pPr>
            <w:r w:rsidRPr="00104E8F">
              <w:rPr>
                <w:rFonts w:asciiTheme="majorBidi" w:hAnsiTheme="majorBidi" w:cstheme="majorBidi"/>
                <w:b/>
                <w:bCs/>
                <w:i/>
                <w:iCs/>
                <w:color w:val="FFFFFF" w:themeColor="background1"/>
                <w:sz w:val="30"/>
                <w:szCs w:val="30"/>
                <w:lang w:val="en-GB"/>
              </w:rPr>
              <w:t xml:space="preserve"> </w:t>
            </w:r>
            <w:r w:rsidRPr="00104E8F">
              <w:rPr>
                <w:rFonts w:asciiTheme="majorBidi" w:hAnsiTheme="majorBidi" w:cstheme="majorBidi"/>
                <w:b/>
                <w:bCs/>
                <w:i/>
                <w:iCs/>
                <w:color w:val="FFFFFF" w:themeColor="background1"/>
                <w:sz w:val="30"/>
                <w:szCs w:val="30"/>
                <w:cs/>
                <w:lang w:val="en-GB"/>
              </w:rPr>
              <w:t>น</w:t>
            </w: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>ในการป้องกันความเสี่ยง</w:t>
            </w:r>
          </w:p>
        </w:tc>
        <w:tc>
          <w:tcPr>
            <w:tcW w:w="270" w:type="dxa"/>
          </w:tcPr>
          <w:p w14:paraId="3D0999C7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345D318C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1,121</w:t>
            </w:r>
          </w:p>
        </w:tc>
        <w:tc>
          <w:tcPr>
            <w:tcW w:w="1350" w:type="dxa"/>
          </w:tcPr>
          <w:p w14:paraId="7642A1EC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754AC14F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4FE6E72A" w14:textId="77777777" w:rsidR="004736F8" w:rsidRPr="00104E8F" w:rsidRDefault="004736F8" w:rsidP="002279E1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683F0CA6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1,121</w:t>
            </w:r>
          </w:p>
        </w:tc>
        <w:tc>
          <w:tcPr>
            <w:tcW w:w="236" w:type="dxa"/>
          </w:tcPr>
          <w:p w14:paraId="55D526B4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D3A9E88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CE0AAC2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5203CF49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1,121</w:t>
            </w:r>
          </w:p>
        </w:tc>
        <w:tc>
          <w:tcPr>
            <w:tcW w:w="236" w:type="dxa"/>
          </w:tcPr>
          <w:p w14:paraId="7733F244" w14:textId="77777777" w:rsidR="004736F8" w:rsidRPr="00104E8F" w:rsidRDefault="004736F8" w:rsidP="002279E1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1EE2173C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2A22E70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02DC7022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1,121</w:t>
            </w:r>
          </w:p>
        </w:tc>
      </w:tr>
    </w:tbl>
    <w:p w14:paraId="43EB822F" w14:textId="3CEE1ADE" w:rsidR="004736F8" w:rsidRDefault="004736F8"/>
    <w:p w14:paraId="15898FAB" w14:textId="77777777" w:rsidR="004736F8" w:rsidRDefault="004736F8"/>
    <w:p w14:paraId="0AF5C08A" w14:textId="444B74C9" w:rsidR="00785A3C" w:rsidRPr="00551EA1" w:rsidRDefault="00785A3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lang w:val="en-GB"/>
        </w:rPr>
      </w:pPr>
    </w:p>
    <w:p w14:paraId="6BA203F9" w14:textId="417F58AD" w:rsidR="00A61283" w:rsidRPr="00551EA1" w:rsidRDefault="00A61283" w:rsidP="00A1734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  <w:lang w:val="en-GB"/>
        </w:rPr>
        <w:sectPr w:rsidR="00A61283" w:rsidRPr="00551EA1" w:rsidSect="00551EA1">
          <w:footerReference w:type="default" r:id="rId22"/>
          <w:type w:val="nextColumn"/>
          <w:pgSz w:w="16834" w:h="11909" w:orient="landscape" w:code="9"/>
          <w:pgMar w:top="691" w:right="1152" w:bottom="576" w:left="1152" w:header="720" w:footer="720" w:gutter="0"/>
          <w:cols w:space="720"/>
          <w:docGrid w:linePitch="245"/>
        </w:sectPr>
      </w:pPr>
    </w:p>
    <w:p w14:paraId="3D8A82CB" w14:textId="77777777" w:rsidR="009B04A1" w:rsidRPr="00BF1B92" w:rsidRDefault="009B04A1" w:rsidP="009B04A1">
      <w:pPr>
        <w:spacing w:line="240" w:lineRule="auto"/>
        <w:ind w:left="540" w:right="45"/>
        <w:jc w:val="thaiDistribute"/>
        <w:rPr>
          <w:rFonts w:asciiTheme="majorBidi" w:hAnsiTheme="majorBidi" w:cstheme="majorBidi"/>
          <w:sz w:val="30"/>
          <w:szCs w:val="30"/>
        </w:rPr>
      </w:pPr>
      <w:r w:rsidRPr="00BF1B92">
        <w:rPr>
          <w:rFonts w:asciiTheme="majorBidi" w:hAnsiTheme="majorBidi" w:cstheme="majorBidi"/>
          <w:sz w:val="30"/>
          <w:szCs w:val="30"/>
          <w:cs/>
        </w:rPr>
        <w:lastRenderedPageBreak/>
        <w:t>ตารางดังต่อไปนี้แสดงเทคนิคการประเมินมูลค่าของเครื่องมือทางการเงินที่วัดมูลค่าด้วยมูลค่ายุติธรรมในงบแสดงฐานะการเงินที่มีการเปลี่ยนแปลง</w:t>
      </w:r>
      <w:r w:rsidRPr="00BF1B92">
        <w:rPr>
          <w:rFonts w:asciiTheme="majorBidi" w:hAnsiTheme="majorBidi" w:cstheme="majorBidi" w:hint="cs"/>
          <w:sz w:val="30"/>
          <w:szCs w:val="30"/>
          <w:cs/>
        </w:rPr>
        <w:t>เทคนิคการประเมินมูลค่าและข้อมูลที่ไม่สามารถสังเกตได้ที่มีนัยสำคัญ</w:t>
      </w:r>
      <w:r w:rsidRPr="00BF1B92">
        <w:rPr>
          <w:rFonts w:asciiTheme="majorBidi" w:hAnsiTheme="majorBidi" w:cstheme="majorBidi"/>
          <w:sz w:val="30"/>
          <w:szCs w:val="30"/>
          <w:cs/>
        </w:rPr>
        <w:t>ในระหว่างงวด</w:t>
      </w:r>
    </w:p>
    <w:p w14:paraId="009933B2" w14:textId="77777777" w:rsidR="00576358" w:rsidRPr="00551EA1" w:rsidRDefault="00576358" w:rsidP="006D58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right="198"/>
        <w:jc w:val="thaiDistribute"/>
        <w:rPr>
          <w:rFonts w:asciiTheme="majorBidi" w:hAnsiTheme="majorBidi" w:cstheme="majorBidi"/>
          <w:sz w:val="30"/>
          <w:szCs w:val="30"/>
          <w:lang w:val="en-GB"/>
        </w:rPr>
      </w:pPr>
    </w:p>
    <w:tbl>
      <w:tblPr>
        <w:tblStyle w:val="TableGrid"/>
        <w:tblW w:w="927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36"/>
        <w:gridCol w:w="6514"/>
      </w:tblGrid>
      <w:tr w:rsidR="00AE3B91" w:rsidRPr="00551EA1" w14:paraId="54C2E48C" w14:textId="77777777" w:rsidTr="00A26C8D">
        <w:trPr>
          <w:tblHeader/>
        </w:trPr>
        <w:tc>
          <w:tcPr>
            <w:tcW w:w="2520" w:type="dxa"/>
          </w:tcPr>
          <w:p w14:paraId="3B627066" w14:textId="77777777" w:rsidR="00AE3B91" w:rsidRPr="00551EA1" w:rsidRDefault="00AE3B91" w:rsidP="00F021FD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ประเภท</w:t>
            </w:r>
          </w:p>
        </w:tc>
        <w:tc>
          <w:tcPr>
            <w:tcW w:w="236" w:type="dxa"/>
          </w:tcPr>
          <w:p w14:paraId="4A7ED24B" w14:textId="77777777" w:rsidR="00AE3B91" w:rsidRPr="00551EA1" w:rsidRDefault="00AE3B91" w:rsidP="00F021FD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7E566DE5" w14:textId="77777777" w:rsidR="00AE3B91" w:rsidRPr="00551EA1" w:rsidRDefault="00AE3B91" w:rsidP="00F021FD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เทคนิคการประเมินมูลค่า</w:t>
            </w:r>
          </w:p>
        </w:tc>
      </w:tr>
      <w:tr w:rsidR="00AE3B91" w:rsidRPr="00551EA1" w14:paraId="352EFF94" w14:textId="77777777" w:rsidTr="00A26C8D">
        <w:tc>
          <w:tcPr>
            <w:tcW w:w="2520" w:type="dxa"/>
          </w:tcPr>
          <w:p w14:paraId="53C6C086" w14:textId="77777777" w:rsidR="00AE3B91" w:rsidRPr="00551EA1" w:rsidRDefault="00AE3B91" w:rsidP="00F021FD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สัญญาซื้อขายเงินตราต่างประเทศล่วงหน้า</w:t>
            </w:r>
          </w:p>
        </w:tc>
        <w:tc>
          <w:tcPr>
            <w:tcW w:w="236" w:type="dxa"/>
          </w:tcPr>
          <w:p w14:paraId="0AD4C394" w14:textId="77777777" w:rsidR="00AE3B91" w:rsidRPr="00551EA1" w:rsidRDefault="00AE3B91" w:rsidP="00F021FD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1F5FB1A6" w14:textId="3CCED8D6" w:rsidR="00AE3B91" w:rsidRPr="00551EA1" w:rsidRDefault="00AE3B91" w:rsidP="00F021FD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 xml:space="preserve">การกำหนดราคาสัญญาซื้อขายล่วงหน้า 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มูลค่ายุติธรรมอ้างอิงราคาซื้อขายสัญญาซื้อขายเงินตราต่างประเทศล่วงหน้า ณ วันที่รายงาน และมูลค่าปัจจุบันคำนวณ</w:t>
            </w:r>
            <w:r w:rsidR="00BC2F77" w:rsidRPr="00551EA1">
              <w:rPr>
                <w:rFonts w:asciiTheme="majorBidi" w:hAnsiTheme="majorBidi" w:cstheme="majorBidi"/>
                <w:sz w:val="30"/>
                <w:szCs w:val="30"/>
                <w:lang w:bidi="th-TH"/>
              </w:rPr>
              <w:t xml:space="preserve"> </w:t>
            </w:r>
            <w:r w:rsidR="00BC2F77" w:rsidRPr="00551EA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โดยอ้างอิงจากเส้นอัตราผลตอบแทนของหลักทรัพย์ที่มีสินเชื่อคุณภาพดีในสกุลเงินที่เกี่ยวข้อง</w:t>
            </w:r>
          </w:p>
        </w:tc>
      </w:tr>
      <w:tr w:rsidR="0068773F" w:rsidRPr="00551EA1" w14:paraId="06B2D9D3" w14:textId="77777777" w:rsidTr="00A26C8D">
        <w:tc>
          <w:tcPr>
            <w:tcW w:w="2520" w:type="dxa"/>
          </w:tcPr>
          <w:p w14:paraId="02A2F0F2" w14:textId="4865A723" w:rsidR="0068773F" w:rsidRPr="00551EA1" w:rsidRDefault="00A115FF" w:rsidP="00BC2F77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pacing w:val="-3"/>
                <w:sz w:val="30"/>
                <w:szCs w:val="30"/>
                <w:cs/>
                <w:lang w:bidi="th-TH"/>
              </w:rPr>
              <w:t>เงินลงทุนในตราสารทุนที่ไม่</w:t>
            </w:r>
            <w:r w:rsidRPr="00551EA1"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bidi="th-TH"/>
              </w:rPr>
              <w:t>อยู่ในความต้องการของตลาด</w:t>
            </w:r>
            <w:r w:rsidRPr="00551EA1">
              <w:rPr>
                <w:rFonts w:asciiTheme="majorBidi" w:hAnsiTheme="majorBidi" w:cstheme="majorBidi"/>
                <w:spacing w:val="-3"/>
                <w:sz w:val="30"/>
                <w:szCs w:val="30"/>
                <w:cs/>
                <w:lang w:bidi="th-TH"/>
              </w:rPr>
              <w:t xml:space="preserve">  </w:t>
            </w:r>
          </w:p>
        </w:tc>
        <w:tc>
          <w:tcPr>
            <w:tcW w:w="236" w:type="dxa"/>
          </w:tcPr>
          <w:p w14:paraId="400213E9" w14:textId="77777777" w:rsidR="0068773F" w:rsidRPr="00551EA1" w:rsidRDefault="0068773F" w:rsidP="00BC2F77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2AC29AA1" w14:textId="4BBFA378" w:rsidR="0068773F" w:rsidRPr="00551EA1" w:rsidRDefault="007D208C" w:rsidP="00BC2F77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มูลค่าสินทรัพย์สุทธิ ณ วันที่รายงาน</w:t>
            </w:r>
          </w:p>
        </w:tc>
      </w:tr>
      <w:tr w:rsidR="00BC2F77" w:rsidRPr="00551EA1" w14:paraId="3647BB00" w14:textId="77777777" w:rsidTr="00A26C8D">
        <w:tc>
          <w:tcPr>
            <w:tcW w:w="2520" w:type="dxa"/>
          </w:tcPr>
          <w:p w14:paraId="670F952C" w14:textId="30E5E8F7" w:rsidR="00BC2F77" w:rsidRPr="00551EA1" w:rsidRDefault="00BC2F77" w:rsidP="00BC2F77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236" w:type="dxa"/>
          </w:tcPr>
          <w:p w14:paraId="5BDAB2F7" w14:textId="77777777" w:rsidR="00BC2F77" w:rsidRPr="00551EA1" w:rsidRDefault="00BC2F77" w:rsidP="00BC2F77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52F258DB" w14:textId="23EF02E8" w:rsidR="00BC2F77" w:rsidRPr="00551EA1" w:rsidRDefault="00BC2F77" w:rsidP="00BC2F77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มูลค่าสินทรัพย์สุทธิ 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ณ วันที่รายงาน</w:t>
            </w:r>
          </w:p>
        </w:tc>
      </w:tr>
    </w:tbl>
    <w:p w14:paraId="64C1FB3C" w14:textId="77777777" w:rsidR="00E026E5" w:rsidRDefault="00E026E5" w:rsidP="000C1D54">
      <w:pPr>
        <w:tabs>
          <w:tab w:val="clear" w:pos="227"/>
          <w:tab w:val="clear" w:pos="454"/>
        </w:tabs>
        <w:ind w:left="540"/>
        <w:jc w:val="both"/>
        <w:rPr>
          <w:rFonts w:asciiTheme="majorBidi" w:hAnsiTheme="majorBidi" w:cstheme="majorBidi"/>
          <w:sz w:val="30"/>
          <w:szCs w:val="30"/>
        </w:rPr>
      </w:pPr>
    </w:p>
    <w:p w14:paraId="66283EAD" w14:textId="7ACB4FD1" w:rsidR="00A7407B" w:rsidRPr="00551EA1" w:rsidRDefault="00A7407B" w:rsidP="000C1D54">
      <w:pPr>
        <w:tabs>
          <w:tab w:val="clear" w:pos="227"/>
          <w:tab w:val="clear" w:pos="454"/>
        </w:tabs>
        <w:ind w:left="540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551EA1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ฐานะเปิดต่อความเสี่ยงด้านสภาพคล่อง </w:t>
      </w:r>
    </w:p>
    <w:p w14:paraId="7FFD6B23" w14:textId="77777777" w:rsidR="00E45E82" w:rsidRDefault="00E45E82" w:rsidP="00A7407B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6B63BB0A" w14:textId="519FF16B" w:rsidR="00A7407B" w:rsidRPr="00551EA1" w:rsidRDefault="00A7407B" w:rsidP="00A7407B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551EA1">
        <w:rPr>
          <w:rFonts w:asciiTheme="majorBidi" w:hAnsiTheme="majorBidi" w:cstheme="majorBidi"/>
          <w:sz w:val="30"/>
          <w:szCs w:val="30"/>
          <w:cs/>
        </w:rPr>
        <w:t>ตารางด้านล่างแสดงการครบกำหนดที่เหลือตามสัญญาของหนี้สินทางการเงิน ณ วันที่รายงาน จำนวนเงินเป็นจำนวนขั้นต้นซึ่งไม่ได้คิดลดและรวมถึงการจ่ายดอกเบี้ยตามสัญญาและไม่รวมผลกระทบของสัญญาหักกลบ</w:t>
      </w:r>
    </w:p>
    <w:p w14:paraId="656D2984" w14:textId="00D025CF" w:rsidR="00107F8B" w:rsidRDefault="00107F8B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4C473716" w14:textId="63192C5F" w:rsidR="00E026E5" w:rsidRDefault="00E026E5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57C81499" w14:textId="31CB147D" w:rsidR="00E026E5" w:rsidRDefault="00E026E5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56DDD042" w14:textId="168B4D72" w:rsidR="00E026E5" w:rsidRDefault="00E026E5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7926BD3E" w14:textId="5E36E184" w:rsidR="00E026E5" w:rsidRDefault="00E026E5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7A7677AA" w14:textId="2DD9B87C" w:rsidR="00E026E5" w:rsidRDefault="00E026E5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14872D1D" w14:textId="20DA70A1" w:rsidR="00E026E5" w:rsidRDefault="00E026E5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771F81B7" w14:textId="0EC03049" w:rsidR="00E026E5" w:rsidRDefault="00E026E5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7E091C16" w14:textId="3E876157" w:rsidR="00E026E5" w:rsidRDefault="00E026E5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6AAE2F6E" w14:textId="375E6D39" w:rsidR="00E026E5" w:rsidRDefault="00E026E5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3C90EA84" w14:textId="1E819662" w:rsidR="00E026E5" w:rsidRDefault="00E026E5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6C72EB91" w14:textId="0FC3FBD6" w:rsidR="00E026E5" w:rsidRDefault="00E026E5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6CA0F26B" w14:textId="7580DD1E" w:rsidR="00E026E5" w:rsidRDefault="00E026E5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6BAFB79D" w14:textId="77777777" w:rsidR="00E026E5" w:rsidRPr="00551EA1" w:rsidRDefault="00E026E5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tbl>
      <w:tblPr>
        <w:tblStyle w:val="TableGrid"/>
        <w:tblW w:w="963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90"/>
        <w:gridCol w:w="900"/>
        <w:gridCol w:w="270"/>
        <w:gridCol w:w="990"/>
        <w:gridCol w:w="270"/>
        <w:gridCol w:w="900"/>
        <w:gridCol w:w="270"/>
        <w:gridCol w:w="810"/>
        <w:gridCol w:w="270"/>
        <w:gridCol w:w="900"/>
        <w:gridCol w:w="270"/>
        <w:gridCol w:w="990"/>
      </w:tblGrid>
      <w:tr w:rsidR="00A7407B" w:rsidRPr="00551EA1" w14:paraId="72BBBE30" w14:textId="77777777" w:rsidTr="002211BF">
        <w:tc>
          <w:tcPr>
            <w:tcW w:w="2790" w:type="dxa"/>
          </w:tcPr>
          <w:p w14:paraId="2704A16D" w14:textId="77777777" w:rsidR="00A7407B" w:rsidRPr="00551EA1" w:rsidRDefault="00A7407B" w:rsidP="00F021FD">
            <w:pP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840" w:type="dxa"/>
            <w:gridSpan w:val="11"/>
          </w:tcPr>
          <w:p w14:paraId="77B1955B" w14:textId="77777777" w:rsidR="00A7407B" w:rsidRPr="00551EA1" w:rsidRDefault="00A7407B" w:rsidP="00F021FD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A7407B" w:rsidRPr="00551EA1" w14:paraId="0A0EAEA1" w14:textId="77777777" w:rsidTr="002211BF">
        <w:tc>
          <w:tcPr>
            <w:tcW w:w="2790" w:type="dxa"/>
          </w:tcPr>
          <w:p w14:paraId="277C3AA4" w14:textId="77777777" w:rsidR="00A7407B" w:rsidRPr="00551EA1" w:rsidRDefault="00A7407B" w:rsidP="00F021FD">
            <w:pP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63E25B26" w14:textId="77777777" w:rsidR="00A7407B" w:rsidRPr="00551EA1" w:rsidRDefault="00A7407B" w:rsidP="00F021F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DCFBC22" w14:textId="77777777" w:rsidR="00A7407B" w:rsidRPr="00551EA1" w:rsidRDefault="00A7407B" w:rsidP="00F021FD">
            <w:pPr>
              <w:ind w:left="-11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670" w:type="dxa"/>
            <w:gridSpan w:val="9"/>
            <w:vAlign w:val="bottom"/>
          </w:tcPr>
          <w:p w14:paraId="257163CE" w14:textId="77777777" w:rsidR="00A7407B" w:rsidRPr="00551EA1" w:rsidRDefault="00A7407B" w:rsidP="00F021F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DF0752" w:rsidRPr="00551EA1" w14:paraId="3BAC1FD4" w14:textId="77777777" w:rsidTr="002211BF">
        <w:tc>
          <w:tcPr>
            <w:tcW w:w="2790" w:type="dxa"/>
            <w:vAlign w:val="bottom"/>
          </w:tcPr>
          <w:p w14:paraId="704E1354" w14:textId="3DCE572C" w:rsidR="00DF0752" w:rsidRPr="00551EA1" w:rsidRDefault="00DF0752" w:rsidP="00DF0752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5A64ED"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="008457DA"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8457DA"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มิถุนายน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="005A64ED"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551EA1"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900" w:type="dxa"/>
          </w:tcPr>
          <w:p w14:paraId="5B336D76" w14:textId="77777777" w:rsidR="00DF0752" w:rsidRPr="00551EA1" w:rsidRDefault="00DF0752" w:rsidP="00DF075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7E486A3C" w14:textId="5EFB2753" w:rsidR="00DF0752" w:rsidRPr="00551EA1" w:rsidRDefault="00DF0752" w:rsidP="00DF075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0" w:type="dxa"/>
          </w:tcPr>
          <w:p w14:paraId="3B206F37" w14:textId="77777777" w:rsidR="00DF0752" w:rsidRPr="00551EA1" w:rsidRDefault="00DF0752" w:rsidP="00DF0752">
            <w:pPr>
              <w:ind w:left="-11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4E90AAC9" w14:textId="77777777" w:rsidR="00DF0752" w:rsidRPr="00551EA1" w:rsidRDefault="00DF0752" w:rsidP="00DF075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เมื่อ</w:t>
            </w:r>
          </w:p>
          <w:p w14:paraId="66576EB7" w14:textId="1EF4CB58" w:rsidR="00DF0752" w:rsidRPr="00551EA1" w:rsidRDefault="00DF0752" w:rsidP="00DF075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ทวงถาม</w:t>
            </w:r>
          </w:p>
        </w:tc>
        <w:tc>
          <w:tcPr>
            <w:tcW w:w="270" w:type="dxa"/>
          </w:tcPr>
          <w:p w14:paraId="433F453C" w14:textId="77777777" w:rsidR="00DF0752" w:rsidRPr="00551EA1" w:rsidRDefault="00DF0752" w:rsidP="00DF0752">
            <w:pPr>
              <w:tabs>
                <w:tab w:val="clear" w:pos="227"/>
                <w:tab w:val="clear" w:pos="454"/>
                <w:tab w:val="clear" w:pos="680"/>
                <w:tab w:val="left" w:pos="764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6D4FF812" w14:textId="21A75189" w:rsidR="00DF0752" w:rsidRPr="00551EA1" w:rsidRDefault="00DF0752" w:rsidP="00DF075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ภายใน </w:t>
            </w:r>
            <w:r w:rsidR="005A64ED" w:rsidRPr="00551EA1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551EA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2FECAC3F" w14:textId="77777777" w:rsidR="00DF0752" w:rsidRPr="00551EA1" w:rsidRDefault="00DF0752" w:rsidP="00DF0752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2598C155" w14:textId="2E24F1EC" w:rsidR="00DF0752" w:rsidRPr="00551EA1" w:rsidRDefault="005A64ED" w:rsidP="00DF075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DF0752" w:rsidRPr="00551EA1">
              <w:rPr>
                <w:rFonts w:asciiTheme="majorBidi" w:hAnsiTheme="majorBidi" w:cstheme="majorBidi"/>
                <w:sz w:val="30"/>
                <w:szCs w:val="30"/>
              </w:rPr>
              <w:t>-</w:t>
            </w:r>
            <w:r w:rsidRPr="00551EA1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="00DF0752" w:rsidRPr="00551EA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DF0752"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703DA88D" w14:textId="77777777" w:rsidR="00DF0752" w:rsidRPr="00551EA1" w:rsidRDefault="00DF0752" w:rsidP="00DF0752">
            <w:pPr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33AD29DD" w14:textId="77777777" w:rsidR="00DF0752" w:rsidRPr="00551EA1" w:rsidRDefault="00DF0752" w:rsidP="00DF075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มากกว่า </w:t>
            </w:r>
          </w:p>
          <w:p w14:paraId="08781ECA" w14:textId="73465281" w:rsidR="00DF0752" w:rsidRPr="00551EA1" w:rsidRDefault="005A64ED" w:rsidP="00DF075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="00DF0752" w:rsidRPr="00551EA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DF0752"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0341DEB6" w14:textId="77777777" w:rsidR="00DF0752" w:rsidRPr="00551EA1" w:rsidRDefault="00DF0752" w:rsidP="00DF0752">
            <w:pPr>
              <w:tabs>
                <w:tab w:val="clear" w:pos="907"/>
                <w:tab w:val="left" w:pos="775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1109AFDB" w14:textId="1A808B19" w:rsidR="00DF0752" w:rsidRPr="00551EA1" w:rsidRDefault="00DF0752" w:rsidP="00DF075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A7407B" w:rsidRPr="00551EA1" w14:paraId="442D4D4C" w14:textId="77777777" w:rsidTr="002211BF">
        <w:tc>
          <w:tcPr>
            <w:tcW w:w="2790" w:type="dxa"/>
          </w:tcPr>
          <w:p w14:paraId="554DEC7E" w14:textId="77777777" w:rsidR="00A7407B" w:rsidRPr="00551EA1" w:rsidRDefault="00A7407B" w:rsidP="00F021FD">
            <w:pPr>
              <w:ind w:left="73" w:right="-24" w:hanging="73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840" w:type="dxa"/>
            <w:gridSpan w:val="11"/>
          </w:tcPr>
          <w:p w14:paraId="29768DDE" w14:textId="77777777" w:rsidR="00A7407B" w:rsidRPr="00551EA1" w:rsidRDefault="00A7407B" w:rsidP="00F021FD">
            <w:pPr>
              <w:tabs>
                <w:tab w:val="decimal" w:pos="708"/>
              </w:tabs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8457DA" w:rsidRPr="00551EA1" w14:paraId="36AF6CFB" w14:textId="77777777" w:rsidTr="002211BF">
        <w:tc>
          <w:tcPr>
            <w:tcW w:w="2790" w:type="dxa"/>
          </w:tcPr>
          <w:p w14:paraId="121BCC59" w14:textId="063E22BA" w:rsidR="008457DA" w:rsidRPr="00551EA1" w:rsidRDefault="008457DA" w:rsidP="008457DA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</w:p>
        </w:tc>
        <w:tc>
          <w:tcPr>
            <w:tcW w:w="900" w:type="dxa"/>
          </w:tcPr>
          <w:p w14:paraId="44E18B4A" w14:textId="1F387AAD" w:rsidR="008457DA" w:rsidRPr="00551EA1" w:rsidRDefault="008457DA" w:rsidP="008457D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BA9793E" w14:textId="77777777" w:rsidR="008457DA" w:rsidRPr="00551EA1" w:rsidRDefault="008457DA" w:rsidP="008457DA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524E623E" w14:textId="6454AB32" w:rsidR="008457DA" w:rsidRPr="00551EA1" w:rsidRDefault="008457DA" w:rsidP="008457D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241BBBF7" w14:textId="77777777" w:rsidR="008457DA" w:rsidRPr="00551EA1" w:rsidRDefault="008457DA" w:rsidP="008457D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ABD7065" w14:textId="57549E95" w:rsidR="008457DA" w:rsidRPr="00551EA1" w:rsidRDefault="008457DA" w:rsidP="008457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08D94EE" w14:textId="77777777" w:rsidR="008457DA" w:rsidRPr="00551EA1" w:rsidRDefault="008457DA" w:rsidP="008457D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1E452019" w14:textId="382AA6FA" w:rsidR="008457DA" w:rsidRPr="00551EA1" w:rsidRDefault="008457DA" w:rsidP="008457DA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5CED2A62" w14:textId="77777777" w:rsidR="008457DA" w:rsidRPr="00551EA1" w:rsidRDefault="008457DA" w:rsidP="008457D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1D43B61" w14:textId="12112E51" w:rsidR="008457DA" w:rsidRPr="00551EA1" w:rsidRDefault="008457DA" w:rsidP="008457D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5F6F0DF" w14:textId="77777777" w:rsidR="008457DA" w:rsidRPr="00551EA1" w:rsidRDefault="008457DA" w:rsidP="008457DA">
            <w:pPr>
              <w:tabs>
                <w:tab w:val="decimal" w:pos="820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59B60374" w14:textId="6349676A" w:rsidR="008457DA" w:rsidRPr="00551EA1" w:rsidRDefault="008457DA" w:rsidP="008457DA">
            <w:pPr>
              <w:tabs>
                <w:tab w:val="clear" w:pos="680"/>
                <w:tab w:val="decimal" w:pos="706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681A43" w:rsidRPr="00551EA1" w14:paraId="6230C4EC" w14:textId="77777777" w:rsidTr="002211BF">
        <w:tc>
          <w:tcPr>
            <w:tcW w:w="2790" w:type="dxa"/>
          </w:tcPr>
          <w:p w14:paraId="6890782B" w14:textId="2F93BB22" w:rsidR="00681A43" w:rsidRPr="00551EA1" w:rsidRDefault="00681A43" w:rsidP="00681A43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เงินเบิกเกินบัญชีและเงินกู้ยืมจากสถาบันการเงิน</w:t>
            </w:r>
          </w:p>
        </w:tc>
        <w:tc>
          <w:tcPr>
            <w:tcW w:w="900" w:type="dxa"/>
          </w:tcPr>
          <w:p w14:paraId="25FD0AE9" w14:textId="77777777" w:rsidR="00681A43" w:rsidRPr="00E96917" w:rsidRDefault="00681A43" w:rsidP="00681A4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95EFA64" w14:textId="20E9E640" w:rsidR="00681A43" w:rsidRPr="00551EA1" w:rsidRDefault="00681A43" w:rsidP="00681A4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39,167</w:t>
            </w:r>
          </w:p>
        </w:tc>
        <w:tc>
          <w:tcPr>
            <w:tcW w:w="270" w:type="dxa"/>
          </w:tcPr>
          <w:p w14:paraId="1BB88FF8" w14:textId="77777777" w:rsidR="00681A43" w:rsidRPr="00551EA1" w:rsidRDefault="00681A43" w:rsidP="00681A43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2AC62A0F" w14:textId="77777777" w:rsidR="00681A43" w:rsidRPr="00E96917" w:rsidRDefault="00681A43" w:rsidP="00681A4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277D511" w14:textId="0F48505A" w:rsidR="00681A43" w:rsidRPr="00551EA1" w:rsidRDefault="00681A43" w:rsidP="00681A4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96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A35BAF4" w14:textId="77777777" w:rsidR="00681A43" w:rsidRPr="00551EA1" w:rsidRDefault="00681A43" w:rsidP="00681A4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43F4A6F" w14:textId="77777777" w:rsidR="00681A43" w:rsidRPr="00E96917" w:rsidRDefault="00681A43" w:rsidP="00681A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A51EAF3" w14:textId="06F73D33" w:rsidR="00681A43" w:rsidRPr="00551EA1" w:rsidRDefault="00681A43" w:rsidP="00681A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39,167</w:t>
            </w:r>
          </w:p>
        </w:tc>
        <w:tc>
          <w:tcPr>
            <w:tcW w:w="270" w:type="dxa"/>
          </w:tcPr>
          <w:p w14:paraId="53AF2A9E" w14:textId="77777777" w:rsidR="00681A43" w:rsidRPr="00551EA1" w:rsidRDefault="00681A43" w:rsidP="00681A4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7E611670" w14:textId="77777777" w:rsidR="00681A43" w:rsidRPr="00E96917" w:rsidRDefault="00681A43" w:rsidP="00681A4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202CE09" w14:textId="6DA6C863" w:rsidR="00681A43" w:rsidRPr="00551EA1" w:rsidRDefault="00681A43" w:rsidP="00681A43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96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0A6F28E" w14:textId="77777777" w:rsidR="00681A43" w:rsidRPr="00551EA1" w:rsidRDefault="00681A43" w:rsidP="00681A4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26267FD" w14:textId="77777777" w:rsidR="00681A43" w:rsidRPr="00E96917" w:rsidRDefault="00681A43" w:rsidP="00681A4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FB40FC6" w14:textId="043C2FA7" w:rsidR="00681A43" w:rsidRPr="00551EA1" w:rsidRDefault="00681A43" w:rsidP="00681A4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96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9CDF5C6" w14:textId="77777777" w:rsidR="00681A43" w:rsidRPr="00551EA1" w:rsidRDefault="00681A43" w:rsidP="00681A43">
            <w:pPr>
              <w:tabs>
                <w:tab w:val="decimal" w:pos="820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13FCCBDF" w14:textId="77777777" w:rsidR="00681A43" w:rsidRPr="00E96917" w:rsidRDefault="00681A43" w:rsidP="00681A43">
            <w:pPr>
              <w:tabs>
                <w:tab w:val="clear" w:pos="680"/>
                <w:tab w:val="decimal" w:pos="706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D5A746A" w14:textId="31F2D730" w:rsidR="00681A43" w:rsidRPr="00551EA1" w:rsidRDefault="00681A43" w:rsidP="00681A43">
            <w:pPr>
              <w:tabs>
                <w:tab w:val="clear" w:pos="680"/>
                <w:tab w:val="decimal" w:pos="706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39,167</w:t>
            </w:r>
          </w:p>
        </w:tc>
      </w:tr>
      <w:tr w:rsidR="00681A43" w:rsidRPr="00551EA1" w14:paraId="5F61247A" w14:textId="77777777" w:rsidTr="002211BF">
        <w:tc>
          <w:tcPr>
            <w:tcW w:w="2790" w:type="dxa"/>
          </w:tcPr>
          <w:p w14:paraId="39FC43A9" w14:textId="77777777" w:rsidR="00681A43" w:rsidRPr="00551EA1" w:rsidRDefault="00681A43" w:rsidP="00681A43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00" w:type="dxa"/>
          </w:tcPr>
          <w:p w14:paraId="1FB3E7C9" w14:textId="77777777" w:rsidR="00681A43" w:rsidRPr="00E96917" w:rsidRDefault="00681A43" w:rsidP="00681A4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5AAF223" w14:textId="0B69DF31" w:rsidR="00681A43" w:rsidRPr="00551EA1" w:rsidRDefault="00681A43" w:rsidP="00681A4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485,835</w:t>
            </w:r>
          </w:p>
        </w:tc>
        <w:tc>
          <w:tcPr>
            <w:tcW w:w="270" w:type="dxa"/>
          </w:tcPr>
          <w:p w14:paraId="6A181954" w14:textId="77777777" w:rsidR="00681A43" w:rsidRPr="00551EA1" w:rsidRDefault="00681A43" w:rsidP="00681A43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66B35FA1" w14:textId="77777777" w:rsidR="00681A43" w:rsidRPr="00E96917" w:rsidRDefault="00681A43" w:rsidP="00681A43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E212320" w14:textId="578F0108" w:rsidR="00681A43" w:rsidRPr="00551EA1" w:rsidRDefault="00681A43" w:rsidP="00681A43">
            <w:pPr>
              <w:tabs>
                <w:tab w:val="clear" w:pos="680"/>
              </w:tabs>
              <w:ind w:left="-110" w:right="-15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485,835</w:t>
            </w:r>
          </w:p>
        </w:tc>
        <w:tc>
          <w:tcPr>
            <w:tcW w:w="270" w:type="dxa"/>
          </w:tcPr>
          <w:p w14:paraId="584D7603" w14:textId="77777777" w:rsidR="00681A43" w:rsidRPr="00551EA1" w:rsidRDefault="00681A43" w:rsidP="00681A4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A095E3B" w14:textId="77777777" w:rsidR="00681A43" w:rsidRPr="00E96917" w:rsidRDefault="00681A43" w:rsidP="00681A4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B6A0E05" w14:textId="0470F0C1" w:rsidR="00681A43" w:rsidRPr="00551EA1" w:rsidRDefault="00681A43" w:rsidP="00681A4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96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EA8D712" w14:textId="77777777" w:rsidR="00681A43" w:rsidRPr="00551EA1" w:rsidRDefault="00681A43" w:rsidP="00681A4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7BD0BE21" w14:textId="77777777" w:rsidR="00681A43" w:rsidRPr="00E96917" w:rsidRDefault="00681A43" w:rsidP="00681A43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CFDF223" w14:textId="121AE3AA" w:rsidR="00681A43" w:rsidRPr="00551EA1" w:rsidRDefault="00681A43" w:rsidP="00681A43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96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53F1E6D" w14:textId="77777777" w:rsidR="00681A43" w:rsidRPr="00551EA1" w:rsidRDefault="00681A43" w:rsidP="00681A4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2C9CA4FC" w14:textId="77777777" w:rsidR="00681A43" w:rsidRPr="00E96917" w:rsidRDefault="00681A43" w:rsidP="00681A4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5772390" w14:textId="1072222E" w:rsidR="00681A43" w:rsidRPr="00551EA1" w:rsidRDefault="00681A43" w:rsidP="00681A4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96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69C2DB2" w14:textId="77777777" w:rsidR="00681A43" w:rsidRPr="00551EA1" w:rsidRDefault="00681A43" w:rsidP="00681A43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0595EEE5" w14:textId="77777777" w:rsidR="00681A43" w:rsidRPr="00E96917" w:rsidRDefault="00681A43" w:rsidP="00681A43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44FAB07" w14:textId="1B1887A2" w:rsidR="00681A43" w:rsidRPr="00551EA1" w:rsidRDefault="00681A43" w:rsidP="00681A43">
            <w:pPr>
              <w:tabs>
                <w:tab w:val="clear" w:pos="680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485,835</w:t>
            </w:r>
          </w:p>
        </w:tc>
      </w:tr>
      <w:tr w:rsidR="00681A43" w:rsidRPr="00551EA1" w14:paraId="2F6332A0" w14:textId="77777777" w:rsidTr="002211BF">
        <w:tc>
          <w:tcPr>
            <w:tcW w:w="2790" w:type="dxa"/>
          </w:tcPr>
          <w:p w14:paraId="35988BA1" w14:textId="77777777" w:rsidR="00681A43" w:rsidRPr="00551EA1" w:rsidRDefault="00681A43" w:rsidP="00681A43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900" w:type="dxa"/>
          </w:tcPr>
          <w:p w14:paraId="38315DAE" w14:textId="7ABAAF0A" w:rsidR="00681A43" w:rsidRPr="00551EA1" w:rsidRDefault="00681A43" w:rsidP="00681A4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15,641</w:t>
            </w:r>
          </w:p>
        </w:tc>
        <w:tc>
          <w:tcPr>
            <w:tcW w:w="270" w:type="dxa"/>
          </w:tcPr>
          <w:p w14:paraId="58E3ACE8" w14:textId="77777777" w:rsidR="00681A43" w:rsidRPr="00551EA1" w:rsidRDefault="00681A43" w:rsidP="00681A43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316D322C" w14:textId="63C2AD9D" w:rsidR="00681A43" w:rsidRPr="00551EA1" w:rsidRDefault="00681A43" w:rsidP="00681A4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C7FA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52A9F6C" w14:textId="77777777" w:rsidR="00681A43" w:rsidRPr="00551EA1" w:rsidRDefault="00681A43" w:rsidP="00681A4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F32B91F" w14:textId="51F1BF86" w:rsidR="00681A43" w:rsidRPr="00551EA1" w:rsidRDefault="00681A43" w:rsidP="00681A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7,797</w:t>
            </w:r>
          </w:p>
        </w:tc>
        <w:tc>
          <w:tcPr>
            <w:tcW w:w="270" w:type="dxa"/>
          </w:tcPr>
          <w:p w14:paraId="27F4874C" w14:textId="77777777" w:rsidR="00681A43" w:rsidRPr="00551EA1" w:rsidRDefault="00681A43" w:rsidP="00681A4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6AF72874" w14:textId="33BFF8DF" w:rsidR="00681A43" w:rsidRPr="00551EA1" w:rsidRDefault="00681A43" w:rsidP="00681A43">
            <w:pPr>
              <w:tabs>
                <w:tab w:val="decimal" w:pos="706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6,989</w:t>
            </w:r>
          </w:p>
        </w:tc>
        <w:tc>
          <w:tcPr>
            <w:tcW w:w="270" w:type="dxa"/>
          </w:tcPr>
          <w:p w14:paraId="26D7CCAC" w14:textId="77777777" w:rsidR="00681A43" w:rsidRPr="00551EA1" w:rsidRDefault="00681A43" w:rsidP="00681A4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FD3B6EE" w14:textId="15BD2DB0" w:rsidR="00681A43" w:rsidRPr="00551EA1" w:rsidRDefault="00681A43" w:rsidP="00681A4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F52613">
              <w:rPr>
                <w:rFonts w:asciiTheme="majorBidi" w:hAnsiTheme="majorBidi" w:cstheme="majorBidi"/>
                <w:sz w:val="30"/>
                <w:szCs w:val="30"/>
              </w:rPr>
              <w:t>2,6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270" w:type="dxa"/>
          </w:tcPr>
          <w:p w14:paraId="381D9723" w14:textId="77777777" w:rsidR="00681A43" w:rsidRPr="00551EA1" w:rsidRDefault="00681A43" w:rsidP="00681A43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623BE8EA" w14:textId="30DD6F4F" w:rsidR="00681A43" w:rsidRPr="00551EA1" w:rsidRDefault="00681A43" w:rsidP="00681A43">
            <w:pPr>
              <w:tabs>
                <w:tab w:val="clear" w:pos="680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17,396</w:t>
            </w:r>
          </w:p>
        </w:tc>
      </w:tr>
      <w:tr w:rsidR="00681A43" w:rsidRPr="00551EA1" w14:paraId="2410764B" w14:textId="77777777" w:rsidTr="002211BF">
        <w:tc>
          <w:tcPr>
            <w:tcW w:w="2790" w:type="dxa"/>
          </w:tcPr>
          <w:p w14:paraId="0B99E0E5" w14:textId="77777777" w:rsidR="00681A43" w:rsidRPr="00551EA1" w:rsidRDefault="00681A43" w:rsidP="00681A43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29557095" w14:textId="470E9B67" w:rsidR="00681A43" w:rsidRPr="00551EA1" w:rsidRDefault="00681A43" w:rsidP="00681A4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540,643</w:t>
            </w:r>
          </w:p>
        </w:tc>
        <w:tc>
          <w:tcPr>
            <w:tcW w:w="270" w:type="dxa"/>
          </w:tcPr>
          <w:p w14:paraId="4DCCD13B" w14:textId="77777777" w:rsidR="00681A43" w:rsidRPr="00551EA1" w:rsidRDefault="00681A43" w:rsidP="00681A43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45839AC0" w14:textId="1642AA0D" w:rsidR="00681A43" w:rsidRPr="00551EA1" w:rsidRDefault="00681A43" w:rsidP="00681A43">
            <w:pPr>
              <w:tabs>
                <w:tab w:val="clear" w:pos="680"/>
              </w:tabs>
              <w:ind w:left="-110" w:right="-15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485,835</w:t>
            </w:r>
          </w:p>
        </w:tc>
        <w:tc>
          <w:tcPr>
            <w:tcW w:w="270" w:type="dxa"/>
          </w:tcPr>
          <w:p w14:paraId="64D49B2E" w14:textId="77777777" w:rsidR="00681A43" w:rsidRPr="00551EA1" w:rsidRDefault="00681A43" w:rsidP="00681A4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4B520EF9" w14:textId="60193B3B" w:rsidR="00681A43" w:rsidRPr="00551EA1" w:rsidRDefault="00681A43" w:rsidP="00681A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46,964</w:t>
            </w:r>
          </w:p>
        </w:tc>
        <w:tc>
          <w:tcPr>
            <w:tcW w:w="270" w:type="dxa"/>
          </w:tcPr>
          <w:p w14:paraId="26154970" w14:textId="77777777" w:rsidR="00681A43" w:rsidRPr="00551EA1" w:rsidRDefault="00681A43" w:rsidP="00681A4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19AF2582" w14:textId="4F202EDE" w:rsidR="00681A43" w:rsidRPr="00551EA1" w:rsidRDefault="00681A43" w:rsidP="00681A43">
            <w:pPr>
              <w:tabs>
                <w:tab w:val="decimal" w:pos="706"/>
              </w:tabs>
              <w:ind w:left="-110" w:right="-2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6,989</w:t>
            </w:r>
          </w:p>
        </w:tc>
        <w:tc>
          <w:tcPr>
            <w:tcW w:w="270" w:type="dxa"/>
          </w:tcPr>
          <w:p w14:paraId="6F3E9B34" w14:textId="77777777" w:rsidR="00681A43" w:rsidRPr="00551EA1" w:rsidRDefault="00681A43" w:rsidP="00681A4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4FD515D2" w14:textId="3E03E053" w:rsidR="00681A43" w:rsidRPr="00551EA1" w:rsidRDefault="00681A43" w:rsidP="00681A4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5261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2,6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10</w:t>
            </w:r>
          </w:p>
        </w:tc>
        <w:tc>
          <w:tcPr>
            <w:tcW w:w="270" w:type="dxa"/>
          </w:tcPr>
          <w:p w14:paraId="3CB303EA" w14:textId="77777777" w:rsidR="00681A43" w:rsidRPr="00551EA1" w:rsidRDefault="00681A43" w:rsidP="00681A43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3AA9EDB1" w14:textId="0709CD8E" w:rsidR="00681A43" w:rsidRPr="00551EA1" w:rsidRDefault="00681A43" w:rsidP="00681A43">
            <w:pPr>
              <w:tabs>
                <w:tab w:val="clear" w:pos="680"/>
              </w:tabs>
              <w:ind w:left="-110" w:right="-2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542,398</w:t>
            </w:r>
          </w:p>
        </w:tc>
      </w:tr>
      <w:tr w:rsidR="00E45E82" w:rsidRPr="00E45E82" w14:paraId="2C61504F" w14:textId="77777777" w:rsidTr="002211BF">
        <w:tc>
          <w:tcPr>
            <w:tcW w:w="2790" w:type="dxa"/>
          </w:tcPr>
          <w:p w14:paraId="34FF4D9D" w14:textId="77777777" w:rsidR="00E45E82" w:rsidRPr="00E45E82" w:rsidRDefault="00E45E82" w:rsidP="002211BF">
            <w:pPr>
              <w:ind w:left="160" w:right="-24" w:hanging="160"/>
              <w:rPr>
                <w:rFonts w:asciiTheme="majorBidi" w:hAnsiTheme="majorBidi" w:cstheme="majorBidi"/>
                <w:b/>
                <w:bCs/>
                <w:i/>
                <w:iCs/>
                <w:sz w:val="16"/>
                <w:szCs w:val="16"/>
                <w:cs/>
              </w:rPr>
            </w:pPr>
          </w:p>
        </w:tc>
        <w:tc>
          <w:tcPr>
            <w:tcW w:w="900" w:type="dxa"/>
          </w:tcPr>
          <w:p w14:paraId="4151620B" w14:textId="77777777" w:rsidR="00E45E82" w:rsidRPr="00E45E82" w:rsidRDefault="00E45E82" w:rsidP="002211BF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</w:tcPr>
          <w:p w14:paraId="6A2B09F3" w14:textId="77777777" w:rsidR="00E45E82" w:rsidRPr="00E45E82" w:rsidRDefault="00E45E82" w:rsidP="002211BF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90" w:type="dxa"/>
          </w:tcPr>
          <w:p w14:paraId="102993D6" w14:textId="77777777" w:rsidR="00E45E82" w:rsidRPr="00E45E82" w:rsidRDefault="00E45E82" w:rsidP="002211BF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</w:tcPr>
          <w:p w14:paraId="26192314" w14:textId="77777777" w:rsidR="00E45E82" w:rsidRPr="00E45E82" w:rsidRDefault="00E45E82" w:rsidP="002211BF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00" w:type="dxa"/>
          </w:tcPr>
          <w:p w14:paraId="2D6381CB" w14:textId="77777777" w:rsidR="00E45E82" w:rsidRPr="00E45E82" w:rsidRDefault="00E45E82" w:rsidP="002211BF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</w:tcPr>
          <w:p w14:paraId="5D77262E" w14:textId="77777777" w:rsidR="00E45E82" w:rsidRPr="00E45E82" w:rsidRDefault="00E45E82" w:rsidP="002211BF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810" w:type="dxa"/>
          </w:tcPr>
          <w:p w14:paraId="3F009FF5" w14:textId="77777777" w:rsidR="00E45E82" w:rsidRPr="00E45E82" w:rsidRDefault="00E45E82" w:rsidP="002211BF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</w:tcPr>
          <w:p w14:paraId="16054D67" w14:textId="77777777" w:rsidR="00E45E82" w:rsidRPr="00E45E82" w:rsidRDefault="00E45E82" w:rsidP="002211BF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00" w:type="dxa"/>
          </w:tcPr>
          <w:p w14:paraId="64772243" w14:textId="77777777" w:rsidR="00E45E82" w:rsidRPr="00E45E82" w:rsidRDefault="00E45E82" w:rsidP="002211BF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</w:tcPr>
          <w:p w14:paraId="496A46DF" w14:textId="77777777" w:rsidR="00E45E82" w:rsidRPr="00E45E82" w:rsidRDefault="00E45E82" w:rsidP="002211BF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990" w:type="dxa"/>
          </w:tcPr>
          <w:p w14:paraId="0D2DAD62" w14:textId="77777777" w:rsidR="00E45E82" w:rsidRPr="00E45E82" w:rsidRDefault="00E45E82" w:rsidP="002211BF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</w:tr>
      <w:tr w:rsidR="002211BF" w:rsidRPr="00551EA1" w14:paraId="7155C7DE" w14:textId="77777777" w:rsidTr="002211BF">
        <w:tc>
          <w:tcPr>
            <w:tcW w:w="2790" w:type="dxa"/>
          </w:tcPr>
          <w:p w14:paraId="300582CF" w14:textId="5C78FED5" w:rsidR="002211BF" w:rsidRPr="00551EA1" w:rsidRDefault="002211BF" w:rsidP="002211BF">
            <w:pPr>
              <w:ind w:left="160" w:right="-24" w:hanging="160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หนี้สินทางการเงินที่เป็นอนุพันธ์</w:t>
            </w:r>
          </w:p>
        </w:tc>
        <w:tc>
          <w:tcPr>
            <w:tcW w:w="900" w:type="dxa"/>
          </w:tcPr>
          <w:p w14:paraId="5E781238" w14:textId="77777777" w:rsidR="002211BF" w:rsidRPr="00551EA1" w:rsidRDefault="002211BF" w:rsidP="002211BF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F5FD213" w14:textId="77777777" w:rsidR="002211BF" w:rsidRPr="00551EA1" w:rsidRDefault="002211BF" w:rsidP="002211BF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5A0AF3AC" w14:textId="77777777" w:rsidR="002211BF" w:rsidRPr="00551EA1" w:rsidRDefault="002211BF" w:rsidP="002211BF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1330657" w14:textId="77777777" w:rsidR="002211BF" w:rsidRPr="00551EA1" w:rsidRDefault="002211BF" w:rsidP="002211BF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D873748" w14:textId="77777777" w:rsidR="002211BF" w:rsidRPr="00551EA1" w:rsidRDefault="002211BF" w:rsidP="002211BF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5760B2C6" w14:textId="77777777" w:rsidR="002211BF" w:rsidRPr="00551EA1" w:rsidRDefault="002211BF" w:rsidP="002211BF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33B74C2B" w14:textId="77777777" w:rsidR="002211BF" w:rsidRPr="00551EA1" w:rsidRDefault="002211BF" w:rsidP="002211BF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9F1D93A" w14:textId="77777777" w:rsidR="002211BF" w:rsidRPr="00551EA1" w:rsidRDefault="002211BF" w:rsidP="002211BF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E27441C" w14:textId="77777777" w:rsidR="002211BF" w:rsidRPr="00551EA1" w:rsidRDefault="002211BF" w:rsidP="002211BF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36CCF4B" w14:textId="77777777" w:rsidR="002211BF" w:rsidRPr="00551EA1" w:rsidRDefault="002211BF" w:rsidP="002211BF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30596A75" w14:textId="77777777" w:rsidR="002211BF" w:rsidRPr="00551EA1" w:rsidRDefault="002211BF" w:rsidP="002211BF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2211BF" w:rsidRPr="00551EA1" w14:paraId="13F98225" w14:textId="77777777" w:rsidTr="002211BF">
        <w:tc>
          <w:tcPr>
            <w:tcW w:w="2790" w:type="dxa"/>
          </w:tcPr>
          <w:p w14:paraId="2291D8D3" w14:textId="3E094D8F" w:rsidR="002211BF" w:rsidRPr="00551EA1" w:rsidRDefault="002211BF" w:rsidP="002211BF">
            <w:pPr>
              <w:ind w:left="160" w:right="-24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900" w:type="dxa"/>
          </w:tcPr>
          <w:p w14:paraId="5037E4CD" w14:textId="77777777" w:rsidR="002211BF" w:rsidRPr="00551EA1" w:rsidRDefault="002211BF" w:rsidP="002211BF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0B5177A0" w14:textId="77777777" w:rsidR="002211BF" w:rsidRPr="00551EA1" w:rsidRDefault="002211BF" w:rsidP="002211BF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4F66DEDC" w14:textId="77777777" w:rsidR="002211BF" w:rsidRPr="00551EA1" w:rsidRDefault="002211BF" w:rsidP="002211BF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8807E6E" w14:textId="77777777" w:rsidR="002211BF" w:rsidRPr="00551EA1" w:rsidRDefault="002211BF" w:rsidP="002211BF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47F1A01" w14:textId="77777777" w:rsidR="002211BF" w:rsidRPr="00551EA1" w:rsidRDefault="002211BF" w:rsidP="002211BF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0B155C40" w14:textId="77777777" w:rsidR="002211BF" w:rsidRPr="00551EA1" w:rsidRDefault="002211BF" w:rsidP="002211BF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4D80CC74" w14:textId="77777777" w:rsidR="002211BF" w:rsidRPr="00551EA1" w:rsidRDefault="002211BF" w:rsidP="002211BF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13069BC" w14:textId="77777777" w:rsidR="002211BF" w:rsidRPr="00551EA1" w:rsidRDefault="002211BF" w:rsidP="002211BF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9554B35" w14:textId="77777777" w:rsidR="002211BF" w:rsidRPr="00551EA1" w:rsidRDefault="002211BF" w:rsidP="002211BF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832F808" w14:textId="77777777" w:rsidR="002211BF" w:rsidRPr="00551EA1" w:rsidRDefault="002211BF" w:rsidP="002211BF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56624B8F" w14:textId="77777777" w:rsidR="002211BF" w:rsidRPr="00551EA1" w:rsidRDefault="002211BF" w:rsidP="002211BF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E5740" w:rsidRPr="00551EA1" w14:paraId="0DE10D28" w14:textId="77777777" w:rsidTr="002211BF">
        <w:tc>
          <w:tcPr>
            <w:tcW w:w="2790" w:type="dxa"/>
          </w:tcPr>
          <w:p w14:paraId="02E186CA" w14:textId="77777777" w:rsidR="008E5740" w:rsidRPr="00551EA1" w:rsidRDefault="008E5740" w:rsidP="008E57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กระแสเงินสดออก</w:t>
            </w:r>
          </w:p>
        </w:tc>
        <w:tc>
          <w:tcPr>
            <w:tcW w:w="900" w:type="dxa"/>
          </w:tcPr>
          <w:p w14:paraId="20FC9FAB" w14:textId="16E8B86F" w:rsidR="008E5740" w:rsidRPr="00551EA1" w:rsidRDefault="008E5740" w:rsidP="008E574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4,4</w:t>
            </w:r>
            <w:r w:rsidR="00C87AAA">
              <w:rPr>
                <w:rFonts w:asciiTheme="majorBidi" w:hAnsiTheme="majorBidi" w:cstheme="majorBidi"/>
                <w:sz w:val="30"/>
                <w:szCs w:val="30"/>
              </w:rPr>
              <w:t>37</w:t>
            </w:r>
          </w:p>
        </w:tc>
        <w:tc>
          <w:tcPr>
            <w:tcW w:w="270" w:type="dxa"/>
          </w:tcPr>
          <w:p w14:paraId="16862404" w14:textId="77777777" w:rsidR="008E5740" w:rsidRPr="00551EA1" w:rsidRDefault="008E5740" w:rsidP="008E574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33205D1C" w14:textId="7B0B6200" w:rsidR="008E5740" w:rsidRPr="00551EA1" w:rsidRDefault="008E5740" w:rsidP="008E5740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BA0C2BA" w14:textId="77777777" w:rsidR="008E5740" w:rsidRPr="00551EA1" w:rsidRDefault="008E5740" w:rsidP="008E574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15B4551" w14:textId="4F814E09" w:rsidR="008E5740" w:rsidRPr="00551EA1" w:rsidRDefault="008E5740" w:rsidP="008E57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(304,683)</w:t>
            </w:r>
          </w:p>
        </w:tc>
        <w:tc>
          <w:tcPr>
            <w:tcW w:w="270" w:type="dxa"/>
          </w:tcPr>
          <w:p w14:paraId="057F1610" w14:textId="77777777" w:rsidR="008E5740" w:rsidRPr="00551EA1" w:rsidRDefault="008E5740" w:rsidP="008E574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777E0AEC" w14:textId="7D0F1A88" w:rsidR="008E5740" w:rsidRPr="00551EA1" w:rsidRDefault="008E5740" w:rsidP="008E5740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975F8E5" w14:textId="77777777" w:rsidR="008E5740" w:rsidRPr="00551EA1" w:rsidRDefault="008E5740" w:rsidP="008E5740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DDA3816" w14:textId="4779D5B5" w:rsidR="008E5740" w:rsidRPr="00551EA1" w:rsidRDefault="008E5740" w:rsidP="008E5740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7A6AE76" w14:textId="77777777" w:rsidR="008E5740" w:rsidRPr="00551EA1" w:rsidRDefault="008E5740" w:rsidP="008E5740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107FB21F" w14:textId="332C01D0" w:rsidR="008E5740" w:rsidRPr="00551EA1" w:rsidRDefault="008E5740" w:rsidP="008E57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(304,683)</w:t>
            </w:r>
          </w:p>
        </w:tc>
      </w:tr>
      <w:tr w:rsidR="008E5740" w:rsidRPr="00551EA1" w14:paraId="51D08145" w14:textId="77777777" w:rsidTr="002211BF">
        <w:tc>
          <w:tcPr>
            <w:tcW w:w="2790" w:type="dxa"/>
          </w:tcPr>
          <w:p w14:paraId="0DC26C5C" w14:textId="77777777" w:rsidR="008E5740" w:rsidRPr="00551EA1" w:rsidRDefault="008E5740" w:rsidP="008E57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กระแสเงินสดเข้า</w:t>
            </w: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76C3BB11" w14:textId="62D0532A" w:rsidR="008E5740" w:rsidRPr="00551EA1" w:rsidRDefault="008E5740" w:rsidP="008E574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10" w:right="-2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DEC7D7A" w14:textId="77777777" w:rsidR="008E5740" w:rsidRPr="00551EA1" w:rsidRDefault="008E5740" w:rsidP="008E574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0496865E" w14:textId="6D136D36" w:rsidR="008E5740" w:rsidRPr="00551EA1" w:rsidRDefault="008E5740" w:rsidP="008E5740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DAD7DD8" w14:textId="77777777" w:rsidR="008E5740" w:rsidRPr="00551EA1" w:rsidRDefault="008E5740" w:rsidP="008E574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23C19C11" w14:textId="31ACF676" w:rsidR="008E5740" w:rsidRPr="00551EA1" w:rsidRDefault="008E5740" w:rsidP="008E574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300,246</w:t>
            </w:r>
          </w:p>
        </w:tc>
        <w:tc>
          <w:tcPr>
            <w:tcW w:w="270" w:type="dxa"/>
          </w:tcPr>
          <w:p w14:paraId="558CEE6C" w14:textId="77777777" w:rsidR="008E5740" w:rsidRPr="00551EA1" w:rsidRDefault="008E5740" w:rsidP="008E574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1AA3928F" w14:textId="6263952D" w:rsidR="008E5740" w:rsidRPr="00551EA1" w:rsidRDefault="008E5740" w:rsidP="008E5740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03A2BF4" w14:textId="77777777" w:rsidR="008E5740" w:rsidRPr="00551EA1" w:rsidRDefault="008E5740" w:rsidP="008E5740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22B4E55E" w14:textId="215EB9B7" w:rsidR="008E5740" w:rsidRPr="00551EA1" w:rsidRDefault="008E5740" w:rsidP="008E5740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0D003B2" w14:textId="77777777" w:rsidR="008E5740" w:rsidRPr="00551EA1" w:rsidRDefault="008E5740" w:rsidP="008E5740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172A6E27" w14:textId="68A3E34F" w:rsidR="008E5740" w:rsidRPr="00551EA1" w:rsidRDefault="008E5740" w:rsidP="008E574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300,246</w:t>
            </w:r>
          </w:p>
        </w:tc>
      </w:tr>
      <w:tr w:rsidR="008E5740" w:rsidRPr="00551EA1" w14:paraId="7BF5BE2F" w14:textId="77777777" w:rsidTr="002211BF">
        <w:tc>
          <w:tcPr>
            <w:tcW w:w="2790" w:type="dxa"/>
          </w:tcPr>
          <w:p w14:paraId="46FC0943" w14:textId="77777777" w:rsidR="008E5740" w:rsidRPr="00551EA1" w:rsidRDefault="008E5740" w:rsidP="008E5740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4DFC16F9" w14:textId="2415A2DB" w:rsidR="008E5740" w:rsidRPr="00551EA1" w:rsidRDefault="008E5740" w:rsidP="008E574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4,4</w:t>
            </w:r>
            <w:r w:rsidR="00C87AA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37</w:t>
            </w:r>
          </w:p>
        </w:tc>
        <w:tc>
          <w:tcPr>
            <w:tcW w:w="270" w:type="dxa"/>
          </w:tcPr>
          <w:p w14:paraId="5B0A1ACF" w14:textId="77777777" w:rsidR="008E5740" w:rsidRPr="00551EA1" w:rsidRDefault="008E5740" w:rsidP="008E574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2DB35490" w14:textId="775A8AF4" w:rsidR="008E5740" w:rsidRPr="00551EA1" w:rsidRDefault="008E5740" w:rsidP="008E5740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3BFD83A" w14:textId="77777777" w:rsidR="008E5740" w:rsidRPr="00551EA1" w:rsidRDefault="008E5740" w:rsidP="008E574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1D70097" w14:textId="01CF03CD" w:rsidR="008E5740" w:rsidRPr="00551EA1" w:rsidRDefault="008E5740" w:rsidP="008E57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4,437</w:t>
            </w: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303E5A54" w14:textId="77777777" w:rsidR="008E5740" w:rsidRPr="00551EA1" w:rsidRDefault="008E5740" w:rsidP="008E5740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631C0835" w14:textId="5B787AF0" w:rsidR="008E5740" w:rsidRPr="00551EA1" w:rsidRDefault="008E5740" w:rsidP="008E5740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573B2DE" w14:textId="77777777" w:rsidR="008E5740" w:rsidRPr="00551EA1" w:rsidRDefault="008E5740" w:rsidP="008E5740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2A1D1C8" w14:textId="38111EC2" w:rsidR="008E5740" w:rsidRPr="00551EA1" w:rsidRDefault="008E5740" w:rsidP="008E5740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4F9A50C" w14:textId="77777777" w:rsidR="008E5740" w:rsidRPr="00551EA1" w:rsidRDefault="008E5740" w:rsidP="008E5740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483D8A76" w14:textId="23C5308E" w:rsidR="008E5740" w:rsidRPr="00551EA1" w:rsidRDefault="008E5740" w:rsidP="008E57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4,437</w:t>
            </w: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</w:tr>
    </w:tbl>
    <w:p w14:paraId="7E8DD201" w14:textId="77777777" w:rsidR="00107F8B" w:rsidRPr="00551EA1" w:rsidRDefault="00107F8B" w:rsidP="008741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p w14:paraId="2B62AD32" w14:textId="77777777" w:rsidR="00E45E82" w:rsidRDefault="00E45E82">
      <w:r>
        <w:br w:type="page"/>
      </w:r>
    </w:p>
    <w:tbl>
      <w:tblPr>
        <w:tblStyle w:val="TableGrid"/>
        <w:tblW w:w="963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90"/>
        <w:gridCol w:w="900"/>
        <w:gridCol w:w="270"/>
        <w:gridCol w:w="990"/>
        <w:gridCol w:w="270"/>
        <w:gridCol w:w="900"/>
        <w:gridCol w:w="270"/>
        <w:gridCol w:w="810"/>
        <w:gridCol w:w="270"/>
        <w:gridCol w:w="900"/>
        <w:gridCol w:w="270"/>
        <w:gridCol w:w="990"/>
      </w:tblGrid>
      <w:tr w:rsidR="00352144" w:rsidRPr="00551EA1" w14:paraId="3A688C79" w14:textId="77777777" w:rsidTr="004D5238">
        <w:tc>
          <w:tcPr>
            <w:tcW w:w="2790" w:type="dxa"/>
          </w:tcPr>
          <w:p w14:paraId="1C81DFEA" w14:textId="728D221D" w:rsidR="00352144" w:rsidRPr="00551EA1" w:rsidRDefault="00352144" w:rsidP="00F021FD">
            <w:pP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840" w:type="dxa"/>
            <w:gridSpan w:val="11"/>
          </w:tcPr>
          <w:p w14:paraId="3D77DD10" w14:textId="10B711D3" w:rsidR="00352144" w:rsidRPr="00551EA1" w:rsidRDefault="00352144" w:rsidP="00F021FD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งบการเฉพาะกิจการ</w:t>
            </w:r>
          </w:p>
        </w:tc>
      </w:tr>
      <w:tr w:rsidR="00352144" w:rsidRPr="00551EA1" w14:paraId="695E6FD6" w14:textId="77777777" w:rsidTr="004D5238">
        <w:tc>
          <w:tcPr>
            <w:tcW w:w="2790" w:type="dxa"/>
          </w:tcPr>
          <w:p w14:paraId="57E1D9BE" w14:textId="77777777" w:rsidR="00352144" w:rsidRPr="00551EA1" w:rsidRDefault="00352144" w:rsidP="00F021FD">
            <w:pP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0E6B3B6C" w14:textId="77777777" w:rsidR="00352144" w:rsidRPr="00551EA1" w:rsidRDefault="00352144" w:rsidP="00F021F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2D35934" w14:textId="77777777" w:rsidR="00352144" w:rsidRPr="00551EA1" w:rsidRDefault="00352144" w:rsidP="00F021FD">
            <w:pPr>
              <w:ind w:left="-11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670" w:type="dxa"/>
            <w:gridSpan w:val="9"/>
            <w:vAlign w:val="bottom"/>
          </w:tcPr>
          <w:p w14:paraId="4111F7DB" w14:textId="77777777" w:rsidR="00352144" w:rsidRPr="00551EA1" w:rsidRDefault="00352144" w:rsidP="00F021F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352144" w:rsidRPr="00551EA1" w14:paraId="51351600" w14:textId="77777777" w:rsidTr="004D5238">
        <w:tc>
          <w:tcPr>
            <w:tcW w:w="2790" w:type="dxa"/>
            <w:vAlign w:val="bottom"/>
          </w:tcPr>
          <w:p w14:paraId="66F5586E" w14:textId="4429DAAE" w:rsidR="00352144" w:rsidRPr="00551EA1" w:rsidRDefault="00352144" w:rsidP="00F021FD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5A64ED"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="00315786"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มิถุนายน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="005A64ED"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4736F8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900" w:type="dxa"/>
          </w:tcPr>
          <w:p w14:paraId="0D3C294A" w14:textId="77777777" w:rsidR="00271DFC" w:rsidRPr="00551EA1" w:rsidRDefault="00352144" w:rsidP="00F021F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6D4E5F2E" w14:textId="042B53D8" w:rsidR="00352144" w:rsidRPr="00551EA1" w:rsidRDefault="00352144" w:rsidP="00F021F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0" w:type="dxa"/>
          </w:tcPr>
          <w:p w14:paraId="72A66523" w14:textId="77777777" w:rsidR="00352144" w:rsidRPr="00551EA1" w:rsidRDefault="00352144" w:rsidP="00F021FD">
            <w:pPr>
              <w:ind w:left="-11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671AA4A6" w14:textId="77777777" w:rsidR="00271DFC" w:rsidRPr="00551EA1" w:rsidRDefault="00352144" w:rsidP="00F021F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เมื่อ</w:t>
            </w:r>
          </w:p>
          <w:p w14:paraId="7482F29D" w14:textId="7785E7CD" w:rsidR="00352144" w:rsidRPr="00551EA1" w:rsidRDefault="00352144" w:rsidP="00F021F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ทวงถาม</w:t>
            </w:r>
          </w:p>
        </w:tc>
        <w:tc>
          <w:tcPr>
            <w:tcW w:w="270" w:type="dxa"/>
          </w:tcPr>
          <w:p w14:paraId="5EA25776" w14:textId="77777777" w:rsidR="00352144" w:rsidRPr="00551EA1" w:rsidRDefault="00352144" w:rsidP="00F021FD">
            <w:pPr>
              <w:tabs>
                <w:tab w:val="clear" w:pos="227"/>
                <w:tab w:val="clear" w:pos="454"/>
                <w:tab w:val="clear" w:pos="680"/>
                <w:tab w:val="left" w:pos="764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15022F66" w14:textId="4F6754E9" w:rsidR="00352144" w:rsidRPr="00551EA1" w:rsidRDefault="00352144" w:rsidP="00F021F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ภายใน </w:t>
            </w:r>
            <w:r w:rsidR="005A64ED" w:rsidRPr="00551EA1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551EA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0FE11441" w14:textId="77777777" w:rsidR="00352144" w:rsidRPr="00551EA1" w:rsidRDefault="00352144" w:rsidP="00F021FD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48D2BDEE" w14:textId="72052F6F" w:rsidR="00352144" w:rsidRPr="00551EA1" w:rsidRDefault="005A64ED" w:rsidP="00F021F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352144" w:rsidRPr="00551EA1">
              <w:rPr>
                <w:rFonts w:asciiTheme="majorBidi" w:hAnsiTheme="majorBidi" w:cstheme="majorBidi"/>
                <w:sz w:val="30"/>
                <w:szCs w:val="30"/>
              </w:rPr>
              <w:t>-</w:t>
            </w:r>
            <w:r w:rsidRPr="00551EA1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="00352144" w:rsidRPr="00551EA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352144"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57CD35C4" w14:textId="77777777" w:rsidR="00352144" w:rsidRPr="00551EA1" w:rsidRDefault="00352144" w:rsidP="00F021FD">
            <w:pPr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77299BA5" w14:textId="77777777" w:rsidR="00DF0752" w:rsidRPr="00551EA1" w:rsidRDefault="00352144" w:rsidP="00F021F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มากกว่า </w:t>
            </w:r>
          </w:p>
          <w:p w14:paraId="76948607" w14:textId="45C9ECF6" w:rsidR="00352144" w:rsidRPr="00551EA1" w:rsidRDefault="005A64ED" w:rsidP="00F021F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="00352144" w:rsidRPr="00551EA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352144"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3AE6B4FA" w14:textId="77777777" w:rsidR="00352144" w:rsidRPr="00551EA1" w:rsidRDefault="00352144" w:rsidP="00F021FD">
            <w:pPr>
              <w:tabs>
                <w:tab w:val="clear" w:pos="907"/>
                <w:tab w:val="left" w:pos="775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3FB9AD2B" w14:textId="77777777" w:rsidR="00352144" w:rsidRPr="00551EA1" w:rsidRDefault="00352144" w:rsidP="00F021F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352144" w:rsidRPr="00551EA1" w14:paraId="096CAAC6" w14:textId="77777777" w:rsidTr="004D5238">
        <w:tc>
          <w:tcPr>
            <w:tcW w:w="2790" w:type="dxa"/>
          </w:tcPr>
          <w:p w14:paraId="7C99CD7F" w14:textId="77777777" w:rsidR="00352144" w:rsidRPr="00551EA1" w:rsidRDefault="00352144" w:rsidP="00F021FD">
            <w:pPr>
              <w:ind w:left="73" w:right="-24" w:hanging="73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840" w:type="dxa"/>
            <w:gridSpan w:val="11"/>
          </w:tcPr>
          <w:p w14:paraId="336D76A0" w14:textId="77777777" w:rsidR="00352144" w:rsidRPr="00551EA1" w:rsidRDefault="00352144" w:rsidP="00F021FD">
            <w:pPr>
              <w:tabs>
                <w:tab w:val="decimal" w:pos="708"/>
              </w:tabs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352144" w:rsidRPr="00551EA1" w14:paraId="36A98B4E" w14:textId="77777777" w:rsidTr="004D5238">
        <w:tc>
          <w:tcPr>
            <w:tcW w:w="3690" w:type="dxa"/>
            <w:gridSpan w:val="2"/>
          </w:tcPr>
          <w:p w14:paraId="28E02ED2" w14:textId="77777777" w:rsidR="00352144" w:rsidRPr="00551EA1" w:rsidRDefault="00352144" w:rsidP="00F021FD">
            <w:pPr>
              <w:tabs>
                <w:tab w:val="decimal" w:pos="708"/>
              </w:tabs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</w:p>
        </w:tc>
        <w:tc>
          <w:tcPr>
            <w:tcW w:w="270" w:type="dxa"/>
          </w:tcPr>
          <w:p w14:paraId="3B70ED4E" w14:textId="77777777" w:rsidR="00352144" w:rsidRPr="00551EA1" w:rsidRDefault="00352144" w:rsidP="00F021FD">
            <w:pPr>
              <w:tabs>
                <w:tab w:val="decimal" w:pos="708"/>
              </w:tabs>
              <w:ind w:lef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764C99F5" w14:textId="77777777" w:rsidR="00352144" w:rsidRPr="00551EA1" w:rsidRDefault="00352144" w:rsidP="00F021FD">
            <w:pPr>
              <w:tabs>
                <w:tab w:val="decimal" w:pos="708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73BB36EC" w14:textId="77777777" w:rsidR="00352144" w:rsidRPr="00551EA1" w:rsidRDefault="00352144" w:rsidP="00F021FD">
            <w:pPr>
              <w:tabs>
                <w:tab w:val="decimal" w:pos="708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703703BA" w14:textId="77777777" w:rsidR="00352144" w:rsidRPr="00551EA1" w:rsidRDefault="00352144" w:rsidP="00F021FD">
            <w:pPr>
              <w:tabs>
                <w:tab w:val="decimal" w:pos="708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996EA7D" w14:textId="77777777" w:rsidR="00352144" w:rsidRPr="00551EA1" w:rsidRDefault="00352144" w:rsidP="00F021FD">
            <w:pPr>
              <w:tabs>
                <w:tab w:val="decimal" w:pos="708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</w:tcPr>
          <w:p w14:paraId="7DAE70E2" w14:textId="77777777" w:rsidR="00352144" w:rsidRPr="00551EA1" w:rsidRDefault="00352144" w:rsidP="00F021FD">
            <w:pPr>
              <w:tabs>
                <w:tab w:val="decimal" w:pos="708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282D8623" w14:textId="77777777" w:rsidR="00352144" w:rsidRPr="00551EA1" w:rsidRDefault="00352144" w:rsidP="00F021FD">
            <w:pPr>
              <w:tabs>
                <w:tab w:val="decimal" w:pos="708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757FC640" w14:textId="77777777" w:rsidR="00352144" w:rsidRPr="00551EA1" w:rsidRDefault="00352144" w:rsidP="00F021FD">
            <w:pPr>
              <w:tabs>
                <w:tab w:val="decimal" w:pos="708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1E587C6" w14:textId="77777777" w:rsidR="00352144" w:rsidRPr="00551EA1" w:rsidRDefault="00352144" w:rsidP="00F021FD">
            <w:pPr>
              <w:tabs>
                <w:tab w:val="decimal" w:pos="70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1D96A0F5" w14:textId="77777777" w:rsidR="00352144" w:rsidRPr="00551EA1" w:rsidRDefault="00352144" w:rsidP="00F021FD">
            <w:pPr>
              <w:tabs>
                <w:tab w:val="decimal" w:pos="70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F2627C" w:rsidRPr="00551EA1" w14:paraId="512BB0E2" w14:textId="77777777" w:rsidTr="004D5238">
        <w:tc>
          <w:tcPr>
            <w:tcW w:w="2790" w:type="dxa"/>
          </w:tcPr>
          <w:p w14:paraId="55E14754" w14:textId="77777777" w:rsidR="00F2627C" w:rsidRPr="00551EA1" w:rsidRDefault="00F2627C" w:rsidP="00F2627C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เงินเบิกเกินบัญชีและเงินกู้ยืมจากสถาบันการเงิน</w:t>
            </w:r>
          </w:p>
        </w:tc>
        <w:tc>
          <w:tcPr>
            <w:tcW w:w="900" w:type="dxa"/>
          </w:tcPr>
          <w:p w14:paraId="61398F9B" w14:textId="77777777" w:rsidR="00F2627C" w:rsidRPr="00E96917" w:rsidRDefault="00F2627C" w:rsidP="00F2627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1554E76" w14:textId="784716CE" w:rsidR="00F2627C" w:rsidRPr="00551EA1" w:rsidRDefault="00F2627C" w:rsidP="00F2627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39,167</w:t>
            </w:r>
          </w:p>
        </w:tc>
        <w:tc>
          <w:tcPr>
            <w:tcW w:w="270" w:type="dxa"/>
          </w:tcPr>
          <w:p w14:paraId="70B00165" w14:textId="77777777" w:rsidR="00F2627C" w:rsidRPr="00551EA1" w:rsidRDefault="00F2627C" w:rsidP="00F2627C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5A42D372" w14:textId="77777777" w:rsidR="00F2627C" w:rsidRPr="00E96917" w:rsidRDefault="00F2627C" w:rsidP="00F2627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AC04D2E" w14:textId="50B6AAEF" w:rsidR="00F2627C" w:rsidRPr="00551EA1" w:rsidRDefault="00F2627C" w:rsidP="00F2627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96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E5DBEAB" w14:textId="77777777" w:rsidR="00F2627C" w:rsidRPr="00551EA1" w:rsidRDefault="00F2627C" w:rsidP="00F2627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AC86998" w14:textId="77777777" w:rsidR="00F2627C" w:rsidRPr="00E96917" w:rsidRDefault="00F2627C" w:rsidP="00F26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D410F32" w14:textId="4587ACBB" w:rsidR="00F2627C" w:rsidRPr="00551EA1" w:rsidRDefault="00F2627C" w:rsidP="00F26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39,167</w:t>
            </w:r>
          </w:p>
        </w:tc>
        <w:tc>
          <w:tcPr>
            <w:tcW w:w="270" w:type="dxa"/>
          </w:tcPr>
          <w:p w14:paraId="33F0BC9E" w14:textId="77777777" w:rsidR="00F2627C" w:rsidRPr="00551EA1" w:rsidRDefault="00F2627C" w:rsidP="00F2627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00FA6AD6" w14:textId="77777777" w:rsidR="00F2627C" w:rsidRPr="00E96917" w:rsidRDefault="00F2627C" w:rsidP="00F2627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9B342A7" w14:textId="21E1529C" w:rsidR="00F2627C" w:rsidRPr="00551EA1" w:rsidRDefault="00F2627C" w:rsidP="00F2627C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96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D10D3B0" w14:textId="77777777" w:rsidR="00F2627C" w:rsidRPr="00551EA1" w:rsidRDefault="00F2627C" w:rsidP="00F2627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5C2AED5C" w14:textId="77777777" w:rsidR="00F2627C" w:rsidRPr="00E96917" w:rsidRDefault="00F2627C" w:rsidP="00F2627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75872E5" w14:textId="75E0BAB9" w:rsidR="00F2627C" w:rsidRPr="00551EA1" w:rsidRDefault="00F2627C" w:rsidP="00F2627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96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73C8DB0" w14:textId="77777777" w:rsidR="00F2627C" w:rsidRPr="00551EA1" w:rsidRDefault="00F2627C" w:rsidP="00F2627C">
            <w:pPr>
              <w:tabs>
                <w:tab w:val="decimal" w:pos="820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49683AB3" w14:textId="77777777" w:rsidR="00F2627C" w:rsidRPr="00E96917" w:rsidRDefault="00F2627C" w:rsidP="00F2627C">
            <w:pPr>
              <w:tabs>
                <w:tab w:val="clear" w:pos="680"/>
                <w:tab w:val="decimal" w:pos="706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06FEEDF" w14:textId="3EA0C9A8" w:rsidR="00F2627C" w:rsidRPr="00551EA1" w:rsidRDefault="00F2627C" w:rsidP="00F2627C">
            <w:pPr>
              <w:tabs>
                <w:tab w:val="clear" w:pos="680"/>
                <w:tab w:val="decimal" w:pos="706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39,167</w:t>
            </w:r>
          </w:p>
        </w:tc>
      </w:tr>
      <w:tr w:rsidR="00F2627C" w:rsidRPr="00551EA1" w14:paraId="00694ACF" w14:textId="77777777" w:rsidTr="004D5238">
        <w:tc>
          <w:tcPr>
            <w:tcW w:w="2790" w:type="dxa"/>
          </w:tcPr>
          <w:p w14:paraId="391E28DE" w14:textId="77777777" w:rsidR="00F2627C" w:rsidRPr="00551EA1" w:rsidRDefault="00F2627C" w:rsidP="00F2627C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00" w:type="dxa"/>
          </w:tcPr>
          <w:p w14:paraId="396509B3" w14:textId="77777777" w:rsidR="00F2627C" w:rsidRPr="00E96917" w:rsidRDefault="00F2627C" w:rsidP="00F2627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705A108" w14:textId="79783A3D" w:rsidR="00F2627C" w:rsidRPr="00551EA1" w:rsidRDefault="00F2627C" w:rsidP="00F2627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484,850</w:t>
            </w:r>
          </w:p>
        </w:tc>
        <w:tc>
          <w:tcPr>
            <w:tcW w:w="270" w:type="dxa"/>
          </w:tcPr>
          <w:p w14:paraId="3DFF870C" w14:textId="77777777" w:rsidR="00F2627C" w:rsidRPr="00551EA1" w:rsidRDefault="00F2627C" w:rsidP="00F2627C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38558323" w14:textId="77777777" w:rsidR="00F2627C" w:rsidRPr="00E96917" w:rsidRDefault="00F2627C" w:rsidP="00F2627C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AC3D2C7" w14:textId="07F88F3D" w:rsidR="00F2627C" w:rsidRPr="00551EA1" w:rsidRDefault="00F2627C" w:rsidP="00F2627C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484,850</w:t>
            </w:r>
          </w:p>
        </w:tc>
        <w:tc>
          <w:tcPr>
            <w:tcW w:w="270" w:type="dxa"/>
          </w:tcPr>
          <w:p w14:paraId="3579DD08" w14:textId="77777777" w:rsidR="00F2627C" w:rsidRPr="00551EA1" w:rsidRDefault="00F2627C" w:rsidP="00F2627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6C1530E" w14:textId="77777777" w:rsidR="00F2627C" w:rsidRPr="00E96917" w:rsidRDefault="00F2627C" w:rsidP="00F2627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C875632" w14:textId="319C222B" w:rsidR="00F2627C" w:rsidRPr="00551EA1" w:rsidRDefault="00F2627C" w:rsidP="00F2627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96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F02A656" w14:textId="77777777" w:rsidR="00F2627C" w:rsidRPr="00551EA1" w:rsidRDefault="00F2627C" w:rsidP="00F2627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4DD79C8B" w14:textId="77777777" w:rsidR="00F2627C" w:rsidRPr="00E96917" w:rsidRDefault="00F2627C" w:rsidP="00F2627C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F503CD3" w14:textId="639D60ED" w:rsidR="00F2627C" w:rsidRPr="00551EA1" w:rsidRDefault="00F2627C" w:rsidP="00F2627C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96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43A3DD2" w14:textId="77777777" w:rsidR="00F2627C" w:rsidRPr="00551EA1" w:rsidRDefault="00F2627C" w:rsidP="00F2627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279C5B89" w14:textId="77777777" w:rsidR="00F2627C" w:rsidRPr="00E96917" w:rsidRDefault="00F2627C" w:rsidP="00F2627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5AC8989" w14:textId="34705EC7" w:rsidR="00F2627C" w:rsidRPr="00551EA1" w:rsidRDefault="00F2627C" w:rsidP="00F2627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96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7252005" w14:textId="77777777" w:rsidR="00F2627C" w:rsidRPr="00551EA1" w:rsidRDefault="00F2627C" w:rsidP="00F2627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55F0C11F" w14:textId="77777777" w:rsidR="00F2627C" w:rsidRPr="00E96917" w:rsidRDefault="00F2627C" w:rsidP="00F2627C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1B0A2FB" w14:textId="232732FF" w:rsidR="00F2627C" w:rsidRPr="00551EA1" w:rsidRDefault="00F2627C" w:rsidP="00F2627C">
            <w:pPr>
              <w:tabs>
                <w:tab w:val="clear" w:pos="680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484,850</w:t>
            </w:r>
          </w:p>
        </w:tc>
      </w:tr>
      <w:tr w:rsidR="00F2627C" w:rsidRPr="00551EA1" w14:paraId="1DE6D877" w14:textId="77777777" w:rsidTr="004D5238">
        <w:tc>
          <w:tcPr>
            <w:tcW w:w="2790" w:type="dxa"/>
          </w:tcPr>
          <w:p w14:paraId="76D7A6F4" w14:textId="77777777" w:rsidR="00F2627C" w:rsidRPr="00551EA1" w:rsidRDefault="00F2627C" w:rsidP="00F2627C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900" w:type="dxa"/>
          </w:tcPr>
          <w:p w14:paraId="4A2CD613" w14:textId="43FABE64" w:rsidR="00F2627C" w:rsidRPr="00551EA1" w:rsidRDefault="00F2627C" w:rsidP="00F2627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15,641</w:t>
            </w:r>
          </w:p>
        </w:tc>
        <w:tc>
          <w:tcPr>
            <w:tcW w:w="270" w:type="dxa"/>
          </w:tcPr>
          <w:p w14:paraId="351D856C" w14:textId="77777777" w:rsidR="00F2627C" w:rsidRPr="00551EA1" w:rsidRDefault="00F2627C" w:rsidP="00F2627C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48945700" w14:textId="0566C83D" w:rsidR="00F2627C" w:rsidRPr="00551EA1" w:rsidRDefault="00F2627C" w:rsidP="00F2627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C7FA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DDA81E0" w14:textId="77777777" w:rsidR="00F2627C" w:rsidRPr="00551EA1" w:rsidRDefault="00F2627C" w:rsidP="00F2627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2B55746" w14:textId="531C91B1" w:rsidR="00F2627C" w:rsidRPr="00551EA1" w:rsidRDefault="00F2627C" w:rsidP="00F26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7,797</w:t>
            </w:r>
          </w:p>
        </w:tc>
        <w:tc>
          <w:tcPr>
            <w:tcW w:w="270" w:type="dxa"/>
          </w:tcPr>
          <w:p w14:paraId="41E1FDA8" w14:textId="77777777" w:rsidR="00F2627C" w:rsidRPr="00551EA1" w:rsidRDefault="00F2627C" w:rsidP="00F2627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15CCFF15" w14:textId="0A0E22B9" w:rsidR="00F2627C" w:rsidRPr="00551EA1" w:rsidRDefault="00F2627C" w:rsidP="00F2627C">
            <w:pPr>
              <w:tabs>
                <w:tab w:val="decimal" w:pos="706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6,989</w:t>
            </w:r>
          </w:p>
        </w:tc>
        <w:tc>
          <w:tcPr>
            <w:tcW w:w="270" w:type="dxa"/>
          </w:tcPr>
          <w:p w14:paraId="7462956D" w14:textId="77777777" w:rsidR="00F2627C" w:rsidRPr="00551EA1" w:rsidRDefault="00F2627C" w:rsidP="00F2627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50B7DC6" w14:textId="5B56CA81" w:rsidR="00F2627C" w:rsidRPr="00551EA1" w:rsidRDefault="00F2627C" w:rsidP="00F2627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F52613">
              <w:rPr>
                <w:rFonts w:asciiTheme="majorBidi" w:hAnsiTheme="majorBidi" w:cstheme="majorBidi"/>
                <w:sz w:val="30"/>
                <w:szCs w:val="30"/>
              </w:rPr>
              <w:t>2,6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270" w:type="dxa"/>
          </w:tcPr>
          <w:p w14:paraId="24E4BC1F" w14:textId="77777777" w:rsidR="00F2627C" w:rsidRPr="00551EA1" w:rsidRDefault="00F2627C" w:rsidP="00F2627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7611A4A9" w14:textId="2BA392A7" w:rsidR="00F2627C" w:rsidRPr="00551EA1" w:rsidRDefault="00F2627C" w:rsidP="00F2627C">
            <w:pPr>
              <w:tabs>
                <w:tab w:val="clear" w:pos="680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17,396</w:t>
            </w:r>
          </w:p>
        </w:tc>
      </w:tr>
      <w:tr w:rsidR="00F2627C" w:rsidRPr="00551EA1" w14:paraId="2F7B2B5F" w14:textId="77777777" w:rsidTr="004D5238">
        <w:tc>
          <w:tcPr>
            <w:tcW w:w="2790" w:type="dxa"/>
          </w:tcPr>
          <w:p w14:paraId="3C0B0474" w14:textId="77777777" w:rsidR="00F2627C" w:rsidRPr="00551EA1" w:rsidRDefault="00F2627C" w:rsidP="00F2627C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DB6AAF6" w14:textId="298E3BB6" w:rsidR="00F2627C" w:rsidRPr="00551EA1" w:rsidRDefault="00F2627C" w:rsidP="00F2627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539,658</w:t>
            </w:r>
          </w:p>
        </w:tc>
        <w:tc>
          <w:tcPr>
            <w:tcW w:w="270" w:type="dxa"/>
          </w:tcPr>
          <w:p w14:paraId="33C96A85" w14:textId="77777777" w:rsidR="00F2627C" w:rsidRPr="00551EA1" w:rsidRDefault="00F2627C" w:rsidP="00F2627C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51085146" w14:textId="7D9A75B1" w:rsidR="00F2627C" w:rsidRPr="00551EA1" w:rsidRDefault="00F2627C" w:rsidP="00F2627C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48</w:t>
            </w:r>
            <w:r w:rsidR="00CA348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,850</w:t>
            </w:r>
          </w:p>
        </w:tc>
        <w:tc>
          <w:tcPr>
            <w:tcW w:w="270" w:type="dxa"/>
          </w:tcPr>
          <w:p w14:paraId="4722C5EB" w14:textId="77777777" w:rsidR="00F2627C" w:rsidRPr="00551EA1" w:rsidRDefault="00F2627C" w:rsidP="00F2627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1C0F99E5" w14:textId="0387D464" w:rsidR="00F2627C" w:rsidRPr="00551EA1" w:rsidRDefault="00F2627C" w:rsidP="00F26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46,964</w:t>
            </w:r>
          </w:p>
        </w:tc>
        <w:tc>
          <w:tcPr>
            <w:tcW w:w="270" w:type="dxa"/>
          </w:tcPr>
          <w:p w14:paraId="1D8FB1A6" w14:textId="77777777" w:rsidR="00F2627C" w:rsidRPr="00551EA1" w:rsidRDefault="00F2627C" w:rsidP="00F2627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2C9EDD69" w14:textId="0CEBBD40" w:rsidR="00F2627C" w:rsidRPr="00551EA1" w:rsidRDefault="00F2627C" w:rsidP="00F2627C">
            <w:pPr>
              <w:tabs>
                <w:tab w:val="decimal" w:pos="706"/>
              </w:tabs>
              <w:ind w:left="-110" w:right="-2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6,989</w:t>
            </w:r>
          </w:p>
        </w:tc>
        <w:tc>
          <w:tcPr>
            <w:tcW w:w="270" w:type="dxa"/>
          </w:tcPr>
          <w:p w14:paraId="65A0D025" w14:textId="77777777" w:rsidR="00F2627C" w:rsidRPr="00551EA1" w:rsidRDefault="00F2627C" w:rsidP="00F2627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655E14D3" w14:textId="4AC7E736" w:rsidR="00F2627C" w:rsidRPr="00551EA1" w:rsidRDefault="00F2627C" w:rsidP="00F2627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5261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2,6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10</w:t>
            </w:r>
          </w:p>
        </w:tc>
        <w:tc>
          <w:tcPr>
            <w:tcW w:w="270" w:type="dxa"/>
          </w:tcPr>
          <w:p w14:paraId="6551C661" w14:textId="77777777" w:rsidR="00F2627C" w:rsidRPr="00551EA1" w:rsidRDefault="00F2627C" w:rsidP="00F2627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D346E61" w14:textId="08E28C49" w:rsidR="00F2627C" w:rsidRPr="00551EA1" w:rsidRDefault="00F2627C" w:rsidP="00F2627C">
            <w:pPr>
              <w:tabs>
                <w:tab w:val="clear" w:pos="680"/>
              </w:tabs>
              <w:ind w:left="-110" w:right="-2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541,413</w:t>
            </w:r>
          </w:p>
        </w:tc>
      </w:tr>
      <w:tr w:rsidR="004D5238" w:rsidRPr="00551EA1" w14:paraId="007A8D36" w14:textId="77777777" w:rsidTr="004D5238">
        <w:trPr>
          <w:trHeight w:val="50"/>
        </w:trPr>
        <w:tc>
          <w:tcPr>
            <w:tcW w:w="2790" w:type="dxa"/>
          </w:tcPr>
          <w:p w14:paraId="233BB4D4" w14:textId="77777777" w:rsidR="004D5238" w:rsidRPr="00551EA1" w:rsidRDefault="004D5238" w:rsidP="004D5238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4494F046" w14:textId="77777777" w:rsidR="004D5238" w:rsidRPr="00551EA1" w:rsidRDefault="004D5238" w:rsidP="004D523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20D27D4E" w14:textId="77777777" w:rsidR="004D5238" w:rsidRPr="00551EA1" w:rsidRDefault="004D5238" w:rsidP="004D5238">
            <w:pPr>
              <w:tabs>
                <w:tab w:val="decimal" w:pos="706"/>
              </w:tabs>
              <w:spacing w:line="240" w:lineRule="auto"/>
              <w:ind w:left="-11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461DE4F0" w14:textId="77777777" w:rsidR="004D5238" w:rsidRPr="00551EA1" w:rsidRDefault="004D5238" w:rsidP="004D523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03E4AF98" w14:textId="77777777" w:rsidR="004D5238" w:rsidRPr="00551EA1" w:rsidRDefault="004D5238" w:rsidP="004D523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77311CFA" w14:textId="77777777" w:rsidR="004D5238" w:rsidRPr="00551EA1" w:rsidRDefault="004D5238" w:rsidP="004D523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32319CF4" w14:textId="77777777" w:rsidR="004D5238" w:rsidRPr="00551EA1" w:rsidRDefault="004D5238" w:rsidP="004D523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</w:tcPr>
          <w:p w14:paraId="345F197A" w14:textId="77777777" w:rsidR="004D5238" w:rsidRPr="00551EA1" w:rsidRDefault="004D5238" w:rsidP="004D523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3F61392F" w14:textId="77777777" w:rsidR="004D5238" w:rsidRPr="00551EA1" w:rsidRDefault="004D5238" w:rsidP="004D523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0FDB8E14" w14:textId="77777777" w:rsidR="004D5238" w:rsidRPr="00551EA1" w:rsidRDefault="004D5238" w:rsidP="004D523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74E64C1C" w14:textId="77777777" w:rsidR="004D5238" w:rsidRPr="00551EA1" w:rsidRDefault="004D5238" w:rsidP="004D5238">
            <w:pPr>
              <w:tabs>
                <w:tab w:val="decimal" w:pos="820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4202CCE0" w14:textId="77777777" w:rsidR="004D5238" w:rsidRPr="00551EA1" w:rsidRDefault="004D5238" w:rsidP="004D5238">
            <w:pPr>
              <w:tabs>
                <w:tab w:val="decimal" w:pos="820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4D5238" w:rsidRPr="00551EA1" w14:paraId="14A3CC9F" w14:textId="77777777" w:rsidTr="004D5238">
        <w:trPr>
          <w:trHeight w:val="50"/>
        </w:trPr>
        <w:tc>
          <w:tcPr>
            <w:tcW w:w="2790" w:type="dxa"/>
          </w:tcPr>
          <w:p w14:paraId="523CEC56" w14:textId="3D4DE249" w:rsidR="004D5238" w:rsidRPr="00551EA1" w:rsidRDefault="004D5238" w:rsidP="004D5238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หนี้สินทางการเงินที่เป็นอนุพันธ์</w:t>
            </w:r>
          </w:p>
        </w:tc>
        <w:tc>
          <w:tcPr>
            <w:tcW w:w="900" w:type="dxa"/>
          </w:tcPr>
          <w:p w14:paraId="06437903" w14:textId="77777777" w:rsidR="004D5238" w:rsidRPr="00551EA1" w:rsidRDefault="004D5238" w:rsidP="004D523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65860C6E" w14:textId="77777777" w:rsidR="004D5238" w:rsidRPr="00551EA1" w:rsidRDefault="004D5238" w:rsidP="004D5238">
            <w:pPr>
              <w:tabs>
                <w:tab w:val="decimal" w:pos="706"/>
              </w:tabs>
              <w:spacing w:line="240" w:lineRule="auto"/>
              <w:ind w:left="-11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6297B578" w14:textId="77777777" w:rsidR="004D5238" w:rsidRPr="00551EA1" w:rsidRDefault="004D5238" w:rsidP="004D523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7119B0CE" w14:textId="77777777" w:rsidR="004D5238" w:rsidRPr="00551EA1" w:rsidRDefault="004D5238" w:rsidP="004D523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</w:tcPr>
          <w:p w14:paraId="01A0C47A" w14:textId="77777777" w:rsidR="004D5238" w:rsidRPr="00551EA1" w:rsidRDefault="004D5238" w:rsidP="004D523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0F9E36B1" w14:textId="77777777" w:rsidR="004D5238" w:rsidRPr="00551EA1" w:rsidRDefault="004D5238" w:rsidP="004D523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</w:tcPr>
          <w:p w14:paraId="43A4EAE2" w14:textId="77777777" w:rsidR="004D5238" w:rsidRPr="00551EA1" w:rsidRDefault="004D5238" w:rsidP="004D523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28D3C97D" w14:textId="77777777" w:rsidR="004D5238" w:rsidRPr="00551EA1" w:rsidRDefault="004D5238" w:rsidP="004D523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</w:tcPr>
          <w:p w14:paraId="5FE5996C" w14:textId="77777777" w:rsidR="004D5238" w:rsidRPr="00551EA1" w:rsidRDefault="004D5238" w:rsidP="004D5238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063BBC59" w14:textId="77777777" w:rsidR="004D5238" w:rsidRPr="00551EA1" w:rsidRDefault="004D5238" w:rsidP="004D5238">
            <w:pPr>
              <w:tabs>
                <w:tab w:val="decimal" w:pos="820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3CB55C54" w14:textId="77777777" w:rsidR="004D5238" w:rsidRPr="00551EA1" w:rsidRDefault="004D5238" w:rsidP="004D5238">
            <w:pPr>
              <w:tabs>
                <w:tab w:val="decimal" w:pos="820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4D5238" w:rsidRPr="00551EA1" w14:paraId="4E2A8637" w14:textId="77777777" w:rsidTr="004D5238">
        <w:tc>
          <w:tcPr>
            <w:tcW w:w="2790" w:type="dxa"/>
          </w:tcPr>
          <w:p w14:paraId="2609F0E6" w14:textId="77777777" w:rsidR="004D5238" w:rsidRPr="00551EA1" w:rsidRDefault="004D5238" w:rsidP="004D5238">
            <w:pPr>
              <w:ind w:left="160" w:right="-24" w:hanging="160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900" w:type="dxa"/>
          </w:tcPr>
          <w:p w14:paraId="666B5D34" w14:textId="20CC4BDE" w:rsidR="004D5238" w:rsidRPr="00551EA1" w:rsidRDefault="004D5238" w:rsidP="004D523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FE36FD4" w14:textId="77777777" w:rsidR="004D5238" w:rsidRPr="00551EA1" w:rsidRDefault="004D5238" w:rsidP="004D523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1345ECFD" w14:textId="2F1A58C5" w:rsidR="004D5238" w:rsidRPr="00551EA1" w:rsidRDefault="004D5238" w:rsidP="004D523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CA158A2" w14:textId="77777777" w:rsidR="004D5238" w:rsidRPr="00551EA1" w:rsidRDefault="004D5238" w:rsidP="004D523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54D23DEE" w14:textId="624C95C4" w:rsidR="004D5238" w:rsidRPr="00551EA1" w:rsidRDefault="004D5238" w:rsidP="004D5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209EAFB3" w14:textId="77777777" w:rsidR="004D5238" w:rsidRPr="00551EA1" w:rsidRDefault="004D5238" w:rsidP="004D523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02C73083" w14:textId="5A9A08B3" w:rsidR="004D5238" w:rsidRPr="00551EA1" w:rsidRDefault="004D5238" w:rsidP="004D523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2E9CB3D5" w14:textId="77777777" w:rsidR="004D5238" w:rsidRPr="00551EA1" w:rsidRDefault="004D5238" w:rsidP="004D5238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CABCC98" w14:textId="55C0A580" w:rsidR="004D5238" w:rsidRPr="00551EA1" w:rsidRDefault="004D5238" w:rsidP="004D5238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5D4C85E" w14:textId="77777777" w:rsidR="004D5238" w:rsidRPr="00551EA1" w:rsidRDefault="004D5238" w:rsidP="004D5238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7F17C697" w14:textId="50DD52DC" w:rsidR="004D5238" w:rsidRPr="00551EA1" w:rsidRDefault="004D5238" w:rsidP="004D5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F2627C" w:rsidRPr="00551EA1" w14:paraId="4FF45D01" w14:textId="77777777" w:rsidTr="004D5238">
        <w:tc>
          <w:tcPr>
            <w:tcW w:w="2790" w:type="dxa"/>
          </w:tcPr>
          <w:p w14:paraId="506BD375" w14:textId="77777777" w:rsidR="00F2627C" w:rsidRPr="00551EA1" w:rsidRDefault="00F2627C" w:rsidP="00F26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กระแสเงินสดออก</w:t>
            </w:r>
          </w:p>
        </w:tc>
        <w:tc>
          <w:tcPr>
            <w:tcW w:w="900" w:type="dxa"/>
          </w:tcPr>
          <w:p w14:paraId="539C036C" w14:textId="58186F3C" w:rsidR="00F2627C" w:rsidRPr="00551EA1" w:rsidRDefault="00F2627C" w:rsidP="00F26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4,437</w:t>
            </w:r>
          </w:p>
        </w:tc>
        <w:tc>
          <w:tcPr>
            <w:tcW w:w="270" w:type="dxa"/>
          </w:tcPr>
          <w:p w14:paraId="233C30DC" w14:textId="77777777" w:rsidR="00F2627C" w:rsidRPr="00551EA1" w:rsidRDefault="00F2627C" w:rsidP="00F2627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572B2D9B" w14:textId="3C702D42" w:rsidR="00F2627C" w:rsidRPr="00551EA1" w:rsidRDefault="00F2627C" w:rsidP="00F2627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E816A4D" w14:textId="77777777" w:rsidR="00F2627C" w:rsidRPr="00551EA1" w:rsidRDefault="00F2627C" w:rsidP="00F2627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5D7E164" w14:textId="36851C5C" w:rsidR="00F2627C" w:rsidRPr="00551EA1" w:rsidRDefault="00F2627C" w:rsidP="00F26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(304,683)</w:t>
            </w:r>
          </w:p>
        </w:tc>
        <w:tc>
          <w:tcPr>
            <w:tcW w:w="270" w:type="dxa"/>
          </w:tcPr>
          <w:p w14:paraId="35EE95DE" w14:textId="77777777" w:rsidR="00F2627C" w:rsidRPr="00551EA1" w:rsidRDefault="00F2627C" w:rsidP="00F2627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1CF825A4" w14:textId="2B9DD807" w:rsidR="00F2627C" w:rsidRPr="00551EA1" w:rsidRDefault="00F2627C" w:rsidP="00F2627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6C8BCB2" w14:textId="77777777" w:rsidR="00F2627C" w:rsidRPr="00551EA1" w:rsidRDefault="00F2627C" w:rsidP="00F2627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DFBFABE" w14:textId="61755FE1" w:rsidR="00F2627C" w:rsidRPr="00551EA1" w:rsidRDefault="00F2627C" w:rsidP="00F2627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6CF0B17" w14:textId="77777777" w:rsidR="00F2627C" w:rsidRPr="00551EA1" w:rsidRDefault="00F2627C" w:rsidP="00F2627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1FE93073" w14:textId="6EEC24AF" w:rsidR="00F2627C" w:rsidRPr="00551EA1" w:rsidRDefault="00F2627C" w:rsidP="00F26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(304,683)</w:t>
            </w:r>
          </w:p>
        </w:tc>
      </w:tr>
      <w:tr w:rsidR="00F2627C" w:rsidRPr="00551EA1" w14:paraId="1B604A83" w14:textId="77777777" w:rsidTr="004D5238">
        <w:tc>
          <w:tcPr>
            <w:tcW w:w="2790" w:type="dxa"/>
          </w:tcPr>
          <w:p w14:paraId="6CA0D62A" w14:textId="77777777" w:rsidR="00F2627C" w:rsidRPr="00551EA1" w:rsidRDefault="00F2627C" w:rsidP="00F26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กระแสเงินสดเข้า</w:t>
            </w: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7144EB30" w14:textId="744847A1" w:rsidR="00F2627C" w:rsidRPr="00551EA1" w:rsidRDefault="00F2627C" w:rsidP="00F2627C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BFF79DC" w14:textId="77777777" w:rsidR="00F2627C" w:rsidRPr="00551EA1" w:rsidRDefault="00F2627C" w:rsidP="00F2627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12F2DCA5" w14:textId="13F0E7A6" w:rsidR="00F2627C" w:rsidRPr="00551EA1" w:rsidRDefault="00F2627C" w:rsidP="00F2627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A0752D4" w14:textId="77777777" w:rsidR="00F2627C" w:rsidRPr="00551EA1" w:rsidRDefault="00F2627C" w:rsidP="00F2627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56013AEC" w14:textId="1BF37E09" w:rsidR="00F2627C" w:rsidRPr="00551EA1" w:rsidRDefault="00F2627C" w:rsidP="00F26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4"/>
              </w:tabs>
              <w:spacing w:line="240" w:lineRule="auto"/>
              <w:ind w:left="-85" w:right="-5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300,246</w:t>
            </w:r>
          </w:p>
        </w:tc>
        <w:tc>
          <w:tcPr>
            <w:tcW w:w="270" w:type="dxa"/>
          </w:tcPr>
          <w:p w14:paraId="083E5A83" w14:textId="77777777" w:rsidR="00F2627C" w:rsidRPr="00551EA1" w:rsidRDefault="00F2627C" w:rsidP="00F2627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5B2300D8" w14:textId="6736D19F" w:rsidR="00F2627C" w:rsidRPr="00551EA1" w:rsidRDefault="00F2627C" w:rsidP="00F2627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8E45394" w14:textId="77777777" w:rsidR="00F2627C" w:rsidRPr="00551EA1" w:rsidRDefault="00F2627C" w:rsidP="00F2627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1A67514D" w14:textId="3D149D00" w:rsidR="00F2627C" w:rsidRPr="00551EA1" w:rsidRDefault="00F2627C" w:rsidP="00F2627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8A6A61B" w14:textId="77777777" w:rsidR="00F2627C" w:rsidRPr="00551EA1" w:rsidRDefault="00F2627C" w:rsidP="00F2627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7C3F16F2" w14:textId="5AD7D37A" w:rsidR="00F2627C" w:rsidRPr="00551EA1" w:rsidRDefault="00F2627C" w:rsidP="00F26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left="-85" w:right="-5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300,246</w:t>
            </w:r>
          </w:p>
        </w:tc>
      </w:tr>
      <w:tr w:rsidR="00F2627C" w:rsidRPr="00551EA1" w14:paraId="4AEE0C87" w14:textId="77777777" w:rsidTr="004D5238">
        <w:tc>
          <w:tcPr>
            <w:tcW w:w="2790" w:type="dxa"/>
          </w:tcPr>
          <w:p w14:paraId="58173C29" w14:textId="77777777" w:rsidR="00F2627C" w:rsidRPr="00551EA1" w:rsidRDefault="00F2627C" w:rsidP="00F2627C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E6BD00F" w14:textId="24D8DE4B" w:rsidR="00F2627C" w:rsidRPr="00551EA1" w:rsidRDefault="00F2627C" w:rsidP="00F2627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4,437</w:t>
            </w:r>
          </w:p>
        </w:tc>
        <w:tc>
          <w:tcPr>
            <w:tcW w:w="270" w:type="dxa"/>
          </w:tcPr>
          <w:p w14:paraId="591976C9" w14:textId="77777777" w:rsidR="00F2627C" w:rsidRPr="00551EA1" w:rsidRDefault="00F2627C" w:rsidP="00F2627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40EEE4B8" w14:textId="2ED49719" w:rsidR="00F2627C" w:rsidRPr="00551EA1" w:rsidRDefault="00F2627C" w:rsidP="00F2627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7C94FAC" w14:textId="77777777" w:rsidR="00F2627C" w:rsidRPr="00551EA1" w:rsidRDefault="00F2627C" w:rsidP="00F2627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71023161" w14:textId="2CB5683C" w:rsidR="00F2627C" w:rsidRPr="00551EA1" w:rsidRDefault="00F2627C" w:rsidP="00F26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4,437</w:t>
            </w: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7C2D4368" w14:textId="77777777" w:rsidR="00F2627C" w:rsidRPr="00551EA1" w:rsidRDefault="00F2627C" w:rsidP="00F2627C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6F7FDFA5" w14:textId="466C8A95" w:rsidR="00F2627C" w:rsidRPr="00551EA1" w:rsidRDefault="00F2627C" w:rsidP="00F2627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7B3A851" w14:textId="77777777" w:rsidR="00F2627C" w:rsidRPr="00551EA1" w:rsidRDefault="00F2627C" w:rsidP="00F2627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624CEA24" w14:textId="4D0D463A" w:rsidR="00F2627C" w:rsidRPr="00551EA1" w:rsidRDefault="00F2627C" w:rsidP="00F2627C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BBF4231" w14:textId="77777777" w:rsidR="00F2627C" w:rsidRPr="00551EA1" w:rsidRDefault="00F2627C" w:rsidP="00F2627C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335B26D8" w14:textId="114BFF95" w:rsidR="00F2627C" w:rsidRPr="00551EA1" w:rsidRDefault="00F2627C" w:rsidP="00F2627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4,437</w:t>
            </w: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</w:tr>
    </w:tbl>
    <w:p w14:paraId="3BAFDA7D" w14:textId="3BD0A7D9" w:rsidR="00FD2D6E" w:rsidRPr="00551EA1" w:rsidRDefault="0035214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  <w:r w:rsidRPr="00551EA1">
        <w:rPr>
          <w:rFonts w:asciiTheme="majorBidi" w:hAnsiTheme="majorBidi" w:cstheme="majorBidi"/>
          <w:b/>
          <w:bCs/>
          <w:sz w:val="30"/>
          <w:szCs w:val="30"/>
          <w:lang w:val="en-GB"/>
        </w:rPr>
        <w:tab/>
      </w:r>
    </w:p>
    <w:p w14:paraId="5229B7DA" w14:textId="77777777" w:rsidR="00E45E82" w:rsidRDefault="00E45E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</w:pPr>
      <w:r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br w:type="page"/>
      </w:r>
    </w:p>
    <w:p w14:paraId="6FE95EF5" w14:textId="4EC40CBE" w:rsidR="00792969" w:rsidRPr="00551EA1" w:rsidRDefault="00792969" w:rsidP="00792969">
      <w:pPr>
        <w:pStyle w:val="block"/>
        <w:spacing w:after="0" w:line="240" w:lineRule="auto"/>
        <w:ind w:right="-7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  <w:lang w:val="en-US" w:bidi="th-TH"/>
        </w:rPr>
      </w:pPr>
      <w:r w:rsidRPr="00551EA1">
        <w:rPr>
          <w:rFonts w:asciiTheme="majorBidi" w:hAnsiTheme="majorBidi" w:cstheme="majorBidi"/>
          <w:b/>
          <w:bCs/>
          <w:i/>
          <w:iCs/>
          <w:sz w:val="30"/>
          <w:szCs w:val="30"/>
          <w:cs/>
          <w:lang w:val="en-US" w:bidi="th-TH"/>
        </w:rPr>
        <w:lastRenderedPageBreak/>
        <w:t>ฐานะเปิดต่อความเสี่ยงจากเงินตราต่างประเทศ</w:t>
      </w:r>
    </w:p>
    <w:p w14:paraId="16A5C0FD" w14:textId="77777777" w:rsidR="00792969" w:rsidRPr="00E45E82" w:rsidRDefault="00792969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24"/>
          <w:szCs w:val="24"/>
          <w:lang w:val="en-GB"/>
        </w:rPr>
      </w:pPr>
    </w:p>
    <w:tbl>
      <w:tblPr>
        <w:tblW w:w="9756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620"/>
        <w:gridCol w:w="1009"/>
        <w:gridCol w:w="268"/>
        <w:gridCol w:w="873"/>
        <w:gridCol w:w="270"/>
        <w:gridCol w:w="990"/>
        <w:gridCol w:w="270"/>
        <w:gridCol w:w="990"/>
        <w:gridCol w:w="270"/>
        <w:gridCol w:w="900"/>
        <w:gridCol w:w="270"/>
        <w:gridCol w:w="1026"/>
      </w:tblGrid>
      <w:tr w:rsidR="00792969" w:rsidRPr="00551EA1" w14:paraId="0105EB29" w14:textId="77777777" w:rsidTr="009614A1">
        <w:trPr>
          <w:tblHeader/>
        </w:trPr>
        <w:tc>
          <w:tcPr>
            <w:tcW w:w="2620" w:type="dxa"/>
          </w:tcPr>
          <w:p w14:paraId="09A4123E" w14:textId="634A8836" w:rsidR="00792969" w:rsidRPr="00551EA1" w:rsidRDefault="00792969" w:rsidP="00F021FD">
            <w:pPr>
              <w:pStyle w:val="BodyText"/>
              <w:spacing w:after="0"/>
              <w:ind w:left="145" w:right="-405" w:hanging="145"/>
              <w:jc w:val="both"/>
              <w:rPr>
                <w:rFonts w:asciiTheme="majorBidi" w:hAnsiTheme="majorBidi" w:cstheme="majorBidi"/>
                <w:b/>
                <w:bCs/>
                <w:color w:val="0000FF"/>
                <w:sz w:val="30"/>
                <w:szCs w:val="30"/>
              </w:rPr>
            </w:pPr>
          </w:p>
        </w:tc>
        <w:tc>
          <w:tcPr>
            <w:tcW w:w="3410" w:type="dxa"/>
            <w:gridSpan w:val="5"/>
            <w:tcBorders>
              <w:top w:val="nil"/>
              <w:left w:val="nil"/>
              <w:right w:val="nil"/>
            </w:tcBorders>
            <w:hideMark/>
          </w:tcPr>
          <w:p w14:paraId="765C84ED" w14:textId="7A73735F" w:rsidR="00792969" w:rsidRPr="00551EA1" w:rsidRDefault="00792969" w:rsidP="00F021FD">
            <w:pPr>
              <w:pStyle w:val="BodyText"/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</w:p>
        </w:tc>
        <w:tc>
          <w:tcPr>
            <w:tcW w:w="270" w:type="dxa"/>
          </w:tcPr>
          <w:p w14:paraId="56645EF9" w14:textId="77777777" w:rsidR="00792969" w:rsidRPr="00551EA1" w:rsidRDefault="00792969" w:rsidP="00F021FD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456" w:type="dxa"/>
            <w:gridSpan w:val="5"/>
            <w:tcBorders>
              <w:top w:val="nil"/>
              <w:left w:val="nil"/>
              <w:right w:val="nil"/>
            </w:tcBorders>
            <w:hideMark/>
          </w:tcPr>
          <w:p w14:paraId="639C5F6E" w14:textId="2C2DF90E" w:rsidR="00792969" w:rsidRPr="00551EA1" w:rsidRDefault="00792969" w:rsidP="00F021F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E2562" w:rsidRPr="00551EA1" w14:paraId="6D266827" w14:textId="77777777" w:rsidTr="009614A1">
        <w:trPr>
          <w:tblHeader/>
        </w:trPr>
        <w:tc>
          <w:tcPr>
            <w:tcW w:w="2620" w:type="dxa"/>
            <w:vAlign w:val="bottom"/>
          </w:tcPr>
          <w:p w14:paraId="5B1B4275" w14:textId="5BAC3088" w:rsidR="003E2562" w:rsidRPr="00551EA1" w:rsidRDefault="003E2562" w:rsidP="003E2562">
            <w:pPr>
              <w:pStyle w:val="BodyText"/>
              <w:spacing w:after="0"/>
              <w:ind w:right="-405"/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5A64ED"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มิถุนายน </w:t>
            </w:r>
            <w:r w:rsidR="005A64ED"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551EA1"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1009" w:type="dxa"/>
          </w:tcPr>
          <w:p w14:paraId="590884D2" w14:textId="25D8FD46" w:rsidR="003E2562" w:rsidRPr="00551EA1" w:rsidRDefault="003E2562" w:rsidP="003E25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เงินเหรียญสหรัฐ</w:t>
            </w:r>
          </w:p>
          <w:p w14:paraId="3FD1760B" w14:textId="12D6E47F" w:rsidR="003E2562" w:rsidRPr="00551EA1" w:rsidRDefault="003E2562" w:rsidP="003E25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อเมริกา</w:t>
            </w:r>
          </w:p>
        </w:tc>
        <w:tc>
          <w:tcPr>
            <w:tcW w:w="268" w:type="dxa"/>
          </w:tcPr>
          <w:p w14:paraId="61AA6CBE" w14:textId="77777777" w:rsidR="003E2562" w:rsidRPr="00551EA1" w:rsidRDefault="003E2562" w:rsidP="003E25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3" w:type="dxa"/>
          </w:tcPr>
          <w:p w14:paraId="592C05F2" w14:textId="77777777" w:rsidR="0040126D" w:rsidRPr="00551EA1" w:rsidRDefault="0040126D" w:rsidP="004012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pacing w:val="-8"/>
                <w:sz w:val="30"/>
                <w:szCs w:val="30"/>
              </w:rPr>
            </w:pPr>
          </w:p>
          <w:p w14:paraId="04C9B134" w14:textId="77777777" w:rsidR="0040126D" w:rsidRPr="00551EA1" w:rsidRDefault="0040126D" w:rsidP="004012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pacing w:val="-8"/>
                <w:sz w:val="30"/>
                <w:szCs w:val="30"/>
              </w:rPr>
            </w:pPr>
          </w:p>
          <w:p w14:paraId="35458824" w14:textId="08ECF041" w:rsidR="003E2562" w:rsidRPr="00551EA1" w:rsidRDefault="003E2562" w:rsidP="004012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pacing w:val="-8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pacing w:val="-8"/>
                <w:sz w:val="30"/>
                <w:szCs w:val="30"/>
                <w:cs/>
              </w:rPr>
              <w:t>เงิน</w:t>
            </w:r>
            <w:r w:rsidR="0040126D" w:rsidRPr="00551EA1">
              <w:rPr>
                <w:rFonts w:asciiTheme="majorBidi" w:hAnsiTheme="majorBidi" w:cstheme="majorBidi"/>
                <w:spacing w:val="-8"/>
                <w:sz w:val="30"/>
                <w:szCs w:val="30"/>
                <w:cs/>
              </w:rPr>
              <w:t>ยูโร</w:t>
            </w:r>
          </w:p>
        </w:tc>
        <w:tc>
          <w:tcPr>
            <w:tcW w:w="270" w:type="dxa"/>
          </w:tcPr>
          <w:p w14:paraId="47849921" w14:textId="77777777" w:rsidR="003E2562" w:rsidRPr="00551EA1" w:rsidRDefault="003E2562" w:rsidP="003E25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44F36ED7" w14:textId="77777777" w:rsidR="003E2562" w:rsidRPr="00551EA1" w:rsidRDefault="003E2562" w:rsidP="003E25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9235A0A" w14:textId="77777777" w:rsidR="003E2562" w:rsidRPr="00551EA1" w:rsidRDefault="003E2562" w:rsidP="003E25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9EFFE81" w14:textId="4FECC3E0" w:rsidR="003E2562" w:rsidRPr="00551EA1" w:rsidRDefault="003E2562" w:rsidP="003E25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  <w:tc>
          <w:tcPr>
            <w:tcW w:w="270" w:type="dxa"/>
          </w:tcPr>
          <w:p w14:paraId="170370E2" w14:textId="77777777" w:rsidR="003E2562" w:rsidRPr="00551EA1" w:rsidRDefault="003E2562" w:rsidP="003E25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990" w:type="dxa"/>
          </w:tcPr>
          <w:p w14:paraId="05B3A017" w14:textId="77777777" w:rsidR="003E2562" w:rsidRPr="00551EA1" w:rsidRDefault="003E2562" w:rsidP="003E25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เงินเหรียญสหรัฐ</w:t>
            </w:r>
          </w:p>
          <w:p w14:paraId="7A0E55A8" w14:textId="57114648" w:rsidR="003E2562" w:rsidRPr="00551EA1" w:rsidRDefault="003E2562" w:rsidP="003E25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อเมริกา</w:t>
            </w:r>
          </w:p>
        </w:tc>
        <w:tc>
          <w:tcPr>
            <w:tcW w:w="270" w:type="dxa"/>
          </w:tcPr>
          <w:p w14:paraId="12F8F9C8" w14:textId="77777777" w:rsidR="003E2562" w:rsidRPr="00551EA1" w:rsidRDefault="003E2562" w:rsidP="003E25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BDAB7C3" w14:textId="77777777" w:rsidR="0040126D" w:rsidRPr="00551EA1" w:rsidRDefault="0040126D" w:rsidP="004012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pacing w:val="-8"/>
                <w:sz w:val="30"/>
                <w:szCs w:val="30"/>
              </w:rPr>
            </w:pPr>
          </w:p>
          <w:p w14:paraId="50C885E3" w14:textId="77777777" w:rsidR="0040126D" w:rsidRPr="00551EA1" w:rsidRDefault="0040126D" w:rsidP="004012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pacing w:val="-8"/>
                <w:sz w:val="30"/>
                <w:szCs w:val="30"/>
              </w:rPr>
            </w:pPr>
          </w:p>
          <w:p w14:paraId="4C95D993" w14:textId="37C52B55" w:rsidR="003E2562" w:rsidRPr="00551EA1" w:rsidRDefault="0040126D" w:rsidP="004012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pacing w:val="-8"/>
                <w:sz w:val="30"/>
                <w:szCs w:val="30"/>
                <w:cs/>
              </w:rPr>
              <w:t>เงินยูโร</w:t>
            </w:r>
          </w:p>
        </w:tc>
        <w:tc>
          <w:tcPr>
            <w:tcW w:w="270" w:type="dxa"/>
          </w:tcPr>
          <w:p w14:paraId="2BC8AF59" w14:textId="77777777" w:rsidR="003E2562" w:rsidRPr="00551EA1" w:rsidRDefault="003E2562" w:rsidP="003E25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6" w:type="dxa"/>
          </w:tcPr>
          <w:p w14:paraId="37DC8761" w14:textId="77777777" w:rsidR="003E2562" w:rsidRPr="00551EA1" w:rsidRDefault="003E2562" w:rsidP="003E25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242683C" w14:textId="77777777" w:rsidR="003E2562" w:rsidRPr="00551EA1" w:rsidRDefault="003E2562" w:rsidP="003E25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1EB5B9C" w14:textId="68A59106" w:rsidR="003E2562" w:rsidRPr="00551EA1" w:rsidRDefault="003E2562" w:rsidP="003E256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5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792969" w:rsidRPr="00551EA1" w14:paraId="61430609" w14:textId="77777777" w:rsidTr="003E2562">
        <w:trPr>
          <w:tblHeader/>
        </w:trPr>
        <w:tc>
          <w:tcPr>
            <w:tcW w:w="2620" w:type="dxa"/>
          </w:tcPr>
          <w:p w14:paraId="7576A35D" w14:textId="30D21D78" w:rsidR="00792969" w:rsidRPr="00551EA1" w:rsidRDefault="00792969" w:rsidP="00F021FD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136" w:type="dxa"/>
            <w:gridSpan w:val="11"/>
            <w:hideMark/>
          </w:tcPr>
          <w:p w14:paraId="63662915" w14:textId="7D00CA20" w:rsidR="00792969" w:rsidRPr="00551EA1" w:rsidRDefault="00126216" w:rsidP="00F021FD">
            <w:pPr>
              <w:pStyle w:val="BodyText"/>
              <w:spacing w:after="0"/>
              <w:ind w:left="-115"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CC5235" w:rsidRPr="00551EA1" w14:paraId="4441703B" w14:textId="77777777" w:rsidTr="009614A1">
        <w:tc>
          <w:tcPr>
            <w:tcW w:w="2620" w:type="dxa"/>
          </w:tcPr>
          <w:p w14:paraId="634B6753" w14:textId="20E1FACD" w:rsidR="00CC5235" w:rsidRPr="00551EA1" w:rsidRDefault="00CC5235" w:rsidP="00CC5235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009" w:type="dxa"/>
            <w:vAlign w:val="bottom"/>
          </w:tcPr>
          <w:p w14:paraId="5EC7D61C" w14:textId="5BA8471B" w:rsidR="00CC5235" w:rsidRPr="00551EA1" w:rsidRDefault="00CC5235" w:rsidP="005D1818">
            <w:pPr>
              <w:pStyle w:val="acctfourfigures"/>
              <w:tabs>
                <w:tab w:val="clear" w:pos="765"/>
                <w:tab w:val="decimal" w:pos="7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662,300</w:t>
            </w:r>
          </w:p>
        </w:tc>
        <w:tc>
          <w:tcPr>
            <w:tcW w:w="268" w:type="dxa"/>
          </w:tcPr>
          <w:p w14:paraId="336DCCC9" w14:textId="77777777" w:rsidR="00CC5235" w:rsidRPr="00551EA1" w:rsidRDefault="00CC5235" w:rsidP="00CC5235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3" w:type="dxa"/>
            <w:vAlign w:val="bottom"/>
          </w:tcPr>
          <w:p w14:paraId="165601FB" w14:textId="0A5E4BA0" w:rsidR="00CC5235" w:rsidRPr="00551EA1" w:rsidRDefault="00CC5235" w:rsidP="00CC523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C96AE2E" w14:textId="77777777" w:rsidR="00CC5235" w:rsidRPr="00551EA1" w:rsidRDefault="00CC5235" w:rsidP="00CC5235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3BA51D29" w14:textId="76A92597" w:rsidR="00CC5235" w:rsidRPr="00551EA1" w:rsidRDefault="00CC5235" w:rsidP="005D181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662,300</w:t>
            </w:r>
          </w:p>
        </w:tc>
        <w:tc>
          <w:tcPr>
            <w:tcW w:w="270" w:type="dxa"/>
          </w:tcPr>
          <w:p w14:paraId="485C90E0" w14:textId="77777777" w:rsidR="00CC5235" w:rsidRPr="00551EA1" w:rsidRDefault="00CC5235" w:rsidP="00CC5235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222EB931" w14:textId="06E242CE" w:rsidR="00CC5235" w:rsidRPr="00551EA1" w:rsidRDefault="00CC5235" w:rsidP="005D181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662,034</w:t>
            </w:r>
          </w:p>
        </w:tc>
        <w:tc>
          <w:tcPr>
            <w:tcW w:w="270" w:type="dxa"/>
          </w:tcPr>
          <w:p w14:paraId="75836224" w14:textId="77777777" w:rsidR="00CC5235" w:rsidRPr="00551EA1" w:rsidRDefault="00CC5235" w:rsidP="00CC5235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4C58FB02" w14:textId="4707B113" w:rsidR="00CC5235" w:rsidRPr="00551EA1" w:rsidRDefault="00CC5235" w:rsidP="00CC523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CA2665A" w14:textId="77777777" w:rsidR="00CC5235" w:rsidRPr="00551EA1" w:rsidRDefault="00CC5235" w:rsidP="00CC5235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6" w:type="dxa"/>
            <w:vAlign w:val="bottom"/>
          </w:tcPr>
          <w:p w14:paraId="4D3D5061" w14:textId="787047AE" w:rsidR="00CC5235" w:rsidRPr="00551EA1" w:rsidRDefault="00CC5235" w:rsidP="005D181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662,034</w:t>
            </w:r>
          </w:p>
        </w:tc>
      </w:tr>
      <w:tr w:rsidR="00CC5235" w:rsidRPr="00551EA1" w14:paraId="7780B9E2" w14:textId="77777777" w:rsidTr="009614A1">
        <w:tc>
          <w:tcPr>
            <w:tcW w:w="2620" w:type="dxa"/>
          </w:tcPr>
          <w:p w14:paraId="1D7B5CDB" w14:textId="1A25D5F3" w:rsidR="00CC5235" w:rsidRPr="00551EA1" w:rsidRDefault="00CC5235" w:rsidP="00CC5235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ลูกหนี้อื่น</w:t>
            </w:r>
          </w:p>
        </w:tc>
        <w:tc>
          <w:tcPr>
            <w:tcW w:w="1009" w:type="dxa"/>
            <w:vAlign w:val="bottom"/>
          </w:tcPr>
          <w:p w14:paraId="20A5F3BC" w14:textId="1F812223" w:rsidR="00CC5235" w:rsidRPr="00551EA1" w:rsidRDefault="00CC5235" w:rsidP="005D1818">
            <w:pPr>
              <w:pStyle w:val="acctfourfigures"/>
              <w:tabs>
                <w:tab w:val="clear" w:pos="765"/>
                <w:tab w:val="decimal" w:pos="7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21,823</w:t>
            </w:r>
          </w:p>
        </w:tc>
        <w:tc>
          <w:tcPr>
            <w:tcW w:w="268" w:type="dxa"/>
          </w:tcPr>
          <w:p w14:paraId="1984334A" w14:textId="77777777" w:rsidR="00CC5235" w:rsidRPr="00551EA1" w:rsidRDefault="00CC5235" w:rsidP="00CC5235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3" w:type="dxa"/>
            <w:vAlign w:val="bottom"/>
          </w:tcPr>
          <w:p w14:paraId="7FB05600" w14:textId="38075C3A" w:rsidR="00CC5235" w:rsidRPr="00551EA1" w:rsidRDefault="00CC5235" w:rsidP="005D1818">
            <w:pPr>
              <w:pStyle w:val="acctfourfigures"/>
              <w:tabs>
                <w:tab w:val="clear" w:pos="765"/>
                <w:tab w:val="decimal" w:pos="5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190</w:t>
            </w:r>
          </w:p>
        </w:tc>
        <w:tc>
          <w:tcPr>
            <w:tcW w:w="270" w:type="dxa"/>
          </w:tcPr>
          <w:p w14:paraId="2AE04014" w14:textId="77777777" w:rsidR="00CC5235" w:rsidRPr="00551EA1" w:rsidRDefault="00CC5235" w:rsidP="00CC5235">
            <w:pPr>
              <w:pStyle w:val="BodyText"/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7806FF54" w14:textId="0D69E9CD" w:rsidR="00CC5235" w:rsidRPr="00551EA1" w:rsidRDefault="00CC5235" w:rsidP="005D181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22,013</w:t>
            </w:r>
          </w:p>
        </w:tc>
        <w:tc>
          <w:tcPr>
            <w:tcW w:w="270" w:type="dxa"/>
          </w:tcPr>
          <w:p w14:paraId="3F7E1EF8" w14:textId="77777777" w:rsidR="00CC5235" w:rsidRPr="00551EA1" w:rsidRDefault="00CC5235" w:rsidP="00CC5235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6476E7D5" w14:textId="411323F6" w:rsidR="00CC5235" w:rsidRPr="00551EA1" w:rsidRDefault="00CC5235" w:rsidP="005D181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21,823</w:t>
            </w:r>
          </w:p>
        </w:tc>
        <w:tc>
          <w:tcPr>
            <w:tcW w:w="270" w:type="dxa"/>
          </w:tcPr>
          <w:p w14:paraId="40A8CB1E" w14:textId="77777777" w:rsidR="00CC5235" w:rsidRPr="00551EA1" w:rsidRDefault="00CC5235" w:rsidP="00CC5235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26851797" w14:textId="6E156D1C" w:rsidR="00CC5235" w:rsidRPr="00551EA1" w:rsidRDefault="00CC5235" w:rsidP="005D1818">
            <w:pPr>
              <w:pStyle w:val="acctfourfigures"/>
              <w:tabs>
                <w:tab w:val="clear" w:pos="765"/>
                <w:tab w:val="decimal" w:pos="5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190</w:t>
            </w:r>
          </w:p>
        </w:tc>
        <w:tc>
          <w:tcPr>
            <w:tcW w:w="270" w:type="dxa"/>
          </w:tcPr>
          <w:p w14:paraId="5AE6BF97" w14:textId="77777777" w:rsidR="00CC5235" w:rsidRPr="00551EA1" w:rsidRDefault="00CC5235" w:rsidP="00CC5235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6" w:type="dxa"/>
            <w:vAlign w:val="bottom"/>
          </w:tcPr>
          <w:p w14:paraId="6150E57C" w14:textId="71E15BCB" w:rsidR="00CC5235" w:rsidRPr="00551EA1" w:rsidRDefault="00CC5235" w:rsidP="005D181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22,013</w:t>
            </w:r>
          </w:p>
        </w:tc>
      </w:tr>
      <w:tr w:rsidR="00CC5235" w:rsidRPr="00551EA1" w14:paraId="2034F711" w14:textId="77777777" w:rsidTr="009614A1">
        <w:tc>
          <w:tcPr>
            <w:tcW w:w="2620" w:type="dxa"/>
          </w:tcPr>
          <w:p w14:paraId="46998FBF" w14:textId="388D92FC" w:rsidR="00CC5235" w:rsidRPr="00551EA1" w:rsidRDefault="00CC5235" w:rsidP="00CC5235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1009" w:type="dxa"/>
            <w:vAlign w:val="bottom"/>
          </w:tcPr>
          <w:p w14:paraId="0C2C6F87" w14:textId="333B10F3" w:rsidR="00CC5235" w:rsidRPr="00551EA1" w:rsidRDefault="00CC5235" w:rsidP="005D1818">
            <w:pPr>
              <w:pStyle w:val="acctfourfigures"/>
              <w:tabs>
                <w:tab w:val="clear" w:pos="765"/>
                <w:tab w:val="decimal" w:pos="7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(156,406)</w:t>
            </w:r>
          </w:p>
        </w:tc>
        <w:tc>
          <w:tcPr>
            <w:tcW w:w="268" w:type="dxa"/>
          </w:tcPr>
          <w:p w14:paraId="1FBF390E" w14:textId="77777777" w:rsidR="00CC5235" w:rsidRPr="00551EA1" w:rsidRDefault="00CC5235" w:rsidP="00CC5235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3" w:type="dxa"/>
            <w:vAlign w:val="bottom"/>
          </w:tcPr>
          <w:p w14:paraId="05FC8B9B" w14:textId="7C060BF2" w:rsidR="00CC5235" w:rsidRPr="00551EA1" w:rsidRDefault="00CC5235" w:rsidP="00CC523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48471A8" w14:textId="77777777" w:rsidR="00CC5235" w:rsidRPr="00551EA1" w:rsidRDefault="00CC5235" w:rsidP="00CC5235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28090449" w14:textId="0F0542AC" w:rsidR="00CC5235" w:rsidRPr="00551EA1" w:rsidRDefault="00CC5235" w:rsidP="005D181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(156,406)</w:t>
            </w:r>
          </w:p>
        </w:tc>
        <w:tc>
          <w:tcPr>
            <w:tcW w:w="270" w:type="dxa"/>
          </w:tcPr>
          <w:p w14:paraId="7CF63E94" w14:textId="77777777" w:rsidR="00CC5235" w:rsidRPr="00551EA1" w:rsidRDefault="00CC5235" w:rsidP="00CC5235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0DCBC0B6" w14:textId="37662AA3" w:rsidR="00CC5235" w:rsidRPr="00551EA1" w:rsidRDefault="00CC5235" w:rsidP="005D181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(156,406)</w:t>
            </w:r>
          </w:p>
        </w:tc>
        <w:tc>
          <w:tcPr>
            <w:tcW w:w="270" w:type="dxa"/>
          </w:tcPr>
          <w:p w14:paraId="5CACACDB" w14:textId="77777777" w:rsidR="00CC5235" w:rsidRPr="00551EA1" w:rsidRDefault="00CC5235" w:rsidP="00CC5235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677023E0" w14:textId="0D2100F2" w:rsidR="00CC5235" w:rsidRPr="00551EA1" w:rsidRDefault="00CC5235" w:rsidP="00CC523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41D2BCE" w14:textId="77777777" w:rsidR="00CC5235" w:rsidRPr="00551EA1" w:rsidRDefault="00CC5235" w:rsidP="00CC5235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6" w:type="dxa"/>
            <w:vAlign w:val="bottom"/>
          </w:tcPr>
          <w:p w14:paraId="7E265918" w14:textId="1BD30433" w:rsidR="00CC5235" w:rsidRPr="00551EA1" w:rsidRDefault="00CC5235" w:rsidP="005D181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(156,406)</w:t>
            </w:r>
          </w:p>
        </w:tc>
      </w:tr>
      <w:tr w:rsidR="00CC5235" w:rsidRPr="00551EA1" w14:paraId="719AC3AD" w14:textId="77777777" w:rsidTr="009614A1">
        <w:tc>
          <w:tcPr>
            <w:tcW w:w="2620" w:type="dxa"/>
          </w:tcPr>
          <w:p w14:paraId="20680C43" w14:textId="58C43DE3" w:rsidR="00CC5235" w:rsidRPr="00551EA1" w:rsidRDefault="00CC5235" w:rsidP="00CC5235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1009" w:type="dxa"/>
            <w:vAlign w:val="bottom"/>
          </w:tcPr>
          <w:p w14:paraId="52AB353D" w14:textId="57DB686C" w:rsidR="00CC5235" w:rsidRPr="00551EA1" w:rsidRDefault="00CC5235" w:rsidP="005D1818">
            <w:pPr>
              <w:pStyle w:val="acctfourfigures"/>
              <w:tabs>
                <w:tab w:val="clear" w:pos="765"/>
                <w:tab w:val="decimal" w:pos="7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(27,794)</w:t>
            </w:r>
          </w:p>
        </w:tc>
        <w:tc>
          <w:tcPr>
            <w:tcW w:w="268" w:type="dxa"/>
          </w:tcPr>
          <w:p w14:paraId="0D264945" w14:textId="77777777" w:rsidR="00CC5235" w:rsidRPr="00551EA1" w:rsidRDefault="00CC5235" w:rsidP="00CC5235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3" w:type="dxa"/>
            <w:vAlign w:val="bottom"/>
          </w:tcPr>
          <w:p w14:paraId="10D582F5" w14:textId="1741C9F5" w:rsidR="00CC5235" w:rsidRPr="00551EA1" w:rsidRDefault="00CC5235" w:rsidP="005D18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A0DAEE4" w14:textId="77777777" w:rsidR="00CC5235" w:rsidRPr="00551EA1" w:rsidRDefault="00CC5235" w:rsidP="00CC5235">
            <w:pPr>
              <w:pStyle w:val="BodyText"/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29FB6261" w14:textId="51ED83DC" w:rsidR="00CC5235" w:rsidRPr="00551EA1" w:rsidRDefault="00CC5235" w:rsidP="005D181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(27,794)</w:t>
            </w:r>
          </w:p>
        </w:tc>
        <w:tc>
          <w:tcPr>
            <w:tcW w:w="270" w:type="dxa"/>
          </w:tcPr>
          <w:p w14:paraId="2BF9FF40" w14:textId="77777777" w:rsidR="00CC5235" w:rsidRPr="00551EA1" w:rsidRDefault="00CC5235" w:rsidP="00CC5235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30C21630" w14:textId="7893FA02" w:rsidR="00CC5235" w:rsidRPr="00551EA1" w:rsidRDefault="00CC5235" w:rsidP="005D181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(27,794)</w:t>
            </w:r>
          </w:p>
        </w:tc>
        <w:tc>
          <w:tcPr>
            <w:tcW w:w="270" w:type="dxa"/>
          </w:tcPr>
          <w:p w14:paraId="20DA0469" w14:textId="77777777" w:rsidR="00CC5235" w:rsidRPr="00551EA1" w:rsidRDefault="00CC5235" w:rsidP="00CC5235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66E7E2DE" w14:textId="462DEBA0" w:rsidR="00CC5235" w:rsidRPr="00551EA1" w:rsidRDefault="00CC5235" w:rsidP="005D181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8F75DBA" w14:textId="77777777" w:rsidR="00CC5235" w:rsidRPr="00551EA1" w:rsidRDefault="00CC5235" w:rsidP="00CC5235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6" w:type="dxa"/>
            <w:vAlign w:val="bottom"/>
          </w:tcPr>
          <w:p w14:paraId="74D384CE" w14:textId="03BD7CAF" w:rsidR="00CC5235" w:rsidRPr="00551EA1" w:rsidRDefault="00CC5235" w:rsidP="005D181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(27,794)</w:t>
            </w:r>
          </w:p>
        </w:tc>
      </w:tr>
      <w:tr w:rsidR="00CC5235" w:rsidRPr="00551EA1" w14:paraId="16F38843" w14:textId="77777777" w:rsidTr="00267406">
        <w:tc>
          <w:tcPr>
            <w:tcW w:w="2620" w:type="dxa"/>
          </w:tcPr>
          <w:p w14:paraId="28EA45C2" w14:textId="77777777" w:rsidR="00CC5235" w:rsidRPr="00551EA1" w:rsidRDefault="00CC5235" w:rsidP="00CC5235">
            <w:pPr>
              <w:pStyle w:val="BodyText"/>
              <w:spacing w:after="0"/>
              <w:ind w:left="156" w:right="-405" w:hanging="156"/>
              <w:jc w:val="both"/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  <w:cs/>
              </w:rPr>
              <w:t>ยอดบัญชีในงบแสดงฐานะการเงิน</w:t>
            </w:r>
          </w:p>
          <w:p w14:paraId="5951B2F7" w14:textId="7B64EE3A" w:rsidR="00CC5235" w:rsidRPr="00551EA1" w:rsidRDefault="00CC5235" w:rsidP="00CC5235">
            <w:pPr>
              <w:pStyle w:val="BodyText"/>
              <w:spacing w:after="0"/>
              <w:ind w:left="156" w:right="-405" w:hanging="156"/>
              <w:jc w:val="both"/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  <w:cs/>
              </w:rPr>
              <w:t xml:space="preserve">   ที่มีความเสี่ยง</w:t>
            </w:r>
            <w:r w:rsidRPr="00551EA1"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</w:rPr>
              <w:t xml:space="preserve">       </w:t>
            </w:r>
            <w:r w:rsidRPr="00551EA1"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  <w:cs/>
              </w:rPr>
              <w:t xml:space="preserve">     </w:t>
            </w:r>
          </w:p>
        </w:tc>
        <w:tc>
          <w:tcPr>
            <w:tcW w:w="10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E4B95F5" w14:textId="3B39AC6B" w:rsidR="00CC5235" w:rsidRPr="005D1818" w:rsidRDefault="00CC5235" w:rsidP="005D1818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D181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499,923</w:t>
            </w:r>
          </w:p>
        </w:tc>
        <w:tc>
          <w:tcPr>
            <w:tcW w:w="268" w:type="dxa"/>
            <w:shd w:val="clear" w:color="auto" w:fill="auto"/>
          </w:tcPr>
          <w:p w14:paraId="24C4A4E2" w14:textId="77777777" w:rsidR="00CC5235" w:rsidRPr="00551EA1" w:rsidRDefault="00CC5235" w:rsidP="00CC5235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3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26F63384" w14:textId="332465B6" w:rsidR="00CC5235" w:rsidRPr="005D1818" w:rsidRDefault="00CC5235" w:rsidP="005D1818">
            <w:pPr>
              <w:pStyle w:val="acctfourfigures"/>
              <w:tabs>
                <w:tab w:val="clear" w:pos="765"/>
                <w:tab w:val="decimal" w:pos="5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D181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190</w:t>
            </w:r>
          </w:p>
        </w:tc>
        <w:tc>
          <w:tcPr>
            <w:tcW w:w="270" w:type="dxa"/>
            <w:shd w:val="clear" w:color="auto" w:fill="auto"/>
          </w:tcPr>
          <w:p w14:paraId="4E231862" w14:textId="77777777" w:rsidR="00CC5235" w:rsidRPr="00551EA1" w:rsidRDefault="00CC5235" w:rsidP="00CC5235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36B41BE" w14:textId="60B0C2E6" w:rsidR="00CC5235" w:rsidRPr="005D1818" w:rsidRDefault="00CC5235" w:rsidP="005D181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D181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500,113</w:t>
            </w:r>
          </w:p>
        </w:tc>
        <w:tc>
          <w:tcPr>
            <w:tcW w:w="270" w:type="dxa"/>
            <w:shd w:val="clear" w:color="auto" w:fill="auto"/>
          </w:tcPr>
          <w:p w14:paraId="34C5DD35" w14:textId="77777777" w:rsidR="00CC5235" w:rsidRPr="00551EA1" w:rsidRDefault="00CC5235" w:rsidP="00CC5235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5C40329" w14:textId="627C01BF" w:rsidR="00CC5235" w:rsidRPr="005D1818" w:rsidRDefault="00CC5235" w:rsidP="005D181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D181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499,657</w:t>
            </w:r>
          </w:p>
        </w:tc>
        <w:tc>
          <w:tcPr>
            <w:tcW w:w="270" w:type="dxa"/>
            <w:shd w:val="clear" w:color="auto" w:fill="auto"/>
          </w:tcPr>
          <w:p w14:paraId="6BBA0B9E" w14:textId="77777777" w:rsidR="00CC5235" w:rsidRPr="00551EA1" w:rsidRDefault="00CC5235" w:rsidP="00CC523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5B5C906D" w14:textId="7DA71462" w:rsidR="00CC5235" w:rsidRPr="005D1818" w:rsidRDefault="00CC5235" w:rsidP="005D1818">
            <w:pPr>
              <w:pStyle w:val="acctfourfigures"/>
              <w:tabs>
                <w:tab w:val="clear" w:pos="765"/>
                <w:tab w:val="decimal" w:pos="5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D181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190</w:t>
            </w:r>
          </w:p>
        </w:tc>
        <w:tc>
          <w:tcPr>
            <w:tcW w:w="270" w:type="dxa"/>
            <w:shd w:val="clear" w:color="auto" w:fill="auto"/>
          </w:tcPr>
          <w:p w14:paraId="091D9253" w14:textId="77777777" w:rsidR="00CC5235" w:rsidRPr="00551EA1" w:rsidRDefault="00CC5235" w:rsidP="00CC523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E831CC5" w14:textId="7304C371" w:rsidR="00CC5235" w:rsidRPr="005D1818" w:rsidRDefault="00CC5235" w:rsidP="005D181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D181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499,847</w:t>
            </w:r>
          </w:p>
        </w:tc>
      </w:tr>
      <w:tr w:rsidR="00CC5235" w:rsidRPr="00551EA1" w14:paraId="7918DAA8" w14:textId="77777777" w:rsidTr="00267406">
        <w:tc>
          <w:tcPr>
            <w:tcW w:w="2620" w:type="dxa"/>
          </w:tcPr>
          <w:p w14:paraId="6AD40C64" w14:textId="74A907E0" w:rsidR="00CC5235" w:rsidRPr="00551EA1" w:rsidRDefault="00CC5235" w:rsidP="00CC5235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</w:t>
            </w:r>
            <w:r w:rsidRPr="00551EA1">
              <w:rPr>
                <w:rFonts w:asciiTheme="majorBidi" w:hAnsiTheme="majorBidi" w:cstheme="majorBidi"/>
                <w:sz w:val="30"/>
                <w:szCs w:val="30"/>
              </w:rPr>
              <w:t xml:space="preserve">            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         </w:t>
            </w:r>
            <w:r w:rsidRPr="00551EA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     </w:t>
            </w:r>
            <w:r w:rsidRPr="00551EA1">
              <w:rPr>
                <w:rFonts w:asciiTheme="majorBidi" w:hAnsiTheme="majorBidi" w:cstheme="majorBidi"/>
                <w:sz w:val="30"/>
                <w:szCs w:val="30"/>
              </w:rPr>
              <w:t xml:space="preserve">       </w:t>
            </w:r>
          </w:p>
        </w:tc>
        <w:tc>
          <w:tcPr>
            <w:tcW w:w="1009" w:type="dxa"/>
            <w:shd w:val="clear" w:color="auto" w:fill="auto"/>
            <w:vAlign w:val="bottom"/>
          </w:tcPr>
          <w:p w14:paraId="63EC42E0" w14:textId="4ACBA37B" w:rsidR="00CC5235" w:rsidRPr="00551EA1" w:rsidRDefault="00CC5235" w:rsidP="005D1818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(300,246)</w:t>
            </w:r>
          </w:p>
        </w:tc>
        <w:tc>
          <w:tcPr>
            <w:tcW w:w="268" w:type="dxa"/>
            <w:shd w:val="clear" w:color="auto" w:fill="auto"/>
          </w:tcPr>
          <w:p w14:paraId="79CE709A" w14:textId="77777777" w:rsidR="00CC5235" w:rsidRPr="00551EA1" w:rsidRDefault="00CC5235" w:rsidP="00CC5235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3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7FC2ACFE" w14:textId="014B946F" w:rsidR="00CC5235" w:rsidRPr="00551EA1" w:rsidRDefault="00CC5235" w:rsidP="00CC523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A737F96" w14:textId="77777777" w:rsidR="00CC5235" w:rsidRPr="00551EA1" w:rsidRDefault="00CC5235" w:rsidP="00CC5235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BF28C4F" w14:textId="4B8A0545" w:rsidR="00CC5235" w:rsidRPr="00551EA1" w:rsidRDefault="00CC5235" w:rsidP="005D181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(300,246)</w:t>
            </w:r>
          </w:p>
        </w:tc>
        <w:tc>
          <w:tcPr>
            <w:tcW w:w="270" w:type="dxa"/>
            <w:shd w:val="clear" w:color="auto" w:fill="auto"/>
          </w:tcPr>
          <w:p w14:paraId="52FDA557" w14:textId="77777777" w:rsidR="00CC5235" w:rsidRPr="00551EA1" w:rsidRDefault="00CC5235" w:rsidP="00CC5235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7BCD125" w14:textId="7385C00D" w:rsidR="00CC5235" w:rsidRPr="00551EA1" w:rsidRDefault="00CC5235" w:rsidP="005D181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(300,246)</w:t>
            </w:r>
          </w:p>
        </w:tc>
        <w:tc>
          <w:tcPr>
            <w:tcW w:w="270" w:type="dxa"/>
            <w:shd w:val="clear" w:color="auto" w:fill="auto"/>
          </w:tcPr>
          <w:p w14:paraId="51B070C7" w14:textId="77777777" w:rsidR="00CC5235" w:rsidRPr="00551EA1" w:rsidRDefault="00CC5235" w:rsidP="00CC523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78E35130" w14:textId="6D25ACEE" w:rsidR="00CC5235" w:rsidRPr="00551EA1" w:rsidRDefault="00CC5235" w:rsidP="00CC523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3AEA8E8" w14:textId="77777777" w:rsidR="00CC5235" w:rsidRPr="00551EA1" w:rsidRDefault="00CC5235" w:rsidP="00CC523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6" w:type="dxa"/>
            <w:shd w:val="clear" w:color="auto" w:fill="auto"/>
            <w:vAlign w:val="bottom"/>
          </w:tcPr>
          <w:p w14:paraId="1E929989" w14:textId="075BCAA7" w:rsidR="00CC5235" w:rsidRPr="00551EA1" w:rsidRDefault="00CC5235" w:rsidP="005D181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(300,246)</w:t>
            </w:r>
          </w:p>
        </w:tc>
      </w:tr>
      <w:tr w:rsidR="00CC5235" w:rsidRPr="00551EA1" w14:paraId="15F458E7" w14:textId="77777777" w:rsidTr="00267406">
        <w:tc>
          <w:tcPr>
            <w:tcW w:w="2620" w:type="dxa"/>
          </w:tcPr>
          <w:p w14:paraId="0D7E8D52" w14:textId="1E975ECF" w:rsidR="00CC5235" w:rsidRPr="00551EA1" w:rsidRDefault="00CC5235" w:rsidP="00CC5235">
            <w:pPr>
              <w:pStyle w:val="BodyText"/>
              <w:tabs>
                <w:tab w:val="clear" w:pos="227"/>
                <w:tab w:val="clear" w:pos="680"/>
                <w:tab w:val="decimal" w:pos="695"/>
              </w:tabs>
              <w:spacing w:after="0"/>
              <w:ind w:right="-15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ยอดความเสี่ยงคงเหลือ</w:t>
            </w: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</w:t>
            </w: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00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B004E2B" w14:textId="5A41934B" w:rsidR="00CC5235" w:rsidRPr="005D1818" w:rsidRDefault="00CC5235" w:rsidP="005D1818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D181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199,677</w:t>
            </w:r>
          </w:p>
        </w:tc>
        <w:tc>
          <w:tcPr>
            <w:tcW w:w="268" w:type="dxa"/>
            <w:shd w:val="clear" w:color="auto" w:fill="auto"/>
          </w:tcPr>
          <w:p w14:paraId="65C3971E" w14:textId="77777777" w:rsidR="00CC5235" w:rsidRPr="00551EA1" w:rsidRDefault="00CC5235" w:rsidP="00CC5235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1B894F63" w14:textId="53E4DD41" w:rsidR="00CC5235" w:rsidRPr="00551EA1" w:rsidRDefault="00CC5235" w:rsidP="005D1818">
            <w:pPr>
              <w:pStyle w:val="acctfourfigures"/>
              <w:tabs>
                <w:tab w:val="clear" w:pos="765"/>
                <w:tab w:val="decimal" w:pos="5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190</w:t>
            </w:r>
          </w:p>
        </w:tc>
        <w:tc>
          <w:tcPr>
            <w:tcW w:w="270" w:type="dxa"/>
            <w:shd w:val="clear" w:color="auto" w:fill="auto"/>
          </w:tcPr>
          <w:p w14:paraId="7DB75B9B" w14:textId="77777777" w:rsidR="00CC5235" w:rsidRPr="00551EA1" w:rsidRDefault="00CC5235" w:rsidP="00CC5235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E4256EB" w14:textId="0DE5C4EE" w:rsidR="00CC5235" w:rsidRPr="005D1818" w:rsidRDefault="00CC5235" w:rsidP="005D181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D181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199,867</w:t>
            </w:r>
          </w:p>
        </w:tc>
        <w:tc>
          <w:tcPr>
            <w:tcW w:w="270" w:type="dxa"/>
            <w:shd w:val="clear" w:color="auto" w:fill="auto"/>
          </w:tcPr>
          <w:p w14:paraId="520D8143" w14:textId="77777777" w:rsidR="00CC5235" w:rsidRPr="00551EA1" w:rsidRDefault="00CC5235" w:rsidP="00CC5235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B24C5F9" w14:textId="316F1716" w:rsidR="00CC5235" w:rsidRPr="005D1818" w:rsidRDefault="00CC5235" w:rsidP="005D181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5D181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199,411</w:t>
            </w:r>
          </w:p>
        </w:tc>
        <w:tc>
          <w:tcPr>
            <w:tcW w:w="270" w:type="dxa"/>
            <w:shd w:val="clear" w:color="auto" w:fill="auto"/>
          </w:tcPr>
          <w:p w14:paraId="7CCBCB1A" w14:textId="77777777" w:rsidR="00CC5235" w:rsidRPr="00551EA1" w:rsidRDefault="00CC5235" w:rsidP="00CC523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313BA925" w14:textId="10800C5E" w:rsidR="00CC5235" w:rsidRPr="00551EA1" w:rsidRDefault="00CC5235" w:rsidP="005D1818">
            <w:pPr>
              <w:pStyle w:val="acctfourfigures"/>
              <w:tabs>
                <w:tab w:val="clear" w:pos="765"/>
                <w:tab w:val="decimal" w:pos="5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190</w:t>
            </w:r>
          </w:p>
        </w:tc>
        <w:tc>
          <w:tcPr>
            <w:tcW w:w="270" w:type="dxa"/>
            <w:shd w:val="clear" w:color="auto" w:fill="auto"/>
          </w:tcPr>
          <w:p w14:paraId="58D4BE4A" w14:textId="77777777" w:rsidR="00CC5235" w:rsidRPr="00551EA1" w:rsidRDefault="00CC5235" w:rsidP="00CC523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6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4951284" w14:textId="7E739AB6" w:rsidR="00CC5235" w:rsidRPr="005D1818" w:rsidRDefault="00CC5235" w:rsidP="005D1818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D1818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199,601</w:t>
            </w:r>
          </w:p>
        </w:tc>
      </w:tr>
    </w:tbl>
    <w:p w14:paraId="2E8B7CC9" w14:textId="77777777" w:rsidR="00551EA1" w:rsidRPr="00E45E82" w:rsidRDefault="00551EA1" w:rsidP="00315786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775FA76C" w14:textId="3279BB4A" w:rsidR="003B4E0B" w:rsidRPr="00551EA1" w:rsidRDefault="005A64ED" w:rsidP="00315786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 w:rsidRPr="00551EA1">
        <w:rPr>
          <w:rFonts w:asciiTheme="majorBidi" w:hAnsiTheme="majorBidi" w:cstheme="majorBidi"/>
          <w:szCs w:val="30"/>
        </w:rPr>
        <w:t>1</w:t>
      </w:r>
      <w:r w:rsidR="00E026E5">
        <w:rPr>
          <w:rFonts w:asciiTheme="majorBidi" w:hAnsiTheme="majorBidi" w:cstheme="majorBidi"/>
          <w:szCs w:val="30"/>
        </w:rPr>
        <w:t>0</w:t>
      </w:r>
      <w:r w:rsidR="00193598" w:rsidRPr="00551EA1">
        <w:rPr>
          <w:rFonts w:asciiTheme="majorBidi" w:hAnsiTheme="majorBidi" w:cstheme="majorBidi"/>
          <w:szCs w:val="30"/>
        </w:rPr>
        <w:tab/>
      </w:r>
      <w:r w:rsidR="003B4E0B" w:rsidRPr="000237D9">
        <w:rPr>
          <w:rFonts w:asciiTheme="majorBidi" w:hAnsiTheme="majorBidi" w:cstheme="majorBidi"/>
          <w:szCs w:val="30"/>
          <w:cs/>
        </w:rPr>
        <w:t>ภาระผูกพันกับบุคคลหรือกิจการที่ไม่เกี่ยวข้องกัน</w:t>
      </w:r>
    </w:p>
    <w:p w14:paraId="721D61E3" w14:textId="48B16EC3" w:rsidR="003B4E0B" w:rsidRPr="00E45E82" w:rsidRDefault="003B4E0B" w:rsidP="003157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right="198"/>
        <w:jc w:val="thaiDistribute"/>
        <w:rPr>
          <w:rFonts w:asciiTheme="majorBidi" w:hAnsiTheme="majorBidi" w:cstheme="majorBidi"/>
          <w:sz w:val="24"/>
          <w:szCs w:val="24"/>
          <w:lang w:val="en-GB"/>
        </w:rPr>
      </w:pPr>
    </w:p>
    <w:tbl>
      <w:tblPr>
        <w:tblW w:w="9162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5652"/>
        <w:gridCol w:w="1620"/>
        <w:gridCol w:w="270"/>
        <w:gridCol w:w="1620"/>
      </w:tblGrid>
      <w:tr w:rsidR="00350F3B" w:rsidRPr="00551EA1" w14:paraId="2F5CC909" w14:textId="77777777" w:rsidTr="00C10C84">
        <w:trPr>
          <w:tblHeader/>
        </w:trPr>
        <w:tc>
          <w:tcPr>
            <w:tcW w:w="5652" w:type="dxa"/>
            <w:shd w:val="clear" w:color="auto" w:fill="auto"/>
          </w:tcPr>
          <w:p w14:paraId="32BD0D95" w14:textId="77777777" w:rsidR="00350F3B" w:rsidRPr="00551EA1" w:rsidRDefault="00350F3B" w:rsidP="00F021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19BEDA9C" w14:textId="33E62A11" w:rsidR="00350F3B" w:rsidRPr="00551EA1" w:rsidRDefault="00350F3B" w:rsidP="00F021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5A64ED"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="00315786"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315786"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มิถุนายน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="005A64ED"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551EA1"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1620" w:type="dxa"/>
            <w:shd w:val="clear" w:color="auto" w:fill="auto"/>
          </w:tcPr>
          <w:p w14:paraId="49D53F1B" w14:textId="77777777" w:rsidR="00350F3B" w:rsidRPr="00551EA1" w:rsidRDefault="00350F3B" w:rsidP="00F021FD">
            <w:pPr>
              <w:tabs>
                <w:tab w:val="clear" w:pos="907"/>
              </w:tabs>
              <w:spacing w:line="240" w:lineRule="auto"/>
              <w:ind w:left="-81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14E2BDA3" w14:textId="77777777" w:rsidR="00350F3B" w:rsidRPr="00551EA1" w:rsidRDefault="00350F3B" w:rsidP="00F021FD">
            <w:pPr>
              <w:tabs>
                <w:tab w:val="clear" w:pos="907"/>
              </w:tabs>
              <w:spacing w:line="240" w:lineRule="auto"/>
              <w:ind w:left="-81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shd w:val="clear" w:color="auto" w:fill="auto"/>
          </w:tcPr>
          <w:p w14:paraId="5991CCFC" w14:textId="77777777" w:rsidR="00350F3B" w:rsidRPr="00551EA1" w:rsidRDefault="00350F3B" w:rsidP="00F021FD">
            <w:pPr>
              <w:tabs>
                <w:tab w:val="clear" w:pos="907"/>
                <w:tab w:val="decimal" w:pos="1062"/>
              </w:tabs>
              <w:spacing w:line="240" w:lineRule="auto"/>
              <w:ind w:left="-81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4971D748" w14:textId="77777777" w:rsidR="00350F3B" w:rsidRPr="00551EA1" w:rsidRDefault="00350F3B" w:rsidP="00F021FD">
            <w:pPr>
              <w:tabs>
                <w:tab w:val="clear" w:pos="907"/>
              </w:tabs>
              <w:spacing w:line="240" w:lineRule="auto"/>
              <w:ind w:left="-81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</w:t>
            </w: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br/>
              <w:t>เฉพาะกิจการ</w:t>
            </w:r>
          </w:p>
        </w:tc>
      </w:tr>
      <w:tr w:rsidR="00350F3B" w:rsidRPr="00551EA1" w14:paraId="525329C0" w14:textId="77777777" w:rsidTr="00C10C84">
        <w:trPr>
          <w:tblHeader/>
        </w:trPr>
        <w:tc>
          <w:tcPr>
            <w:tcW w:w="5652" w:type="dxa"/>
            <w:shd w:val="clear" w:color="auto" w:fill="auto"/>
          </w:tcPr>
          <w:p w14:paraId="15993CFB" w14:textId="77777777" w:rsidR="00350F3B" w:rsidRPr="00551EA1" w:rsidRDefault="00350F3B" w:rsidP="00F021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3510" w:type="dxa"/>
            <w:gridSpan w:val="3"/>
            <w:shd w:val="clear" w:color="auto" w:fill="auto"/>
          </w:tcPr>
          <w:p w14:paraId="32C53370" w14:textId="77777777" w:rsidR="00350F3B" w:rsidRPr="00551EA1" w:rsidRDefault="00350F3B" w:rsidP="00F021F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81"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350F3B" w:rsidRPr="00551EA1" w14:paraId="00CD53B6" w14:textId="77777777" w:rsidTr="00C10C84">
        <w:tc>
          <w:tcPr>
            <w:tcW w:w="5652" w:type="dxa"/>
            <w:shd w:val="clear" w:color="auto" w:fill="auto"/>
          </w:tcPr>
          <w:p w14:paraId="5B759153" w14:textId="77777777" w:rsidR="00350F3B" w:rsidRPr="00551EA1" w:rsidRDefault="00350F3B" w:rsidP="00F021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27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ภาระผูกพันรายจ่ายฝ่ายทุน</w:t>
            </w:r>
          </w:p>
        </w:tc>
        <w:tc>
          <w:tcPr>
            <w:tcW w:w="1620" w:type="dxa"/>
            <w:shd w:val="clear" w:color="auto" w:fill="auto"/>
          </w:tcPr>
          <w:p w14:paraId="4855108B" w14:textId="77777777" w:rsidR="00350F3B" w:rsidRPr="00551EA1" w:rsidRDefault="00350F3B" w:rsidP="00F021FD">
            <w:pPr>
              <w:spacing w:line="240" w:lineRule="auto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26873D9" w14:textId="77777777" w:rsidR="00350F3B" w:rsidRPr="00551EA1" w:rsidRDefault="00350F3B" w:rsidP="00F021FD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7C310D04" w14:textId="77777777" w:rsidR="00350F3B" w:rsidRPr="00551EA1" w:rsidRDefault="00350F3B" w:rsidP="00F021FD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B97C33" w:rsidRPr="00551EA1" w14:paraId="77EEC0FC" w14:textId="77777777" w:rsidTr="00A429A6">
        <w:tc>
          <w:tcPr>
            <w:tcW w:w="5652" w:type="dxa"/>
            <w:shd w:val="clear" w:color="auto" w:fill="auto"/>
          </w:tcPr>
          <w:p w14:paraId="763298D5" w14:textId="77777777" w:rsidR="00B97C33" w:rsidRPr="000237D9" w:rsidRDefault="00B97C33" w:rsidP="00B97C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27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AB71AC">
              <w:rPr>
                <w:rFonts w:asciiTheme="majorBidi" w:hAnsiTheme="majorBidi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620" w:type="dxa"/>
            <w:shd w:val="clear" w:color="auto" w:fill="auto"/>
          </w:tcPr>
          <w:p w14:paraId="0E1E1858" w14:textId="637345FA" w:rsidR="00B97C33" w:rsidRDefault="00B97C33" w:rsidP="00B97C33">
            <w:pPr>
              <w:spacing w:line="240" w:lineRule="auto"/>
              <w:ind w:right="16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13,678</w:t>
            </w:r>
          </w:p>
        </w:tc>
        <w:tc>
          <w:tcPr>
            <w:tcW w:w="270" w:type="dxa"/>
            <w:shd w:val="clear" w:color="auto" w:fill="auto"/>
          </w:tcPr>
          <w:p w14:paraId="3398B047" w14:textId="77777777" w:rsidR="00B97C33" w:rsidRPr="000237D9" w:rsidRDefault="00B97C33" w:rsidP="00B97C33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03AF5223" w14:textId="58508147" w:rsidR="00B97C33" w:rsidRDefault="00B97C33" w:rsidP="00B97C33">
            <w:pPr>
              <w:pStyle w:val="acctfourfigures"/>
              <w:tabs>
                <w:tab w:val="clear" w:pos="765"/>
              </w:tabs>
              <w:spacing w:line="240" w:lineRule="auto"/>
              <w:ind w:right="167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13,678</w:t>
            </w:r>
          </w:p>
        </w:tc>
      </w:tr>
      <w:tr w:rsidR="00B97C33" w:rsidRPr="00551EA1" w14:paraId="05A1A324" w14:textId="77777777" w:rsidTr="00C10C84">
        <w:tc>
          <w:tcPr>
            <w:tcW w:w="5652" w:type="dxa"/>
            <w:shd w:val="clear" w:color="auto" w:fill="auto"/>
          </w:tcPr>
          <w:p w14:paraId="6B95C12F" w14:textId="797A3D82" w:rsidR="00B97C33" w:rsidRPr="00551EA1" w:rsidRDefault="00B97C33" w:rsidP="00B97C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27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0237D9">
              <w:rPr>
                <w:rFonts w:asciiTheme="majorBidi" w:hAnsiTheme="majorBidi" w:cstheme="majorBidi"/>
                <w:sz w:val="30"/>
                <w:szCs w:val="30"/>
                <w:cs/>
              </w:rPr>
              <w:t>อาคารและส่วนปรับปรุงอาคาร</w:t>
            </w:r>
          </w:p>
        </w:tc>
        <w:tc>
          <w:tcPr>
            <w:tcW w:w="1620" w:type="dxa"/>
            <w:shd w:val="clear" w:color="auto" w:fill="auto"/>
          </w:tcPr>
          <w:p w14:paraId="6B211B16" w14:textId="4C6CDF87" w:rsidR="00B97C33" w:rsidRPr="000237D9" w:rsidRDefault="00B97C33" w:rsidP="00B97C33">
            <w:pPr>
              <w:spacing w:line="240" w:lineRule="auto"/>
              <w:ind w:right="16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4,747</w:t>
            </w:r>
          </w:p>
        </w:tc>
        <w:tc>
          <w:tcPr>
            <w:tcW w:w="270" w:type="dxa"/>
            <w:shd w:val="clear" w:color="auto" w:fill="auto"/>
          </w:tcPr>
          <w:p w14:paraId="7019144C" w14:textId="77777777" w:rsidR="00B97C33" w:rsidRPr="000237D9" w:rsidRDefault="00B97C33" w:rsidP="00B97C33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0D2CAAD0" w14:textId="22D30491" w:rsidR="00B97C33" w:rsidRPr="000237D9" w:rsidRDefault="00B97C33" w:rsidP="00B97C33">
            <w:pPr>
              <w:pStyle w:val="acctfourfigures"/>
              <w:tabs>
                <w:tab w:val="clear" w:pos="765"/>
              </w:tabs>
              <w:spacing w:line="240" w:lineRule="auto"/>
              <w:ind w:right="167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4,747</w:t>
            </w:r>
          </w:p>
        </w:tc>
      </w:tr>
      <w:tr w:rsidR="00B97C33" w:rsidRPr="00551EA1" w14:paraId="1BCFA561" w14:textId="77777777" w:rsidTr="00C10C84">
        <w:tc>
          <w:tcPr>
            <w:tcW w:w="5652" w:type="dxa"/>
            <w:shd w:val="clear" w:color="auto" w:fill="auto"/>
          </w:tcPr>
          <w:p w14:paraId="1426C408" w14:textId="77777777" w:rsidR="00B97C33" w:rsidRPr="00551EA1" w:rsidRDefault="00B97C33" w:rsidP="00B97C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E3B16A3" w14:textId="72A94D40" w:rsidR="00B97C33" w:rsidRPr="000237D9" w:rsidRDefault="00B97C33" w:rsidP="00B97C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18,425</w:t>
            </w:r>
          </w:p>
        </w:tc>
        <w:tc>
          <w:tcPr>
            <w:tcW w:w="270" w:type="dxa"/>
            <w:shd w:val="clear" w:color="auto" w:fill="auto"/>
          </w:tcPr>
          <w:p w14:paraId="2BE039BE" w14:textId="77777777" w:rsidR="00B97C33" w:rsidRPr="000237D9" w:rsidRDefault="00B97C33" w:rsidP="00B97C33">
            <w:pPr>
              <w:pStyle w:val="acctfourfigures"/>
              <w:tabs>
                <w:tab w:val="clear" w:pos="765"/>
                <w:tab w:val="decimal" w:pos="85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413EF49" w14:textId="12342CB3" w:rsidR="00B97C33" w:rsidRPr="000237D9" w:rsidRDefault="00B97C33" w:rsidP="00B97C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18,425</w:t>
            </w:r>
          </w:p>
        </w:tc>
      </w:tr>
      <w:tr w:rsidR="00B97C33" w:rsidRPr="00551EA1" w14:paraId="27662A51" w14:textId="77777777" w:rsidTr="00C10C84">
        <w:tblPrEx>
          <w:tblLook w:val="01E0" w:firstRow="1" w:lastRow="1" w:firstColumn="1" w:lastColumn="1" w:noHBand="0" w:noVBand="0"/>
        </w:tblPrEx>
        <w:tc>
          <w:tcPr>
            <w:tcW w:w="5652" w:type="dxa"/>
            <w:shd w:val="clear" w:color="auto" w:fill="auto"/>
          </w:tcPr>
          <w:p w14:paraId="08083642" w14:textId="77777777" w:rsidR="00B97C33" w:rsidRPr="00551EA1" w:rsidRDefault="00B97C33" w:rsidP="00B97C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16"/>
                <w:szCs w:val="16"/>
                <w:cs/>
                <w:lang w:val="en-GB"/>
              </w:rPr>
            </w:pPr>
          </w:p>
        </w:tc>
        <w:tc>
          <w:tcPr>
            <w:tcW w:w="1620" w:type="dxa"/>
            <w:shd w:val="clear" w:color="auto" w:fill="auto"/>
          </w:tcPr>
          <w:p w14:paraId="3E164869" w14:textId="77777777" w:rsidR="00B97C33" w:rsidRPr="00551EA1" w:rsidRDefault="00B97C33" w:rsidP="00B97C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  <w:tc>
          <w:tcPr>
            <w:tcW w:w="270" w:type="dxa"/>
            <w:shd w:val="clear" w:color="auto" w:fill="auto"/>
          </w:tcPr>
          <w:p w14:paraId="77E4B417" w14:textId="77777777" w:rsidR="00B97C33" w:rsidRPr="00551EA1" w:rsidRDefault="00B97C33" w:rsidP="00B97C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line="240" w:lineRule="auto"/>
              <w:ind w:left="-108"/>
              <w:rPr>
                <w:rFonts w:asciiTheme="majorBidi" w:hAnsiTheme="majorBidi" w:cstheme="majorBidi"/>
                <w:sz w:val="16"/>
                <w:szCs w:val="16"/>
                <w:lang w:val="en-GB"/>
              </w:rPr>
            </w:pPr>
          </w:p>
        </w:tc>
        <w:tc>
          <w:tcPr>
            <w:tcW w:w="1620" w:type="dxa"/>
            <w:shd w:val="clear" w:color="auto" w:fill="auto"/>
          </w:tcPr>
          <w:p w14:paraId="1BDDCF4B" w14:textId="77777777" w:rsidR="00B97C33" w:rsidRPr="00551EA1" w:rsidRDefault="00B97C33" w:rsidP="00B97C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16"/>
                <w:szCs w:val="16"/>
              </w:rPr>
            </w:pPr>
          </w:p>
        </w:tc>
      </w:tr>
      <w:tr w:rsidR="00B97C33" w:rsidRPr="00551EA1" w14:paraId="7D0BE30A" w14:textId="77777777" w:rsidTr="00C10C84">
        <w:tc>
          <w:tcPr>
            <w:tcW w:w="5652" w:type="dxa"/>
            <w:shd w:val="clear" w:color="auto" w:fill="auto"/>
          </w:tcPr>
          <w:p w14:paraId="15723680" w14:textId="77777777" w:rsidR="00B97C33" w:rsidRPr="00551EA1" w:rsidRDefault="00B97C33" w:rsidP="00B97C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27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ภาระผูกพันอื่นๆ</w:t>
            </w:r>
          </w:p>
        </w:tc>
        <w:tc>
          <w:tcPr>
            <w:tcW w:w="1620" w:type="dxa"/>
            <w:shd w:val="clear" w:color="auto" w:fill="auto"/>
          </w:tcPr>
          <w:p w14:paraId="59A19481" w14:textId="77777777" w:rsidR="00B97C33" w:rsidRPr="00551EA1" w:rsidRDefault="00B97C33" w:rsidP="00B97C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6CB080F" w14:textId="77777777" w:rsidR="00B97C33" w:rsidRPr="00551EA1" w:rsidRDefault="00B97C33" w:rsidP="00B97C33">
            <w:pPr>
              <w:pStyle w:val="acctfourfigures"/>
              <w:tabs>
                <w:tab w:val="clear" w:pos="765"/>
                <w:tab w:val="decimal" w:pos="85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600F034" w14:textId="77777777" w:rsidR="00B97C33" w:rsidRPr="00551EA1" w:rsidRDefault="00B97C33" w:rsidP="00B97C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4387A" w:rsidRPr="00551EA1" w14:paraId="6B3B7575" w14:textId="77777777" w:rsidTr="00C10C84">
        <w:tc>
          <w:tcPr>
            <w:tcW w:w="5652" w:type="dxa"/>
            <w:shd w:val="clear" w:color="auto" w:fill="auto"/>
          </w:tcPr>
          <w:p w14:paraId="4C11E2E7" w14:textId="77777777" w:rsidR="0084387A" w:rsidRPr="00551EA1" w:rsidRDefault="0084387A" w:rsidP="008438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79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หนังสือค้ำประกันจากสถาบันการเงิน</w:t>
            </w:r>
          </w:p>
        </w:tc>
        <w:tc>
          <w:tcPr>
            <w:tcW w:w="1620" w:type="dxa"/>
            <w:shd w:val="clear" w:color="auto" w:fill="auto"/>
          </w:tcPr>
          <w:p w14:paraId="653AA3E3" w14:textId="6A546CAB" w:rsidR="0084387A" w:rsidRPr="007B021B" w:rsidRDefault="0084387A" w:rsidP="008438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7B021B">
              <w:rPr>
                <w:rFonts w:asciiTheme="majorBidi" w:hAnsiTheme="majorBidi" w:cstheme="majorBidi"/>
                <w:sz w:val="30"/>
                <w:szCs w:val="30"/>
              </w:rPr>
              <w:t>9,278</w:t>
            </w:r>
          </w:p>
        </w:tc>
        <w:tc>
          <w:tcPr>
            <w:tcW w:w="270" w:type="dxa"/>
            <w:shd w:val="clear" w:color="auto" w:fill="auto"/>
          </w:tcPr>
          <w:p w14:paraId="15AE31DB" w14:textId="77777777" w:rsidR="0084387A" w:rsidRPr="007B021B" w:rsidRDefault="0084387A" w:rsidP="0084387A">
            <w:pPr>
              <w:pStyle w:val="acctfourfigures"/>
              <w:tabs>
                <w:tab w:val="clear" w:pos="765"/>
                <w:tab w:val="decimal" w:pos="85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6BB51BC" w14:textId="17847239" w:rsidR="0084387A" w:rsidRPr="007B021B" w:rsidRDefault="0084387A" w:rsidP="008438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7B021B">
              <w:rPr>
                <w:rFonts w:asciiTheme="majorBidi" w:hAnsiTheme="majorBidi" w:cstheme="majorBidi"/>
                <w:sz w:val="30"/>
                <w:szCs w:val="30"/>
              </w:rPr>
              <w:t>9,278</w:t>
            </w:r>
          </w:p>
        </w:tc>
      </w:tr>
      <w:tr w:rsidR="0084387A" w:rsidRPr="00551EA1" w14:paraId="386BAAB6" w14:textId="77777777" w:rsidTr="00C10C84">
        <w:tc>
          <w:tcPr>
            <w:tcW w:w="5652" w:type="dxa"/>
            <w:shd w:val="clear" w:color="auto" w:fill="auto"/>
            <w:vAlign w:val="bottom"/>
          </w:tcPr>
          <w:p w14:paraId="6315F360" w14:textId="77777777" w:rsidR="0084387A" w:rsidRPr="00551EA1" w:rsidRDefault="0084387A" w:rsidP="008438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>รวม</w:t>
            </w: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C269D0A" w14:textId="69D5BA53" w:rsidR="0084387A" w:rsidRPr="007B021B" w:rsidRDefault="0084387A" w:rsidP="008438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B021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9,278</w:t>
            </w:r>
          </w:p>
        </w:tc>
        <w:tc>
          <w:tcPr>
            <w:tcW w:w="270" w:type="dxa"/>
            <w:shd w:val="clear" w:color="auto" w:fill="auto"/>
          </w:tcPr>
          <w:p w14:paraId="50636971" w14:textId="77777777" w:rsidR="0084387A" w:rsidRPr="007B021B" w:rsidRDefault="0084387A" w:rsidP="0084387A">
            <w:pPr>
              <w:pStyle w:val="acctfourfigures"/>
              <w:tabs>
                <w:tab w:val="clear" w:pos="765"/>
                <w:tab w:val="decimal" w:pos="85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0D0E19B" w14:textId="61AEFF06" w:rsidR="0084387A" w:rsidRPr="007B021B" w:rsidRDefault="0084387A" w:rsidP="008438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B021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9,278</w:t>
            </w:r>
          </w:p>
        </w:tc>
      </w:tr>
    </w:tbl>
    <w:p w14:paraId="1A66EB96" w14:textId="77777777" w:rsidR="00615904" w:rsidRPr="00E45E82" w:rsidRDefault="00615904" w:rsidP="00E45E82">
      <w:pPr>
        <w:pStyle w:val="block"/>
        <w:spacing w:after="0" w:line="240" w:lineRule="auto"/>
        <w:ind w:left="562" w:right="202"/>
        <w:jc w:val="thaiDistribute"/>
        <w:rPr>
          <w:rFonts w:asciiTheme="majorBidi" w:hAnsiTheme="majorBidi" w:cstheme="majorBidi"/>
          <w:spacing w:val="-2"/>
          <w:sz w:val="24"/>
          <w:szCs w:val="24"/>
          <w:lang w:bidi="th-TH"/>
        </w:rPr>
      </w:pPr>
    </w:p>
    <w:p w14:paraId="6CF883F4" w14:textId="31F30AC2" w:rsidR="00D6100C" w:rsidRDefault="00F72F78" w:rsidP="007A312C">
      <w:pPr>
        <w:pStyle w:val="block"/>
        <w:spacing w:after="0" w:line="240" w:lineRule="atLeast"/>
        <w:ind w:right="198"/>
        <w:jc w:val="thaiDistribute"/>
        <w:rPr>
          <w:rFonts w:asciiTheme="majorBidi" w:hAnsiTheme="majorBidi" w:cstheme="majorBidi"/>
          <w:spacing w:val="-2"/>
          <w:sz w:val="30"/>
          <w:szCs w:val="30"/>
          <w:lang w:bidi="th-TH"/>
        </w:rPr>
      </w:pPr>
      <w:r w:rsidRPr="00551EA1">
        <w:rPr>
          <w:rFonts w:asciiTheme="majorBidi" w:hAnsiTheme="majorBidi" w:cstheme="majorBidi"/>
          <w:spacing w:val="-2"/>
          <w:sz w:val="30"/>
          <w:szCs w:val="30"/>
          <w:cs/>
          <w:lang w:bidi="th-TH"/>
        </w:rPr>
        <w:t>บริษัทมีภาระผูกพัน</w:t>
      </w:r>
      <w:r w:rsidRPr="007B021B">
        <w:rPr>
          <w:rFonts w:asciiTheme="majorBidi" w:hAnsiTheme="majorBidi" w:cstheme="majorBidi"/>
          <w:spacing w:val="-2"/>
          <w:sz w:val="30"/>
          <w:szCs w:val="30"/>
          <w:cs/>
          <w:lang w:bidi="th-TH"/>
        </w:rPr>
        <w:t>กับ</w:t>
      </w:r>
      <w:r w:rsidR="00987A7F" w:rsidRPr="007B021B">
        <w:rPr>
          <w:rFonts w:asciiTheme="majorBidi" w:hAnsiTheme="majorBidi" w:cstheme="majorBidi" w:hint="cs"/>
          <w:spacing w:val="-2"/>
          <w:sz w:val="30"/>
          <w:szCs w:val="30"/>
          <w:cs/>
          <w:lang w:bidi="th-TH"/>
        </w:rPr>
        <w:t>สถาบันการเงิน</w:t>
      </w:r>
      <w:r w:rsidRPr="007B021B">
        <w:rPr>
          <w:rFonts w:asciiTheme="majorBidi" w:hAnsiTheme="majorBidi" w:cstheme="majorBidi"/>
          <w:spacing w:val="-2"/>
          <w:sz w:val="30"/>
          <w:szCs w:val="30"/>
          <w:cs/>
          <w:lang w:bidi="th-TH"/>
        </w:rPr>
        <w:t>สอง</w:t>
      </w:r>
      <w:r w:rsidRPr="00551EA1">
        <w:rPr>
          <w:rFonts w:asciiTheme="majorBidi" w:hAnsiTheme="majorBidi" w:cstheme="majorBidi"/>
          <w:spacing w:val="-2"/>
          <w:sz w:val="30"/>
          <w:szCs w:val="30"/>
          <w:cs/>
          <w:lang w:bidi="th-TH"/>
        </w:rPr>
        <w:t>แห่ง</w:t>
      </w:r>
      <w:r w:rsidRPr="00551EA1">
        <w:rPr>
          <w:rFonts w:asciiTheme="majorBidi" w:hAnsiTheme="majorBidi" w:cstheme="majorBidi"/>
          <w:spacing w:val="-2"/>
          <w:sz w:val="30"/>
          <w:szCs w:val="30"/>
          <w:cs/>
          <w:lang w:val="th-TH"/>
        </w:rPr>
        <w:t>ออกหนังสือค้ำประกัน</w:t>
      </w:r>
      <w:r w:rsidRPr="00551EA1">
        <w:rPr>
          <w:rFonts w:asciiTheme="majorBidi" w:hAnsiTheme="majorBidi" w:cstheme="majorBidi"/>
          <w:spacing w:val="-2"/>
          <w:sz w:val="30"/>
          <w:szCs w:val="30"/>
          <w:cs/>
          <w:lang w:bidi="th-TH"/>
        </w:rPr>
        <w:t>บริษัทสำหรับการใช้ไฟฟ้าให้แก่</w:t>
      </w:r>
      <w:r w:rsidR="00987A7F">
        <w:rPr>
          <w:rFonts w:asciiTheme="majorBidi" w:hAnsiTheme="majorBidi" w:cstheme="majorBidi" w:hint="cs"/>
          <w:spacing w:val="-2"/>
          <w:sz w:val="30"/>
          <w:szCs w:val="30"/>
          <w:cs/>
          <w:lang w:bidi="th-TH"/>
        </w:rPr>
        <w:t xml:space="preserve">      </w:t>
      </w:r>
      <w:r w:rsidRPr="00551EA1">
        <w:rPr>
          <w:rFonts w:asciiTheme="majorBidi" w:hAnsiTheme="majorBidi" w:cstheme="majorBidi"/>
          <w:spacing w:val="-2"/>
          <w:sz w:val="30"/>
          <w:szCs w:val="30"/>
          <w:cs/>
          <w:lang w:bidi="th-TH"/>
        </w:rPr>
        <w:t>หน่วยงานราชการ</w:t>
      </w:r>
    </w:p>
    <w:p w14:paraId="53F0737E" w14:textId="4A8B7965" w:rsidR="00B74B18" w:rsidRDefault="00B74B18" w:rsidP="007A312C">
      <w:pPr>
        <w:pStyle w:val="block"/>
        <w:spacing w:after="0" w:line="240" w:lineRule="atLeast"/>
        <w:ind w:right="198"/>
        <w:jc w:val="thaiDistribute"/>
        <w:rPr>
          <w:rFonts w:asciiTheme="majorBidi" w:hAnsiTheme="majorBidi" w:cstheme="majorBidi"/>
          <w:spacing w:val="-2"/>
          <w:sz w:val="30"/>
          <w:szCs w:val="30"/>
          <w:lang w:bidi="th-TH"/>
        </w:rPr>
      </w:pPr>
    </w:p>
    <w:p w14:paraId="67A841BE" w14:textId="77777777" w:rsidR="00B74B18" w:rsidRDefault="00B74B18" w:rsidP="00B74B18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 w:rsidRPr="00551EA1">
        <w:rPr>
          <w:rFonts w:asciiTheme="majorBidi" w:hAnsiTheme="majorBidi" w:cstheme="majorBidi"/>
          <w:szCs w:val="30"/>
        </w:rPr>
        <w:lastRenderedPageBreak/>
        <w:t>1</w:t>
      </w:r>
      <w:r>
        <w:rPr>
          <w:rFonts w:asciiTheme="majorBidi" w:hAnsiTheme="majorBidi" w:cstheme="majorBidi"/>
          <w:szCs w:val="30"/>
        </w:rPr>
        <w:t>1</w:t>
      </w:r>
      <w:r w:rsidRPr="00551EA1">
        <w:rPr>
          <w:rFonts w:asciiTheme="majorBidi" w:hAnsiTheme="majorBidi" w:cstheme="majorBidi"/>
          <w:szCs w:val="30"/>
        </w:rPr>
        <w:tab/>
      </w:r>
      <w:r w:rsidRPr="00707F51">
        <w:rPr>
          <w:rFonts w:asciiTheme="majorBidi" w:hAnsiTheme="majorBidi" w:cstheme="majorBidi"/>
          <w:szCs w:val="30"/>
          <w:cs/>
        </w:rPr>
        <w:t>เหตุการณ์ภายหลังรอบระยะเวลารายงาน</w:t>
      </w:r>
    </w:p>
    <w:p w14:paraId="3CEEF808" w14:textId="77777777" w:rsidR="00B74B18" w:rsidRDefault="00B74B18" w:rsidP="00B74B18">
      <w:pPr>
        <w:rPr>
          <w:rFonts w:asciiTheme="majorBidi" w:hAnsiTheme="majorBidi" w:cstheme="majorBidi"/>
          <w:spacing w:val="-2"/>
          <w:sz w:val="30"/>
          <w:szCs w:val="30"/>
          <w:lang w:val="en-GB"/>
        </w:rPr>
      </w:pPr>
      <w:r>
        <w:rPr>
          <w:rFonts w:asciiTheme="majorBidi" w:hAnsiTheme="majorBidi" w:cstheme="majorBidi" w:hint="cs"/>
          <w:spacing w:val="-2"/>
          <w:sz w:val="30"/>
          <w:szCs w:val="30"/>
          <w:cs/>
          <w:lang w:val="en-GB"/>
        </w:rPr>
        <w:t xml:space="preserve">           </w:t>
      </w:r>
    </w:p>
    <w:p w14:paraId="36AE14DD" w14:textId="77777777" w:rsidR="00B74B18" w:rsidRDefault="00B74B18" w:rsidP="00B74B18">
      <w:pPr>
        <w:tabs>
          <w:tab w:val="clear" w:pos="454"/>
          <w:tab w:val="left" w:pos="540"/>
        </w:tabs>
        <w:ind w:left="540" w:right="245"/>
        <w:jc w:val="thaiDistribute"/>
        <w:rPr>
          <w:rFonts w:asciiTheme="majorBidi" w:hAnsiTheme="majorBidi" w:cstheme="majorBidi"/>
          <w:spacing w:val="-3"/>
          <w:sz w:val="30"/>
          <w:szCs w:val="30"/>
        </w:rPr>
      </w:pPr>
      <w:r w:rsidRPr="00D4633A">
        <w:rPr>
          <w:rFonts w:asciiTheme="majorBidi" w:hAnsiTheme="majorBidi" w:cstheme="majorBidi" w:hint="cs"/>
          <w:spacing w:val="-2"/>
          <w:sz w:val="30"/>
          <w:szCs w:val="30"/>
          <w:cs/>
          <w:lang w:val="en-GB"/>
        </w:rPr>
        <w:t>เนื่องจาก</w:t>
      </w:r>
      <w:r w:rsidRPr="00D4633A">
        <w:rPr>
          <w:rFonts w:asciiTheme="majorBidi" w:hAnsiTheme="majorBidi" w:cstheme="majorBidi"/>
          <w:spacing w:val="-2"/>
          <w:sz w:val="30"/>
          <w:szCs w:val="30"/>
          <w:cs/>
          <w:lang w:val="en-GB"/>
        </w:rPr>
        <w:t>สถานการณ์ของ</w:t>
      </w:r>
      <w:r w:rsidRPr="00A26C8D">
        <w:rPr>
          <w:rFonts w:asciiTheme="majorBidi" w:hAnsiTheme="majorBidi" w:cstheme="majorBidi"/>
          <w:spacing w:val="-3"/>
          <w:sz w:val="30"/>
          <w:szCs w:val="30"/>
          <w:cs/>
        </w:rPr>
        <w:t>การแพร่ระบาดของ</w:t>
      </w:r>
      <w:bookmarkStart w:id="2" w:name="_Hlk37010652"/>
      <w:r w:rsidRPr="00A26C8D">
        <w:rPr>
          <w:rFonts w:asciiTheme="majorBidi" w:hAnsiTheme="majorBidi" w:cstheme="majorBidi"/>
          <w:spacing w:val="-3"/>
          <w:sz w:val="30"/>
          <w:szCs w:val="30"/>
          <w:cs/>
        </w:rPr>
        <w:t xml:space="preserve">โรคติดเชื้อไวรัสโคโรนา </w:t>
      </w:r>
      <w:r w:rsidRPr="005A64ED">
        <w:rPr>
          <w:rFonts w:asciiTheme="majorBidi" w:hAnsiTheme="majorBidi" w:cstheme="majorBidi"/>
          <w:spacing w:val="-3"/>
          <w:sz w:val="30"/>
          <w:szCs w:val="30"/>
        </w:rPr>
        <w:t>2019</w:t>
      </w:r>
      <w:r w:rsidRPr="00A26C8D">
        <w:rPr>
          <w:rFonts w:asciiTheme="majorBidi" w:hAnsiTheme="majorBidi" w:cstheme="majorBidi"/>
          <w:spacing w:val="-3"/>
          <w:sz w:val="30"/>
          <w:szCs w:val="30"/>
          <w:cs/>
        </w:rPr>
        <w:t xml:space="preserve"> </w:t>
      </w:r>
      <w:r w:rsidRPr="00A26C8D">
        <w:rPr>
          <w:rFonts w:asciiTheme="majorBidi" w:hAnsiTheme="majorBidi" w:cstheme="majorBidi"/>
          <w:spacing w:val="-3"/>
          <w:sz w:val="30"/>
          <w:szCs w:val="30"/>
        </w:rPr>
        <w:t>(Covid-</w:t>
      </w:r>
      <w:r w:rsidRPr="005A64ED">
        <w:rPr>
          <w:rFonts w:asciiTheme="majorBidi" w:hAnsiTheme="majorBidi" w:cstheme="majorBidi"/>
          <w:spacing w:val="-3"/>
          <w:sz w:val="30"/>
          <w:szCs w:val="30"/>
        </w:rPr>
        <w:t>19</w:t>
      </w:r>
      <w:r w:rsidRPr="00A26C8D">
        <w:rPr>
          <w:rFonts w:asciiTheme="majorBidi" w:hAnsiTheme="majorBidi" w:cstheme="majorBidi"/>
          <w:spacing w:val="-3"/>
          <w:sz w:val="30"/>
          <w:szCs w:val="30"/>
        </w:rPr>
        <w:t>)</w:t>
      </w:r>
      <w:bookmarkEnd w:id="2"/>
      <w:r w:rsidRPr="00A26C8D">
        <w:rPr>
          <w:rFonts w:asciiTheme="majorBidi" w:hAnsiTheme="majorBidi" w:cstheme="majorBidi"/>
          <w:spacing w:val="-3"/>
          <w:sz w:val="30"/>
          <w:szCs w:val="30"/>
          <w:cs/>
        </w:rPr>
        <w:t xml:space="preserve"> </w:t>
      </w:r>
      <w:r w:rsidRPr="00A26C8D">
        <w:rPr>
          <w:rFonts w:asciiTheme="majorBidi" w:hAnsiTheme="majorBidi" w:cstheme="majorBidi"/>
          <w:spacing w:val="-3"/>
          <w:sz w:val="30"/>
          <w:szCs w:val="30"/>
        </w:rPr>
        <w:t xml:space="preserve"> </w:t>
      </w:r>
      <w:r>
        <w:rPr>
          <w:rFonts w:asciiTheme="majorBidi" w:hAnsiTheme="majorBidi" w:cstheme="majorBidi" w:hint="cs"/>
          <w:spacing w:val="-3"/>
          <w:sz w:val="30"/>
          <w:szCs w:val="30"/>
          <w:cs/>
        </w:rPr>
        <w:t xml:space="preserve">บริษัทได้มีการดำเนินการตามมาตรการ </w:t>
      </w:r>
      <w:r>
        <w:rPr>
          <w:rFonts w:asciiTheme="majorBidi" w:hAnsiTheme="majorBidi" w:cstheme="majorBidi"/>
          <w:spacing w:val="-3"/>
          <w:sz w:val="30"/>
          <w:szCs w:val="30"/>
        </w:rPr>
        <w:t xml:space="preserve">Bubble and seal </w:t>
      </w:r>
      <w:r>
        <w:rPr>
          <w:rFonts w:asciiTheme="majorBidi" w:hAnsiTheme="majorBidi" w:cstheme="majorBidi" w:hint="cs"/>
          <w:spacing w:val="-3"/>
          <w:sz w:val="30"/>
          <w:szCs w:val="30"/>
          <w:cs/>
        </w:rPr>
        <w:t>ตามคำแนะนำของคณะกรรมการควบคุมโรคติดต่อจังหวัดสงขลา เพื่อเป็น</w:t>
      </w:r>
      <w:r>
        <w:rPr>
          <w:rFonts w:asciiTheme="majorBidi" w:hAnsiTheme="majorBidi" w:cstheme="majorBidi"/>
          <w:spacing w:val="-3"/>
          <w:sz w:val="30"/>
          <w:szCs w:val="30"/>
        </w:rPr>
        <w:t xml:space="preserve">              </w:t>
      </w:r>
      <w:r>
        <w:rPr>
          <w:rFonts w:asciiTheme="majorBidi" w:hAnsiTheme="majorBidi" w:cstheme="majorBidi" w:hint="cs"/>
          <w:spacing w:val="-3"/>
          <w:sz w:val="30"/>
          <w:szCs w:val="30"/>
          <w:cs/>
        </w:rPr>
        <w:t xml:space="preserve">การป้องกันการแพร่ระบาด จากสถานการณ์ดังกล่าว ฝ่ายบริหารประเมินว่าจะส่งผลกระทบต่อการผลิตที่ลดลง            โดยจะกระทบต่อรายได้ของบริษัท </w:t>
      </w:r>
    </w:p>
    <w:p w14:paraId="4F63207A" w14:textId="77777777" w:rsidR="00B74B18" w:rsidRDefault="00B74B18" w:rsidP="00B74B18">
      <w:pPr>
        <w:tabs>
          <w:tab w:val="clear" w:pos="454"/>
          <w:tab w:val="left" w:pos="540"/>
        </w:tabs>
        <w:ind w:left="540" w:right="245"/>
        <w:jc w:val="thaiDistribute"/>
        <w:rPr>
          <w:rFonts w:asciiTheme="majorBidi" w:hAnsiTheme="majorBidi" w:cstheme="majorBidi"/>
          <w:spacing w:val="-3"/>
          <w:sz w:val="30"/>
          <w:szCs w:val="30"/>
        </w:rPr>
      </w:pPr>
    </w:p>
    <w:p w14:paraId="28E1B905" w14:textId="77777777" w:rsidR="00B74B18" w:rsidRDefault="00B74B18" w:rsidP="00B74B18">
      <w:pPr>
        <w:tabs>
          <w:tab w:val="clear" w:pos="454"/>
          <w:tab w:val="left" w:pos="540"/>
        </w:tabs>
        <w:ind w:left="540" w:right="245"/>
        <w:jc w:val="thaiDistribute"/>
        <w:rPr>
          <w:rFonts w:asciiTheme="majorBidi" w:hAnsiTheme="majorBidi" w:cstheme="majorBidi"/>
          <w:spacing w:val="-3"/>
          <w:sz w:val="30"/>
          <w:szCs w:val="30"/>
        </w:rPr>
      </w:pPr>
      <w:r w:rsidRPr="00A26C57">
        <w:rPr>
          <w:rFonts w:asciiTheme="majorBidi" w:hAnsiTheme="majorBidi" w:cstheme="majorBidi" w:hint="cs"/>
          <w:spacing w:val="-3"/>
          <w:sz w:val="30"/>
          <w:szCs w:val="30"/>
          <w:cs/>
        </w:rPr>
        <w:t>อย่างไรก็ตามฝ่ายบริหารของกลุ่มบริษัท จะยังคงติดตาม</w:t>
      </w:r>
      <w:r w:rsidRPr="00A26C57">
        <w:rPr>
          <w:rFonts w:asciiTheme="majorBidi" w:hAnsiTheme="majorBidi" w:cstheme="majorBidi"/>
          <w:spacing w:val="-3"/>
          <w:sz w:val="30"/>
          <w:szCs w:val="30"/>
          <w:cs/>
        </w:rPr>
        <w:t>สถานการณ์</w:t>
      </w:r>
      <w:r w:rsidRPr="00A26C57">
        <w:rPr>
          <w:rFonts w:asciiTheme="majorBidi" w:hAnsiTheme="majorBidi" w:cstheme="majorBidi" w:hint="cs"/>
          <w:spacing w:val="-3"/>
          <w:sz w:val="30"/>
          <w:szCs w:val="30"/>
          <w:cs/>
        </w:rPr>
        <w:t>อย่างต่อเนื่อง และประเมินผลกระทบ</w:t>
      </w:r>
      <w:r>
        <w:rPr>
          <w:rFonts w:asciiTheme="majorBidi" w:hAnsiTheme="majorBidi" w:cstheme="majorBidi"/>
          <w:spacing w:val="-3"/>
          <w:sz w:val="30"/>
          <w:szCs w:val="30"/>
        </w:rPr>
        <w:t xml:space="preserve">              </w:t>
      </w:r>
      <w:r w:rsidRPr="000D01D7">
        <w:rPr>
          <w:rFonts w:asciiTheme="majorBidi" w:hAnsiTheme="majorBidi" w:cstheme="majorBidi" w:hint="cs"/>
          <w:spacing w:val="-6"/>
          <w:sz w:val="30"/>
          <w:szCs w:val="30"/>
          <w:cs/>
        </w:rPr>
        <w:t>ทางการเงินอย่างสม่ำเสมอทั้งในส่วนที่เกี่ยวกับการประเมินมูลค่าสินทรัพย์</w:t>
      </w:r>
      <w:r w:rsidRPr="000D01D7">
        <w:rPr>
          <w:rFonts w:asciiTheme="majorBidi" w:hAnsiTheme="majorBidi" w:cstheme="majorBidi"/>
          <w:spacing w:val="-6"/>
          <w:sz w:val="30"/>
          <w:szCs w:val="30"/>
        </w:rPr>
        <w:t xml:space="preserve">, </w:t>
      </w:r>
      <w:r w:rsidRPr="000D01D7">
        <w:rPr>
          <w:rFonts w:asciiTheme="majorBidi" w:hAnsiTheme="majorBidi" w:cstheme="majorBidi" w:hint="cs"/>
          <w:spacing w:val="-6"/>
          <w:sz w:val="30"/>
          <w:szCs w:val="30"/>
          <w:cs/>
        </w:rPr>
        <w:t>ประมาณการหนี้สิน</w:t>
      </w:r>
      <w:r w:rsidRPr="000D01D7">
        <w:rPr>
          <w:rFonts w:asciiTheme="majorBidi" w:hAnsiTheme="majorBidi" w:cstheme="majorBidi"/>
          <w:spacing w:val="-6"/>
          <w:sz w:val="30"/>
          <w:szCs w:val="30"/>
        </w:rPr>
        <w:t xml:space="preserve"> </w:t>
      </w:r>
      <w:r w:rsidRPr="000D01D7">
        <w:rPr>
          <w:rFonts w:asciiTheme="majorBidi" w:hAnsiTheme="majorBidi" w:cstheme="majorBidi" w:hint="cs"/>
          <w:spacing w:val="-6"/>
          <w:sz w:val="30"/>
          <w:szCs w:val="30"/>
          <w:cs/>
        </w:rPr>
        <w:t>และหนี้สิน</w:t>
      </w:r>
      <w:r>
        <w:rPr>
          <w:rFonts w:asciiTheme="majorBidi" w:hAnsiTheme="majorBidi" w:cstheme="majorBidi"/>
          <w:spacing w:val="-6"/>
          <w:sz w:val="30"/>
          <w:szCs w:val="30"/>
        </w:rPr>
        <w:t xml:space="preserve">                 </w:t>
      </w:r>
      <w:r w:rsidRPr="000D01D7">
        <w:rPr>
          <w:rFonts w:asciiTheme="majorBidi" w:hAnsiTheme="majorBidi" w:cstheme="majorBidi" w:hint="cs"/>
          <w:spacing w:val="-6"/>
          <w:sz w:val="30"/>
          <w:szCs w:val="30"/>
          <w:cs/>
        </w:rPr>
        <w:t>ที่อาจเกิดขึ้น</w:t>
      </w:r>
    </w:p>
    <w:p w14:paraId="63BD029D" w14:textId="77777777" w:rsidR="00B74B18" w:rsidRPr="00D4633A" w:rsidRDefault="00B74B18" w:rsidP="007A312C">
      <w:pPr>
        <w:pStyle w:val="block"/>
        <w:spacing w:after="0" w:line="240" w:lineRule="atLeast"/>
        <w:ind w:right="198"/>
        <w:jc w:val="thaiDistribute"/>
        <w:rPr>
          <w:rFonts w:asciiTheme="majorBidi" w:hAnsiTheme="majorBidi" w:cstheme="majorBidi"/>
          <w:spacing w:val="-2"/>
          <w:sz w:val="30"/>
          <w:szCs w:val="30"/>
          <w:cs/>
          <w:lang w:bidi="th-TH"/>
        </w:rPr>
      </w:pPr>
    </w:p>
    <w:p w14:paraId="621138EE" w14:textId="3E12BD53" w:rsidR="00707F51" w:rsidRPr="00A04ACE" w:rsidRDefault="00707F51" w:rsidP="00707F51">
      <w:pPr>
        <w:pStyle w:val="block"/>
        <w:spacing w:after="0" w:line="240" w:lineRule="atLeast"/>
        <w:ind w:left="540"/>
        <w:jc w:val="thaiDistribute"/>
        <w:rPr>
          <w:rFonts w:asciiTheme="majorBidi" w:hAnsiTheme="majorBidi" w:cstheme="majorBidi"/>
          <w:color w:val="000000"/>
          <w:sz w:val="30"/>
          <w:szCs w:val="30"/>
          <w:lang w:val="en-US" w:bidi="th-TH"/>
        </w:rPr>
      </w:pPr>
    </w:p>
    <w:sectPr w:rsidR="00707F51" w:rsidRPr="00A04ACE" w:rsidSect="00551EA1">
      <w:type w:val="nextColumn"/>
      <w:pgSz w:w="11909" w:h="16834" w:code="9"/>
      <w:pgMar w:top="691" w:right="1152" w:bottom="576" w:left="1152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42F669D" w14:textId="77777777" w:rsidR="00D0753A" w:rsidRDefault="00D0753A" w:rsidP="00CE3999">
      <w:pPr>
        <w:pStyle w:val="BodyText2"/>
      </w:pPr>
      <w:r>
        <w:separator/>
      </w:r>
    </w:p>
  </w:endnote>
  <w:endnote w:type="continuationSeparator" w:id="0">
    <w:p w14:paraId="3AA9ACE8" w14:textId="77777777" w:rsidR="00D0753A" w:rsidRDefault="00D0753A" w:rsidP="00CE3999">
      <w:pPr>
        <w:pStyle w:val="BodyText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9999999">
    <w:altName w:val="Times New Roman"/>
    <w:panose1 w:val="00000000000000000000"/>
    <w:charset w:val="00"/>
    <w:family w:val="roman"/>
    <w:notTrueType/>
    <w:pitch w:val="default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ucrosiaUPC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Univers 45 Light">
    <w:panose1 w:val="00000000000000000000"/>
    <w:charset w:val="00"/>
    <w:family w:val="auto"/>
    <w:pitch w:val="variable"/>
    <w:sig w:usb0="80000023" w:usb1="00000000" w:usb2="00000000" w:usb3="00000000" w:csb0="00000001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Univers LT Std 45 Light">
    <w:altName w:val="Calibri"/>
    <w:panose1 w:val="00000000000000000000"/>
    <w:charset w:val="00"/>
    <w:family w:val="swiss"/>
    <w:notTrueType/>
    <w:pitch w:val="default"/>
    <w:sig w:usb0="00000000" w:usb1="08070000" w:usb2="00000010" w:usb3="00000000" w:csb0="0002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D4F2721" w14:textId="023FF01B" w:rsidR="00D4633A" w:rsidRPr="00EC0A85" w:rsidRDefault="00D4633A" w:rsidP="000D0AFC">
    <w:pPr>
      <w:pStyle w:val="Footer"/>
      <w:framePr w:wrap="around" w:vAnchor="text" w:hAnchor="margin" w:xAlign="center" w:y="1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Style w:val="PageNumber"/>
        <w:rFonts w:ascii="Angsana New" w:hAnsi="Angsana New"/>
        <w:sz w:val="30"/>
        <w:szCs w:val="30"/>
      </w:rPr>
    </w:pPr>
    <w:r w:rsidRPr="00EC0A85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EC0A85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EC0A85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4</w:t>
    </w:r>
    <w:r w:rsidRPr="005A64ED">
      <w:rPr>
        <w:rStyle w:val="PageNumber"/>
        <w:rFonts w:ascii="Angsana New" w:hAnsi="Angsana New"/>
        <w:noProof/>
        <w:sz w:val="30"/>
        <w:szCs w:val="30"/>
      </w:rPr>
      <w:t>1</w:t>
    </w:r>
    <w:r w:rsidRPr="00EC0A85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109D0FA2" w14:textId="77777777" w:rsidR="00D4633A" w:rsidRPr="008339B1" w:rsidRDefault="00D4633A" w:rsidP="008B1200">
    <w:pPr>
      <w:pStyle w:val="Foot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ind w:right="360"/>
      <w:rPr>
        <w:rFonts w:ascii="Angsana New" w:hAnsi="Angsana New"/>
        <w:i/>
        <w:iCs/>
        <w:sz w:val="30"/>
        <w:szCs w:val="3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0EB7C6" w14:textId="77777777" w:rsidR="00D4633A" w:rsidRPr="0042166C" w:rsidRDefault="00D4633A" w:rsidP="007E2E39">
    <w:pPr>
      <w:pStyle w:val="Footer"/>
      <w:framePr w:wrap="around" w:vAnchor="text" w:hAnchor="page" w:x="8339" w:y="-21"/>
      <w:rPr>
        <w:rStyle w:val="PageNumber"/>
        <w:rFonts w:ascii="Angsana New" w:hAnsi="Angsana New"/>
        <w:sz w:val="30"/>
        <w:szCs w:val="30"/>
      </w:rPr>
    </w:pPr>
    <w:r w:rsidRPr="0042166C">
      <w:rPr>
        <w:rStyle w:val="PageNumber"/>
        <w:rFonts w:ascii="Angsana New" w:hAnsi="Angsana New"/>
        <w:sz w:val="30"/>
        <w:szCs w:val="30"/>
      </w:rPr>
      <w:fldChar w:fldCharType="begin"/>
    </w:r>
    <w:r w:rsidRPr="0042166C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166C">
      <w:rPr>
        <w:rStyle w:val="PageNumber"/>
        <w:rFonts w:ascii="Angsana New" w:hAnsi="Angsana New"/>
        <w:sz w:val="30"/>
        <w:szCs w:val="30"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</w:rPr>
      <w:t>4</w:t>
    </w:r>
    <w:r w:rsidRPr="005A64ED">
      <w:rPr>
        <w:rStyle w:val="PageNumber"/>
        <w:rFonts w:ascii="Angsana New" w:hAnsi="Angsana New"/>
        <w:noProof/>
        <w:sz w:val="30"/>
        <w:szCs w:val="30"/>
      </w:rPr>
      <w:t>4</w:t>
    </w:r>
    <w:r w:rsidRPr="0042166C">
      <w:rPr>
        <w:rStyle w:val="PageNumber"/>
        <w:rFonts w:ascii="Angsana New" w:hAnsi="Angsana New"/>
        <w:sz w:val="30"/>
        <w:szCs w:val="30"/>
      </w:rPr>
      <w:fldChar w:fldCharType="end"/>
    </w:r>
  </w:p>
  <w:p w14:paraId="0BAD068B" w14:textId="77777777" w:rsidR="00D4633A" w:rsidRPr="000F024E" w:rsidRDefault="00D4633A" w:rsidP="00804546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right="360"/>
      <w:rPr>
        <w:rFonts w:ascii="Angsana New" w:hAnsi="Angsana New"/>
        <w:i/>
        <w:iCs/>
        <w:sz w:val="30"/>
        <w:szCs w:val="30"/>
        <w:lang w:val="en-GB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825057" w14:textId="77777777" w:rsidR="00D4633A" w:rsidRPr="004233E3" w:rsidRDefault="00D4633A" w:rsidP="000D0AFC">
    <w:pPr>
      <w:pStyle w:val="Footer"/>
      <w:framePr w:wrap="around" w:vAnchor="text" w:hAnchor="margin" w:xAlign="center" w:y="1"/>
      <w:rPr>
        <w:rStyle w:val="PageNumber"/>
        <w:rFonts w:ascii="Angsana New" w:hAnsi="Angsana New"/>
        <w:sz w:val="30"/>
        <w:szCs w:val="30"/>
      </w:rPr>
    </w:pPr>
    <w:r w:rsidRPr="004233E3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4233E3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7</w:t>
    </w:r>
    <w:r w:rsidRPr="005A64ED">
      <w:rPr>
        <w:rStyle w:val="PageNumber"/>
        <w:rFonts w:ascii="Angsana New" w:hAnsi="Angsana New"/>
        <w:noProof/>
        <w:sz w:val="30"/>
        <w:szCs w:val="30"/>
      </w:rPr>
      <w:t>5</w: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0550E6B6" w14:textId="77777777" w:rsidR="00D4633A" w:rsidRPr="000F024E" w:rsidRDefault="00D4633A" w:rsidP="00012399">
    <w:pPr>
      <w:pStyle w:val="Footer"/>
      <w:tabs>
        <w:tab w:val="decimal" w:pos="14130"/>
      </w:tabs>
      <w:ind w:right="36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AE1FD3" w14:textId="3782870A" w:rsidR="00D4633A" w:rsidRPr="004233E3" w:rsidRDefault="00D4633A" w:rsidP="000D0AFC">
    <w:pPr>
      <w:pStyle w:val="Footer"/>
      <w:framePr w:wrap="around" w:vAnchor="text" w:hAnchor="margin" w:xAlign="center" w:y="1"/>
      <w:rPr>
        <w:rStyle w:val="PageNumber"/>
        <w:rFonts w:ascii="Angsana New" w:hAnsi="Angsana New"/>
        <w:sz w:val="30"/>
        <w:szCs w:val="30"/>
      </w:rPr>
    </w:pPr>
    <w:r w:rsidRPr="004233E3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4233E3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7</w:t>
    </w:r>
    <w:r w:rsidRPr="005A64ED">
      <w:rPr>
        <w:rStyle w:val="PageNumber"/>
        <w:rFonts w:ascii="Angsana New" w:hAnsi="Angsana New"/>
        <w:noProof/>
        <w:sz w:val="30"/>
        <w:szCs w:val="30"/>
      </w:rPr>
      <w:t>5</w: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5607CEF9" w14:textId="77777777" w:rsidR="00D4633A" w:rsidRPr="000F024E" w:rsidRDefault="00D4633A" w:rsidP="00012399">
    <w:pPr>
      <w:pStyle w:val="Footer"/>
      <w:tabs>
        <w:tab w:val="decimal" w:pos="14130"/>
      </w:tabs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1A74699" w14:textId="77777777" w:rsidR="00D0753A" w:rsidRDefault="00D0753A" w:rsidP="00CE3999">
      <w:pPr>
        <w:pStyle w:val="BodyText2"/>
      </w:pPr>
      <w:r>
        <w:separator/>
      </w:r>
    </w:p>
  </w:footnote>
  <w:footnote w:type="continuationSeparator" w:id="0">
    <w:p w14:paraId="423336B7" w14:textId="77777777" w:rsidR="00D0753A" w:rsidRDefault="00D0753A" w:rsidP="00CE3999">
      <w:pPr>
        <w:pStyle w:val="BodyText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01E66B" w14:textId="77777777" w:rsidR="00D4633A" w:rsidRDefault="00D4633A" w:rsidP="00522BF8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6BA91E7A" w14:textId="77777777" w:rsidR="00D4633A" w:rsidRPr="001531FA" w:rsidRDefault="00D4633A" w:rsidP="007657F0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52030F6D" w14:textId="0BAD7E12" w:rsidR="00D4633A" w:rsidRPr="001531FA" w:rsidRDefault="00D4633A" w:rsidP="007657F0">
    <w:pPr>
      <w:pStyle w:val="Heading5"/>
      <w:rPr>
        <w:rFonts w:ascii="Angsana New" w:hAnsi="Angsana New" w:cs="Angsana New"/>
      </w:rPr>
    </w:pPr>
    <w:r w:rsidRPr="001531FA">
      <w:rPr>
        <w:rFonts w:ascii="Angsana New" w:hAnsi="Angsana New" w:cs="Angsana New"/>
        <w:cs/>
      </w:rPr>
      <w:t>สำหรับงวด</w:t>
    </w:r>
    <w:r>
      <w:rPr>
        <w:rFonts w:ascii="Angsana New" w:hAnsi="Angsana New" w:cs="Angsana New" w:hint="cs"/>
        <w:cs/>
      </w:rPr>
      <w:t>สาม</w:t>
    </w:r>
    <w:r w:rsidRPr="001531FA">
      <w:rPr>
        <w:rFonts w:ascii="Angsana New" w:hAnsi="Angsana New" w:cs="Angsana New"/>
        <w:cs/>
      </w:rPr>
      <w:t>เดือน</w:t>
    </w:r>
    <w:r>
      <w:rPr>
        <w:rFonts w:ascii="Angsana New" w:hAnsi="Angsana New" w:cs="Angsana New" w:hint="cs"/>
        <w:cs/>
      </w:rPr>
      <w:t>และหกเดือน</w:t>
    </w:r>
    <w:r>
      <w:rPr>
        <w:rFonts w:ascii="Angsana New" w:hAnsi="Angsana New" w:cs="Angsana New"/>
        <w:cs/>
      </w:rPr>
      <w:t xml:space="preserve">สิ้นสุดวันที่ </w:t>
    </w:r>
    <w:r w:rsidRPr="005A64ED">
      <w:rPr>
        <w:rFonts w:ascii="Angsana New" w:hAnsi="Angsana New" w:cs="Angsana New"/>
      </w:rPr>
      <w:t>30</w:t>
    </w:r>
    <w:r>
      <w:rPr>
        <w:rFonts w:ascii="Angsana New" w:hAnsi="Angsana New" w:cs="Angsana New" w:hint="cs"/>
        <w:cs/>
      </w:rPr>
      <w:t xml:space="preserve"> มิถุนายน</w:t>
    </w:r>
    <w:r>
      <w:rPr>
        <w:rFonts w:ascii="Angsana New" w:hAnsi="Angsana New" w:cs="Angsana New"/>
        <w:cs/>
      </w:rPr>
      <w:t xml:space="preserve"> </w:t>
    </w:r>
    <w:r w:rsidRPr="005A64ED">
      <w:rPr>
        <w:rFonts w:ascii="Angsana New" w:hAnsi="Angsana New" w:cs="Angsana New"/>
      </w:rPr>
      <w:t>256</w:t>
    </w:r>
    <w:r>
      <w:rPr>
        <w:rFonts w:ascii="Angsana New" w:hAnsi="Angsana New" w:cs="Angsana New"/>
      </w:rPr>
      <w:t>4</w:t>
    </w:r>
    <w:r>
      <w:rPr>
        <w:rFonts w:ascii="Angsana New" w:hAnsi="Angsana New" w:cs="Angsana New" w:hint="cs"/>
        <w:cs/>
      </w:rPr>
      <w:t xml:space="preserve"> </w:t>
    </w:r>
    <w:r w:rsidRPr="001531FA">
      <w:rPr>
        <w:rFonts w:ascii="Angsana New" w:hAnsi="Angsana New" w:cs="Angsana New"/>
        <w:cs/>
      </w:rPr>
      <w:t>(ไม่ได้ตรวจสอบ)</w:t>
    </w:r>
  </w:p>
  <w:p w14:paraId="13EC2669" w14:textId="77777777" w:rsidR="00D4633A" w:rsidRPr="001D0657" w:rsidRDefault="00D4633A" w:rsidP="009D2EE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rPr>
        <w:rFonts w:ascii="Angsana New" w:hAnsi="Angsana New"/>
        <w:b/>
        <w:bCs/>
        <w:sz w:val="32"/>
        <w:szCs w:val="32"/>
      </w:rPr>
    </w:pPr>
    <w:r w:rsidRPr="004233E3">
      <w:rPr>
        <w:rFonts w:ascii="Angsana New" w:hAnsi="Angsana New"/>
        <w:sz w:val="32"/>
        <w:szCs w:val="32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EEF760" w14:textId="77777777" w:rsidR="00D4633A" w:rsidRPr="00511B21" w:rsidRDefault="00D4633A" w:rsidP="0042166C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511B21"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 w:rsidRPr="00511B21">
      <w:rPr>
        <w:rFonts w:ascii="Angsana New" w:hAnsi="Angsana New"/>
        <w:b/>
        <w:bCs/>
        <w:sz w:val="32"/>
        <w:szCs w:val="32"/>
      </w:rPr>
      <w:t>(</w:t>
    </w:r>
    <w:r w:rsidRPr="00511B21">
      <w:rPr>
        <w:rFonts w:ascii="Angsana New" w:hAnsi="Angsana New"/>
        <w:b/>
        <w:bCs/>
        <w:sz w:val="32"/>
        <w:szCs w:val="32"/>
        <w:cs/>
      </w:rPr>
      <w:t>ประเทศไทย</w:t>
    </w:r>
    <w:r w:rsidRPr="00511B21">
      <w:rPr>
        <w:rFonts w:ascii="Angsana New" w:hAnsi="Angsana New"/>
        <w:b/>
        <w:bCs/>
        <w:sz w:val="32"/>
        <w:szCs w:val="32"/>
      </w:rPr>
      <w:t xml:space="preserve">) </w:t>
    </w:r>
    <w:r w:rsidRPr="00511B21">
      <w:rPr>
        <w:rFonts w:ascii="Angsana New" w:hAnsi="Angsana New"/>
        <w:b/>
        <w:bCs/>
        <w:sz w:val="32"/>
        <w:szCs w:val="32"/>
        <w:cs/>
      </w:rPr>
      <w:t xml:space="preserve">จำกัด </w:t>
    </w:r>
    <w:r w:rsidRPr="00511B21">
      <w:rPr>
        <w:rFonts w:ascii="Angsana New" w:hAnsi="Angsana New"/>
        <w:b/>
        <w:bCs/>
        <w:sz w:val="32"/>
        <w:szCs w:val="32"/>
      </w:rPr>
      <w:t>(</w:t>
    </w:r>
    <w:r w:rsidRPr="00511B21">
      <w:rPr>
        <w:rFonts w:ascii="Angsana New" w:hAnsi="Angsana New"/>
        <w:b/>
        <w:bCs/>
        <w:sz w:val="32"/>
        <w:szCs w:val="32"/>
        <w:cs/>
      </w:rPr>
      <w:t>มหาชน</w:t>
    </w:r>
    <w:r w:rsidRPr="00511B21">
      <w:rPr>
        <w:rFonts w:ascii="Angsana New" w:hAnsi="Angsana New"/>
        <w:b/>
        <w:bCs/>
        <w:sz w:val="32"/>
        <w:szCs w:val="32"/>
      </w:rPr>
      <w:t xml:space="preserve">) </w:t>
    </w:r>
    <w:r w:rsidRPr="00511B21"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35950BA5" w14:textId="77777777" w:rsidR="00D4633A" w:rsidRPr="00511B21" w:rsidRDefault="00D4633A" w:rsidP="001D065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511B21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หมายเหตุประกอบงบการเงินระหว่างกาล</w:t>
    </w:r>
    <w:r w:rsidRPr="00511B21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31EC96C1" w14:textId="77777777" w:rsidR="00D4633A" w:rsidRPr="00511B21" w:rsidRDefault="00D4633A" w:rsidP="00511B21">
    <w:pPr>
      <w:pStyle w:val="Heading5"/>
      <w:rPr>
        <w:rFonts w:ascii="Angsana New" w:hAnsi="Angsana New" w:cs="Angsana New"/>
        <w:sz w:val="32"/>
        <w:szCs w:val="32"/>
      </w:rPr>
    </w:pPr>
    <w:r w:rsidRPr="00511B21">
      <w:rPr>
        <w:rFonts w:ascii="Angsana New" w:hAnsi="Angsana New" w:cs="Angsana New"/>
        <w:sz w:val="32"/>
        <w:szCs w:val="32"/>
        <w:cs/>
      </w:rPr>
      <w:t>สำหรับงวด</w:t>
    </w:r>
    <w:r w:rsidRPr="00511B21">
      <w:rPr>
        <w:rFonts w:ascii="Angsana New" w:hAnsi="Angsana New" w:cs="Angsana New" w:hint="cs"/>
        <w:sz w:val="32"/>
        <w:szCs w:val="32"/>
        <w:cs/>
      </w:rPr>
      <w:t>สาม</w:t>
    </w:r>
    <w:r w:rsidRPr="00511B21">
      <w:rPr>
        <w:rFonts w:ascii="Angsana New" w:hAnsi="Angsana New" w:cs="Angsana New"/>
        <w:sz w:val="32"/>
        <w:szCs w:val="32"/>
        <w:cs/>
      </w:rPr>
      <w:t>เดือน</w:t>
    </w:r>
    <w:r w:rsidRPr="00511B21">
      <w:rPr>
        <w:rFonts w:ascii="Angsana New" w:hAnsi="Angsana New" w:cs="Angsana New" w:hint="cs"/>
        <w:sz w:val="32"/>
        <w:szCs w:val="32"/>
        <w:cs/>
      </w:rPr>
      <w:t>และหกเดือน</w:t>
    </w:r>
    <w:r w:rsidRPr="00511B21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 w:rsidRPr="005A64ED">
      <w:rPr>
        <w:rFonts w:ascii="Angsana New" w:hAnsi="Angsana New" w:cs="Angsana New"/>
        <w:sz w:val="32"/>
        <w:szCs w:val="32"/>
      </w:rPr>
      <w:t>3</w:t>
    </w:r>
    <w:r w:rsidRPr="005A64ED">
      <w:rPr>
        <w:rFonts w:ascii="Angsana New" w:hAnsi="Angsana New" w:cs="Angsana New" w:hint="cs"/>
        <w:sz w:val="32"/>
        <w:szCs w:val="32"/>
      </w:rPr>
      <w:t>0</w:t>
    </w:r>
    <w:r w:rsidRPr="00511B21">
      <w:rPr>
        <w:rFonts w:ascii="Angsana New" w:hAnsi="Angsana New" w:cs="Angsana New" w:hint="cs"/>
        <w:sz w:val="32"/>
        <w:szCs w:val="32"/>
        <w:cs/>
      </w:rPr>
      <w:t xml:space="preserve"> มิถุนายน</w:t>
    </w:r>
    <w:r w:rsidRPr="00511B21">
      <w:rPr>
        <w:rFonts w:ascii="Angsana New" w:hAnsi="Angsana New" w:cs="Angsana New"/>
        <w:sz w:val="32"/>
        <w:szCs w:val="32"/>
        <w:cs/>
      </w:rPr>
      <w:t xml:space="preserve"> </w:t>
    </w:r>
    <w:r w:rsidRPr="005A64ED">
      <w:rPr>
        <w:rFonts w:ascii="Angsana New" w:hAnsi="Angsana New" w:cs="Angsana New"/>
        <w:sz w:val="32"/>
        <w:szCs w:val="32"/>
      </w:rPr>
      <w:t>256</w:t>
    </w:r>
    <w:r>
      <w:rPr>
        <w:rFonts w:ascii="Angsana New" w:hAnsi="Angsana New" w:cs="Angsana New"/>
        <w:sz w:val="32"/>
        <w:szCs w:val="32"/>
      </w:rPr>
      <w:t>4</w:t>
    </w:r>
    <w:r w:rsidRPr="00511B21">
      <w:rPr>
        <w:rFonts w:ascii="Angsana New" w:hAnsi="Angsana New" w:cs="Angsana New" w:hint="cs"/>
        <w:sz w:val="32"/>
        <w:szCs w:val="32"/>
        <w:cs/>
      </w:rPr>
      <w:t xml:space="preserve"> </w:t>
    </w:r>
    <w:r w:rsidRPr="00511B21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5C602D79" w14:textId="77777777" w:rsidR="00D4633A" w:rsidRPr="001D0657" w:rsidRDefault="00D4633A" w:rsidP="001D065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  <w:cs/>
      </w:rPr>
    </w:pPr>
    <w:r w:rsidRPr="004233E3">
      <w:rPr>
        <w:rFonts w:ascii="Angsana New" w:hAnsi="Angsana New"/>
        <w:sz w:val="32"/>
        <w:szCs w:val="32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B57A9D" w14:textId="77777777" w:rsidR="00D4633A" w:rsidRPr="00644D4B" w:rsidRDefault="00D4633A" w:rsidP="00644D4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644D4B"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 w:rsidRPr="00644D4B">
      <w:rPr>
        <w:rFonts w:ascii="Angsana New" w:hAnsi="Angsana New"/>
        <w:b/>
        <w:bCs/>
        <w:sz w:val="32"/>
        <w:szCs w:val="32"/>
      </w:rPr>
      <w:t>(</w:t>
    </w:r>
    <w:r w:rsidRPr="00644D4B">
      <w:rPr>
        <w:rFonts w:ascii="Angsana New" w:hAnsi="Angsana New"/>
        <w:b/>
        <w:bCs/>
        <w:sz w:val="32"/>
        <w:szCs w:val="32"/>
        <w:cs/>
      </w:rPr>
      <w:t>ประเทศไทย</w:t>
    </w:r>
    <w:r w:rsidRPr="00644D4B">
      <w:rPr>
        <w:rFonts w:ascii="Angsana New" w:hAnsi="Angsana New"/>
        <w:b/>
        <w:bCs/>
        <w:sz w:val="32"/>
        <w:szCs w:val="32"/>
      </w:rPr>
      <w:t xml:space="preserve">) </w:t>
    </w:r>
    <w:r w:rsidRPr="00644D4B">
      <w:rPr>
        <w:rFonts w:ascii="Angsana New" w:hAnsi="Angsana New"/>
        <w:b/>
        <w:bCs/>
        <w:sz w:val="32"/>
        <w:szCs w:val="32"/>
        <w:cs/>
      </w:rPr>
      <w:t xml:space="preserve">จำกัด </w:t>
    </w:r>
    <w:r w:rsidRPr="00644D4B">
      <w:rPr>
        <w:rFonts w:ascii="Angsana New" w:hAnsi="Angsana New"/>
        <w:b/>
        <w:bCs/>
        <w:sz w:val="32"/>
        <w:szCs w:val="32"/>
      </w:rPr>
      <w:t>(</w:t>
    </w:r>
    <w:r w:rsidRPr="00644D4B">
      <w:rPr>
        <w:rFonts w:ascii="Angsana New" w:hAnsi="Angsana New"/>
        <w:b/>
        <w:bCs/>
        <w:sz w:val="32"/>
        <w:szCs w:val="32"/>
        <w:cs/>
      </w:rPr>
      <w:t>มหาชน</w:t>
    </w:r>
    <w:r w:rsidRPr="00644D4B">
      <w:rPr>
        <w:rFonts w:ascii="Angsana New" w:hAnsi="Angsana New"/>
        <w:b/>
        <w:bCs/>
        <w:sz w:val="32"/>
        <w:szCs w:val="32"/>
      </w:rPr>
      <w:t xml:space="preserve">) </w:t>
    </w:r>
    <w:r w:rsidRPr="00644D4B"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242DBABE" w14:textId="77777777" w:rsidR="00D4633A" w:rsidRPr="001531FA" w:rsidRDefault="00D4633A" w:rsidP="003D6A42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0961DF79" w14:textId="77777777" w:rsidR="00D4633A" w:rsidRPr="00EB4206" w:rsidRDefault="00D4633A" w:rsidP="003D6A42">
    <w:pPr>
      <w:pStyle w:val="Heading5"/>
      <w:rPr>
        <w:rFonts w:ascii="Angsana New" w:hAnsi="Angsana New" w:cs="Angsana New"/>
        <w:sz w:val="32"/>
        <w:szCs w:val="32"/>
      </w:rPr>
    </w:pPr>
    <w:r w:rsidRPr="00EB4206">
      <w:rPr>
        <w:rFonts w:ascii="Angsana New" w:hAnsi="Angsana New" w:cs="Angsana New"/>
        <w:sz w:val="32"/>
        <w:szCs w:val="32"/>
        <w:cs/>
      </w:rPr>
      <w:t>สำหรับงวด</w:t>
    </w:r>
    <w:r w:rsidRPr="00EB4206">
      <w:rPr>
        <w:rFonts w:ascii="Angsana New" w:hAnsi="Angsana New" w:cs="Angsana New" w:hint="cs"/>
        <w:sz w:val="32"/>
        <w:szCs w:val="32"/>
        <w:cs/>
      </w:rPr>
      <w:t>สาม</w:t>
    </w:r>
    <w:r w:rsidRPr="00EB4206">
      <w:rPr>
        <w:rFonts w:ascii="Angsana New" w:hAnsi="Angsana New" w:cs="Angsana New"/>
        <w:sz w:val="32"/>
        <w:szCs w:val="32"/>
        <w:cs/>
      </w:rPr>
      <w:t>เดือน</w:t>
    </w:r>
    <w:r w:rsidRPr="00EB4206">
      <w:rPr>
        <w:rFonts w:ascii="Angsana New" w:hAnsi="Angsana New" w:cs="Angsana New" w:hint="cs"/>
        <w:sz w:val="32"/>
        <w:szCs w:val="32"/>
        <w:cs/>
      </w:rPr>
      <w:t>และหกเดือน</w:t>
    </w:r>
    <w:r w:rsidRPr="00EB4206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 w:rsidRPr="00EB4206">
      <w:rPr>
        <w:rFonts w:ascii="Angsana New" w:hAnsi="Angsana New" w:cs="Angsana New"/>
        <w:sz w:val="32"/>
        <w:szCs w:val="32"/>
      </w:rPr>
      <w:t>3</w:t>
    </w:r>
    <w:r w:rsidRPr="00EB4206">
      <w:rPr>
        <w:rFonts w:ascii="Angsana New" w:hAnsi="Angsana New" w:cs="Angsana New" w:hint="cs"/>
        <w:sz w:val="32"/>
        <w:szCs w:val="32"/>
      </w:rPr>
      <w:t>0</w:t>
    </w:r>
    <w:r w:rsidRPr="00EB4206">
      <w:rPr>
        <w:rFonts w:ascii="Angsana New" w:hAnsi="Angsana New" w:cs="Angsana New" w:hint="cs"/>
        <w:sz w:val="32"/>
        <w:szCs w:val="32"/>
        <w:cs/>
      </w:rPr>
      <w:t xml:space="preserve"> มิถุนายน</w:t>
    </w:r>
    <w:r w:rsidRPr="00EB4206">
      <w:rPr>
        <w:rFonts w:ascii="Angsana New" w:hAnsi="Angsana New" w:cs="Angsana New"/>
        <w:sz w:val="32"/>
        <w:szCs w:val="32"/>
        <w:cs/>
      </w:rPr>
      <w:t xml:space="preserve"> </w:t>
    </w:r>
    <w:r w:rsidRPr="00EB4206">
      <w:rPr>
        <w:rFonts w:ascii="Angsana New" w:hAnsi="Angsana New" w:cs="Angsana New"/>
        <w:sz w:val="32"/>
        <w:szCs w:val="32"/>
      </w:rPr>
      <w:t>2564</w:t>
    </w:r>
    <w:r w:rsidRPr="00EB4206">
      <w:rPr>
        <w:rFonts w:ascii="Angsana New" w:hAnsi="Angsana New" w:cs="Angsana New" w:hint="cs"/>
        <w:sz w:val="32"/>
        <w:szCs w:val="32"/>
        <w:cs/>
      </w:rPr>
      <w:t xml:space="preserve"> </w:t>
    </w:r>
    <w:r w:rsidRPr="00EB4206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0AC6CD46" w14:textId="77777777" w:rsidR="00D4633A" w:rsidRPr="00BB4C9E" w:rsidRDefault="00D4633A" w:rsidP="00BB4C9E">
    <w:pPr>
      <w:rPr>
        <w:rFonts w:ascii="Angsana New" w:hAnsi="Angsana New"/>
        <w:b/>
        <w:bCs/>
        <w:sz w:val="32"/>
        <w:szCs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1EA860E8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54EEBA38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B12E0DC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ECE4C18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9AAF7A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  <w:cs w:val="0"/>
        <w:lang w:bidi="th-TH"/>
      </w:rPr>
    </w:lvl>
  </w:abstractNum>
  <w:abstractNum w:abstractNumId="5" w15:restartNumberingAfterBreak="0">
    <w:nsid w:val="FFFFFF81"/>
    <w:multiLevelType w:val="singleLevel"/>
    <w:tmpl w:val="588EC474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  <w:cs w:val="0"/>
        <w:lang w:bidi="th-TH"/>
      </w:rPr>
    </w:lvl>
  </w:abstractNum>
  <w:abstractNum w:abstractNumId="6" w15:restartNumberingAfterBreak="0">
    <w:nsid w:val="FFFFFF82"/>
    <w:multiLevelType w:val="singleLevel"/>
    <w:tmpl w:val="15FCE30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cs w:val="0"/>
        <w:lang w:bidi="th-TH"/>
      </w:rPr>
    </w:lvl>
  </w:abstractNum>
  <w:abstractNum w:abstractNumId="7" w15:restartNumberingAfterBreak="0">
    <w:nsid w:val="FFFFFF83"/>
    <w:multiLevelType w:val="singleLevel"/>
    <w:tmpl w:val="CEE6C8AC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  <w:cs w:val="0"/>
        <w:lang w:bidi="th-TH"/>
      </w:rPr>
    </w:lvl>
  </w:abstractNum>
  <w:abstractNum w:abstractNumId="8" w15:restartNumberingAfterBreak="0">
    <w:nsid w:val="FFFFFF88"/>
    <w:multiLevelType w:val="singleLevel"/>
    <w:tmpl w:val="310E47A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4A06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</w:abstractNum>
  <w:abstractNum w:abstractNumId="10" w15:restartNumberingAfterBreak="0">
    <w:nsid w:val="05DC0631"/>
    <w:multiLevelType w:val="hybridMultilevel"/>
    <w:tmpl w:val="DF185F8A"/>
    <w:lvl w:ilvl="0" w:tplc="D026FA28">
      <w:start w:val="1"/>
      <w:numFmt w:val="thaiLetters"/>
      <w:lvlText w:val="(%1)"/>
      <w:lvlJc w:val="left"/>
      <w:pPr>
        <w:ind w:left="360" w:hanging="360"/>
      </w:pPr>
      <w:rPr>
        <w:rFonts w:hint="default"/>
        <w:b w:val="0"/>
        <w:bCs w:val="0"/>
        <w:i/>
        <w:iCs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7574009"/>
    <w:multiLevelType w:val="singleLevel"/>
    <w:tmpl w:val="8E8AD0F6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12" w15:restartNumberingAfterBreak="0">
    <w:nsid w:val="09C61796"/>
    <w:multiLevelType w:val="hybridMultilevel"/>
    <w:tmpl w:val="36F244B0"/>
    <w:lvl w:ilvl="0" w:tplc="BB28A57C">
      <w:start w:val="1"/>
      <w:numFmt w:val="thaiLett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AAA3B29"/>
    <w:multiLevelType w:val="hybridMultilevel"/>
    <w:tmpl w:val="393C3BF8"/>
    <w:lvl w:ilvl="0" w:tplc="08701248">
      <w:start w:val="1"/>
      <w:numFmt w:val="thaiLetters"/>
      <w:lvlText w:val="(%1)"/>
      <w:lvlJc w:val="left"/>
      <w:pPr>
        <w:ind w:left="900" w:hanging="360"/>
      </w:pPr>
      <w:rPr>
        <w:lang w:val="en-US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>
      <w:start w:val="1"/>
      <w:numFmt w:val="lowerRoman"/>
      <w:lvlText w:val="%3."/>
      <w:lvlJc w:val="right"/>
      <w:pPr>
        <w:ind w:left="2340" w:hanging="180"/>
      </w:pPr>
    </w:lvl>
    <w:lvl w:ilvl="3" w:tplc="0409000F">
      <w:start w:val="1"/>
      <w:numFmt w:val="decimal"/>
      <w:lvlText w:val="%4."/>
      <w:lvlJc w:val="left"/>
      <w:pPr>
        <w:ind w:left="3060" w:hanging="360"/>
      </w:pPr>
    </w:lvl>
    <w:lvl w:ilvl="4" w:tplc="04090019">
      <w:start w:val="1"/>
      <w:numFmt w:val="lowerLetter"/>
      <w:lvlText w:val="%5."/>
      <w:lvlJc w:val="left"/>
      <w:pPr>
        <w:ind w:left="3780" w:hanging="360"/>
      </w:pPr>
    </w:lvl>
    <w:lvl w:ilvl="5" w:tplc="0409001B">
      <w:start w:val="1"/>
      <w:numFmt w:val="lowerRoman"/>
      <w:lvlText w:val="%6."/>
      <w:lvlJc w:val="right"/>
      <w:pPr>
        <w:ind w:left="4500" w:hanging="180"/>
      </w:pPr>
    </w:lvl>
    <w:lvl w:ilvl="6" w:tplc="0409000F">
      <w:start w:val="1"/>
      <w:numFmt w:val="decimal"/>
      <w:lvlText w:val="%7."/>
      <w:lvlJc w:val="left"/>
      <w:pPr>
        <w:ind w:left="5220" w:hanging="360"/>
      </w:pPr>
    </w:lvl>
    <w:lvl w:ilvl="7" w:tplc="04090019">
      <w:start w:val="1"/>
      <w:numFmt w:val="lowerLetter"/>
      <w:lvlText w:val="%8."/>
      <w:lvlJc w:val="left"/>
      <w:pPr>
        <w:ind w:left="5940" w:hanging="360"/>
      </w:pPr>
    </w:lvl>
    <w:lvl w:ilvl="8" w:tplc="0409001B">
      <w:start w:val="1"/>
      <w:numFmt w:val="lowerRoman"/>
      <w:lvlText w:val="%9."/>
      <w:lvlJc w:val="right"/>
      <w:pPr>
        <w:ind w:left="6660" w:hanging="180"/>
      </w:pPr>
    </w:lvl>
  </w:abstractNum>
  <w:abstractNum w:abstractNumId="14" w15:restartNumberingAfterBreak="0">
    <w:nsid w:val="10A40B2A"/>
    <w:multiLevelType w:val="multilevel"/>
    <w:tmpl w:val="BE0C72B8"/>
    <w:lvl w:ilvl="0">
      <w:start w:val="1"/>
      <w:numFmt w:val="decimal"/>
      <w:lvlText w:val="%1"/>
      <w:lvlJc w:val="left"/>
      <w:pPr>
        <w:tabs>
          <w:tab w:val="num" w:pos="340"/>
        </w:tabs>
        <w:ind w:left="340" w:hanging="340"/>
      </w:pPr>
      <w:rPr>
        <w:rFonts w:ascii="9999999" w:hAnsi="9999999" w:hint="default"/>
        <w:b w:val="0"/>
        <w:bCs/>
        <w:sz w:val="22"/>
        <w:szCs w:val="22"/>
      </w:rPr>
    </w:lvl>
    <w:lvl w:ilvl="1">
      <w:start w:val="1"/>
      <w:numFmt w:val="bullet"/>
      <w:lvlText w:val=""/>
      <w:lvlJc w:val="left"/>
      <w:pPr>
        <w:tabs>
          <w:tab w:val="num" w:pos="680"/>
        </w:tabs>
        <w:ind w:left="680" w:hanging="340"/>
      </w:pPr>
      <w:rPr>
        <w:rFonts w:ascii="Symbol" w:hAnsi="Symbol" w:hint="default"/>
        <w:sz w:val="22"/>
      </w:rPr>
    </w:lvl>
    <w:lvl w:ilvl="2">
      <w:start w:val="1"/>
      <w:numFmt w:val="bullet"/>
      <w:lvlText w:val="-"/>
      <w:lvlJc w:val="left"/>
      <w:pPr>
        <w:tabs>
          <w:tab w:val="num" w:pos="1020"/>
        </w:tabs>
        <w:ind w:left="1020" w:hanging="340"/>
      </w:pPr>
      <w:rPr>
        <w:rFonts w:ascii="Angsana New" w:hAnsi="Angsana New" w:cs="Angsana New" w:hint="default"/>
      </w:rPr>
    </w:lvl>
    <w:lvl w:ilvl="3">
      <w:start w:val="1"/>
      <w:numFmt w:val="bullet"/>
      <w:lvlText w:val=""/>
      <w:lvlJc w:val="left"/>
      <w:pPr>
        <w:tabs>
          <w:tab w:val="num" w:pos="1361"/>
        </w:tabs>
        <w:ind w:left="1361" w:hanging="341"/>
      </w:pPr>
      <w:rPr>
        <w:rFonts w:ascii="Symbol" w:hAnsi="Symbol" w:hint="default"/>
        <w:sz w:val="22"/>
      </w:rPr>
    </w:lvl>
    <w:lvl w:ilvl="4">
      <w:start w:val="1"/>
      <w:numFmt w:val="bullet"/>
      <w:lvlText w:val=""/>
      <w:lvlJc w:val="left"/>
      <w:pPr>
        <w:tabs>
          <w:tab w:val="num" w:pos="1701"/>
        </w:tabs>
        <w:ind w:left="1701" w:hanging="34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041"/>
        </w:tabs>
        <w:ind w:left="2041" w:hanging="34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381"/>
        </w:tabs>
        <w:ind w:left="2381" w:hanging="34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721"/>
        </w:tabs>
        <w:ind w:left="2721" w:hanging="34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061"/>
        </w:tabs>
        <w:ind w:left="3061" w:hanging="340"/>
      </w:pPr>
      <w:rPr>
        <w:rFonts w:ascii="Symbol" w:hAnsi="Symbol" w:hint="default"/>
      </w:rPr>
    </w:lvl>
  </w:abstractNum>
  <w:abstractNum w:abstractNumId="15" w15:restartNumberingAfterBreak="0">
    <w:nsid w:val="1C1C0EB8"/>
    <w:multiLevelType w:val="hybridMultilevel"/>
    <w:tmpl w:val="985C8A58"/>
    <w:lvl w:ilvl="0" w:tplc="D58E4E12">
      <w:start w:val="1"/>
      <w:numFmt w:val="decimal"/>
      <w:lvlText w:val="(%1)"/>
      <w:lvlJc w:val="left"/>
      <w:pPr>
        <w:ind w:left="1260" w:hanging="360"/>
      </w:pPr>
      <w:rPr>
        <w:rFonts w:ascii="Angsana New" w:hAnsi="Angsana New" w:cs="Angsana New" w:hint="cs"/>
        <w:b w:val="0"/>
        <w:bCs w:val="0"/>
        <w:i w:val="0"/>
        <w:iCs w:val="0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ind w:left="1980" w:hanging="360"/>
      </w:pPr>
    </w:lvl>
    <w:lvl w:ilvl="2" w:tplc="0409001B">
      <w:start w:val="1"/>
      <w:numFmt w:val="lowerRoman"/>
      <w:lvlText w:val="%3."/>
      <w:lvlJc w:val="right"/>
      <w:pPr>
        <w:ind w:left="2700" w:hanging="180"/>
      </w:pPr>
    </w:lvl>
    <w:lvl w:ilvl="3" w:tplc="0409000F">
      <w:start w:val="1"/>
      <w:numFmt w:val="decimal"/>
      <w:lvlText w:val="%4."/>
      <w:lvlJc w:val="left"/>
      <w:pPr>
        <w:ind w:left="3420" w:hanging="360"/>
      </w:pPr>
    </w:lvl>
    <w:lvl w:ilvl="4" w:tplc="04090019">
      <w:start w:val="1"/>
      <w:numFmt w:val="lowerLetter"/>
      <w:lvlText w:val="%5."/>
      <w:lvlJc w:val="left"/>
      <w:pPr>
        <w:ind w:left="4140" w:hanging="360"/>
      </w:pPr>
    </w:lvl>
    <w:lvl w:ilvl="5" w:tplc="0409001B">
      <w:start w:val="1"/>
      <w:numFmt w:val="lowerRoman"/>
      <w:lvlText w:val="%6."/>
      <w:lvlJc w:val="right"/>
      <w:pPr>
        <w:ind w:left="4860" w:hanging="180"/>
      </w:pPr>
    </w:lvl>
    <w:lvl w:ilvl="6" w:tplc="0409000F">
      <w:start w:val="1"/>
      <w:numFmt w:val="decimal"/>
      <w:lvlText w:val="%7."/>
      <w:lvlJc w:val="left"/>
      <w:pPr>
        <w:ind w:left="5580" w:hanging="360"/>
      </w:pPr>
    </w:lvl>
    <w:lvl w:ilvl="7" w:tplc="04090019">
      <w:start w:val="1"/>
      <w:numFmt w:val="lowerLetter"/>
      <w:lvlText w:val="%8."/>
      <w:lvlJc w:val="left"/>
      <w:pPr>
        <w:ind w:left="6300" w:hanging="360"/>
      </w:pPr>
    </w:lvl>
    <w:lvl w:ilvl="8" w:tplc="0409001B">
      <w:start w:val="1"/>
      <w:numFmt w:val="lowerRoman"/>
      <w:lvlText w:val="%9."/>
      <w:lvlJc w:val="right"/>
      <w:pPr>
        <w:ind w:left="7020" w:hanging="180"/>
      </w:pPr>
    </w:lvl>
  </w:abstractNum>
  <w:abstractNum w:abstractNumId="16" w15:restartNumberingAfterBreak="0">
    <w:nsid w:val="218D58BE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17" w15:restartNumberingAfterBreak="0">
    <w:nsid w:val="26635412"/>
    <w:multiLevelType w:val="singleLevel"/>
    <w:tmpl w:val="AB30F568"/>
    <w:lvl w:ilvl="0">
      <w:start w:val="1"/>
      <w:numFmt w:val="decimal"/>
      <w:pStyle w:val="AANumbering"/>
      <w:lvlText w:val="%1."/>
      <w:lvlJc w:val="left"/>
      <w:pPr>
        <w:tabs>
          <w:tab w:val="num" w:pos="283"/>
        </w:tabs>
        <w:ind w:left="283" w:hanging="283"/>
      </w:pPr>
    </w:lvl>
  </w:abstractNum>
  <w:abstractNum w:abstractNumId="18" w15:restartNumberingAfterBreak="0">
    <w:nsid w:val="2FE4076D"/>
    <w:multiLevelType w:val="singleLevel"/>
    <w:tmpl w:val="43BA972E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19" w15:restartNumberingAfterBreak="0">
    <w:nsid w:val="330A5009"/>
    <w:multiLevelType w:val="multilevel"/>
    <w:tmpl w:val="1FC64FC4"/>
    <w:lvl w:ilvl="0">
      <w:start w:val="1"/>
      <w:numFmt w:val="decimal"/>
      <w:pStyle w:val="Heading1"/>
      <w:lvlText w:val="%1"/>
      <w:lvlJc w:val="left"/>
      <w:pPr>
        <w:tabs>
          <w:tab w:val="num" w:pos="286"/>
        </w:tabs>
        <w:ind w:left="286" w:hanging="283"/>
      </w:pPr>
      <w:rPr>
        <w:b/>
        <w:bCs/>
      </w:rPr>
    </w:lvl>
    <w:lvl w:ilvl="1">
      <w:start w:val="1"/>
      <w:numFmt w:val="decimal"/>
      <w:lvlText w:val="%1.%2"/>
      <w:lvlJc w:val="left"/>
      <w:pPr>
        <w:tabs>
          <w:tab w:val="num" w:pos="579"/>
        </w:tabs>
        <w:ind w:left="579" w:hanging="576"/>
      </w:pPr>
    </w:lvl>
    <w:lvl w:ilvl="2">
      <w:start w:val="1"/>
      <w:numFmt w:val="decimal"/>
      <w:lvlText w:val=".%1%2.%3"/>
      <w:lvlJc w:val="left"/>
      <w:pPr>
        <w:tabs>
          <w:tab w:val="num" w:pos="723"/>
        </w:tabs>
        <w:ind w:left="723" w:hanging="720"/>
      </w:pPr>
    </w:lvl>
    <w:lvl w:ilvl="3">
      <w:start w:val="1"/>
      <w:numFmt w:val="decimal"/>
      <w:lvlText w:val="%1.%2.%3.%4"/>
      <w:lvlJc w:val="left"/>
      <w:pPr>
        <w:tabs>
          <w:tab w:val="num" w:pos="867"/>
        </w:tabs>
        <w:ind w:left="867" w:hanging="864"/>
      </w:pPr>
    </w:lvl>
    <w:lvl w:ilvl="4">
      <w:start w:val="1"/>
      <w:numFmt w:val="decimal"/>
      <w:lvlText w:val="%1.%2.%3.%4.%5"/>
      <w:lvlJc w:val="left"/>
      <w:pPr>
        <w:tabs>
          <w:tab w:val="num" w:pos="1011"/>
        </w:tabs>
        <w:ind w:left="1011" w:hanging="1008"/>
      </w:pPr>
    </w:lvl>
    <w:lvl w:ilvl="5">
      <w:start w:val="1"/>
      <w:numFmt w:val="decimal"/>
      <w:lvlText w:val="%1.%2.%3.%4.%5.%6"/>
      <w:lvlJc w:val="left"/>
      <w:pPr>
        <w:tabs>
          <w:tab w:val="num" w:pos="1443"/>
        </w:tabs>
        <w:ind w:left="1155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9"/>
        </w:tabs>
        <w:ind w:left="1299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3"/>
        </w:tabs>
        <w:ind w:left="1443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7"/>
        </w:tabs>
        <w:ind w:left="1587" w:hanging="1584"/>
      </w:pPr>
    </w:lvl>
  </w:abstractNum>
  <w:abstractNum w:abstractNumId="20" w15:restartNumberingAfterBreak="0">
    <w:nsid w:val="3A297125"/>
    <w:multiLevelType w:val="singleLevel"/>
    <w:tmpl w:val="CC8A773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1" w15:restartNumberingAfterBreak="0">
    <w:nsid w:val="3F431FB7"/>
    <w:multiLevelType w:val="singleLevel"/>
    <w:tmpl w:val="C4102D84"/>
    <w:lvl w:ilvl="0">
      <w:start w:val="1"/>
      <w:numFmt w:val="bullet"/>
      <w:pStyle w:val="AA2ndlevelbullet"/>
      <w:lvlText w:val="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2" w15:restartNumberingAfterBreak="0">
    <w:nsid w:val="3F4E597E"/>
    <w:multiLevelType w:val="hybridMultilevel"/>
    <w:tmpl w:val="85F22DD8"/>
    <w:lvl w:ilvl="0" w:tplc="2166D102">
      <w:start w:val="1"/>
      <w:numFmt w:val="thaiLetters"/>
      <w:lvlText w:val="(%1)"/>
      <w:lvlJc w:val="left"/>
      <w:pPr>
        <w:ind w:left="1267" w:hanging="360"/>
      </w:pPr>
      <w:rPr>
        <w:rFonts w:hint="default"/>
        <w:i/>
        <w:iCs/>
      </w:rPr>
    </w:lvl>
    <w:lvl w:ilvl="1" w:tplc="04090003" w:tentative="1">
      <w:start w:val="1"/>
      <w:numFmt w:val="bullet"/>
      <w:lvlText w:val="o"/>
      <w:lvlJc w:val="left"/>
      <w:pPr>
        <w:ind w:left="19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7" w:hanging="360"/>
      </w:pPr>
      <w:rPr>
        <w:rFonts w:ascii="Wingdings" w:hAnsi="Wingdings" w:hint="default"/>
      </w:rPr>
    </w:lvl>
  </w:abstractNum>
  <w:abstractNum w:abstractNumId="23" w15:restartNumberingAfterBreak="0">
    <w:nsid w:val="3FC94AA7"/>
    <w:multiLevelType w:val="hybridMultilevel"/>
    <w:tmpl w:val="019E8D38"/>
    <w:lvl w:ilvl="0" w:tplc="1B6C585E">
      <w:start w:val="1"/>
      <w:numFmt w:val="bullet"/>
      <w:lvlText w:val=""/>
      <w:lvlJc w:val="left"/>
      <w:pPr>
        <w:ind w:left="1261" w:hanging="360"/>
      </w:pPr>
      <w:rPr>
        <w:rFonts w:ascii="Symbol" w:hAnsi="Symbol" w:hint="default"/>
        <w:sz w:val="22"/>
        <w:szCs w:val="22"/>
      </w:rPr>
    </w:lvl>
    <w:lvl w:ilvl="1" w:tplc="5C548A76">
      <w:start w:val="1"/>
      <w:numFmt w:val="decimal"/>
      <w:lvlText w:val="%2."/>
      <w:lvlJc w:val="left"/>
      <w:pPr>
        <w:tabs>
          <w:tab w:val="num" w:pos="1441"/>
        </w:tabs>
        <w:ind w:left="1441" w:hanging="360"/>
      </w:pPr>
    </w:lvl>
    <w:lvl w:ilvl="2" w:tplc="60703AB6">
      <w:start w:val="1"/>
      <w:numFmt w:val="decimal"/>
      <w:lvlText w:val="%3."/>
      <w:lvlJc w:val="left"/>
      <w:pPr>
        <w:tabs>
          <w:tab w:val="num" w:pos="2161"/>
        </w:tabs>
        <w:ind w:left="2161" w:hanging="360"/>
      </w:pPr>
    </w:lvl>
    <w:lvl w:ilvl="3" w:tplc="C3A89818">
      <w:start w:val="1"/>
      <w:numFmt w:val="decimal"/>
      <w:lvlText w:val="%4."/>
      <w:lvlJc w:val="left"/>
      <w:pPr>
        <w:tabs>
          <w:tab w:val="num" w:pos="2881"/>
        </w:tabs>
        <w:ind w:left="2881" w:hanging="360"/>
      </w:pPr>
    </w:lvl>
    <w:lvl w:ilvl="4" w:tplc="3BD829E2">
      <w:start w:val="1"/>
      <w:numFmt w:val="decimal"/>
      <w:lvlText w:val="%5."/>
      <w:lvlJc w:val="left"/>
      <w:pPr>
        <w:tabs>
          <w:tab w:val="num" w:pos="3601"/>
        </w:tabs>
        <w:ind w:left="3601" w:hanging="360"/>
      </w:pPr>
    </w:lvl>
    <w:lvl w:ilvl="5" w:tplc="064E340C">
      <w:start w:val="1"/>
      <w:numFmt w:val="decimal"/>
      <w:lvlText w:val="%6."/>
      <w:lvlJc w:val="left"/>
      <w:pPr>
        <w:tabs>
          <w:tab w:val="num" w:pos="4321"/>
        </w:tabs>
        <w:ind w:left="4321" w:hanging="360"/>
      </w:pPr>
    </w:lvl>
    <w:lvl w:ilvl="6" w:tplc="2C16BB0A">
      <w:start w:val="1"/>
      <w:numFmt w:val="decimal"/>
      <w:lvlText w:val="%7."/>
      <w:lvlJc w:val="left"/>
      <w:pPr>
        <w:tabs>
          <w:tab w:val="num" w:pos="5041"/>
        </w:tabs>
        <w:ind w:left="5041" w:hanging="360"/>
      </w:pPr>
    </w:lvl>
    <w:lvl w:ilvl="7" w:tplc="18AE4F30">
      <w:start w:val="1"/>
      <w:numFmt w:val="decimal"/>
      <w:lvlText w:val="%8."/>
      <w:lvlJc w:val="left"/>
      <w:pPr>
        <w:tabs>
          <w:tab w:val="num" w:pos="5761"/>
        </w:tabs>
        <w:ind w:left="5761" w:hanging="360"/>
      </w:pPr>
    </w:lvl>
    <w:lvl w:ilvl="8" w:tplc="40182594">
      <w:start w:val="1"/>
      <w:numFmt w:val="decimal"/>
      <w:lvlText w:val="%9."/>
      <w:lvlJc w:val="left"/>
      <w:pPr>
        <w:tabs>
          <w:tab w:val="num" w:pos="6481"/>
        </w:tabs>
        <w:ind w:left="6481" w:hanging="360"/>
      </w:pPr>
    </w:lvl>
  </w:abstractNum>
  <w:abstractNum w:abstractNumId="24" w15:restartNumberingAfterBreak="0">
    <w:nsid w:val="4E0C66E7"/>
    <w:multiLevelType w:val="hybridMultilevel"/>
    <w:tmpl w:val="D4CC2BD6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5" w15:restartNumberingAfterBreak="0">
    <w:nsid w:val="4F135D2E"/>
    <w:multiLevelType w:val="hybridMultilevel"/>
    <w:tmpl w:val="18D646EC"/>
    <w:lvl w:ilvl="0" w:tplc="2B9EA2FC">
      <w:start w:val="3"/>
      <w:numFmt w:val="bullet"/>
      <w:lvlText w:val="-"/>
      <w:lvlJc w:val="left"/>
      <w:pPr>
        <w:ind w:left="1260" w:hanging="360"/>
      </w:pPr>
      <w:rPr>
        <w:rFonts w:ascii="Angsana New" w:eastAsia="Times New Roman" w:hAnsi="Angsana New" w:cs="Angsana New" w:hint="cs"/>
        <w:b w:val="0"/>
        <w:bCs w:val="0"/>
        <w:lang w:bidi="th-TH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6" w15:restartNumberingAfterBreak="0">
    <w:nsid w:val="4FCB52DD"/>
    <w:multiLevelType w:val="hybridMultilevel"/>
    <w:tmpl w:val="7F266FD6"/>
    <w:lvl w:ilvl="0" w:tplc="2B9EA2FC">
      <w:start w:val="3"/>
      <w:numFmt w:val="bullet"/>
      <w:lvlText w:val="-"/>
      <w:lvlJc w:val="left"/>
      <w:pPr>
        <w:ind w:left="1260" w:hanging="360"/>
      </w:pPr>
      <w:rPr>
        <w:rFonts w:ascii="Angsana New" w:eastAsia="Times New Roman" w:hAnsi="Angsana New" w:cs="Angsana New" w:hint="cs"/>
        <w:lang w:bidi="th-TH"/>
      </w:rPr>
    </w:lvl>
    <w:lvl w:ilvl="1" w:tplc="040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7" w15:restartNumberingAfterBreak="0">
    <w:nsid w:val="5AE6622C"/>
    <w:multiLevelType w:val="hybridMultilevel"/>
    <w:tmpl w:val="2C2E5676"/>
    <w:lvl w:ilvl="0" w:tplc="76AC2AD4">
      <w:start w:val="1"/>
      <w:numFmt w:val="decimal"/>
      <w:lvlText w:val="%1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1054F4E"/>
    <w:multiLevelType w:val="hybridMultilevel"/>
    <w:tmpl w:val="9908464A"/>
    <w:lvl w:ilvl="0" w:tplc="02E0C09C">
      <w:start w:val="1"/>
      <w:numFmt w:val="decimal"/>
      <w:lvlText w:val="(%1)"/>
      <w:lvlJc w:val="left"/>
      <w:pPr>
        <w:ind w:left="1261" w:hanging="360"/>
      </w:pPr>
      <w:rPr>
        <w:rFonts w:asciiTheme="majorBidi" w:eastAsia="Calibri" w:hAnsiTheme="majorBidi" w:cstheme="majorBidi" w:hint="default"/>
        <w:color w:val="auto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981" w:hanging="360"/>
      </w:pPr>
    </w:lvl>
    <w:lvl w:ilvl="2" w:tplc="0409001B" w:tentative="1">
      <w:start w:val="1"/>
      <w:numFmt w:val="lowerRoman"/>
      <w:lvlText w:val="%3."/>
      <w:lvlJc w:val="right"/>
      <w:pPr>
        <w:ind w:left="2701" w:hanging="180"/>
      </w:pPr>
    </w:lvl>
    <w:lvl w:ilvl="3" w:tplc="0409000F" w:tentative="1">
      <w:start w:val="1"/>
      <w:numFmt w:val="decimal"/>
      <w:lvlText w:val="%4."/>
      <w:lvlJc w:val="left"/>
      <w:pPr>
        <w:ind w:left="3421" w:hanging="360"/>
      </w:pPr>
    </w:lvl>
    <w:lvl w:ilvl="4" w:tplc="04090019" w:tentative="1">
      <w:start w:val="1"/>
      <w:numFmt w:val="lowerLetter"/>
      <w:lvlText w:val="%5."/>
      <w:lvlJc w:val="left"/>
      <w:pPr>
        <w:ind w:left="4141" w:hanging="360"/>
      </w:pPr>
    </w:lvl>
    <w:lvl w:ilvl="5" w:tplc="0409001B" w:tentative="1">
      <w:start w:val="1"/>
      <w:numFmt w:val="lowerRoman"/>
      <w:lvlText w:val="%6."/>
      <w:lvlJc w:val="right"/>
      <w:pPr>
        <w:ind w:left="4861" w:hanging="180"/>
      </w:pPr>
    </w:lvl>
    <w:lvl w:ilvl="6" w:tplc="0409000F" w:tentative="1">
      <w:start w:val="1"/>
      <w:numFmt w:val="decimal"/>
      <w:lvlText w:val="%7."/>
      <w:lvlJc w:val="left"/>
      <w:pPr>
        <w:ind w:left="5581" w:hanging="360"/>
      </w:pPr>
    </w:lvl>
    <w:lvl w:ilvl="7" w:tplc="04090019" w:tentative="1">
      <w:start w:val="1"/>
      <w:numFmt w:val="lowerLetter"/>
      <w:lvlText w:val="%8."/>
      <w:lvlJc w:val="left"/>
      <w:pPr>
        <w:ind w:left="6301" w:hanging="360"/>
      </w:pPr>
    </w:lvl>
    <w:lvl w:ilvl="8" w:tplc="0409001B" w:tentative="1">
      <w:start w:val="1"/>
      <w:numFmt w:val="lowerRoman"/>
      <w:lvlText w:val="%9."/>
      <w:lvlJc w:val="right"/>
      <w:pPr>
        <w:ind w:left="7021" w:hanging="180"/>
      </w:pPr>
    </w:lvl>
  </w:abstractNum>
  <w:abstractNum w:abstractNumId="29" w15:restartNumberingAfterBreak="0">
    <w:nsid w:val="62274345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30" w15:restartNumberingAfterBreak="0">
    <w:nsid w:val="665C1C30"/>
    <w:multiLevelType w:val="hybridMultilevel"/>
    <w:tmpl w:val="228CD8CC"/>
    <w:lvl w:ilvl="0" w:tplc="466852A6">
      <w:start w:val="1"/>
      <w:numFmt w:val="thaiLetters"/>
      <w:lvlText w:val="%1."/>
      <w:lvlJc w:val="left"/>
      <w:pPr>
        <w:ind w:left="720" w:hanging="360"/>
      </w:pPr>
      <w:rPr>
        <w:rFonts w:ascii="Angsana New" w:hAnsi="Angsana New" w:cs="Angsana New" w:hint="cs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AD448B"/>
    <w:multiLevelType w:val="singleLevel"/>
    <w:tmpl w:val="E6002CD6"/>
    <w:lvl w:ilvl="0">
      <w:start w:val="1"/>
      <w:numFmt w:val="lowerLetter"/>
      <w:pStyle w:val="ParagraphNumbering"/>
      <w:lvlText w:val="(%1)"/>
      <w:lvlJc w:val="left"/>
      <w:pPr>
        <w:tabs>
          <w:tab w:val="num" w:pos="705"/>
        </w:tabs>
        <w:ind w:left="705" w:hanging="705"/>
      </w:pPr>
      <w:rPr>
        <w:rFonts w:hint="default"/>
        <w:cs w:val="0"/>
        <w:lang w:bidi="th-TH"/>
      </w:rPr>
    </w:lvl>
  </w:abstractNum>
  <w:abstractNum w:abstractNumId="32" w15:restartNumberingAfterBreak="0">
    <w:nsid w:val="692864EB"/>
    <w:multiLevelType w:val="singleLevel"/>
    <w:tmpl w:val="17F21E6E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33" w15:restartNumberingAfterBreak="0">
    <w:nsid w:val="6F706D0A"/>
    <w:multiLevelType w:val="multilevel"/>
    <w:tmpl w:val="923436F6"/>
    <w:lvl w:ilvl="0">
      <w:start w:val="3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eastAsia="Times New Roman" w:hAnsi="Angsana New" w:cs="Angsana New" w:hint="cs"/>
        <w:lang w:bidi="th-TH"/>
      </w:rPr>
    </w:lvl>
    <w:lvl w:ilvl="1">
      <w:start w:val="1"/>
      <w:numFmt w:val="lowerLetter"/>
      <w:lvlText w:val="—"/>
      <w:lvlJc w:val="left"/>
      <w:pPr>
        <w:tabs>
          <w:tab w:val="num" w:pos="680"/>
        </w:tabs>
        <w:ind w:left="680" w:hanging="340"/>
      </w:pPr>
      <w:rPr>
        <w:rFonts w:ascii="Arial" w:hAnsi="Arial" w:cs="Arial" w:hint="default"/>
        <w:sz w:val="24"/>
      </w:rPr>
    </w:lvl>
    <w:lvl w:ilvl="2">
      <w:start w:val="1"/>
      <w:numFmt w:val="lowerRoman"/>
      <w:lvlText w:val="-"/>
      <w:lvlJc w:val="left"/>
      <w:pPr>
        <w:tabs>
          <w:tab w:val="num" w:pos="1020"/>
        </w:tabs>
        <w:ind w:left="1020" w:hanging="340"/>
      </w:pPr>
      <w:rPr>
        <w:rFonts w:ascii="9999999" w:hAnsi="9999999" w:hint="default"/>
      </w:rPr>
    </w:lvl>
    <w:lvl w:ilvl="3">
      <w:start w:val="1"/>
      <w:numFmt w:val="decimal"/>
      <w:lvlText w:val="—"/>
      <w:lvlJc w:val="left"/>
      <w:pPr>
        <w:tabs>
          <w:tab w:val="num" w:pos="1361"/>
        </w:tabs>
        <w:ind w:left="1361" w:hanging="341"/>
      </w:pPr>
      <w:rPr>
        <w:rFonts w:ascii="Arial" w:hAnsi="Arial" w:cs="Arial" w:hint="default"/>
      </w:rPr>
    </w:lvl>
    <w:lvl w:ilvl="4">
      <w:start w:val="1"/>
      <w:numFmt w:val="lowerLetter"/>
      <w:lvlText w:val="-"/>
      <w:lvlJc w:val="left"/>
      <w:pPr>
        <w:tabs>
          <w:tab w:val="num" w:pos="1701"/>
        </w:tabs>
        <w:ind w:left="1701" w:hanging="340"/>
      </w:pPr>
      <w:rPr>
        <w:rFonts w:ascii="9999999" w:hAnsi="9999999" w:hint="default"/>
      </w:rPr>
    </w:lvl>
    <w:lvl w:ilvl="5">
      <w:start w:val="1"/>
      <w:numFmt w:val="lowerRoman"/>
      <w:lvlText w:val="—"/>
      <w:lvlJc w:val="left"/>
      <w:pPr>
        <w:tabs>
          <w:tab w:val="num" w:pos="2041"/>
        </w:tabs>
        <w:ind w:left="2041" w:hanging="340"/>
      </w:pPr>
      <w:rPr>
        <w:rFonts w:ascii="Arial" w:hAnsi="Arial" w:cs="Arial" w:hint="default"/>
      </w:rPr>
    </w:lvl>
    <w:lvl w:ilvl="6">
      <w:start w:val="1"/>
      <w:numFmt w:val="decimal"/>
      <w:lvlText w:val="-"/>
      <w:lvlJc w:val="left"/>
      <w:pPr>
        <w:tabs>
          <w:tab w:val="num" w:pos="2381"/>
        </w:tabs>
        <w:ind w:left="2381" w:hanging="340"/>
      </w:pPr>
      <w:rPr>
        <w:rFonts w:ascii="9999999" w:hAnsi="9999999" w:hint="default"/>
      </w:rPr>
    </w:lvl>
    <w:lvl w:ilvl="7">
      <w:start w:val="1"/>
      <w:numFmt w:val="lowerLetter"/>
      <w:lvlText w:val="—"/>
      <w:lvlJc w:val="left"/>
      <w:pPr>
        <w:tabs>
          <w:tab w:val="num" w:pos="2721"/>
        </w:tabs>
        <w:ind w:left="2721" w:hanging="340"/>
      </w:pPr>
      <w:rPr>
        <w:rFonts w:ascii="Arial" w:hAnsi="Arial" w:cs="Arial" w:hint="default"/>
      </w:rPr>
    </w:lvl>
    <w:lvl w:ilvl="8">
      <w:start w:val="1"/>
      <w:numFmt w:val="lowerRoman"/>
      <w:lvlText w:val="-"/>
      <w:lvlJc w:val="left"/>
      <w:pPr>
        <w:tabs>
          <w:tab w:val="num" w:pos="3061"/>
        </w:tabs>
        <w:ind w:left="3061" w:hanging="340"/>
      </w:pPr>
      <w:rPr>
        <w:rFonts w:ascii="9999999" w:hAnsi="9999999" w:hint="default"/>
      </w:rPr>
    </w:lvl>
  </w:abstractNum>
  <w:abstractNum w:abstractNumId="34" w15:restartNumberingAfterBreak="0">
    <w:nsid w:val="72377F1C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35" w15:restartNumberingAfterBreak="0">
    <w:nsid w:val="77D026E7"/>
    <w:multiLevelType w:val="singleLevel"/>
    <w:tmpl w:val="A4C6CBA0"/>
    <w:lvl w:ilvl="0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  <w:color w:val="auto"/>
        <w:sz w:val="22"/>
      </w:rPr>
    </w:lvl>
  </w:abstractNum>
  <w:abstractNum w:abstractNumId="36" w15:restartNumberingAfterBreak="0">
    <w:nsid w:val="7F6C32BE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num w:numId="1">
    <w:abstractNumId w:val="6"/>
  </w:num>
  <w:num w:numId="2">
    <w:abstractNumId w:val="5"/>
  </w:num>
  <w:num w:numId="3">
    <w:abstractNumId w:val="9"/>
  </w:num>
  <w:num w:numId="4">
    <w:abstractNumId w:val="7"/>
  </w:num>
  <w:num w:numId="5">
    <w:abstractNumId w:val="8"/>
  </w:num>
  <w:num w:numId="6">
    <w:abstractNumId w:val="3"/>
  </w:num>
  <w:num w:numId="7">
    <w:abstractNumId w:val="2"/>
  </w:num>
  <w:num w:numId="8">
    <w:abstractNumId w:val="0"/>
  </w:num>
  <w:num w:numId="9">
    <w:abstractNumId w:val="1"/>
  </w:num>
  <w:num w:numId="10">
    <w:abstractNumId w:val="4"/>
  </w:num>
  <w:num w:numId="11">
    <w:abstractNumId w:val="20"/>
  </w:num>
  <w:num w:numId="12">
    <w:abstractNumId w:val="17"/>
  </w:num>
  <w:num w:numId="13">
    <w:abstractNumId w:val="31"/>
  </w:num>
  <w:num w:numId="14">
    <w:abstractNumId w:val="19"/>
  </w:num>
  <w:num w:numId="15">
    <w:abstractNumId w:val="21"/>
  </w:num>
  <w:num w:numId="16">
    <w:abstractNumId w:val="14"/>
  </w:num>
  <w:num w:numId="17">
    <w:abstractNumId w:val="10"/>
  </w:num>
  <w:num w:numId="18">
    <w:abstractNumId w:val="18"/>
  </w:num>
  <w:num w:numId="19">
    <w:abstractNumId w:val="11"/>
  </w:num>
  <w:num w:numId="20">
    <w:abstractNumId w:val="13"/>
  </w:num>
  <w:num w:numId="21">
    <w:abstractNumId w:val="28"/>
  </w:num>
  <w:num w:numId="22">
    <w:abstractNumId w:val="23"/>
  </w:num>
  <w:num w:numId="23">
    <w:abstractNumId w:val="36"/>
  </w:num>
  <w:num w:numId="24">
    <w:abstractNumId w:val="35"/>
  </w:num>
  <w:num w:numId="25">
    <w:abstractNumId w:val="27"/>
  </w:num>
  <w:num w:numId="26">
    <w:abstractNumId w:val="12"/>
  </w:num>
  <w:num w:numId="27">
    <w:abstractNumId w:val="16"/>
  </w:num>
  <w:num w:numId="28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6"/>
  </w:num>
  <w:num w:numId="31">
    <w:abstractNumId w:val="26"/>
  </w:num>
  <w:num w:numId="32">
    <w:abstractNumId w:val="34"/>
  </w:num>
  <w:num w:numId="33">
    <w:abstractNumId w:val="29"/>
  </w:num>
  <w:num w:numId="34">
    <w:abstractNumId w:val="24"/>
  </w:num>
  <w:num w:numId="35">
    <w:abstractNumId w:val="32"/>
  </w:num>
  <w:num w:numId="36">
    <w:abstractNumId w:val="30"/>
  </w:num>
  <w:num w:numId="37">
    <w:abstractNumId w:val="25"/>
  </w:num>
  <w:num w:numId="38">
    <w:abstractNumId w:val="15"/>
  </w:num>
  <w:num w:numId="39">
    <w:abstractNumId w:val="33"/>
  </w:num>
  <w:num w:numId="40">
    <w:abstractNumId w:val="22"/>
  </w:num>
  <w:num w:numId="41">
    <w:abstractNumId w:val="19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8"/>
  <w:displayBackgroundShape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0"/>
  <w:hyphenationZone w:val="425"/>
  <w:drawingGridHorizontalSpacing w:val="90"/>
  <w:displayHorizontalDrawingGridEvery w:val="0"/>
  <w:displayVerticalDrawingGridEvery w:val="0"/>
  <w:noPunctuationKerning/>
  <w:characterSpacingControl w:val="doNotCompress"/>
  <w:hdrShapeDefaults>
    <o:shapedefaults v:ext="edit" spidmax="2049" fill="f" fillcolor="#f49100" strokecolor="#f49100">
      <v:fill color="#f49100" on="f"/>
      <v:stroke color="#f49100"/>
      <o:colormru v:ext="edit" colors="#f49100,#8f9286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0F64"/>
    <w:rsid w:val="00000053"/>
    <w:rsid w:val="0000062B"/>
    <w:rsid w:val="00001627"/>
    <w:rsid w:val="0000185C"/>
    <w:rsid w:val="000019FD"/>
    <w:rsid w:val="000024CA"/>
    <w:rsid w:val="0000278A"/>
    <w:rsid w:val="00002834"/>
    <w:rsid w:val="00002C06"/>
    <w:rsid w:val="00002F01"/>
    <w:rsid w:val="000035C9"/>
    <w:rsid w:val="0000369A"/>
    <w:rsid w:val="00003B33"/>
    <w:rsid w:val="000040CD"/>
    <w:rsid w:val="00004348"/>
    <w:rsid w:val="00004536"/>
    <w:rsid w:val="0000467D"/>
    <w:rsid w:val="00004884"/>
    <w:rsid w:val="00004A85"/>
    <w:rsid w:val="00004B87"/>
    <w:rsid w:val="00004B8B"/>
    <w:rsid w:val="00004B90"/>
    <w:rsid w:val="00004E15"/>
    <w:rsid w:val="0000512B"/>
    <w:rsid w:val="000055F9"/>
    <w:rsid w:val="000056D9"/>
    <w:rsid w:val="00006374"/>
    <w:rsid w:val="0000680A"/>
    <w:rsid w:val="00007034"/>
    <w:rsid w:val="000073CB"/>
    <w:rsid w:val="00007A07"/>
    <w:rsid w:val="00010661"/>
    <w:rsid w:val="00010B8F"/>
    <w:rsid w:val="00010D7C"/>
    <w:rsid w:val="000114FF"/>
    <w:rsid w:val="00012399"/>
    <w:rsid w:val="00012BA7"/>
    <w:rsid w:val="00012E4B"/>
    <w:rsid w:val="00013A6A"/>
    <w:rsid w:val="00013B8D"/>
    <w:rsid w:val="00013ECC"/>
    <w:rsid w:val="00014212"/>
    <w:rsid w:val="00014896"/>
    <w:rsid w:val="000150B5"/>
    <w:rsid w:val="00015324"/>
    <w:rsid w:val="0001545F"/>
    <w:rsid w:val="000155BE"/>
    <w:rsid w:val="000156A6"/>
    <w:rsid w:val="00015AA3"/>
    <w:rsid w:val="00015AFC"/>
    <w:rsid w:val="00015DC1"/>
    <w:rsid w:val="00015E71"/>
    <w:rsid w:val="00015F40"/>
    <w:rsid w:val="000161EB"/>
    <w:rsid w:val="00016B29"/>
    <w:rsid w:val="00016E92"/>
    <w:rsid w:val="00017413"/>
    <w:rsid w:val="00017528"/>
    <w:rsid w:val="00017ED5"/>
    <w:rsid w:val="0002025D"/>
    <w:rsid w:val="000206E5"/>
    <w:rsid w:val="000208D0"/>
    <w:rsid w:val="00020AC9"/>
    <w:rsid w:val="000213BD"/>
    <w:rsid w:val="000214B4"/>
    <w:rsid w:val="000219DB"/>
    <w:rsid w:val="00021BB9"/>
    <w:rsid w:val="00021C49"/>
    <w:rsid w:val="0002246C"/>
    <w:rsid w:val="0002302B"/>
    <w:rsid w:val="0002319F"/>
    <w:rsid w:val="000237D9"/>
    <w:rsid w:val="00024312"/>
    <w:rsid w:val="00024322"/>
    <w:rsid w:val="00024674"/>
    <w:rsid w:val="0002469D"/>
    <w:rsid w:val="000249C6"/>
    <w:rsid w:val="00025CA1"/>
    <w:rsid w:val="00025CF9"/>
    <w:rsid w:val="00025DF1"/>
    <w:rsid w:val="00025EDF"/>
    <w:rsid w:val="00026787"/>
    <w:rsid w:val="000267E6"/>
    <w:rsid w:val="00026AB4"/>
    <w:rsid w:val="00027F0C"/>
    <w:rsid w:val="00032316"/>
    <w:rsid w:val="0003231C"/>
    <w:rsid w:val="0003297A"/>
    <w:rsid w:val="000334F5"/>
    <w:rsid w:val="00033529"/>
    <w:rsid w:val="000338DE"/>
    <w:rsid w:val="000338F2"/>
    <w:rsid w:val="00033A8F"/>
    <w:rsid w:val="00033E7B"/>
    <w:rsid w:val="00033FBD"/>
    <w:rsid w:val="0003458D"/>
    <w:rsid w:val="00034B9A"/>
    <w:rsid w:val="0003581E"/>
    <w:rsid w:val="000359B9"/>
    <w:rsid w:val="00035B57"/>
    <w:rsid w:val="00036299"/>
    <w:rsid w:val="00036AB5"/>
    <w:rsid w:val="0003711B"/>
    <w:rsid w:val="00037279"/>
    <w:rsid w:val="000372F0"/>
    <w:rsid w:val="00037382"/>
    <w:rsid w:val="0003751C"/>
    <w:rsid w:val="00037B3D"/>
    <w:rsid w:val="0004031E"/>
    <w:rsid w:val="0004067E"/>
    <w:rsid w:val="00040774"/>
    <w:rsid w:val="00040AF8"/>
    <w:rsid w:val="00040D43"/>
    <w:rsid w:val="000416F9"/>
    <w:rsid w:val="000419E2"/>
    <w:rsid w:val="00042073"/>
    <w:rsid w:val="000421F1"/>
    <w:rsid w:val="00042CEE"/>
    <w:rsid w:val="000440C8"/>
    <w:rsid w:val="000445C2"/>
    <w:rsid w:val="0004496B"/>
    <w:rsid w:val="00044C00"/>
    <w:rsid w:val="00045033"/>
    <w:rsid w:val="00045630"/>
    <w:rsid w:val="000458F8"/>
    <w:rsid w:val="000462E0"/>
    <w:rsid w:val="000468E1"/>
    <w:rsid w:val="00046EE3"/>
    <w:rsid w:val="000500EF"/>
    <w:rsid w:val="0005010A"/>
    <w:rsid w:val="00050556"/>
    <w:rsid w:val="00050591"/>
    <w:rsid w:val="0005074B"/>
    <w:rsid w:val="0005088C"/>
    <w:rsid w:val="000515E1"/>
    <w:rsid w:val="00051632"/>
    <w:rsid w:val="000518AE"/>
    <w:rsid w:val="00052B62"/>
    <w:rsid w:val="00052F53"/>
    <w:rsid w:val="00053182"/>
    <w:rsid w:val="0005345D"/>
    <w:rsid w:val="00053873"/>
    <w:rsid w:val="00053F77"/>
    <w:rsid w:val="00054E58"/>
    <w:rsid w:val="0005510F"/>
    <w:rsid w:val="0005527D"/>
    <w:rsid w:val="00055778"/>
    <w:rsid w:val="00055F4E"/>
    <w:rsid w:val="00056259"/>
    <w:rsid w:val="00056649"/>
    <w:rsid w:val="0005692C"/>
    <w:rsid w:val="000569A7"/>
    <w:rsid w:val="00057235"/>
    <w:rsid w:val="00057AE3"/>
    <w:rsid w:val="00057CF3"/>
    <w:rsid w:val="00057EF8"/>
    <w:rsid w:val="00057FCC"/>
    <w:rsid w:val="00060347"/>
    <w:rsid w:val="00060899"/>
    <w:rsid w:val="00060F64"/>
    <w:rsid w:val="0006114F"/>
    <w:rsid w:val="00061586"/>
    <w:rsid w:val="0006158A"/>
    <w:rsid w:val="00061AC2"/>
    <w:rsid w:val="00061D1A"/>
    <w:rsid w:val="00061E0F"/>
    <w:rsid w:val="00062AD1"/>
    <w:rsid w:val="00062D76"/>
    <w:rsid w:val="00062E08"/>
    <w:rsid w:val="00063B51"/>
    <w:rsid w:val="000640B2"/>
    <w:rsid w:val="000641AA"/>
    <w:rsid w:val="00064929"/>
    <w:rsid w:val="00065167"/>
    <w:rsid w:val="0006518D"/>
    <w:rsid w:val="000657C6"/>
    <w:rsid w:val="00065D30"/>
    <w:rsid w:val="00065DB3"/>
    <w:rsid w:val="0006627B"/>
    <w:rsid w:val="0006651E"/>
    <w:rsid w:val="000667CE"/>
    <w:rsid w:val="00066F52"/>
    <w:rsid w:val="00066FD3"/>
    <w:rsid w:val="0006733E"/>
    <w:rsid w:val="00067A48"/>
    <w:rsid w:val="00070502"/>
    <w:rsid w:val="00070781"/>
    <w:rsid w:val="00070C1F"/>
    <w:rsid w:val="0007130A"/>
    <w:rsid w:val="00071EF8"/>
    <w:rsid w:val="0007220D"/>
    <w:rsid w:val="00072E64"/>
    <w:rsid w:val="000736D3"/>
    <w:rsid w:val="00073B52"/>
    <w:rsid w:val="0007456D"/>
    <w:rsid w:val="000745DC"/>
    <w:rsid w:val="00074B44"/>
    <w:rsid w:val="00074F31"/>
    <w:rsid w:val="00075452"/>
    <w:rsid w:val="00075BE3"/>
    <w:rsid w:val="000764AD"/>
    <w:rsid w:val="000768C7"/>
    <w:rsid w:val="00076D17"/>
    <w:rsid w:val="0007719E"/>
    <w:rsid w:val="00077452"/>
    <w:rsid w:val="00077501"/>
    <w:rsid w:val="00077948"/>
    <w:rsid w:val="00077C3F"/>
    <w:rsid w:val="00080252"/>
    <w:rsid w:val="00080671"/>
    <w:rsid w:val="0008074B"/>
    <w:rsid w:val="00080CD1"/>
    <w:rsid w:val="000811AF"/>
    <w:rsid w:val="00081246"/>
    <w:rsid w:val="000815E3"/>
    <w:rsid w:val="00081767"/>
    <w:rsid w:val="0008189D"/>
    <w:rsid w:val="00081D4A"/>
    <w:rsid w:val="0008272C"/>
    <w:rsid w:val="00083453"/>
    <w:rsid w:val="00083884"/>
    <w:rsid w:val="000838B6"/>
    <w:rsid w:val="00083F2A"/>
    <w:rsid w:val="000841AC"/>
    <w:rsid w:val="0008423C"/>
    <w:rsid w:val="00084829"/>
    <w:rsid w:val="000848C7"/>
    <w:rsid w:val="00084929"/>
    <w:rsid w:val="00084CBB"/>
    <w:rsid w:val="00084D26"/>
    <w:rsid w:val="00084DD0"/>
    <w:rsid w:val="00084F50"/>
    <w:rsid w:val="0008503A"/>
    <w:rsid w:val="000855A1"/>
    <w:rsid w:val="000856C2"/>
    <w:rsid w:val="00085831"/>
    <w:rsid w:val="00085EE5"/>
    <w:rsid w:val="00085F69"/>
    <w:rsid w:val="00086165"/>
    <w:rsid w:val="00087487"/>
    <w:rsid w:val="0008797D"/>
    <w:rsid w:val="00090799"/>
    <w:rsid w:val="00090AA4"/>
    <w:rsid w:val="00091349"/>
    <w:rsid w:val="00091A2E"/>
    <w:rsid w:val="00091ECF"/>
    <w:rsid w:val="000921B2"/>
    <w:rsid w:val="00092548"/>
    <w:rsid w:val="00092D37"/>
    <w:rsid w:val="00093768"/>
    <w:rsid w:val="00093818"/>
    <w:rsid w:val="000942BC"/>
    <w:rsid w:val="00094862"/>
    <w:rsid w:val="00094AB2"/>
    <w:rsid w:val="0009517B"/>
    <w:rsid w:val="000953E3"/>
    <w:rsid w:val="00095868"/>
    <w:rsid w:val="00095C06"/>
    <w:rsid w:val="00095D17"/>
    <w:rsid w:val="00095DBB"/>
    <w:rsid w:val="000965C8"/>
    <w:rsid w:val="00097181"/>
    <w:rsid w:val="000974C8"/>
    <w:rsid w:val="000975CF"/>
    <w:rsid w:val="000978A5"/>
    <w:rsid w:val="00097DB4"/>
    <w:rsid w:val="000A01C5"/>
    <w:rsid w:val="000A0CAE"/>
    <w:rsid w:val="000A0F39"/>
    <w:rsid w:val="000A0F9F"/>
    <w:rsid w:val="000A1F31"/>
    <w:rsid w:val="000A216F"/>
    <w:rsid w:val="000A2D6A"/>
    <w:rsid w:val="000A315A"/>
    <w:rsid w:val="000A3540"/>
    <w:rsid w:val="000A39BE"/>
    <w:rsid w:val="000A39E2"/>
    <w:rsid w:val="000A3A93"/>
    <w:rsid w:val="000A3F31"/>
    <w:rsid w:val="000A414E"/>
    <w:rsid w:val="000A4340"/>
    <w:rsid w:val="000A4427"/>
    <w:rsid w:val="000A48BD"/>
    <w:rsid w:val="000A4D0A"/>
    <w:rsid w:val="000A4EC5"/>
    <w:rsid w:val="000A5033"/>
    <w:rsid w:val="000A5336"/>
    <w:rsid w:val="000A5ACB"/>
    <w:rsid w:val="000A5B42"/>
    <w:rsid w:val="000A6ABB"/>
    <w:rsid w:val="000A6C9D"/>
    <w:rsid w:val="000A7196"/>
    <w:rsid w:val="000A7C3F"/>
    <w:rsid w:val="000B00CF"/>
    <w:rsid w:val="000B0156"/>
    <w:rsid w:val="000B028F"/>
    <w:rsid w:val="000B0754"/>
    <w:rsid w:val="000B0C2A"/>
    <w:rsid w:val="000B0CA4"/>
    <w:rsid w:val="000B0F78"/>
    <w:rsid w:val="000B0FF0"/>
    <w:rsid w:val="000B130C"/>
    <w:rsid w:val="000B17F7"/>
    <w:rsid w:val="000B18C8"/>
    <w:rsid w:val="000B1B8A"/>
    <w:rsid w:val="000B2083"/>
    <w:rsid w:val="000B2268"/>
    <w:rsid w:val="000B266C"/>
    <w:rsid w:val="000B2925"/>
    <w:rsid w:val="000B2AF0"/>
    <w:rsid w:val="000B2D40"/>
    <w:rsid w:val="000B2E80"/>
    <w:rsid w:val="000B367D"/>
    <w:rsid w:val="000B376A"/>
    <w:rsid w:val="000B3B08"/>
    <w:rsid w:val="000B400A"/>
    <w:rsid w:val="000B4374"/>
    <w:rsid w:val="000B4532"/>
    <w:rsid w:val="000B4A56"/>
    <w:rsid w:val="000B4C0E"/>
    <w:rsid w:val="000B4D5A"/>
    <w:rsid w:val="000B5E87"/>
    <w:rsid w:val="000B6119"/>
    <w:rsid w:val="000B6895"/>
    <w:rsid w:val="000B6AEE"/>
    <w:rsid w:val="000B7546"/>
    <w:rsid w:val="000C02EB"/>
    <w:rsid w:val="000C03EB"/>
    <w:rsid w:val="000C06F0"/>
    <w:rsid w:val="000C09E2"/>
    <w:rsid w:val="000C0A47"/>
    <w:rsid w:val="000C0FA1"/>
    <w:rsid w:val="000C1103"/>
    <w:rsid w:val="000C1982"/>
    <w:rsid w:val="000C1CE4"/>
    <w:rsid w:val="000C1D2A"/>
    <w:rsid w:val="000C1D54"/>
    <w:rsid w:val="000C22EC"/>
    <w:rsid w:val="000C2558"/>
    <w:rsid w:val="000C2D7C"/>
    <w:rsid w:val="000C311F"/>
    <w:rsid w:val="000C36BC"/>
    <w:rsid w:val="000C38B1"/>
    <w:rsid w:val="000C4398"/>
    <w:rsid w:val="000C444E"/>
    <w:rsid w:val="000C454E"/>
    <w:rsid w:val="000C4C96"/>
    <w:rsid w:val="000C4F90"/>
    <w:rsid w:val="000C555E"/>
    <w:rsid w:val="000C5C34"/>
    <w:rsid w:val="000C5C38"/>
    <w:rsid w:val="000C6356"/>
    <w:rsid w:val="000C638D"/>
    <w:rsid w:val="000C6D0D"/>
    <w:rsid w:val="000C6F26"/>
    <w:rsid w:val="000C73D8"/>
    <w:rsid w:val="000C76C9"/>
    <w:rsid w:val="000C7F25"/>
    <w:rsid w:val="000D01D7"/>
    <w:rsid w:val="000D077E"/>
    <w:rsid w:val="000D086C"/>
    <w:rsid w:val="000D08EF"/>
    <w:rsid w:val="000D0AFC"/>
    <w:rsid w:val="000D19F3"/>
    <w:rsid w:val="000D1BE0"/>
    <w:rsid w:val="000D1FA4"/>
    <w:rsid w:val="000D21FB"/>
    <w:rsid w:val="000D288A"/>
    <w:rsid w:val="000D32BF"/>
    <w:rsid w:val="000D336C"/>
    <w:rsid w:val="000D3650"/>
    <w:rsid w:val="000D4036"/>
    <w:rsid w:val="000D446B"/>
    <w:rsid w:val="000D4BFA"/>
    <w:rsid w:val="000D56CE"/>
    <w:rsid w:val="000D5DBB"/>
    <w:rsid w:val="000D5FE5"/>
    <w:rsid w:val="000D6AE1"/>
    <w:rsid w:val="000D7353"/>
    <w:rsid w:val="000D787D"/>
    <w:rsid w:val="000D7973"/>
    <w:rsid w:val="000D7D92"/>
    <w:rsid w:val="000E030B"/>
    <w:rsid w:val="000E0619"/>
    <w:rsid w:val="000E0F46"/>
    <w:rsid w:val="000E122B"/>
    <w:rsid w:val="000E198B"/>
    <w:rsid w:val="000E1A06"/>
    <w:rsid w:val="000E1E06"/>
    <w:rsid w:val="000E21FE"/>
    <w:rsid w:val="000E276F"/>
    <w:rsid w:val="000E2E0D"/>
    <w:rsid w:val="000E3A36"/>
    <w:rsid w:val="000E3BF4"/>
    <w:rsid w:val="000E3C9B"/>
    <w:rsid w:val="000E42AE"/>
    <w:rsid w:val="000E4610"/>
    <w:rsid w:val="000E4A2C"/>
    <w:rsid w:val="000E4A85"/>
    <w:rsid w:val="000E4DEC"/>
    <w:rsid w:val="000E52B3"/>
    <w:rsid w:val="000E57E0"/>
    <w:rsid w:val="000E5C85"/>
    <w:rsid w:val="000E5D57"/>
    <w:rsid w:val="000E66C3"/>
    <w:rsid w:val="000E69F1"/>
    <w:rsid w:val="000E6D77"/>
    <w:rsid w:val="000E6D95"/>
    <w:rsid w:val="000E7862"/>
    <w:rsid w:val="000E7D58"/>
    <w:rsid w:val="000E7F37"/>
    <w:rsid w:val="000F024E"/>
    <w:rsid w:val="000F10B5"/>
    <w:rsid w:val="000F15D0"/>
    <w:rsid w:val="000F347D"/>
    <w:rsid w:val="000F37B4"/>
    <w:rsid w:val="000F3DF6"/>
    <w:rsid w:val="000F4691"/>
    <w:rsid w:val="000F4886"/>
    <w:rsid w:val="000F505B"/>
    <w:rsid w:val="000F509B"/>
    <w:rsid w:val="000F51C7"/>
    <w:rsid w:val="000F566B"/>
    <w:rsid w:val="000F5ABA"/>
    <w:rsid w:val="000F5F0B"/>
    <w:rsid w:val="000F6569"/>
    <w:rsid w:val="000F6F3B"/>
    <w:rsid w:val="000F7433"/>
    <w:rsid w:val="000F7925"/>
    <w:rsid w:val="000F7D47"/>
    <w:rsid w:val="000F7F54"/>
    <w:rsid w:val="000F7F5B"/>
    <w:rsid w:val="00100422"/>
    <w:rsid w:val="001005F8"/>
    <w:rsid w:val="00101164"/>
    <w:rsid w:val="00101535"/>
    <w:rsid w:val="001015E8"/>
    <w:rsid w:val="001015FA"/>
    <w:rsid w:val="0010184B"/>
    <w:rsid w:val="00102354"/>
    <w:rsid w:val="001024AC"/>
    <w:rsid w:val="0010252C"/>
    <w:rsid w:val="001026BB"/>
    <w:rsid w:val="00102D8E"/>
    <w:rsid w:val="00102E8A"/>
    <w:rsid w:val="00103B18"/>
    <w:rsid w:val="00103D39"/>
    <w:rsid w:val="00104001"/>
    <w:rsid w:val="00104060"/>
    <w:rsid w:val="00104346"/>
    <w:rsid w:val="0010450D"/>
    <w:rsid w:val="00104B01"/>
    <w:rsid w:val="00105074"/>
    <w:rsid w:val="001053A8"/>
    <w:rsid w:val="00105A1A"/>
    <w:rsid w:val="00105C4C"/>
    <w:rsid w:val="00105EDE"/>
    <w:rsid w:val="00106115"/>
    <w:rsid w:val="001065D9"/>
    <w:rsid w:val="0010781D"/>
    <w:rsid w:val="00107CB4"/>
    <w:rsid w:val="00107F8B"/>
    <w:rsid w:val="00110205"/>
    <w:rsid w:val="00110809"/>
    <w:rsid w:val="00110A7C"/>
    <w:rsid w:val="00110E72"/>
    <w:rsid w:val="0011142C"/>
    <w:rsid w:val="00111ED5"/>
    <w:rsid w:val="00112358"/>
    <w:rsid w:val="001128EA"/>
    <w:rsid w:val="00112B69"/>
    <w:rsid w:val="00112E56"/>
    <w:rsid w:val="00113628"/>
    <w:rsid w:val="00114315"/>
    <w:rsid w:val="00114853"/>
    <w:rsid w:val="00115D3C"/>
    <w:rsid w:val="001164A5"/>
    <w:rsid w:val="00116CCB"/>
    <w:rsid w:val="00116FF4"/>
    <w:rsid w:val="001176FE"/>
    <w:rsid w:val="00117DDB"/>
    <w:rsid w:val="00120ECF"/>
    <w:rsid w:val="00121543"/>
    <w:rsid w:val="00121F39"/>
    <w:rsid w:val="00122106"/>
    <w:rsid w:val="0012307E"/>
    <w:rsid w:val="00123350"/>
    <w:rsid w:val="00123416"/>
    <w:rsid w:val="00123469"/>
    <w:rsid w:val="001238B1"/>
    <w:rsid w:val="00123C50"/>
    <w:rsid w:val="00123F11"/>
    <w:rsid w:val="00124408"/>
    <w:rsid w:val="00124546"/>
    <w:rsid w:val="0012463C"/>
    <w:rsid w:val="00124F12"/>
    <w:rsid w:val="00124F5A"/>
    <w:rsid w:val="00125001"/>
    <w:rsid w:val="00125063"/>
    <w:rsid w:val="0012537A"/>
    <w:rsid w:val="001253E6"/>
    <w:rsid w:val="00126216"/>
    <w:rsid w:val="001264A1"/>
    <w:rsid w:val="00126656"/>
    <w:rsid w:val="00126812"/>
    <w:rsid w:val="0012746F"/>
    <w:rsid w:val="00127696"/>
    <w:rsid w:val="001277E2"/>
    <w:rsid w:val="00127885"/>
    <w:rsid w:val="00127B28"/>
    <w:rsid w:val="00127DBE"/>
    <w:rsid w:val="00130319"/>
    <w:rsid w:val="0013041C"/>
    <w:rsid w:val="0013049D"/>
    <w:rsid w:val="001319DB"/>
    <w:rsid w:val="00131E6C"/>
    <w:rsid w:val="00132056"/>
    <w:rsid w:val="00132400"/>
    <w:rsid w:val="001326AC"/>
    <w:rsid w:val="00133305"/>
    <w:rsid w:val="00133AC6"/>
    <w:rsid w:val="00134FFB"/>
    <w:rsid w:val="00135761"/>
    <w:rsid w:val="00135F32"/>
    <w:rsid w:val="001361BE"/>
    <w:rsid w:val="00136B9A"/>
    <w:rsid w:val="00136D27"/>
    <w:rsid w:val="0013735C"/>
    <w:rsid w:val="001373D3"/>
    <w:rsid w:val="001375E8"/>
    <w:rsid w:val="0013767A"/>
    <w:rsid w:val="00137AF3"/>
    <w:rsid w:val="00140AC3"/>
    <w:rsid w:val="00140F8C"/>
    <w:rsid w:val="00141130"/>
    <w:rsid w:val="00141256"/>
    <w:rsid w:val="00141595"/>
    <w:rsid w:val="00141CCC"/>
    <w:rsid w:val="00141D52"/>
    <w:rsid w:val="00142A59"/>
    <w:rsid w:val="00142DE9"/>
    <w:rsid w:val="001432E5"/>
    <w:rsid w:val="00143379"/>
    <w:rsid w:val="001434E3"/>
    <w:rsid w:val="001435F3"/>
    <w:rsid w:val="00143A88"/>
    <w:rsid w:val="00144494"/>
    <w:rsid w:val="0014474F"/>
    <w:rsid w:val="001447CA"/>
    <w:rsid w:val="0014480E"/>
    <w:rsid w:val="00144B54"/>
    <w:rsid w:val="00144DC9"/>
    <w:rsid w:val="00144E33"/>
    <w:rsid w:val="00145218"/>
    <w:rsid w:val="0014549A"/>
    <w:rsid w:val="00145502"/>
    <w:rsid w:val="00145CC3"/>
    <w:rsid w:val="00146254"/>
    <w:rsid w:val="00146A97"/>
    <w:rsid w:val="001472F6"/>
    <w:rsid w:val="0014775E"/>
    <w:rsid w:val="0015016A"/>
    <w:rsid w:val="0015018F"/>
    <w:rsid w:val="0015059C"/>
    <w:rsid w:val="00150740"/>
    <w:rsid w:val="0015101B"/>
    <w:rsid w:val="0015120A"/>
    <w:rsid w:val="00151447"/>
    <w:rsid w:val="001514CF"/>
    <w:rsid w:val="00151993"/>
    <w:rsid w:val="00151AAC"/>
    <w:rsid w:val="00151E33"/>
    <w:rsid w:val="00151EE4"/>
    <w:rsid w:val="00152166"/>
    <w:rsid w:val="001521D2"/>
    <w:rsid w:val="0015258D"/>
    <w:rsid w:val="001529FA"/>
    <w:rsid w:val="00152C2C"/>
    <w:rsid w:val="00152EEA"/>
    <w:rsid w:val="00152F0E"/>
    <w:rsid w:val="001530C3"/>
    <w:rsid w:val="0015377E"/>
    <w:rsid w:val="00153CA6"/>
    <w:rsid w:val="001542B8"/>
    <w:rsid w:val="001543DD"/>
    <w:rsid w:val="00154851"/>
    <w:rsid w:val="00154D13"/>
    <w:rsid w:val="00154D80"/>
    <w:rsid w:val="00154EA0"/>
    <w:rsid w:val="001555D8"/>
    <w:rsid w:val="0015588E"/>
    <w:rsid w:val="00155C02"/>
    <w:rsid w:val="00155C4B"/>
    <w:rsid w:val="0015620C"/>
    <w:rsid w:val="001567CC"/>
    <w:rsid w:val="001567F6"/>
    <w:rsid w:val="00156BB0"/>
    <w:rsid w:val="00156C34"/>
    <w:rsid w:val="00156E44"/>
    <w:rsid w:val="00156E4B"/>
    <w:rsid w:val="00156F10"/>
    <w:rsid w:val="0015780B"/>
    <w:rsid w:val="00157ADB"/>
    <w:rsid w:val="00157D9C"/>
    <w:rsid w:val="001603F1"/>
    <w:rsid w:val="00160757"/>
    <w:rsid w:val="001608E4"/>
    <w:rsid w:val="00160E62"/>
    <w:rsid w:val="0016103D"/>
    <w:rsid w:val="00161A60"/>
    <w:rsid w:val="00161B01"/>
    <w:rsid w:val="0016221C"/>
    <w:rsid w:val="00162262"/>
    <w:rsid w:val="001623CA"/>
    <w:rsid w:val="0016241E"/>
    <w:rsid w:val="00162729"/>
    <w:rsid w:val="00162781"/>
    <w:rsid w:val="0016300B"/>
    <w:rsid w:val="00163048"/>
    <w:rsid w:val="001639AD"/>
    <w:rsid w:val="0016415B"/>
    <w:rsid w:val="00164220"/>
    <w:rsid w:val="001648AB"/>
    <w:rsid w:val="001648AD"/>
    <w:rsid w:val="001649C5"/>
    <w:rsid w:val="00164A60"/>
    <w:rsid w:val="00164E55"/>
    <w:rsid w:val="00165138"/>
    <w:rsid w:val="00165261"/>
    <w:rsid w:val="001653E6"/>
    <w:rsid w:val="00165DEE"/>
    <w:rsid w:val="00165E11"/>
    <w:rsid w:val="00165E87"/>
    <w:rsid w:val="00165F63"/>
    <w:rsid w:val="00166124"/>
    <w:rsid w:val="0016635E"/>
    <w:rsid w:val="00166785"/>
    <w:rsid w:val="00166A69"/>
    <w:rsid w:val="00166B03"/>
    <w:rsid w:val="00166BCC"/>
    <w:rsid w:val="0016712B"/>
    <w:rsid w:val="00167732"/>
    <w:rsid w:val="0016797B"/>
    <w:rsid w:val="00170E0E"/>
    <w:rsid w:val="00170F60"/>
    <w:rsid w:val="00170F87"/>
    <w:rsid w:val="0017101B"/>
    <w:rsid w:val="00171A51"/>
    <w:rsid w:val="00171CF1"/>
    <w:rsid w:val="00172187"/>
    <w:rsid w:val="00172A17"/>
    <w:rsid w:val="00173001"/>
    <w:rsid w:val="001731A8"/>
    <w:rsid w:val="001736D4"/>
    <w:rsid w:val="00173CD2"/>
    <w:rsid w:val="00173D7E"/>
    <w:rsid w:val="00173E63"/>
    <w:rsid w:val="001741CF"/>
    <w:rsid w:val="00174527"/>
    <w:rsid w:val="00174745"/>
    <w:rsid w:val="00174AC2"/>
    <w:rsid w:val="00175512"/>
    <w:rsid w:val="00175B81"/>
    <w:rsid w:val="0017601C"/>
    <w:rsid w:val="0017667C"/>
    <w:rsid w:val="001766CA"/>
    <w:rsid w:val="00176CB9"/>
    <w:rsid w:val="00177559"/>
    <w:rsid w:val="00177B0F"/>
    <w:rsid w:val="00177E75"/>
    <w:rsid w:val="0018049A"/>
    <w:rsid w:val="0018098D"/>
    <w:rsid w:val="001809DA"/>
    <w:rsid w:val="00180A62"/>
    <w:rsid w:val="00180D5C"/>
    <w:rsid w:val="0018178C"/>
    <w:rsid w:val="001819DC"/>
    <w:rsid w:val="00181D5F"/>
    <w:rsid w:val="00182435"/>
    <w:rsid w:val="00182D1A"/>
    <w:rsid w:val="00183363"/>
    <w:rsid w:val="00183377"/>
    <w:rsid w:val="0018356E"/>
    <w:rsid w:val="0018387B"/>
    <w:rsid w:val="00183CE8"/>
    <w:rsid w:val="00183D9F"/>
    <w:rsid w:val="00183E55"/>
    <w:rsid w:val="00183F14"/>
    <w:rsid w:val="001842A5"/>
    <w:rsid w:val="00184475"/>
    <w:rsid w:val="0018490C"/>
    <w:rsid w:val="00184EB6"/>
    <w:rsid w:val="0018503A"/>
    <w:rsid w:val="0018582E"/>
    <w:rsid w:val="00185B9B"/>
    <w:rsid w:val="00185E37"/>
    <w:rsid w:val="00185F85"/>
    <w:rsid w:val="00185FEF"/>
    <w:rsid w:val="001863B4"/>
    <w:rsid w:val="0018647B"/>
    <w:rsid w:val="001871B1"/>
    <w:rsid w:val="00187216"/>
    <w:rsid w:val="00187CD4"/>
    <w:rsid w:val="00190020"/>
    <w:rsid w:val="00190200"/>
    <w:rsid w:val="00190580"/>
    <w:rsid w:val="001908F1"/>
    <w:rsid w:val="00191824"/>
    <w:rsid w:val="00191CDB"/>
    <w:rsid w:val="0019244A"/>
    <w:rsid w:val="00193253"/>
    <w:rsid w:val="00193265"/>
    <w:rsid w:val="00193598"/>
    <w:rsid w:val="00193759"/>
    <w:rsid w:val="001937F2"/>
    <w:rsid w:val="00193B6D"/>
    <w:rsid w:val="00194DB4"/>
    <w:rsid w:val="00195511"/>
    <w:rsid w:val="001958AE"/>
    <w:rsid w:val="00195C2B"/>
    <w:rsid w:val="00195C40"/>
    <w:rsid w:val="00196310"/>
    <w:rsid w:val="001964A6"/>
    <w:rsid w:val="00196583"/>
    <w:rsid w:val="00196694"/>
    <w:rsid w:val="0019692C"/>
    <w:rsid w:val="00196A63"/>
    <w:rsid w:val="00196DAF"/>
    <w:rsid w:val="00196E00"/>
    <w:rsid w:val="00197B85"/>
    <w:rsid w:val="00197D5E"/>
    <w:rsid w:val="001A0310"/>
    <w:rsid w:val="001A0712"/>
    <w:rsid w:val="001A0734"/>
    <w:rsid w:val="001A0D08"/>
    <w:rsid w:val="001A1076"/>
    <w:rsid w:val="001A1270"/>
    <w:rsid w:val="001A15BD"/>
    <w:rsid w:val="001A1FC8"/>
    <w:rsid w:val="001A2AD5"/>
    <w:rsid w:val="001A2F5E"/>
    <w:rsid w:val="001A2F67"/>
    <w:rsid w:val="001A2FC2"/>
    <w:rsid w:val="001A335B"/>
    <w:rsid w:val="001A33D4"/>
    <w:rsid w:val="001A34F2"/>
    <w:rsid w:val="001A3ADE"/>
    <w:rsid w:val="001A3C06"/>
    <w:rsid w:val="001A4514"/>
    <w:rsid w:val="001A489F"/>
    <w:rsid w:val="001A4DA8"/>
    <w:rsid w:val="001A503B"/>
    <w:rsid w:val="001A5408"/>
    <w:rsid w:val="001A56AB"/>
    <w:rsid w:val="001A5AEC"/>
    <w:rsid w:val="001A5E37"/>
    <w:rsid w:val="001A6242"/>
    <w:rsid w:val="001A64B5"/>
    <w:rsid w:val="001A66DB"/>
    <w:rsid w:val="001A6AF8"/>
    <w:rsid w:val="001A6E9B"/>
    <w:rsid w:val="001A6EBB"/>
    <w:rsid w:val="001A74E3"/>
    <w:rsid w:val="001A7630"/>
    <w:rsid w:val="001A7F85"/>
    <w:rsid w:val="001B05CE"/>
    <w:rsid w:val="001B0999"/>
    <w:rsid w:val="001B0D9F"/>
    <w:rsid w:val="001B10C2"/>
    <w:rsid w:val="001B14AD"/>
    <w:rsid w:val="001B1848"/>
    <w:rsid w:val="001B1868"/>
    <w:rsid w:val="001B21BC"/>
    <w:rsid w:val="001B23AC"/>
    <w:rsid w:val="001B2D6F"/>
    <w:rsid w:val="001B3033"/>
    <w:rsid w:val="001B3255"/>
    <w:rsid w:val="001B3504"/>
    <w:rsid w:val="001B35E6"/>
    <w:rsid w:val="001B3F81"/>
    <w:rsid w:val="001B3FE2"/>
    <w:rsid w:val="001B40E9"/>
    <w:rsid w:val="001B451E"/>
    <w:rsid w:val="001B4A85"/>
    <w:rsid w:val="001B4BD5"/>
    <w:rsid w:val="001B4F0D"/>
    <w:rsid w:val="001B593A"/>
    <w:rsid w:val="001B5A5D"/>
    <w:rsid w:val="001B5DB8"/>
    <w:rsid w:val="001B63C1"/>
    <w:rsid w:val="001B6B20"/>
    <w:rsid w:val="001C07EE"/>
    <w:rsid w:val="001C0B49"/>
    <w:rsid w:val="001C0C0E"/>
    <w:rsid w:val="001C0DFA"/>
    <w:rsid w:val="001C15F4"/>
    <w:rsid w:val="001C1816"/>
    <w:rsid w:val="001C1DC3"/>
    <w:rsid w:val="001C2460"/>
    <w:rsid w:val="001C2528"/>
    <w:rsid w:val="001C265F"/>
    <w:rsid w:val="001C2A78"/>
    <w:rsid w:val="001C2CB6"/>
    <w:rsid w:val="001C3069"/>
    <w:rsid w:val="001C30E3"/>
    <w:rsid w:val="001C3510"/>
    <w:rsid w:val="001C36C9"/>
    <w:rsid w:val="001C4296"/>
    <w:rsid w:val="001C4429"/>
    <w:rsid w:val="001C4673"/>
    <w:rsid w:val="001C4A21"/>
    <w:rsid w:val="001C4B3B"/>
    <w:rsid w:val="001C4BE3"/>
    <w:rsid w:val="001C4FAB"/>
    <w:rsid w:val="001C50DE"/>
    <w:rsid w:val="001C619E"/>
    <w:rsid w:val="001C6370"/>
    <w:rsid w:val="001C6A20"/>
    <w:rsid w:val="001C776E"/>
    <w:rsid w:val="001C7A32"/>
    <w:rsid w:val="001D000F"/>
    <w:rsid w:val="001D0657"/>
    <w:rsid w:val="001D0D3B"/>
    <w:rsid w:val="001D0D69"/>
    <w:rsid w:val="001D14E5"/>
    <w:rsid w:val="001D267B"/>
    <w:rsid w:val="001D31EA"/>
    <w:rsid w:val="001D3F06"/>
    <w:rsid w:val="001D48C4"/>
    <w:rsid w:val="001D5B3F"/>
    <w:rsid w:val="001D605F"/>
    <w:rsid w:val="001D68D4"/>
    <w:rsid w:val="001D6B8A"/>
    <w:rsid w:val="001D7435"/>
    <w:rsid w:val="001D771C"/>
    <w:rsid w:val="001E0090"/>
    <w:rsid w:val="001E0186"/>
    <w:rsid w:val="001E0274"/>
    <w:rsid w:val="001E031D"/>
    <w:rsid w:val="001E038A"/>
    <w:rsid w:val="001E042B"/>
    <w:rsid w:val="001E09B4"/>
    <w:rsid w:val="001E0CD6"/>
    <w:rsid w:val="001E1221"/>
    <w:rsid w:val="001E2DB7"/>
    <w:rsid w:val="001E3FBE"/>
    <w:rsid w:val="001E408B"/>
    <w:rsid w:val="001E4388"/>
    <w:rsid w:val="001E472F"/>
    <w:rsid w:val="001E49F1"/>
    <w:rsid w:val="001E5555"/>
    <w:rsid w:val="001E6E3F"/>
    <w:rsid w:val="001E7205"/>
    <w:rsid w:val="001E726D"/>
    <w:rsid w:val="001F0A78"/>
    <w:rsid w:val="001F0B17"/>
    <w:rsid w:val="001F0CFB"/>
    <w:rsid w:val="001F0F11"/>
    <w:rsid w:val="001F0F18"/>
    <w:rsid w:val="001F1CA4"/>
    <w:rsid w:val="001F21A1"/>
    <w:rsid w:val="001F27AA"/>
    <w:rsid w:val="001F2A30"/>
    <w:rsid w:val="001F2A69"/>
    <w:rsid w:val="001F3041"/>
    <w:rsid w:val="001F309D"/>
    <w:rsid w:val="001F364B"/>
    <w:rsid w:val="001F3967"/>
    <w:rsid w:val="001F3ACC"/>
    <w:rsid w:val="001F4221"/>
    <w:rsid w:val="001F43A9"/>
    <w:rsid w:val="001F4F59"/>
    <w:rsid w:val="001F50B0"/>
    <w:rsid w:val="001F553E"/>
    <w:rsid w:val="001F585B"/>
    <w:rsid w:val="001F63DD"/>
    <w:rsid w:val="001F65B3"/>
    <w:rsid w:val="001F679F"/>
    <w:rsid w:val="001F6D48"/>
    <w:rsid w:val="001F6F38"/>
    <w:rsid w:val="001F7419"/>
    <w:rsid w:val="001F7996"/>
    <w:rsid w:val="001F7B5D"/>
    <w:rsid w:val="002005F6"/>
    <w:rsid w:val="00200735"/>
    <w:rsid w:val="00200966"/>
    <w:rsid w:val="002009F2"/>
    <w:rsid w:val="0020110C"/>
    <w:rsid w:val="00201C6A"/>
    <w:rsid w:val="00201F1B"/>
    <w:rsid w:val="00202685"/>
    <w:rsid w:val="00202BAB"/>
    <w:rsid w:val="0020313B"/>
    <w:rsid w:val="00203273"/>
    <w:rsid w:val="0020380D"/>
    <w:rsid w:val="002038C6"/>
    <w:rsid w:val="00203A47"/>
    <w:rsid w:val="00203D33"/>
    <w:rsid w:val="00203EE1"/>
    <w:rsid w:val="002048B6"/>
    <w:rsid w:val="00205224"/>
    <w:rsid w:val="00205798"/>
    <w:rsid w:val="0020585F"/>
    <w:rsid w:val="00205F2D"/>
    <w:rsid w:val="00206570"/>
    <w:rsid w:val="002066B4"/>
    <w:rsid w:val="002070BB"/>
    <w:rsid w:val="002070F6"/>
    <w:rsid w:val="00207102"/>
    <w:rsid w:val="0020753F"/>
    <w:rsid w:val="00207876"/>
    <w:rsid w:val="00207BDB"/>
    <w:rsid w:val="00207D17"/>
    <w:rsid w:val="00207ECC"/>
    <w:rsid w:val="00211CA2"/>
    <w:rsid w:val="00211CD2"/>
    <w:rsid w:val="00212AFF"/>
    <w:rsid w:val="00212D1E"/>
    <w:rsid w:val="00212ED2"/>
    <w:rsid w:val="002130E1"/>
    <w:rsid w:val="002138CF"/>
    <w:rsid w:val="002139A9"/>
    <w:rsid w:val="00213C3A"/>
    <w:rsid w:val="0021425A"/>
    <w:rsid w:val="002142C5"/>
    <w:rsid w:val="00214FA2"/>
    <w:rsid w:val="00215B46"/>
    <w:rsid w:val="00215BB9"/>
    <w:rsid w:val="00215FC5"/>
    <w:rsid w:val="0021633A"/>
    <w:rsid w:val="0021670A"/>
    <w:rsid w:val="00216A1E"/>
    <w:rsid w:val="00216D29"/>
    <w:rsid w:val="00216F7A"/>
    <w:rsid w:val="002170F9"/>
    <w:rsid w:val="00217697"/>
    <w:rsid w:val="00217F75"/>
    <w:rsid w:val="002200A8"/>
    <w:rsid w:val="002204CE"/>
    <w:rsid w:val="00220571"/>
    <w:rsid w:val="00220837"/>
    <w:rsid w:val="00220C06"/>
    <w:rsid w:val="00221105"/>
    <w:rsid w:val="0022113D"/>
    <w:rsid w:val="002211BF"/>
    <w:rsid w:val="00221D92"/>
    <w:rsid w:val="00221DB6"/>
    <w:rsid w:val="00222632"/>
    <w:rsid w:val="002231E8"/>
    <w:rsid w:val="002233E2"/>
    <w:rsid w:val="00223424"/>
    <w:rsid w:val="0022382F"/>
    <w:rsid w:val="002238EE"/>
    <w:rsid w:val="00223D2D"/>
    <w:rsid w:val="00223EE7"/>
    <w:rsid w:val="00225047"/>
    <w:rsid w:val="00225362"/>
    <w:rsid w:val="002259F6"/>
    <w:rsid w:val="00225BDF"/>
    <w:rsid w:val="00225C0E"/>
    <w:rsid w:val="0022666F"/>
    <w:rsid w:val="002272DA"/>
    <w:rsid w:val="00227457"/>
    <w:rsid w:val="0022769F"/>
    <w:rsid w:val="002277B6"/>
    <w:rsid w:val="00227885"/>
    <w:rsid w:val="002279E1"/>
    <w:rsid w:val="00227C5E"/>
    <w:rsid w:val="00230565"/>
    <w:rsid w:val="00230D53"/>
    <w:rsid w:val="002316D0"/>
    <w:rsid w:val="00231D42"/>
    <w:rsid w:val="00231DB5"/>
    <w:rsid w:val="002321A1"/>
    <w:rsid w:val="002324F7"/>
    <w:rsid w:val="00232E80"/>
    <w:rsid w:val="00232F14"/>
    <w:rsid w:val="0023312E"/>
    <w:rsid w:val="00233178"/>
    <w:rsid w:val="0023352A"/>
    <w:rsid w:val="00233B89"/>
    <w:rsid w:val="00233BC0"/>
    <w:rsid w:val="00234191"/>
    <w:rsid w:val="00234591"/>
    <w:rsid w:val="002348C9"/>
    <w:rsid w:val="00234B19"/>
    <w:rsid w:val="00234EA5"/>
    <w:rsid w:val="00235730"/>
    <w:rsid w:val="00235AFF"/>
    <w:rsid w:val="00235B60"/>
    <w:rsid w:val="00235ED3"/>
    <w:rsid w:val="0023603F"/>
    <w:rsid w:val="00236185"/>
    <w:rsid w:val="00236D85"/>
    <w:rsid w:val="00237252"/>
    <w:rsid w:val="0023761F"/>
    <w:rsid w:val="002378B9"/>
    <w:rsid w:val="002379CD"/>
    <w:rsid w:val="00237A92"/>
    <w:rsid w:val="00237A9B"/>
    <w:rsid w:val="00240800"/>
    <w:rsid w:val="00240889"/>
    <w:rsid w:val="00240895"/>
    <w:rsid w:val="00240A86"/>
    <w:rsid w:val="00240D08"/>
    <w:rsid w:val="00240FF9"/>
    <w:rsid w:val="00241306"/>
    <w:rsid w:val="00241F1B"/>
    <w:rsid w:val="00242989"/>
    <w:rsid w:val="00242BD9"/>
    <w:rsid w:val="00243341"/>
    <w:rsid w:val="00244277"/>
    <w:rsid w:val="00244704"/>
    <w:rsid w:val="00244730"/>
    <w:rsid w:val="0024476B"/>
    <w:rsid w:val="002447B1"/>
    <w:rsid w:val="002447CC"/>
    <w:rsid w:val="002449AD"/>
    <w:rsid w:val="00244A4F"/>
    <w:rsid w:val="00244AF6"/>
    <w:rsid w:val="00244C4A"/>
    <w:rsid w:val="0024510C"/>
    <w:rsid w:val="00245D99"/>
    <w:rsid w:val="00245E06"/>
    <w:rsid w:val="002461D3"/>
    <w:rsid w:val="0024656E"/>
    <w:rsid w:val="00246659"/>
    <w:rsid w:val="0024690A"/>
    <w:rsid w:val="00246FF3"/>
    <w:rsid w:val="00247069"/>
    <w:rsid w:val="00247163"/>
    <w:rsid w:val="00247232"/>
    <w:rsid w:val="00247317"/>
    <w:rsid w:val="002500CE"/>
    <w:rsid w:val="00250238"/>
    <w:rsid w:val="00250445"/>
    <w:rsid w:val="00250934"/>
    <w:rsid w:val="00250E23"/>
    <w:rsid w:val="00251064"/>
    <w:rsid w:val="00251292"/>
    <w:rsid w:val="002518DE"/>
    <w:rsid w:val="00251AE8"/>
    <w:rsid w:val="00253203"/>
    <w:rsid w:val="002532D8"/>
    <w:rsid w:val="00253949"/>
    <w:rsid w:val="00253A4A"/>
    <w:rsid w:val="00253BFD"/>
    <w:rsid w:val="00253EA0"/>
    <w:rsid w:val="002544D4"/>
    <w:rsid w:val="002549ED"/>
    <w:rsid w:val="002552F5"/>
    <w:rsid w:val="00255423"/>
    <w:rsid w:val="0025553F"/>
    <w:rsid w:val="00255F2F"/>
    <w:rsid w:val="00255F77"/>
    <w:rsid w:val="002566F5"/>
    <w:rsid w:val="00256E3E"/>
    <w:rsid w:val="00257086"/>
    <w:rsid w:val="002579EE"/>
    <w:rsid w:val="002608B2"/>
    <w:rsid w:val="00260995"/>
    <w:rsid w:val="00260B18"/>
    <w:rsid w:val="00260DB2"/>
    <w:rsid w:val="00260F51"/>
    <w:rsid w:val="002611A7"/>
    <w:rsid w:val="0026190F"/>
    <w:rsid w:val="002619F0"/>
    <w:rsid w:val="002625C8"/>
    <w:rsid w:val="00262A76"/>
    <w:rsid w:val="00262C78"/>
    <w:rsid w:val="00262CF6"/>
    <w:rsid w:val="002632F2"/>
    <w:rsid w:val="00263A72"/>
    <w:rsid w:val="00263EBA"/>
    <w:rsid w:val="00263FDE"/>
    <w:rsid w:val="002641A0"/>
    <w:rsid w:val="002644F1"/>
    <w:rsid w:val="00264E6E"/>
    <w:rsid w:val="00264E77"/>
    <w:rsid w:val="002655DB"/>
    <w:rsid w:val="002656D1"/>
    <w:rsid w:val="00265797"/>
    <w:rsid w:val="002658BC"/>
    <w:rsid w:val="00265A1A"/>
    <w:rsid w:val="00266668"/>
    <w:rsid w:val="0026709E"/>
    <w:rsid w:val="00267138"/>
    <w:rsid w:val="00267406"/>
    <w:rsid w:val="00267E20"/>
    <w:rsid w:val="00271280"/>
    <w:rsid w:val="002714EB"/>
    <w:rsid w:val="002717FC"/>
    <w:rsid w:val="0027195A"/>
    <w:rsid w:val="00271DFC"/>
    <w:rsid w:val="00271E38"/>
    <w:rsid w:val="00271F32"/>
    <w:rsid w:val="00271FE8"/>
    <w:rsid w:val="00272D85"/>
    <w:rsid w:val="00273780"/>
    <w:rsid w:val="00273A3A"/>
    <w:rsid w:val="002742AA"/>
    <w:rsid w:val="00274389"/>
    <w:rsid w:val="002745DD"/>
    <w:rsid w:val="00275350"/>
    <w:rsid w:val="002756C8"/>
    <w:rsid w:val="002756E2"/>
    <w:rsid w:val="002758C0"/>
    <w:rsid w:val="00275B4B"/>
    <w:rsid w:val="00276699"/>
    <w:rsid w:val="002767F0"/>
    <w:rsid w:val="00277010"/>
    <w:rsid w:val="0027762A"/>
    <w:rsid w:val="002777FA"/>
    <w:rsid w:val="00277B05"/>
    <w:rsid w:val="00277B59"/>
    <w:rsid w:val="00277C42"/>
    <w:rsid w:val="00280165"/>
    <w:rsid w:val="002809E2"/>
    <w:rsid w:val="00280D23"/>
    <w:rsid w:val="002814F9"/>
    <w:rsid w:val="002815F3"/>
    <w:rsid w:val="00282087"/>
    <w:rsid w:val="0028244D"/>
    <w:rsid w:val="002828B9"/>
    <w:rsid w:val="00282C25"/>
    <w:rsid w:val="00282FAF"/>
    <w:rsid w:val="00283635"/>
    <w:rsid w:val="0028398E"/>
    <w:rsid w:val="00283B78"/>
    <w:rsid w:val="0028419E"/>
    <w:rsid w:val="00284336"/>
    <w:rsid w:val="0028464D"/>
    <w:rsid w:val="0028489D"/>
    <w:rsid w:val="00284CD6"/>
    <w:rsid w:val="002856DA"/>
    <w:rsid w:val="002859DB"/>
    <w:rsid w:val="00286561"/>
    <w:rsid w:val="0028661B"/>
    <w:rsid w:val="00286C50"/>
    <w:rsid w:val="00286FF8"/>
    <w:rsid w:val="002875AA"/>
    <w:rsid w:val="00287C8A"/>
    <w:rsid w:val="00287E6D"/>
    <w:rsid w:val="002900CB"/>
    <w:rsid w:val="00290470"/>
    <w:rsid w:val="002913D2"/>
    <w:rsid w:val="002917A0"/>
    <w:rsid w:val="0029191E"/>
    <w:rsid w:val="002921AB"/>
    <w:rsid w:val="0029231B"/>
    <w:rsid w:val="00293D72"/>
    <w:rsid w:val="00293EC5"/>
    <w:rsid w:val="0029400A"/>
    <w:rsid w:val="0029489A"/>
    <w:rsid w:val="00294A2E"/>
    <w:rsid w:val="00294BAE"/>
    <w:rsid w:val="00294F10"/>
    <w:rsid w:val="002951E0"/>
    <w:rsid w:val="002951EE"/>
    <w:rsid w:val="0029570F"/>
    <w:rsid w:val="0029573A"/>
    <w:rsid w:val="0029578D"/>
    <w:rsid w:val="00295CE5"/>
    <w:rsid w:val="002962AF"/>
    <w:rsid w:val="002963BD"/>
    <w:rsid w:val="002965BD"/>
    <w:rsid w:val="00296B85"/>
    <w:rsid w:val="00297429"/>
    <w:rsid w:val="00297942"/>
    <w:rsid w:val="002A064A"/>
    <w:rsid w:val="002A07F6"/>
    <w:rsid w:val="002A0EBC"/>
    <w:rsid w:val="002A0F8F"/>
    <w:rsid w:val="002A11E8"/>
    <w:rsid w:val="002A14CB"/>
    <w:rsid w:val="002A2A4D"/>
    <w:rsid w:val="002A2CBB"/>
    <w:rsid w:val="002A2F17"/>
    <w:rsid w:val="002A2FC7"/>
    <w:rsid w:val="002A31A0"/>
    <w:rsid w:val="002A33DD"/>
    <w:rsid w:val="002A344E"/>
    <w:rsid w:val="002A4632"/>
    <w:rsid w:val="002A46CB"/>
    <w:rsid w:val="002A48A9"/>
    <w:rsid w:val="002A4FF4"/>
    <w:rsid w:val="002A5213"/>
    <w:rsid w:val="002A52BD"/>
    <w:rsid w:val="002A6194"/>
    <w:rsid w:val="002A63B4"/>
    <w:rsid w:val="002A7168"/>
    <w:rsid w:val="002A7A0D"/>
    <w:rsid w:val="002B01F5"/>
    <w:rsid w:val="002B034E"/>
    <w:rsid w:val="002B06B2"/>
    <w:rsid w:val="002B07B4"/>
    <w:rsid w:val="002B09F2"/>
    <w:rsid w:val="002B0E2D"/>
    <w:rsid w:val="002B1B78"/>
    <w:rsid w:val="002B1E81"/>
    <w:rsid w:val="002B2330"/>
    <w:rsid w:val="002B2875"/>
    <w:rsid w:val="002B29C8"/>
    <w:rsid w:val="002B2BCF"/>
    <w:rsid w:val="002B43F4"/>
    <w:rsid w:val="002B4637"/>
    <w:rsid w:val="002B4F03"/>
    <w:rsid w:val="002B515C"/>
    <w:rsid w:val="002B5725"/>
    <w:rsid w:val="002B5D1B"/>
    <w:rsid w:val="002B5D28"/>
    <w:rsid w:val="002B5E7B"/>
    <w:rsid w:val="002B5FE5"/>
    <w:rsid w:val="002B667C"/>
    <w:rsid w:val="002B6D69"/>
    <w:rsid w:val="002B6ECE"/>
    <w:rsid w:val="002B6F8C"/>
    <w:rsid w:val="002B7A8D"/>
    <w:rsid w:val="002B7B5E"/>
    <w:rsid w:val="002B7FB9"/>
    <w:rsid w:val="002C00C9"/>
    <w:rsid w:val="002C086A"/>
    <w:rsid w:val="002C090C"/>
    <w:rsid w:val="002C181E"/>
    <w:rsid w:val="002C1985"/>
    <w:rsid w:val="002C211D"/>
    <w:rsid w:val="002C269C"/>
    <w:rsid w:val="002C273C"/>
    <w:rsid w:val="002C2E3F"/>
    <w:rsid w:val="002C2FD1"/>
    <w:rsid w:val="002C3489"/>
    <w:rsid w:val="002C3B33"/>
    <w:rsid w:val="002C3E04"/>
    <w:rsid w:val="002C40D2"/>
    <w:rsid w:val="002C43CB"/>
    <w:rsid w:val="002C459C"/>
    <w:rsid w:val="002C479E"/>
    <w:rsid w:val="002C506A"/>
    <w:rsid w:val="002C52D1"/>
    <w:rsid w:val="002C5353"/>
    <w:rsid w:val="002C56F0"/>
    <w:rsid w:val="002C5BD4"/>
    <w:rsid w:val="002C60D4"/>
    <w:rsid w:val="002C617D"/>
    <w:rsid w:val="002C6974"/>
    <w:rsid w:val="002C6DA3"/>
    <w:rsid w:val="002C6DDA"/>
    <w:rsid w:val="002C7219"/>
    <w:rsid w:val="002C7335"/>
    <w:rsid w:val="002C7566"/>
    <w:rsid w:val="002C7B45"/>
    <w:rsid w:val="002D03E3"/>
    <w:rsid w:val="002D0402"/>
    <w:rsid w:val="002D0B1E"/>
    <w:rsid w:val="002D0F2C"/>
    <w:rsid w:val="002D17B7"/>
    <w:rsid w:val="002D297B"/>
    <w:rsid w:val="002D3262"/>
    <w:rsid w:val="002D37A2"/>
    <w:rsid w:val="002D3FA2"/>
    <w:rsid w:val="002D4182"/>
    <w:rsid w:val="002D4223"/>
    <w:rsid w:val="002D424A"/>
    <w:rsid w:val="002D42C7"/>
    <w:rsid w:val="002D455F"/>
    <w:rsid w:val="002D5C9B"/>
    <w:rsid w:val="002D5EBA"/>
    <w:rsid w:val="002D6311"/>
    <w:rsid w:val="002D6B16"/>
    <w:rsid w:val="002D6C5A"/>
    <w:rsid w:val="002E0352"/>
    <w:rsid w:val="002E0388"/>
    <w:rsid w:val="002E046E"/>
    <w:rsid w:val="002E05F2"/>
    <w:rsid w:val="002E0652"/>
    <w:rsid w:val="002E078F"/>
    <w:rsid w:val="002E0F12"/>
    <w:rsid w:val="002E134B"/>
    <w:rsid w:val="002E13E9"/>
    <w:rsid w:val="002E15A2"/>
    <w:rsid w:val="002E1A41"/>
    <w:rsid w:val="002E1B74"/>
    <w:rsid w:val="002E1D15"/>
    <w:rsid w:val="002E1EFC"/>
    <w:rsid w:val="002E2199"/>
    <w:rsid w:val="002E22F2"/>
    <w:rsid w:val="002E238E"/>
    <w:rsid w:val="002E2885"/>
    <w:rsid w:val="002E2BA7"/>
    <w:rsid w:val="002E30C8"/>
    <w:rsid w:val="002E3330"/>
    <w:rsid w:val="002E3512"/>
    <w:rsid w:val="002E3A9E"/>
    <w:rsid w:val="002E3DF3"/>
    <w:rsid w:val="002E3EA2"/>
    <w:rsid w:val="002E3F86"/>
    <w:rsid w:val="002E40AB"/>
    <w:rsid w:val="002E45AE"/>
    <w:rsid w:val="002E4910"/>
    <w:rsid w:val="002E5008"/>
    <w:rsid w:val="002E54C0"/>
    <w:rsid w:val="002E5656"/>
    <w:rsid w:val="002E5852"/>
    <w:rsid w:val="002E5C94"/>
    <w:rsid w:val="002E69CD"/>
    <w:rsid w:val="002E6AF6"/>
    <w:rsid w:val="002E6C6F"/>
    <w:rsid w:val="002E77B3"/>
    <w:rsid w:val="002F02C3"/>
    <w:rsid w:val="002F0666"/>
    <w:rsid w:val="002F0CCB"/>
    <w:rsid w:val="002F14A2"/>
    <w:rsid w:val="002F188B"/>
    <w:rsid w:val="002F1B2E"/>
    <w:rsid w:val="002F1DD3"/>
    <w:rsid w:val="002F1ECD"/>
    <w:rsid w:val="002F24CD"/>
    <w:rsid w:val="002F2D9F"/>
    <w:rsid w:val="002F3682"/>
    <w:rsid w:val="002F3749"/>
    <w:rsid w:val="002F3DA5"/>
    <w:rsid w:val="002F43EA"/>
    <w:rsid w:val="002F455D"/>
    <w:rsid w:val="002F46AD"/>
    <w:rsid w:val="002F4A05"/>
    <w:rsid w:val="002F4E20"/>
    <w:rsid w:val="002F50A2"/>
    <w:rsid w:val="002F523E"/>
    <w:rsid w:val="002F53D9"/>
    <w:rsid w:val="002F5BD5"/>
    <w:rsid w:val="002F6A0F"/>
    <w:rsid w:val="002F6FE4"/>
    <w:rsid w:val="002F707B"/>
    <w:rsid w:val="002F7C72"/>
    <w:rsid w:val="002F7C88"/>
    <w:rsid w:val="002F7D96"/>
    <w:rsid w:val="00300297"/>
    <w:rsid w:val="00300D80"/>
    <w:rsid w:val="0030118C"/>
    <w:rsid w:val="0030149B"/>
    <w:rsid w:val="003018EE"/>
    <w:rsid w:val="00301B36"/>
    <w:rsid w:val="00301B44"/>
    <w:rsid w:val="00301BC7"/>
    <w:rsid w:val="00302EA1"/>
    <w:rsid w:val="003034EA"/>
    <w:rsid w:val="003039EF"/>
    <w:rsid w:val="00303E83"/>
    <w:rsid w:val="00304195"/>
    <w:rsid w:val="003041E9"/>
    <w:rsid w:val="003050E2"/>
    <w:rsid w:val="003051C5"/>
    <w:rsid w:val="00305400"/>
    <w:rsid w:val="003058A9"/>
    <w:rsid w:val="0030632D"/>
    <w:rsid w:val="00306386"/>
    <w:rsid w:val="00306C9C"/>
    <w:rsid w:val="00306DF3"/>
    <w:rsid w:val="00306E3A"/>
    <w:rsid w:val="00307448"/>
    <w:rsid w:val="00307682"/>
    <w:rsid w:val="00310207"/>
    <w:rsid w:val="003102B3"/>
    <w:rsid w:val="003109BB"/>
    <w:rsid w:val="003109E2"/>
    <w:rsid w:val="00310B25"/>
    <w:rsid w:val="00310B71"/>
    <w:rsid w:val="00310E10"/>
    <w:rsid w:val="00311637"/>
    <w:rsid w:val="00311B00"/>
    <w:rsid w:val="00311F2E"/>
    <w:rsid w:val="00312244"/>
    <w:rsid w:val="00312803"/>
    <w:rsid w:val="00313BAE"/>
    <w:rsid w:val="00314064"/>
    <w:rsid w:val="003141E2"/>
    <w:rsid w:val="00314314"/>
    <w:rsid w:val="00314EE8"/>
    <w:rsid w:val="00315150"/>
    <w:rsid w:val="00315197"/>
    <w:rsid w:val="003154D9"/>
    <w:rsid w:val="00315786"/>
    <w:rsid w:val="00316174"/>
    <w:rsid w:val="003164B0"/>
    <w:rsid w:val="00316EAE"/>
    <w:rsid w:val="0031730B"/>
    <w:rsid w:val="00317421"/>
    <w:rsid w:val="003175A5"/>
    <w:rsid w:val="003176E2"/>
    <w:rsid w:val="00317DA6"/>
    <w:rsid w:val="00317DF1"/>
    <w:rsid w:val="00320C3B"/>
    <w:rsid w:val="0032103C"/>
    <w:rsid w:val="003213F9"/>
    <w:rsid w:val="0032144B"/>
    <w:rsid w:val="00321569"/>
    <w:rsid w:val="003219E2"/>
    <w:rsid w:val="003224BE"/>
    <w:rsid w:val="00322565"/>
    <w:rsid w:val="00322869"/>
    <w:rsid w:val="003229CF"/>
    <w:rsid w:val="00322A66"/>
    <w:rsid w:val="00322ADA"/>
    <w:rsid w:val="00322DFC"/>
    <w:rsid w:val="003230B0"/>
    <w:rsid w:val="0032372D"/>
    <w:rsid w:val="003239F5"/>
    <w:rsid w:val="00323EF4"/>
    <w:rsid w:val="00324768"/>
    <w:rsid w:val="00324F77"/>
    <w:rsid w:val="00325A8A"/>
    <w:rsid w:val="00325F30"/>
    <w:rsid w:val="003263E2"/>
    <w:rsid w:val="00327019"/>
    <w:rsid w:val="00327088"/>
    <w:rsid w:val="003271DA"/>
    <w:rsid w:val="00327A07"/>
    <w:rsid w:val="00327D48"/>
    <w:rsid w:val="00330B78"/>
    <w:rsid w:val="00330B7D"/>
    <w:rsid w:val="00330D9F"/>
    <w:rsid w:val="003312CC"/>
    <w:rsid w:val="00331A85"/>
    <w:rsid w:val="00331B67"/>
    <w:rsid w:val="003321CD"/>
    <w:rsid w:val="00332AEF"/>
    <w:rsid w:val="00332D69"/>
    <w:rsid w:val="00333420"/>
    <w:rsid w:val="00333479"/>
    <w:rsid w:val="003342D1"/>
    <w:rsid w:val="003343EE"/>
    <w:rsid w:val="00334762"/>
    <w:rsid w:val="003348EE"/>
    <w:rsid w:val="003349EA"/>
    <w:rsid w:val="00334EB4"/>
    <w:rsid w:val="0033538C"/>
    <w:rsid w:val="003358CE"/>
    <w:rsid w:val="00336134"/>
    <w:rsid w:val="003364B5"/>
    <w:rsid w:val="003367E4"/>
    <w:rsid w:val="00336A54"/>
    <w:rsid w:val="00336B29"/>
    <w:rsid w:val="00336D00"/>
    <w:rsid w:val="00336F07"/>
    <w:rsid w:val="00336FAE"/>
    <w:rsid w:val="0033782B"/>
    <w:rsid w:val="00337AE5"/>
    <w:rsid w:val="0034001A"/>
    <w:rsid w:val="003402C5"/>
    <w:rsid w:val="00340E78"/>
    <w:rsid w:val="00341502"/>
    <w:rsid w:val="00341A12"/>
    <w:rsid w:val="00341CBD"/>
    <w:rsid w:val="003424EE"/>
    <w:rsid w:val="00342627"/>
    <w:rsid w:val="00342899"/>
    <w:rsid w:val="003428EE"/>
    <w:rsid w:val="003434E6"/>
    <w:rsid w:val="003436CC"/>
    <w:rsid w:val="00343970"/>
    <w:rsid w:val="00343A61"/>
    <w:rsid w:val="00343F0E"/>
    <w:rsid w:val="00344250"/>
    <w:rsid w:val="00344F51"/>
    <w:rsid w:val="00345031"/>
    <w:rsid w:val="0034508B"/>
    <w:rsid w:val="0034569F"/>
    <w:rsid w:val="00345A30"/>
    <w:rsid w:val="003460C5"/>
    <w:rsid w:val="00346700"/>
    <w:rsid w:val="00346A7C"/>
    <w:rsid w:val="00346AE9"/>
    <w:rsid w:val="00346CFA"/>
    <w:rsid w:val="0034712D"/>
    <w:rsid w:val="0034726E"/>
    <w:rsid w:val="00347E1F"/>
    <w:rsid w:val="00347E8C"/>
    <w:rsid w:val="00347FE1"/>
    <w:rsid w:val="00350539"/>
    <w:rsid w:val="0035059A"/>
    <w:rsid w:val="00350840"/>
    <w:rsid w:val="00350992"/>
    <w:rsid w:val="00350F3B"/>
    <w:rsid w:val="00351526"/>
    <w:rsid w:val="00351798"/>
    <w:rsid w:val="00351799"/>
    <w:rsid w:val="00351B83"/>
    <w:rsid w:val="00351FE3"/>
    <w:rsid w:val="00352144"/>
    <w:rsid w:val="00352B64"/>
    <w:rsid w:val="00352DFA"/>
    <w:rsid w:val="00353337"/>
    <w:rsid w:val="00353388"/>
    <w:rsid w:val="003539D7"/>
    <w:rsid w:val="00353CAB"/>
    <w:rsid w:val="003549CB"/>
    <w:rsid w:val="00354C46"/>
    <w:rsid w:val="00354DC1"/>
    <w:rsid w:val="00354E68"/>
    <w:rsid w:val="00354E6F"/>
    <w:rsid w:val="00355612"/>
    <w:rsid w:val="00355B32"/>
    <w:rsid w:val="0035604A"/>
    <w:rsid w:val="00356D14"/>
    <w:rsid w:val="0035713F"/>
    <w:rsid w:val="00357567"/>
    <w:rsid w:val="003575D9"/>
    <w:rsid w:val="00360173"/>
    <w:rsid w:val="003603DD"/>
    <w:rsid w:val="003604BF"/>
    <w:rsid w:val="00361C4F"/>
    <w:rsid w:val="00361F94"/>
    <w:rsid w:val="003621B2"/>
    <w:rsid w:val="00362565"/>
    <w:rsid w:val="003625C3"/>
    <w:rsid w:val="00362925"/>
    <w:rsid w:val="00362A2E"/>
    <w:rsid w:val="003631BC"/>
    <w:rsid w:val="003637E2"/>
    <w:rsid w:val="00363AB7"/>
    <w:rsid w:val="00363F84"/>
    <w:rsid w:val="00363FEF"/>
    <w:rsid w:val="0036413F"/>
    <w:rsid w:val="0036421E"/>
    <w:rsid w:val="00364C15"/>
    <w:rsid w:val="00364EEE"/>
    <w:rsid w:val="003658F7"/>
    <w:rsid w:val="00365CB0"/>
    <w:rsid w:val="00365DB8"/>
    <w:rsid w:val="00365E86"/>
    <w:rsid w:val="00365FA2"/>
    <w:rsid w:val="00366010"/>
    <w:rsid w:val="0036649A"/>
    <w:rsid w:val="003666BC"/>
    <w:rsid w:val="003666F4"/>
    <w:rsid w:val="003669F8"/>
    <w:rsid w:val="00366A7B"/>
    <w:rsid w:val="00366DF6"/>
    <w:rsid w:val="00366F51"/>
    <w:rsid w:val="00366FC2"/>
    <w:rsid w:val="00367135"/>
    <w:rsid w:val="0036759C"/>
    <w:rsid w:val="0037029D"/>
    <w:rsid w:val="00370959"/>
    <w:rsid w:val="00370F6B"/>
    <w:rsid w:val="0037114F"/>
    <w:rsid w:val="003715B9"/>
    <w:rsid w:val="00371D6F"/>
    <w:rsid w:val="00371F71"/>
    <w:rsid w:val="0037280E"/>
    <w:rsid w:val="00372B3C"/>
    <w:rsid w:val="00372B8C"/>
    <w:rsid w:val="00372EB3"/>
    <w:rsid w:val="0037307F"/>
    <w:rsid w:val="00374EDE"/>
    <w:rsid w:val="00374F12"/>
    <w:rsid w:val="00374FF1"/>
    <w:rsid w:val="00375839"/>
    <w:rsid w:val="00375E21"/>
    <w:rsid w:val="0037617B"/>
    <w:rsid w:val="003763F0"/>
    <w:rsid w:val="00376CD0"/>
    <w:rsid w:val="003774E5"/>
    <w:rsid w:val="0037762D"/>
    <w:rsid w:val="003777DB"/>
    <w:rsid w:val="00377B1F"/>
    <w:rsid w:val="00377B45"/>
    <w:rsid w:val="00377C70"/>
    <w:rsid w:val="00377CED"/>
    <w:rsid w:val="00380044"/>
    <w:rsid w:val="00380305"/>
    <w:rsid w:val="00380541"/>
    <w:rsid w:val="0038123E"/>
    <w:rsid w:val="0038193E"/>
    <w:rsid w:val="00382473"/>
    <w:rsid w:val="003824B4"/>
    <w:rsid w:val="00382EBA"/>
    <w:rsid w:val="00382F16"/>
    <w:rsid w:val="003830B7"/>
    <w:rsid w:val="00383171"/>
    <w:rsid w:val="003839A0"/>
    <w:rsid w:val="00383C6C"/>
    <w:rsid w:val="00384808"/>
    <w:rsid w:val="00384C77"/>
    <w:rsid w:val="00384F0C"/>
    <w:rsid w:val="00384F6F"/>
    <w:rsid w:val="00385141"/>
    <w:rsid w:val="003852EC"/>
    <w:rsid w:val="00386049"/>
    <w:rsid w:val="00386528"/>
    <w:rsid w:val="0038652D"/>
    <w:rsid w:val="0038664F"/>
    <w:rsid w:val="00386C4C"/>
    <w:rsid w:val="00387084"/>
    <w:rsid w:val="003875EF"/>
    <w:rsid w:val="00387CDD"/>
    <w:rsid w:val="00387FEB"/>
    <w:rsid w:val="00390E78"/>
    <w:rsid w:val="00390EEF"/>
    <w:rsid w:val="003913F0"/>
    <w:rsid w:val="00391C32"/>
    <w:rsid w:val="00391C91"/>
    <w:rsid w:val="00391D4A"/>
    <w:rsid w:val="00392151"/>
    <w:rsid w:val="00392269"/>
    <w:rsid w:val="0039241E"/>
    <w:rsid w:val="00392F3C"/>
    <w:rsid w:val="003931BE"/>
    <w:rsid w:val="00393E5F"/>
    <w:rsid w:val="003942E7"/>
    <w:rsid w:val="0039433E"/>
    <w:rsid w:val="00394592"/>
    <w:rsid w:val="00394D33"/>
    <w:rsid w:val="00395545"/>
    <w:rsid w:val="00395D58"/>
    <w:rsid w:val="0039601A"/>
    <w:rsid w:val="003961E6"/>
    <w:rsid w:val="0039626F"/>
    <w:rsid w:val="00396356"/>
    <w:rsid w:val="00396449"/>
    <w:rsid w:val="003966F6"/>
    <w:rsid w:val="00396B0A"/>
    <w:rsid w:val="00396B71"/>
    <w:rsid w:val="00396E6D"/>
    <w:rsid w:val="0039744D"/>
    <w:rsid w:val="00397806"/>
    <w:rsid w:val="00397AE2"/>
    <w:rsid w:val="00397AE8"/>
    <w:rsid w:val="00397D4D"/>
    <w:rsid w:val="00397D7F"/>
    <w:rsid w:val="00397D8C"/>
    <w:rsid w:val="00397E60"/>
    <w:rsid w:val="003A002F"/>
    <w:rsid w:val="003A003F"/>
    <w:rsid w:val="003A015E"/>
    <w:rsid w:val="003A0248"/>
    <w:rsid w:val="003A0397"/>
    <w:rsid w:val="003A044E"/>
    <w:rsid w:val="003A0594"/>
    <w:rsid w:val="003A06DA"/>
    <w:rsid w:val="003A102B"/>
    <w:rsid w:val="003A121A"/>
    <w:rsid w:val="003A1323"/>
    <w:rsid w:val="003A1473"/>
    <w:rsid w:val="003A161D"/>
    <w:rsid w:val="003A17AF"/>
    <w:rsid w:val="003A1E45"/>
    <w:rsid w:val="003A206C"/>
    <w:rsid w:val="003A2417"/>
    <w:rsid w:val="003A2683"/>
    <w:rsid w:val="003A28FE"/>
    <w:rsid w:val="003A2978"/>
    <w:rsid w:val="003A2C0E"/>
    <w:rsid w:val="003A31EB"/>
    <w:rsid w:val="003A32C8"/>
    <w:rsid w:val="003A3374"/>
    <w:rsid w:val="003A3489"/>
    <w:rsid w:val="003A376B"/>
    <w:rsid w:val="003A3829"/>
    <w:rsid w:val="003A3C61"/>
    <w:rsid w:val="003A3CB1"/>
    <w:rsid w:val="003A47DA"/>
    <w:rsid w:val="003A4C08"/>
    <w:rsid w:val="003A4C54"/>
    <w:rsid w:val="003A4C84"/>
    <w:rsid w:val="003A507D"/>
    <w:rsid w:val="003A5685"/>
    <w:rsid w:val="003A5889"/>
    <w:rsid w:val="003A5CCC"/>
    <w:rsid w:val="003A5E99"/>
    <w:rsid w:val="003A6163"/>
    <w:rsid w:val="003A65D7"/>
    <w:rsid w:val="003A66D7"/>
    <w:rsid w:val="003A6C1B"/>
    <w:rsid w:val="003A70ED"/>
    <w:rsid w:val="003A74D3"/>
    <w:rsid w:val="003B03E0"/>
    <w:rsid w:val="003B0831"/>
    <w:rsid w:val="003B0A81"/>
    <w:rsid w:val="003B0CFF"/>
    <w:rsid w:val="003B0D2D"/>
    <w:rsid w:val="003B2449"/>
    <w:rsid w:val="003B2EC3"/>
    <w:rsid w:val="003B35C1"/>
    <w:rsid w:val="003B369E"/>
    <w:rsid w:val="003B397F"/>
    <w:rsid w:val="003B40C5"/>
    <w:rsid w:val="003B41F8"/>
    <w:rsid w:val="003B45BF"/>
    <w:rsid w:val="003B4771"/>
    <w:rsid w:val="003B4A71"/>
    <w:rsid w:val="003B4D08"/>
    <w:rsid w:val="003B4E0B"/>
    <w:rsid w:val="003B4E4E"/>
    <w:rsid w:val="003B511B"/>
    <w:rsid w:val="003B611E"/>
    <w:rsid w:val="003B6683"/>
    <w:rsid w:val="003B7061"/>
    <w:rsid w:val="003B708B"/>
    <w:rsid w:val="003B73BA"/>
    <w:rsid w:val="003B7B4B"/>
    <w:rsid w:val="003B7BE7"/>
    <w:rsid w:val="003B7DEE"/>
    <w:rsid w:val="003B7ECD"/>
    <w:rsid w:val="003B7F3F"/>
    <w:rsid w:val="003C05BE"/>
    <w:rsid w:val="003C0640"/>
    <w:rsid w:val="003C071E"/>
    <w:rsid w:val="003C0813"/>
    <w:rsid w:val="003C088A"/>
    <w:rsid w:val="003C0A86"/>
    <w:rsid w:val="003C0B54"/>
    <w:rsid w:val="003C0C1C"/>
    <w:rsid w:val="003C15FA"/>
    <w:rsid w:val="003C1AAD"/>
    <w:rsid w:val="003C1CF0"/>
    <w:rsid w:val="003C1CF9"/>
    <w:rsid w:val="003C1D04"/>
    <w:rsid w:val="003C1D6F"/>
    <w:rsid w:val="003C2734"/>
    <w:rsid w:val="003C287F"/>
    <w:rsid w:val="003C30E5"/>
    <w:rsid w:val="003C3712"/>
    <w:rsid w:val="003C3B4D"/>
    <w:rsid w:val="003C403D"/>
    <w:rsid w:val="003C4157"/>
    <w:rsid w:val="003C4E6B"/>
    <w:rsid w:val="003C4FE6"/>
    <w:rsid w:val="003C55DD"/>
    <w:rsid w:val="003C59D0"/>
    <w:rsid w:val="003C5A4C"/>
    <w:rsid w:val="003C5B1F"/>
    <w:rsid w:val="003C5C09"/>
    <w:rsid w:val="003C5F27"/>
    <w:rsid w:val="003C6200"/>
    <w:rsid w:val="003C646E"/>
    <w:rsid w:val="003C67C7"/>
    <w:rsid w:val="003C681F"/>
    <w:rsid w:val="003C7241"/>
    <w:rsid w:val="003C72E3"/>
    <w:rsid w:val="003C766D"/>
    <w:rsid w:val="003C7705"/>
    <w:rsid w:val="003C7ABF"/>
    <w:rsid w:val="003C7BC8"/>
    <w:rsid w:val="003C7C8C"/>
    <w:rsid w:val="003C7E34"/>
    <w:rsid w:val="003D09AF"/>
    <w:rsid w:val="003D0F59"/>
    <w:rsid w:val="003D0F80"/>
    <w:rsid w:val="003D12F4"/>
    <w:rsid w:val="003D2340"/>
    <w:rsid w:val="003D2A54"/>
    <w:rsid w:val="003D2B29"/>
    <w:rsid w:val="003D2C38"/>
    <w:rsid w:val="003D2E01"/>
    <w:rsid w:val="003D2E76"/>
    <w:rsid w:val="003D3161"/>
    <w:rsid w:val="003D318E"/>
    <w:rsid w:val="003D3688"/>
    <w:rsid w:val="003D41B7"/>
    <w:rsid w:val="003D41F7"/>
    <w:rsid w:val="003D471A"/>
    <w:rsid w:val="003D489A"/>
    <w:rsid w:val="003D5628"/>
    <w:rsid w:val="003D56D2"/>
    <w:rsid w:val="003D56D6"/>
    <w:rsid w:val="003D5801"/>
    <w:rsid w:val="003D5D77"/>
    <w:rsid w:val="003D5E47"/>
    <w:rsid w:val="003D6197"/>
    <w:rsid w:val="003D63DE"/>
    <w:rsid w:val="003D6A42"/>
    <w:rsid w:val="003D6BDD"/>
    <w:rsid w:val="003D766C"/>
    <w:rsid w:val="003D7F29"/>
    <w:rsid w:val="003E0050"/>
    <w:rsid w:val="003E0241"/>
    <w:rsid w:val="003E08D6"/>
    <w:rsid w:val="003E0E5F"/>
    <w:rsid w:val="003E11AF"/>
    <w:rsid w:val="003E1328"/>
    <w:rsid w:val="003E1875"/>
    <w:rsid w:val="003E2562"/>
    <w:rsid w:val="003E292F"/>
    <w:rsid w:val="003E3153"/>
    <w:rsid w:val="003E3284"/>
    <w:rsid w:val="003E346E"/>
    <w:rsid w:val="003E36E9"/>
    <w:rsid w:val="003E3753"/>
    <w:rsid w:val="003E3DAD"/>
    <w:rsid w:val="003E44B6"/>
    <w:rsid w:val="003E4883"/>
    <w:rsid w:val="003E490E"/>
    <w:rsid w:val="003E4A0F"/>
    <w:rsid w:val="003E4EC2"/>
    <w:rsid w:val="003E51B9"/>
    <w:rsid w:val="003E553E"/>
    <w:rsid w:val="003E5CA2"/>
    <w:rsid w:val="003E5F44"/>
    <w:rsid w:val="003E6E51"/>
    <w:rsid w:val="003E6EA6"/>
    <w:rsid w:val="003E6F73"/>
    <w:rsid w:val="003E7167"/>
    <w:rsid w:val="003E7652"/>
    <w:rsid w:val="003E78A4"/>
    <w:rsid w:val="003F0146"/>
    <w:rsid w:val="003F0204"/>
    <w:rsid w:val="003F1570"/>
    <w:rsid w:val="003F1DB9"/>
    <w:rsid w:val="003F275A"/>
    <w:rsid w:val="003F2773"/>
    <w:rsid w:val="003F27EE"/>
    <w:rsid w:val="003F2B6F"/>
    <w:rsid w:val="003F33F6"/>
    <w:rsid w:val="003F38EC"/>
    <w:rsid w:val="003F38ED"/>
    <w:rsid w:val="003F3F55"/>
    <w:rsid w:val="003F4022"/>
    <w:rsid w:val="003F46C7"/>
    <w:rsid w:val="003F4876"/>
    <w:rsid w:val="003F4AAF"/>
    <w:rsid w:val="003F4B16"/>
    <w:rsid w:val="003F51E8"/>
    <w:rsid w:val="003F5CEB"/>
    <w:rsid w:val="003F5ED7"/>
    <w:rsid w:val="003F5F1C"/>
    <w:rsid w:val="003F61C8"/>
    <w:rsid w:val="003F659B"/>
    <w:rsid w:val="003F76E4"/>
    <w:rsid w:val="003F7D0A"/>
    <w:rsid w:val="003F7DD0"/>
    <w:rsid w:val="00400503"/>
    <w:rsid w:val="0040126D"/>
    <w:rsid w:val="004015AE"/>
    <w:rsid w:val="00401B9F"/>
    <w:rsid w:val="00402864"/>
    <w:rsid w:val="00402BE5"/>
    <w:rsid w:val="00403348"/>
    <w:rsid w:val="00403561"/>
    <w:rsid w:val="0040376B"/>
    <w:rsid w:val="0040382E"/>
    <w:rsid w:val="00403B43"/>
    <w:rsid w:val="00404524"/>
    <w:rsid w:val="004049B8"/>
    <w:rsid w:val="00405921"/>
    <w:rsid w:val="00405A34"/>
    <w:rsid w:val="00405B42"/>
    <w:rsid w:val="00405D4E"/>
    <w:rsid w:val="00405F77"/>
    <w:rsid w:val="00406441"/>
    <w:rsid w:val="004065A1"/>
    <w:rsid w:val="004069A8"/>
    <w:rsid w:val="004070FD"/>
    <w:rsid w:val="0040727F"/>
    <w:rsid w:val="0040787E"/>
    <w:rsid w:val="00407DBF"/>
    <w:rsid w:val="00407FB2"/>
    <w:rsid w:val="004104FF"/>
    <w:rsid w:val="00410523"/>
    <w:rsid w:val="004108BC"/>
    <w:rsid w:val="00410E09"/>
    <w:rsid w:val="00410FF3"/>
    <w:rsid w:val="00411454"/>
    <w:rsid w:val="00411AED"/>
    <w:rsid w:val="004120BB"/>
    <w:rsid w:val="004123E1"/>
    <w:rsid w:val="004125DA"/>
    <w:rsid w:val="00412C81"/>
    <w:rsid w:val="00413202"/>
    <w:rsid w:val="00414851"/>
    <w:rsid w:val="00414859"/>
    <w:rsid w:val="00414CAB"/>
    <w:rsid w:val="00415A93"/>
    <w:rsid w:val="0041665F"/>
    <w:rsid w:val="00417C2A"/>
    <w:rsid w:val="00417C77"/>
    <w:rsid w:val="00417E8D"/>
    <w:rsid w:val="00417FBC"/>
    <w:rsid w:val="004202B9"/>
    <w:rsid w:val="00420BA4"/>
    <w:rsid w:val="00420CA8"/>
    <w:rsid w:val="0042113E"/>
    <w:rsid w:val="0042166C"/>
    <w:rsid w:val="00421685"/>
    <w:rsid w:val="00421816"/>
    <w:rsid w:val="00421D92"/>
    <w:rsid w:val="004223A9"/>
    <w:rsid w:val="004223D3"/>
    <w:rsid w:val="00422666"/>
    <w:rsid w:val="00422E51"/>
    <w:rsid w:val="004233E3"/>
    <w:rsid w:val="00423541"/>
    <w:rsid w:val="004238A0"/>
    <w:rsid w:val="00423BEF"/>
    <w:rsid w:val="00424320"/>
    <w:rsid w:val="00424719"/>
    <w:rsid w:val="00424DBA"/>
    <w:rsid w:val="00424E4E"/>
    <w:rsid w:val="00424F13"/>
    <w:rsid w:val="00424F5C"/>
    <w:rsid w:val="00425158"/>
    <w:rsid w:val="0042559C"/>
    <w:rsid w:val="0042567E"/>
    <w:rsid w:val="00425844"/>
    <w:rsid w:val="00425ACA"/>
    <w:rsid w:val="00425CEB"/>
    <w:rsid w:val="00425DAE"/>
    <w:rsid w:val="00426125"/>
    <w:rsid w:val="00426214"/>
    <w:rsid w:val="00426C7D"/>
    <w:rsid w:val="00427537"/>
    <w:rsid w:val="00427B2F"/>
    <w:rsid w:val="00427D84"/>
    <w:rsid w:val="00427EA2"/>
    <w:rsid w:val="00430464"/>
    <w:rsid w:val="0043046C"/>
    <w:rsid w:val="00430DFE"/>
    <w:rsid w:val="00431093"/>
    <w:rsid w:val="00431672"/>
    <w:rsid w:val="004319B3"/>
    <w:rsid w:val="00431C6B"/>
    <w:rsid w:val="00432178"/>
    <w:rsid w:val="00432A86"/>
    <w:rsid w:val="00433237"/>
    <w:rsid w:val="0043329D"/>
    <w:rsid w:val="004332A8"/>
    <w:rsid w:val="00433CEA"/>
    <w:rsid w:val="00433D80"/>
    <w:rsid w:val="00433E2D"/>
    <w:rsid w:val="00433F23"/>
    <w:rsid w:val="004342E4"/>
    <w:rsid w:val="00434C77"/>
    <w:rsid w:val="004353E2"/>
    <w:rsid w:val="00435DB6"/>
    <w:rsid w:val="00436019"/>
    <w:rsid w:val="00436139"/>
    <w:rsid w:val="00436185"/>
    <w:rsid w:val="00436601"/>
    <w:rsid w:val="004367F1"/>
    <w:rsid w:val="00436A98"/>
    <w:rsid w:val="00436F4F"/>
    <w:rsid w:val="00436F85"/>
    <w:rsid w:val="00437168"/>
    <w:rsid w:val="00437314"/>
    <w:rsid w:val="004376CC"/>
    <w:rsid w:val="00440391"/>
    <w:rsid w:val="004403F8"/>
    <w:rsid w:val="00440BED"/>
    <w:rsid w:val="00440CD6"/>
    <w:rsid w:val="00441063"/>
    <w:rsid w:val="00441402"/>
    <w:rsid w:val="0044142E"/>
    <w:rsid w:val="0044198B"/>
    <w:rsid w:val="004419E6"/>
    <w:rsid w:val="00441B4E"/>
    <w:rsid w:val="0044230F"/>
    <w:rsid w:val="0044304A"/>
    <w:rsid w:val="00443E14"/>
    <w:rsid w:val="004443C8"/>
    <w:rsid w:val="0044454C"/>
    <w:rsid w:val="00444592"/>
    <w:rsid w:val="00444A7B"/>
    <w:rsid w:val="00444A8A"/>
    <w:rsid w:val="00445118"/>
    <w:rsid w:val="00445980"/>
    <w:rsid w:val="00445FFF"/>
    <w:rsid w:val="004463CB"/>
    <w:rsid w:val="00446792"/>
    <w:rsid w:val="004468A1"/>
    <w:rsid w:val="0044750F"/>
    <w:rsid w:val="00447588"/>
    <w:rsid w:val="00447694"/>
    <w:rsid w:val="00447814"/>
    <w:rsid w:val="00447D6E"/>
    <w:rsid w:val="00447DD7"/>
    <w:rsid w:val="00447E51"/>
    <w:rsid w:val="004505D9"/>
    <w:rsid w:val="00450755"/>
    <w:rsid w:val="0045085F"/>
    <w:rsid w:val="00451B09"/>
    <w:rsid w:val="00451C27"/>
    <w:rsid w:val="00452458"/>
    <w:rsid w:val="0045253F"/>
    <w:rsid w:val="004526AB"/>
    <w:rsid w:val="00452E82"/>
    <w:rsid w:val="00453065"/>
    <w:rsid w:val="00453719"/>
    <w:rsid w:val="004537FD"/>
    <w:rsid w:val="00453CC7"/>
    <w:rsid w:val="004545E0"/>
    <w:rsid w:val="00454D71"/>
    <w:rsid w:val="0045510D"/>
    <w:rsid w:val="00455743"/>
    <w:rsid w:val="00455F89"/>
    <w:rsid w:val="004561AA"/>
    <w:rsid w:val="004562F9"/>
    <w:rsid w:val="00456879"/>
    <w:rsid w:val="00456F57"/>
    <w:rsid w:val="00457044"/>
    <w:rsid w:val="004575FB"/>
    <w:rsid w:val="00457695"/>
    <w:rsid w:val="004578B6"/>
    <w:rsid w:val="00461077"/>
    <w:rsid w:val="004611DD"/>
    <w:rsid w:val="004612E3"/>
    <w:rsid w:val="004614E9"/>
    <w:rsid w:val="0046166D"/>
    <w:rsid w:val="00462157"/>
    <w:rsid w:val="00462630"/>
    <w:rsid w:val="004626D8"/>
    <w:rsid w:val="00462E73"/>
    <w:rsid w:val="00462EC5"/>
    <w:rsid w:val="00462FE9"/>
    <w:rsid w:val="004630A6"/>
    <w:rsid w:val="00463119"/>
    <w:rsid w:val="00463974"/>
    <w:rsid w:val="00463D10"/>
    <w:rsid w:val="0046448E"/>
    <w:rsid w:val="00464E34"/>
    <w:rsid w:val="00464E9F"/>
    <w:rsid w:val="004651AE"/>
    <w:rsid w:val="0046574F"/>
    <w:rsid w:val="00465A4B"/>
    <w:rsid w:val="00465B90"/>
    <w:rsid w:val="00465C54"/>
    <w:rsid w:val="00465D77"/>
    <w:rsid w:val="0046662D"/>
    <w:rsid w:val="00466712"/>
    <w:rsid w:val="00466F26"/>
    <w:rsid w:val="00467829"/>
    <w:rsid w:val="00467A2A"/>
    <w:rsid w:val="00467ABE"/>
    <w:rsid w:val="00467B3E"/>
    <w:rsid w:val="00467E0A"/>
    <w:rsid w:val="004701E8"/>
    <w:rsid w:val="004706DF"/>
    <w:rsid w:val="00470BDB"/>
    <w:rsid w:val="00470DE3"/>
    <w:rsid w:val="00471736"/>
    <w:rsid w:val="00471BAF"/>
    <w:rsid w:val="00471E72"/>
    <w:rsid w:val="00471FC1"/>
    <w:rsid w:val="004723D2"/>
    <w:rsid w:val="004728EC"/>
    <w:rsid w:val="00472E4D"/>
    <w:rsid w:val="004736E8"/>
    <w:rsid w:val="004736F8"/>
    <w:rsid w:val="004737B3"/>
    <w:rsid w:val="00473B39"/>
    <w:rsid w:val="00473D4D"/>
    <w:rsid w:val="00473D8A"/>
    <w:rsid w:val="00473FF6"/>
    <w:rsid w:val="00474415"/>
    <w:rsid w:val="00474502"/>
    <w:rsid w:val="00474E6F"/>
    <w:rsid w:val="00475B0F"/>
    <w:rsid w:val="00475F31"/>
    <w:rsid w:val="004763A4"/>
    <w:rsid w:val="004764A2"/>
    <w:rsid w:val="00476D10"/>
    <w:rsid w:val="004770FC"/>
    <w:rsid w:val="0047735A"/>
    <w:rsid w:val="004775E0"/>
    <w:rsid w:val="004776D6"/>
    <w:rsid w:val="004778E2"/>
    <w:rsid w:val="0047790B"/>
    <w:rsid w:val="00477DA4"/>
    <w:rsid w:val="00477DBC"/>
    <w:rsid w:val="00480D2A"/>
    <w:rsid w:val="00480E67"/>
    <w:rsid w:val="00481370"/>
    <w:rsid w:val="00481390"/>
    <w:rsid w:val="0048141F"/>
    <w:rsid w:val="004817A7"/>
    <w:rsid w:val="004819D9"/>
    <w:rsid w:val="004822BE"/>
    <w:rsid w:val="00482619"/>
    <w:rsid w:val="00482865"/>
    <w:rsid w:val="00482FF7"/>
    <w:rsid w:val="004830DE"/>
    <w:rsid w:val="0048342D"/>
    <w:rsid w:val="004834F8"/>
    <w:rsid w:val="00483511"/>
    <w:rsid w:val="00483DFB"/>
    <w:rsid w:val="00484395"/>
    <w:rsid w:val="00484759"/>
    <w:rsid w:val="00484C9D"/>
    <w:rsid w:val="00484CA9"/>
    <w:rsid w:val="0048519E"/>
    <w:rsid w:val="004851A3"/>
    <w:rsid w:val="0048535D"/>
    <w:rsid w:val="0048547F"/>
    <w:rsid w:val="00485CC7"/>
    <w:rsid w:val="004861D5"/>
    <w:rsid w:val="004864B1"/>
    <w:rsid w:val="004864D0"/>
    <w:rsid w:val="00486B75"/>
    <w:rsid w:val="00486DDB"/>
    <w:rsid w:val="00487072"/>
    <w:rsid w:val="0048708B"/>
    <w:rsid w:val="00487815"/>
    <w:rsid w:val="00487C4D"/>
    <w:rsid w:val="004906E2"/>
    <w:rsid w:val="00490847"/>
    <w:rsid w:val="004910B0"/>
    <w:rsid w:val="00491419"/>
    <w:rsid w:val="00491576"/>
    <w:rsid w:val="00492018"/>
    <w:rsid w:val="0049214C"/>
    <w:rsid w:val="00492288"/>
    <w:rsid w:val="00492362"/>
    <w:rsid w:val="0049246F"/>
    <w:rsid w:val="0049256E"/>
    <w:rsid w:val="00492E23"/>
    <w:rsid w:val="00493576"/>
    <w:rsid w:val="00493D41"/>
    <w:rsid w:val="0049411E"/>
    <w:rsid w:val="004946DA"/>
    <w:rsid w:val="00494FB0"/>
    <w:rsid w:val="0049583F"/>
    <w:rsid w:val="00495D93"/>
    <w:rsid w:val="00495F63"/>
    <w:rsid w:val="00496076"/>
    <w:rsid w:val="00496715"/>
    <w:rsid w:val="004968F6"/>
    <w:rsid w:val="004969AE"/>
    <w:rsid w:val="00496ABC"/>
    <w:rsid w:val="00496B99"/>
    <w:rsid w:val="00496D61"/>
    <w:rsid w:val="004970EB"/>
    <w:rsid w:val="00497635"/>
    <w:rsid w:val="00497A54"/>
    <w:rsid w:val="00497D61"/>
    <w:rsid w:val="004A0361"/>
    <w:rsid w:val="004A0C5E"/>
    <w:rsid w:val="004A0E79"/>
    <w:rsid w:val="004A1350"/>
    <w:rsid w:val="004A1552"/>
    <w:rsid w:val="004A1784"/>
    <w:rsid w:val="004A17CD"/>
    <w:rsid w:val="004A1CBF"/>
    <w:rsid w:val="004A1E20"/>
    <w:rsid w:val="004A1ECA"/>
    <w:rsid w:val="004A2065"/>
    <w:rsid w:val="004A247E"/>
    <w:rsid w:val="004A24CF"/>
    <w:rsid w:val="004A2BA2"/>
    <w:rsid w:val="004A3025"/>
    <w:rsid w:val="004A328D"/>
    <w:rsid w:val="004A32E9"/>
    <w:rsid w:val="004A3614"/>
    <w:rsid w:val="004A39C0"/>
    <w:rsid w:val="004A3D0E"/>
    <w:rsid w:val="004A3DAF"/>
    <w:rsid w:val="004A45D7"/>
    <w:rsid w:val="004A4BC4"/>
    <w:rsid w:val="004A4C01"/>
    <w:rsid w:val="004A5F18"/>
    <w:rsid w:val="004A6161"/>
    <w:rsid w:val="004A657E"/>
    <w:rsid w:val="004A65A8"/>
    <w:rsid w:val="004A6636"/>
    <w:rsid w:val="004A6958"/>
    <w:rsid w:val="004A6BCE"/>
    <w:rsid w:val="004A6D2F"/>
    <w:rsid w:val="004A71A9"/>
    <w:rsid w:val="004A721D"/>
    <w:rsid w:val="004A7692"/>
    <w:rsid w:val="004A7758"/>
    <w:rsid w:val="004A7861"/>
    <w:rsid w:val="004A7885"/>
    <w:rsid w:val="004A7901"/>
    <w:rsid w:val="004A790C"/>
    <w:rsid w:val="004B09A9"/>
    <w:rsid w:val="004B0CFF"/>
    <w:rsid w:val="004B1165"/>
    <w:rsid w:val="004B154B"/>
    <w:rsid w:val="004B1746"/>
    <w:rsid w:val="004B1AEE"/>
    <w:rsid w:val="004B1B47"/>
    <w:rsid w:val="004B21B0"/>
    <w:rsid w:val="004B2202"/>
    <w:rsid w:val="004B223F"/>
    <w:rsid w:val="004B25D8"/>
    <w:rsid w:val="004B29C6"/>
    <w:rsid w:val="004B2C92"/>
    <w:rsid w:val="004B2ECA"/>
    <w:rsid w:val="004B30FA"/>
    <w:rsid w:val="004B35BC"/>
    <w:rsid w:val="004B3F54"/>
    <w:rsid w:val="004B4034"/>
    <w:rsid w:val="004B4686"/>
    <w:rsid w:val="004B5B28"/>
    <w:rsid w:val="004B5BC9"/>
    <w:rsid w:val="004B5D28"/>
    <w:rsid w:val="004B5F95"/>
    <w:rsid w:val="004B646F"/>
    <w:rsid w:val="004B66DF"/>
    <w:rsid w:val="004B6863"/>
    <w:rsid w:val="004B6C80"/>
    <w:rsid w:val="004B7071"/>
    <w:rsid w:val="004B729F"/>
    <w:rsid w:val="004B72D4"/>
    <w:rsid w:val="004B78DC"/>
    <w:rsid w:val="004B7F20"/>
    <w:rsid w:val="004C03F5"/>
    <w:rsid w:val="004C09D5"/>
    <w:rsid w:val="004C0B87"/>
    <w:rsid w:val="004C1035"/>
    <w:rsid w:val="004C10D2"/>
    <w:rsid w:val="004C10D8"/>
    <w:rsid w:val="004C15DB"/>
    <w:rsid w:val="004C1950"/>
    <w:rsid w:val="004C1E65"/>
    <w:rsid w:val="004C2292"/>
    <w:rsid w:val="004C22F1"/>
    <w:rsid w:val="004C3F95"/>
    <w:rsid w:val="004C467E"/>
    <w:rsid w:val="004C4CC1"/>
    <w:rsid w:val="004C4E8F"/>
    <w:rsid w:val="004C50D1"/>
    <w:rsid w:val="004C523F"/>
    <w:rsid w:val="004C5631"/>
    <w:rsid w:val="004C5E20"/>
    <w:rsid w:val="004C6472"/>
    <w:rsid w:val="004C69E0"/>
    <w:rsid w:val="004C6BFF"/>
    <w:rsid w:val="004C6D19"/>
    <w:rsid w:val="004C7240"/>
    <w:rsid w:val="004C73C3"/>
    <w:rsid w:val="004C76F1"/>
    <w:rsid w:val="004C7805"/>
    <w:rsid w:val="004C7B9D"/>
    <w:rsid w:val="004C7D71"/>
    <w:rsid w:val="004C7F17"/>
    <w:rsid w:val="004C7F6D"/>
    <w:rsid w:val="004D02D0"/>
    <w:rsid w:val="004D0C61"/>
    <w:rsid w:val="004D0E46"/>
    <w:rsid w:val="004D14CD"/>
    <w:rsid w:val="004D153E"/>
    <w:rsid w:val="004D180A"/>
    <w:rsid w:val="004D190A"/>
    <w:rsid w:val="004D23CF"/>
    <w:rsid w:val="004D27E1"/>
    <w:rsid w:val="004D283D"/>
    <w:rsid w:val="004D2FA8"/>
    <w:rsid w:val="004D30BA"/>
    <w:rsid w:val="004D320F"/>
    <w:rsid w:val="004D39C4"/>
    <w:rsid w:val="004D3A47"/>
    <w:rsid w:val="004D3B60"/>
    <w:rsid w:val="004D3D2C"/>
    <w:rsid w:val="004D4160"/>
    <w:rsid w:val="004D41A9"/>
    <w:rsid w:val="004D42C0"/>
    <w:rsid w:val="004D522D"/>
    <w:rsid w:val="004D5238"/>
    <w:rsid w:val="004D5574"/>
    <w:rsid w:val="004D5C0D"/>
    <w:rsid w:val="004D663E"/>
    <w:rsid w:val="004D6792"/>
    <w:rsid w:val="004D6A25"/>
    <w:rsid w:val="004D7026"/>
    <w:rsid w:val="004D7269"/>
    <w:rsid w:val="004D794F"/>
    <w:rsid w:val="004D79B7"/>
    <w:rsid w:val="004D7BBA"/>
    <w:rsid w:val="004E0090"/>
    <w:rsid w:val="004E0128"/>
    <w:rsid w:val="004E0D4A"/>
    <w:rsid w:val="004E0E01"/>
    <w:rsid w:val="004E158F"/>
    <w:rsid w:val="004E1624"/>
    <w:rsid w:val="004E19F8"/>
    <w:rsid w:val="004E2415"/>
    <w:rsid w:val="004E25D3"/>
    <w:rsid w:val="004E2967"/>
    <w:rsid w:val="004E3174"/>
    <w:rsid w:val="004E3BEA"/>
    <w:rsid w:val="004E4234"/>
    <w:rsid w:val="004E5119"/>
    <w:rsid w:val="004E53A6"/>
    <w:rsid w:val="004E5875"/>
    <w:rsid w:val="004E600F"/>
    <w:rsid w:val="004E6074"/>
    <w:rsid w:val="004E677D"/>
    <w:rsid w:val="004E73D9"/>
    <w:rsid w:val="004E7523"/>
    <w:rsid w:val="004E7567"/>
    <w:rsid w:val="004E77D7"/>
    <w:rsid w:val="004E78A6"/>
    <w:rsid w:val="004E7966"/>
    <w:rsid w:val="004E7FEF"/>
    <w:rsid w:val="004F0039"/>
    <w:rsid w:val="004F02BE"/>
    <w:rsid w:val="004F03DE"/>
    <w:rsid w:val="004F0749"/>
    <w:rsid w:val="004F0994"/>
    <w:rsid w:val="004F0A54"/>
    <w:rsid w:val="004F10D3"/>
    <w:rsid w:val="004F1A35"/>
    <w:rsid w:val="004F2534"/>
    <w:rsid w:val="004F2636"/>
    <w:rsid w:val="004F2771"/>
    <w:rsid w:val="004F2AB6"/>
    <w:rsid w:val="004F2C62"/>
    <w:rsid w:val="004F2C93"/>
    <w:rsid w:val="004F334E"/>
    <w:rsid w:val="004F385B"/>
    <w:rsid w:val="004F3A6B"/>
    <w:rsid w:val="004F3EFF"/>
    <w:rsid w:val="004F4664"/>
    <w:rsid w:val="004F48AD"/>
    <w:rsid w:val="004F4C5B"/>
    <w:rsid w:val="004F5111"/>
    <w:rsid w:val="004F569E"/>
    <w:rsid w:val="004F5C37"/>
    <w:rsid w:val="004F5EE1"/>
    <w:rsid w:val="004F605C"/>
    <w:rsid w:val="004F619E"/>
    <w:rsid w:val="004F6383"/>
    <w:rsid w:val="004F6459"/>
    <w:rsid w:val="004F69B6"/>
    <w:rsid w:val="004F77CB"/>
    <w:rsid w:val="004F79FF"/>
    <w:rsid w:val="0050009A"/>
    <w:rsid w:val="00500C91"/>
    <w:rsid w:val="00500F88"/>
    <w:rsid w:val="005010DB"/>
    <w:rsid w:val="00501184"/>
    <w:rsid w:val="0050118B"/>
    <w:rsid w:val="005011BB"/>
    <w:rsid w:val="005013DE"/>
    <w:rsid w:val="00501545"/>
    <w:rsid w:val="00502847"/>
    <w:rsid w:val="00502B29"/>
    <w:rsid w:val="00503D9B"/>
    <w:rsid w:val="005043A5"/>
    <w:rsid w:val="00504837"/>
    <w:rsid w:val="00504C17"/>
    <w:rsid w:val="00504E57"/>
    <w:rsid w:val="0050513C"/>
    <w:rsid w:val="005057A3"/>
    <w:rsid w:val="00505875"/>
    <w:rsid w:val="00505E37"/>
    <w:rsid w:val="0050608F"/>
    <w:rsid w:val="00506594"/>
    <w:rsid w:val="00506AEC"/>
    <w:rsid w:val="00506E9C"/>
    <w:rsid w:val="00507481"/>
    <w:rsid w:val="005074B0"/>
    <w:rsid w:val="00507562"/>
    <w:rsid w:val="0051062B"/>
    <w:rsid w:val="00511362"/>
    <w:rsid w:val="005115D8"/>
    <w:rsid w:val="00511A83"/>
    <w:rsid w:val="00511B21"/>
    <w:rsid w:val="00511B6E"/>
    <w:rsid w:val="00511B94"/>
    <w:rsid w:val="00511F75"/>
    <w:rsid w:val="00512CBE"/>
    <w:rsid w:val="00512D7F"/>
    <w:rsid w:val="00512D95"/>
    <w:rsid w:val="00512EA4"/>
    <w:rsid w:val="005133B7"/>
    <w:rsid w:val="0051372C"/>
    <w:rsid w:val="00513BC8"/>
    <w:rsid w:val="005140E7"/>
    <w:rsid w:val="0051415B"/>
    <w:rsid w:val="005144E1"/>
    <w:rsid w:val="00515630"/>
    <w:rsid w:val="00515819"/>
    <w:rsid w:val="00515D61"/>
    <w:rsid w:val="005162D4"/>
    <w:rsid w:val="005163FA"/>
    <w:rsid w:val="0051685E"/>
    <w:rsid w:val="00516A6E"/>
    <w:rsid w:val="00516A8E"/>
    <w:rsid w:val="00516E7C"/>
    <w:rsid w:val="00517152"/>
    <w:rsid w:val="00517410"/>
    <w:rsid w:val="0051750C"/>
    <w:rsid w:val="00517984"/>
    <w:rsid w:val="00517D44"/>
    <w:rsid w:val="00517E1C"/>
    <w:rsid w:val="005209E1"/>
    <w:rsid w:val="00520F32"/>
    <w:rsid w:val="005210F4"/>
    <w:rsid w:val="005219EE"/>
    <w:rsid w:val="00521BCF"/>
    <w:rsid w:val="00521DB1"/>
    <w:rsid w:val="00522303"/>
    <w:rsid w:val="005227A8"/>
    <w:rsid w:val="00522B06"/>
    <w:rsid w:val="00522BF8"/>
    <w:rsid w:val="005232B1"/>
    <w:rsid w:val="00523349"/>
    <w:rsid w:val="00523638"/>
    <w:rsid w:val="00523985"/>
    <w:rsid w:val="00523D27"/>
    <w:rsid w:val="00524294"/>
    <w:rsid w:val="005243AB"/>
    <w:rsid w:val="005250C8"/>
    <w:rsid w:val="005251D2"/>
    <w:rsid w:val="005251E7"/>
    <w:rsid w:val="005255E6"/>
    <w:rsid w:val="00525CC7"/>
    <w:rsid w:val="00526982"/>
    <w:rsid w:val="00526DAF"/>
    <w:rsid w:val="00527C7B"/>
    <w:rsid w:val="00527EF9"/>
    <w:rsid w:val="00530A9C"/>
    <w:rsid w:val="00530C0C"/>
    <w:rsid w:val="005310E7"/>
    <w:rsid w:val="0053144B"/>
    <w:rsid w:val="0053185C"/>
    <w:rsid w:val="00531DB8"/>
    <w:rsid w:val="00531E8F"/>
    <w:rsid w:val="00532F2E"/>
    <w:rsid w:val="005331BF"/>
    <w:rsid w:val="00534201"/>
    <w:rsid w:val="005344F6"/>
    <w:rsid w:val="005344FD"/>
    <w:rsid w:val="00534BC3"/>
    <w:rsid w:val="00534DFA"/>
    <w:rsid w:val="0053629B"/>
    <w:rsid w:val="00536948"/>
    <w:rsid w:val="00536B88"/>
    <w:rsid w:val="00536C48"/>
    <w:rsid w:val="00536EC1"/>
    <w:rsid w:val="0053780B"/>
    <w:rsid w:val="00537B97"/>
    <w:rsid w:val="0054025C"/>
    <w:rsid w:val="0054095A"/>
    <w:rsid w:val="00541039"/>
    <w:rsid w:val="00541157"/>
    <w:rsid w:val="00541256"/>
    <w:rsid w:val="00541897"/>
    <w:rsid w:val="00541F4B"/>
    <w:rsid w:val="00541F84"/>
    <w:rsid w:val="00542064"/>
    <w:rsid w:val="0054228A"/>
    <w:rsid w:val="00542582"/>
    <w:rsid w:val="00542AE5"/>
    <w:rsid w:val="00542D65"/>
    <w:rsid w:val="00542E12"/>
    <w:rsid w:val="0054314D"/>
    <w:rsid w:val="00543547"/>
    <w:rsid w:val="0054383B"/>
    <w:rsid w:val="00543AD5"/>
    <w:rsid w:val="00543C5D"/>
    <w:rsid w:val="00543E61"/>
    <w:rsid w:val="005443A5"/>
    <w:rsid w:val="00544971"/>
    <w:rsid w:val="00544A38"/>
    <w:rsid w:val="00544EDB"/>
    <w:rsid w:val="00545791"/>
    <w:rsid w:val="005459D9"/>
    <w:rsid w:val="00545E00"/>
    <w:rsid w:val="005461EC"/>
    <w:rsid w:val="00546839"/>
    <w:rsid w:val="00546CAE"/>
    <w:rsid w:val="00550030"/>
    <w:rsid w:val="00550B74"/>
    <w:rsid w:val="00550EB6"/>
    <w:rsid w:val="005511AD"/>
    <w:rsid w:val="00551EA1"/>
    <w:rsid w:val="00551EFD"/>
    <w:rsid w:val="0055268E"/>
    <w:rsid w:val="0055271F"/>
    <w:rsid w:val="00552A5E"/>
    <w:rsid w:val="00552A9F"/>
    <w:rsid w:val="00553170"/>
    <w:rsid w:val="005537D8"/>
    <w:rsid w:val="00553B45"/>
    <w:rsid w:val="00553BBF"/>
    <w:rsid w:val="00553EB4"/>
    <w:rsid w:val="00553F3C"/>
    <w:rsid w:val="005543DA"/>
    <w:rsid w:val="00554DA2"/>
    <w:rsid w:val="00554EFC"/>
    <w:rsid w:val="00555364"/>
    <w:rsid w:val="005553C4"/>
    <w:rsid w:val="0055556F"/>
    <w:rsid w:val="005555A1"/>
    <w:rsid w:val="00555C9B"/>
    <w:rsid w:val="00555D9B"/>
    <w:rsid w:val="0055647F"/>
    <w:rsid w:val="00556932"/>
    <w:rsid w:val="00556A41"/>
    <w:rsid w:val="0055706F"/>
    <w:rsid w:val="005574B7"/>
    <w:rsid w:val="005574D4"/>
    <w:rsid w:val="005574FF"/>
    <w:rsid w:val="00557E7F"/>
    <w:rsid w:val="00560B21"/>
    <w:rsid w:val="00560C45"/>
    <w:rsid w:val="00560CAA"/>
    <w:rsid w:val="00560D03"/>
    <w:rsid w:val="00561BC0"/>
    <w:rsid w:val="00561C35"/>
    <w:rsid w:val="00561CC0"/>
    <w:rsid w:val="00561F3A"/>
    <w:rsid w:val="0056230E"/>
    <w:rsid w:val="0056287B"/>
    <w:rsid w:val="00562DF9"/>
    <w:rsid w:val="00562E2C"/>
    <w:rsid w:val="005635F6"/>
    <w:rsid w:val="0056361D"/>
    <w:rsid w:val="005639ED"/>
    <w:rsid w:val="00563FA4"/>
    <w:rsid w:val="00564224"/>
    <w:rsid w:val="00564637"/>
    <w:rsid w:val="00564715"/>
    <w:rsid w:val="00564EC4"/>
    <w:rsid w:val="00565339"/>
    <w:rsid w:val="0056556E"/>
    <w:rsid w:val="00565AE7"/>
    <w:rsid w:val="00566312"/>
    <w:rsid w:val="00566E09"/>
    <w:rsid w:val="005671FF"/>
    <w:rsid w:val="0056731F"/>
    <w:rsid w:val="00567D43"/>
    <w:rsid w:val="00570305"/>
    <w:rsid w:val="00570F7E"/>
    <w:rsid w:val="005715FD"/>
    <w:rsid w:val="00571B35"/>
    <w:rsid w:val="00571D3C"/>
    <w:rsid w:val="00572400"/>
    <w:rsid w:val="00572847"/>
    <w:rsid w:val="00572A09"/>
    <w:rsid w:val="00572B7F"/>
    <w:rsid w:val="00572E7E"/>
    <w:rsid w:val="00573542"/>
    <w:rsid w:val="00573765"/>
    <w:rsid w:val="00573C4A"/>
    <w:rsid w:val="00573FCB"/>
    <w:rsid w:val="00574482"/>
    <w:rsid w:val="0057454D"/>
    <w:rsid w:val="005755AD"/>
    <w:rsid w:val="00575655"/>
    <w:rsid w:val="00575BF9"/>
    <w:rsid w:val="00576358"/>
    <w:rsid w:val="0057652C"/>
    <w:rsid w:val="00576549"/>
    <w:rsid w:val="00576700"/>
    <w:rsid w:val="00576785"/>
    <w:rsid w:val="005767F2"/>
    <w:rsid w:val="00576E9A"/>
    <w:rsid w:val="005771CE"/>
    <w:rsid w:val="005771FB"/>
    <w:rsid w:val="00577AD3"/>
    <w:rsid w:val="00577EA3"/>
    <w:rsid w:val="00580817"/>
    <w:rsid w:val="00580BE1"/>
    <w:rsid w:val="0058104D"/>
    <w:rsid w:val="005810C4"/>
    <w:rsid w:val="00581146"/>
    <w:rsid w:val="005814E3"/>
    <w:rsid w:val="00582073"/>
    <w:rsid w:val="005821C2"/>
    <w:rsid w:val="00582648"/>
    <w:rsid w:val="00582B49"/>
    <w:rsid w:val="00583805"/>
    <w:rsid w:val="0058425C"/>
    <w:rsid w:val="005844A0"/>
    <w:rsid w:val="00584652"/>
    <w:rsid w:val="005846CC"/>
    <w:rsid w:val="00584D36"/>
    <w:rsid w:val="0058568F"/>
    <w:rsid w:val="00585909"/>
    <w:rsid w:val="00585919"/>
    <w:rsid w:val="005859ED"/>
    <w:rsid w:val="00585DC6"/>
    <w:rsid w:val="00585F0F"/>
    <w:rsid w:val="00585F59"/>
    <w:rsid w:val="005864AD"/>
    <w:rsid w:val="00586877"/>
    <w:rsid w:val="00586A81"/>
    <w:rsid w:val="005872F4"/>
    <w:rsid w:val="005900B5"/>
    <w:rsid w:val="005901FA"/>
    <w:rsid w:val="005902F0"/>
    <w:rsid w:val="0059047E"/>
    <w:rsid w:val="00590670"/>
    <w:rsid w:val="005906F7"/>
    <w:rsid w:val="00590723"/>
    <w:rsid w:val="00591100"/>
    <w:rsid w:val="005913B9"/>
    <w:rsid w:val="00591A86"/>
    <w:rsid w:val="00591ACA"/>
    <w:rsid w:val="00591C77"/>
    <w:rsid w:val="005920AA"/>
    <w:rsid w:val="0059220E"/>
    <w:rsid w:val="005922E6"/>
    <w:rsid w:val="00592635"/>
    <w:rsid w:val="005926BD"/>
    <w:rsid w:val="00592887"/>
    <w:rsid w:val="00593EFF"/>
    <w:rsid w:val="00593F10"/>
    <w:rsid w:val="005941F7"/>
    <w:rsid w:val="005944B3"/>
    <w:rsid w:val="005945C2"/>
    <w:rsid w:val="00595361"/>
    <w:rsid w:val="00595579"/>
    <w:rsid w:val="0059564B"/>
    <w:rsid w:val="00595AFF"/>
    <w:rsid w:val="00595D27"/>
    <w:rsid w:val="00596240"/>
    <w:rsid w:val="005964AF"/>
    <w:rsid w:val="005966D7"/>
    <w:rsid w:val="005966E7"/>
    <w:rsid w:val="005968EA"/>
    <w:rsid w:val="00596FD2"/>
    <w:rsid w:val="00597484"/>
    <w:rsid w:val="005974A0"/>
    <w:rsid w:val="00597CE1"/>
    <w:rsid w:val="00597E0E"/>
    <w:rsid w:val="005A03B4"/>
    <w:rsid w:val="005A03F4"/>
    <w:rsid w:val="005A111B"/>
    <w:rsid w:val="005A1679"/>
    <w:rsid w:val="005A1805"/>
    <w:rsid w:val="005A18AC"/>
    <w:rsid w:val="005A1C8B"/>
    <w:rsid w:val="005A2202"/>
    <w:rsid w:val="005A2218"/>
    <w:rsid w:val="005A2311"/>
    <w:rsid w:val="005A245D"/>
    <w:rsid w:val="005A30A6"/>
    <w:rsid w:val="005A31B5"/>
    <w:rsid w:val="005A3337"/>
    <w:rsid w:val="005A3380"/>
    <w:rsid w:val="005A362F"/>
    <w:rsid w:val="005A3C79"/>
    <w:rsid w:val="005A43AC"/>
    <w:rsid w:val="005A54C1"/>
    <w:rsid w:val="005A56A7"/>
    <w:rsid w:val="005A5F88"/>
    <w:rsid w:val="005A6350"/>
    <w:rsid w:val="005A64ED"/>
    <w:rsid w:val="005A65DF"/>
    <w:rsid w:val="005A672E"/>
    <w:rsid w:val="005A6814"/>
    <w:rsid w:val="005A7027"/>
    <w:rsid w:val="005A74DD"/>
    <w:rsid w:val="005A771A"/>
    <w:rsid w:val="005A782E"/>
    <w:rsid w:val="005A785F"/>
    <w:rsid w:val="005A791C"/>
    <w:rsid w:val="005B02EA"/>
    <w:rsid w:val="005B1385"/>
    <w:rsid w:val="005B1981"/>
    <w:rsid w:val="005B1C89"/>
    <w:rsid w:val="005B1CB9"/>
    <w:rsid w:val="005B1F98"/>
    <w:rsid w:val="005B22A4"/>
    <w:rsid w:val="005B266E"/>
    <w:rsid w:val="005B303D"/>
    <w:rsid w:val="005B3480"/>
    <w:rsid w:val="005B42BB"/>
    <w:rsid w:val="005B4AB2"/>
    <w:rsid w:val="005B52D9"/>
    <w:rsid w:val="005B6670"/>
    <w:rsid w:val="005B680C"/>
    <w:rsid w:val="005B6ACD"/>
    <w:rsid w:val="005B735A"/>
    <w:rsid w:val="005B77D7"/>
    <w:rsid w:val="005B78FE"/>
    <w:rsid w:val="005B7A9A"/>
    <w:rsid w:val="005B7BCB"/>
    <w:rsid w:val="005C007B"/>
    <w:rsid w:val="005C0D61"/>
    <w:rsid w:val="005C1178"/>
    <w:rsid w:val="005C17B7"/>
    <w:rsid w:val="005C1B81"/>
    <w:rsid w:val="005C1D96"/>
    <w:rsid w:val="005C1EB3"/>
    <w:rsid w:val="005C276F"/>
    <w:rsid w:val="005C29FA"/>
    <w:rsid w:val="005C2F7C"/>
    <w:rsid w:val="005C30F4"/>
    <w:rsid w:val="005C3B82"/>
    <w:rsid w:val="005C44FF"/>
    <w:rsid w:val="005C55EB"/>
    <w:rsid w:val="005C5651"/>
    <w:rsid w:val="005C587F"/>
    <w:rsid w:val="005C66CE"/>
    <w:rsid w:val="005C6A37"/>
    <w:rsid w:val="005C6C5A"/>
    <w:rsid w:val="005C6DE1"/>
    <w:rsid w:val="005C7067"/>
    <w:rsid w:val="005C717A"/>
    <w:rsid w:val="005C73FF"/>
    <w:rsid w:val="005C7589"/>
    <w:rsid w:val="005C75B4"/>
    <w:rsid w:val="005C789A"/>
    <w:rsid w:val="005C7F16"/>
    <w:rsid w:val="005D004D"/>
    <w:rsid w:val="005D0316"/>
    <w:rsid w:val="005D041C"/>
    <w:rsid w:val="005D05ED"/>
    <w:rsid w:val="005D06B9"/>
    <w:rsid w:val="005D0777"/>
    <w:rsid w:val="005D079A"/>
    <w:rsid w:val="005D0E80"/>
    <w:rsid w:val="005D14A3"/>
    <w:rsid w:val="005D1818"/>
    <w:rsid w:val="005D21C5"/>
    <w:rsid w:val="005D22D0"/>
    <w:rsid w:val="005D2373"/>
    <w:rsid w:val="005D266C"/>
    <w:rsid w:val="005D26A0"/>
    <w:rsid w:val="005D2B3B"/>
    <w:rsid w:val="005D30D4"/>
    <w:rsid w:val="005D33A8"/>
    <w:rsid w:val="005D35A6"/>
    <w:rsid w:val="005D395D"/>
    <w:rsid w:val="005D398B"/>
    <w:rsid w:val="005D3DFC"/>
    <w:rsid w:val="005D3E00"/>
    <w:rsid w:val="005D404F"/>
    <w:rsid w:val="005D444E"/>
    <w:rsid w:val="005D4814"/>
    <w:rsid w:val="005D4B64"/>
    <w:rsid w:val="005D4FCC"/>
    <w:rsid w:val="005D5236"/>
    <w:rsid w:val="005D52F9"/>
    <w:rsid w:val="005D554F"/>
    <w:rsid w:val="005D5552"/>
    <w:rsid w:val="005D5D26"/>
    <w:rsid w:val="005D5F62"/>
    <w:rsid w:val="005D6AB5"/>
    <w:rsid w:val="005D6CE0"/>
    <w:rsid w:val="005D710D"/>
    <w:rsid w:val="005D7812"/>
    <w:rsid w:val="005D7B5F"/>
    <w:rsid w:val="005E0687"/>
    <w:rsid w:val="005E0B6A"/>
    <w:rsid w:val="005E221A"/>
    <w:rsid w:val="005E221E"/>
    <w:rsid w:val="005E223A"/>
    <w:rsid w:val="005E2745"/>
    <w:rsid w:val="005E29C3"/>
    <w:rsid w:val="005E32E3"/>
    <w:rsid w:val="005E32EA"/>
    <w:rsid w:val="005E39B3"/>
    <w:rsid w:val="005E3AF4"/>
    <w:rsid w:val="005E3D02"/>
    <w:rsid w:val="005E4477"/>
    <w:rsid w:val="005E5F62"/>
    <w:rsid w:val="005E622E"/>
    <w:rsid w:val="005E630A"/>
    <w:rsid w:val="005E63FA"/>
    <w:rsid w:val="005E63FB"/>
    <w:rsid w:val="005E6C3A"/>
    <w:rsid w:val="005E72CC"/>
    <w:rsid w:val="005E7BFF"/>
    <w:rsid w:val="005E7EFD"/>
    <w:rsid w:val="005F00A6"/>
    <w:rsid w:val="005F016B"/>
    <w:rsid w:val="005F0A47"/>
    <w:rsid w:val="005F0B70"/>
    <w:rsid w:val="005F0CB4"/>
    <w:rsid w:val="005F0FFE"/>
    <w:rsid w:val="005F111B"/>
    <w:rsid w:val="005F135C"/>
    <w:rsid w:val="005F1666"/>
    <w:rsid w:val="005F1B4F"/>
    <w:rsid w:val="005F2FDF"/>
    <w:rsid w:val="005F3A48"/>
    <w:rsid w:val="005F4425"/>
    <w:rsid w:val="005F5321"/>
    <w:rsid w:val="005F5858"/>
    <w:rsid w:val="005F5B2A"/>
    <w:rsid w:val="005F5B77"/>
    <w:rsid w:val="005F65EC"/>
    <w:rsid w:val="005F68BF"/>
    <w:rsid w:val="005F7D8C"/>
    <w:rsid w:val="005F7EB8"/>
    <w:rsid w:val="00600519"/>
    <w:rsid w:val="00600F36"/>
    <w:rsid w:val="00601217"/>
    <w:rsid w:val="00601A56"/>
    <w:rsid w:val="006026FE"/>
    <w:rsid w:val="0060297E"/>
    <w:rsid w:val="006030B9"/>
    <w:rsid w:val="006038B1"/>
    <w:rsid w:val="00603C2B"/>
    <w:rsid w:val="00603E0B"/>
    <w:rsid w:val="0060456A"/>
    <w:rsid w:val="006045B2"/>
    <w:rsid w:val="006045D1"/>
    <w:rsid w:val="00605274"/>
    <w:rsid w:val="00605C4B"/>
    <w:rsid w:val="00606122"/>
    <w:rsid w:val="006061C0"/>
    <w:rsid w:val="006062CD"/>
    <w:rsid w:val="006063BC"/>
    <w:rsid w:val="006064C0"/>
    <w:rsid w:val="00606828"/>
    <w:rsid w:val="00606FB8"/>
    <w:rsid w:val="00607476"/>
    <w:rsid w:val="006077CA"/>
    <w:rsid w:val="0060780C"/>
    <w:rsid w:val="00607C07"/>
    <w:rsid w:val="0061095E"/>
    <w:rsid w:val="006111DF"/>
    <w:rsid w:val="0061150E"/>
    <w:rsid w:val="0061166A"/>
    <w:rsid w:val="00611771"/>
    <w:rsid w:val="00611A2C"/>
    <w:rsid w:val="00611D47"/>
    <w:rsid w:val="00612A89"/>
    <w:rsid w:val="006143E2"/>
    <w:rsid w:val="00614867"/>
    <w:rsid w:val="00614989"/>
    <w:rsid w:val="006153C0"/>
    <w:rsid w:val="006157BE"/>
    <w:rsid w:val="00615904"/>
    <w:rsid w:val="00615D95"/>
    <w:rsid w:val="00616223"/>
    <w:rsid w:val="0061679E"/>
    <w:rsid w:val="00616B57"/>
    <w:rsid w:val="00617024"/>
    <w:rsid w:val="0061736C"/>
    <w:rsid w:val="0061766C"/>
    <w:rsid w:val="00617769"/>
    <w:rsid w:val="00617941"/>
    <w:rsid w:val="00617E3F"/>
    <w:rsid w:val="0062006E"/>
    <w:rsid w:val="00620291"/>
    <w:rsid w:val="0062097D"/>
    <w:rsid w:val="00620C78"/>
    <w:rsid w:val="00620D53"/>
    <w:rsid w:val="00620F1F"/>
    <w:rsid w:val="00621365"/>
    <w:rsid w:val="006213D3"/>
    <w:rsid w:val="0062189D"/>
    <w:rsid w:val="00621BB5"/>
    <w:rsid w:val="00621E11"/>
    <w:rsid w:val="00621E78"/>
    <w:rsid w:val="00622187"/>
    <w:rsid w:val="0062227E"/>
    <w:rsid w:val="00622280"/>
    <w:rsid w:val="00622F51"/>
    <w:rsid w:val="006230D6"/>
    <w:rsid w:val="00623665"/>
    <w:rsid w:val="006237F1"/>
    <w:rsid w:val="006238C0"/>
    <w:rsid w:val="00623BD0"/>
    <w:rsid w:val="00623E29"/>
    <w:rsid w:val="00623EE2"/>
    <w:rsid w:val="006242B7"/>
    <w:rsid w:val="00624783"/>
    <w:rsid w:val="00624A93"/>
    <w:rsid w:val="00625265"/>
    <w:rsid w:val="00625FC5"/>
    <w:rsid w:val="00626113"/>
    <w:rsid w:val="00626173"/>
    <w:rsid w:val="00626404"/>
    <w:rsid w:val="006264B2"/>
    <w:rsid w:val="0062670B"/>
    <w:rsid w:val="00627170"/>
    <w:rsid w:val="00627195"/>
    <w:rsid w:val="0062750C"/>
    <w:rsid w:val="00630121"/>
    <w:rsid w:val="006309A4"/>
    <w:rsid w:val="00630C28"/>
    <w:rsid w:val="006313D3"/>
    <w:rsid w:val="006313EC"/>
    <w:rsid w:val="00631473"/>
    <w:rsid w:val="00631482"/>
    <w:rsid w:val="00631531"/>
    <w:rsid w:val="006317B7"/>
    <w:rsid w:val="00631C83"/>
    <w:rsid w:val="00631F7B"/>
    <w:rsid w:val="00631FB6"/>
    <w:rsid w:val="00631FFA"/>
    <w:rsid w:val="00632664"/>
    <w:rsid w:val="00632BD5"/>
    <w:rsid w:val="00632C79"/>
    <w:rsid w:val="00633662"/>
    <w:rsid w:val="006336AB"/>
    <w:rsid w:val="00633939"/>
    <w:rsid w:val="00634747"/>
    <w:rsid w:val="00634791"/>
    <w:rsid w:val="00635005"/>
    <w:rsid w:val="0063524D"/>
    <w:rsid w:val="006353EE"/>
    <w:rsid w:val="00636241"/>
    <w:rsid w:val="006367F4"/>
    <w:rsid w:val="00636926"/>
    <w:rsid w:val="006369BB"/>
    <w:rsid w:val="00636BA6"/>
    <w:rsid w:val="00636F5D"/>
    <w:rsid w:val="00637128"/>
    <w:rsid w:val="00637AA0"/>
    <w:rsid w:val="00637C04"/>
    <w:rsid w:val="00640404"/>
    <w:rsid w:val="006404F7"/>
    <w:rsid w:val="00640814"/>
    <w:rsid w:val="00640FB8"/>
    <w:rsid w:val="00641959"/>
    <w:rsid w:val="00641C3B"/>
    <w:rsid w:val="00641D61"/>
    <w:rsid w:val="00641EB1"/>
    <w:rsid w:val="0064249F"/>
    <w:rsid w:val="006424AD"/>
    <w:rsid w:val="00642D08"/>
    <w:rsid w:val="00643C69"/>
    <w:rsid w:val="006442D7"/>
    <w:rsid w:val="00644A49"/>
    <w:rsid w:val="00644D4B"/>
    <w:rsid w:val="0064545B"/>
    <w:rsid w:val="0064567F"/>
    <w:rsid w:val="0064574E"/>
    <w:rsid w:val="00645CA3"/>
    <w:rsid w:val="00646291"/>
    <w:rsid w:val="0064654B"/>
    <w:rsid w:val="00646720"/>
    <w:rsid w:val="006472B4"/>
    <w:rsid w:val="00647824"/>
    <w:rsid w:val="00647B78"/>
    <w:rsid w:val="00647BB9"/>
    <w:rsid w:val="00647F88"/>
    <w:rsid w:val="006501DB"/>
    <w:rsid w:val="00650262"/>
    <w:rsid w:val="0065091F"/>
    <w:rsid w:val="00650A34"/>
    <w:rsid w:val="00650C97"/>
    <w:rsid w:val="00650EE6"/>
    <w:rsid w:val="0065113A"/>
    <w:rsid w:val="006512EF"/>
    <w:rsid w:val="006513BD"/>
    <w:rsid w:val="00651E20"/>
    <w:rsid w:val="006521AB"/>
    <w:rsid w:val="00652CF4"/>
    <w:rsid w:val="006532D4"/>
    <w:rsid w:val="00653446"/>
    <w:rsid w:val="0065358F"/>
    <w:rsid w:val="00653BB2"/>
    <w:rsid w:val="00653BCB"/>
    <w:rsid w:val="0065414E"/>
    <w:rsid w:val="00654382"/>
    <w:rsid w:val="00654623"/>
    <w:rsid w:val="006547D2"/>
    <w:rsid w:val="0065526A"/>
    <w:rsid w:val="00655BED"/>
    <w:rsid w:val="00655E1C"/>
    <w:rsid w:val="00655FB5"/>
    <w:rsid w:val="00655FE0"/>
    <w:rsid w:val="0065620D"/>
    <w:rsid w:val="0065648B"/>
    <w:rsid w:val="00656601"/>
    <w:rsid w:val="006566CC"/>
    <w:rsid w:val="00656C6B"/>
    <w:rsid w:val="00657112"/>
    <w:rsid w:val="006573A6"/>
    <w:rsid w:val="0065790E"/>
    <w:rsid w:val="00657944"/>
    <w:rsid w:val="00660082"/>
    <w:rsid w:val="006602B3"/>
    <w:rsid w:val="006607A9"/>
    <w:rsid w:val="00660940"/>
    <w:rsid w:val="006616D1"/>
    <w:rsid w:val="00661768"/>
    <w:rsid w:val="006618C6"/>
    <w:rsid w:val="00661FC1"/>
    <w:rsid w:val="006626C5"/>
    <w:rsid w:val="006635D2"/>
    <w:rsid w:val="00663688"/>
    <w:rsid w:val="00663BD1"/>
    <w:rsid w:val="00663C71"/>
    <w:rsid w:val="0066441E"/>
    <w:rsid w:val="00664431"/>
    <w:rsid w:val="0066466C"/>
    <w:rsid w:val="006649DF"/>
    <w:rsid w:val="00665B29"/>
    <w:rsid w:val="0066663C"/>
    <w:rsid w:val="00666899"/>
    <w:rsid w:val="00666E2B"/>
    <w:rsid w:val="006673ED"/>
    <w:rsid w:val="006677B4"/>
    <w:rsid w:val="006678EB"/>
    <w:rsid w:val="00667C69"/>
    <w:rsid w:val="0067051A"/>
    <w:rsid w:val="0067070C"/>
    <w:rsid w:val="00670DAA"/>
    <w:rsid w:val="0067168F"/>
    <w:rsid w:val="00671703"/>
    <w:rsid w:val="00671A23"/>
    <w:rsid w:val="00671B80"/>
    <w:rsid w:val="00671CB7"/>
    <w:rsid w:val="00671F5E"/>
    <w:rsid w:val="0067206A"/>
    <w:rsid w:val="00672997"/>
    <w:rsid w:val="00672D16"/>
    <w:rsid w:val="00672DEA"/>
    <w:rsid w:val="006733BF"/>
    <w:rsid w:val="00673787"/>
    <w:rsid w:val="006738D9"/>
    <w:rsid w:val="00673CC3"/>
    <w:rsid w:val="00673DF1"/>
    <w:rsid w:val="00674696"/>
    <w:rsid w:val="006747BC"/>
    <w:rsid w:val="00674F7F"/>
    <w:rsid w:val="006756A6"/>
    <w:rsid w:val="006757DB"/>
    <w:rsid w:val="00675BE0"/>
    <w:rsid w:val="00675C04"/>
    <w:rsid w:val="00676805"/>
    <w:rsid w:val="0067685C"/>
    <w:rsid w:val="0067699E"/>
    <w:rsid w:val="00676A97"/>
    <w:rsid w:val="00676CFC"/>
    <w:rsid w:val="00676DB8"/>
    <w:rsid w:val="00676E42"/>
    <w:rsid w:val="00677123"/>
    <w:rsid w:val="006771BC"/>
    <w:rsid w:val="00677584"/>
    <w:rsid w:val="006775B6"/>
    <w:rsid w:val="0067762D"/>
    <w:rsid w:val="00680C6B"/>
    <w:rsid w:val="00681A18"/>
    <w:rsid w:val="00681A43"/>
    <w:rsid w:val="00682599"/>
    <w:rsid w:val="006825D0"/>
    <w:rsid w:val="00683C01"/>
    <w:rsid w:val="00683D97"/>
    <w:rsid w:val="00684074"/>
    <w:rsid w:val="00684567"/>
    <w:rsid w:val="00684765"/>
    <w:rsid w:val="006849B6"/>
    <w:rsid w:val="006849B9"/>
    <w:rsid w:val="00684D46"/>
    <w:rsid w:val="00684E4E"/>
    <w:rsid w:val="006850E1"/>
    <w:rsid w:val="006853A4"/>
    <w:rsid w:val="00685743"/>
    <w:rsid w:val="00685A45"/>
    <w:rsid w:val="00686131"/>
    <w:rsid w:val="00687386"/>
    <w:rsid w:val="0068773F"/>
    <w:rsid w:val="00687A39"/>
    <w:rsid w:val="00687A91"/>
    <w:rsid w:val="00687D25"/>
    <w:rsid w:val="00687EAE"/>
    <w:rsid w:val="00687FBE"/>
    <w:rsid w:val="00690171"/>
    <w:rsid w:val="006902C7"/>
    <w:rsid w:val="00690807"/>
    <w:rsid w:val="006908C9"/>
    <w:rsid w:val="006912D6"/>
    <w:rsid w:val="006914AB"/>
    <w:rsid w:val="00691704"/>
    <w:rsid w:val="00691A63"/>
    <w:rsid w:val="00691F71"/>
    <w:rsid w:val="0069245A"/>
    <w:rsid w:val="006925EF"/>
    <w:rsid w:val="00692707"/>
    <w:rsid w:val="00692871"/>
    <w:rsid w:val="00692A8D"/>
    <w:rsid w:val="00692C57"/>
    <w:rsid w:val="00692C62"/>
    <w:rsid w:val="00692D5C"/>
    <w:rsid w:val="0069309A"/>
    <w:rsid w:val="006934DA"/>
    <w:rsid w:val="006936CF"/>
    <w:rsid w:val="00693CED"/>
    <w:rsid w:val="00693F1F"/>
    <w:rsid w:val="00694162"/>
    <w:rsid w:val="00694223"/>
    <w:rsid w:val="00694306"/>
    <w:rsid w:val="00694361"/>
    <w:rsid w:val="006943DD"/>
    <w:rsid w:val="006946CE"/>
    <w:rsid w:val="00694C2C"/>
    <w:rsid w:val="0069558F"/>
    <w:rsid w:val="0069565A"/>
    <w:rsid w:val="00695F3D"/>
    <w:rsid w:val="006966B6"/>
    <w:rsid w:val="00697E69"/>
    <w:rsid w:val="00697F55"/>
    <w:rsid w:val="00697FE1"/>
    <w:rsid w:val="006A0159"/>
    <w:rsid w:val="006A01E0"/>
    <w:rsid w:val="006A086A"/>
    <w:rsid w:val="006A0B84"/>
    <w:rsid w:val="006A0F81"/>
    <w:rsid w:val="006A1285"/>
    <w:rsid w:val="006A1322"/>
    <w:rsid w:val="006A18FC"/>
    <w:rsid w:val="006A1EC3"/>
    <w:rsid w:val="006A2350"/>
    <w:rsid w:val="006A2FB2"/>
    <w:rsid w:val="006A3E1A"/>
    <w:rsid w:val="006A3FF3"/>
    <w:rsid w:val="006A46DC"/>
    <w:rsid w:val="006A4D06"/>
    <w:rsid w:val="006A58DD"/>
    <w:rsid w:val="006A5989"/>
    <w:rsid w:val="006A5A64"/>
    <w:rsid w:val="006A5DB2"/>
    <w:rsid w:val="006A5DC9"/>
    <w:rsid w:val="006A5E03"/>
    <w:rsid w:val="006A5F21"/>
    <w:rsid w:val="006A61C4"/>
    <w:rsid w:val="006A6F55"/>
    <w:rsid w:val="006A7814"/>
    <w:rsid w:val="006A78BC"/>
    <w:rsid w:val="006B03E1"/>
    <w:rsid w:val="006B044A"/>
    <w:rsid w:val="006B04FE"/>
    <w:rsid w:val="006B068A"/>
    <w:rsid w:val="006B08CF"/>
    <w:rsid w:val="006B0A54"/>
    <w:rsid w:val="006B0B52"/>
    <w:rsid w:val="006B1576"/>
    <w:rsid w:val="006B1706"/>
    <w:rsid w:val="006B1880"/>
    <w:rsid w:val="006B1C25"/>
    <w:rsid w:val="006B1EFB"/>
    <w:rsid w:val="006B2005"/>
    <w:rsid w:val="006B23A5"/>
    <w:rsid w:val="006B282A"/>
    <w:rsid w:val="006B32A3"/>
    <w:rsid w:val="006B3351"/>
    <w:rsid w:val="006B39DF"/>
    <w:rsid w:val="006B39FA"/>
    <w:rsid w:val="006B3A8C"/>
    <w:rsid w:val="006B3AAC"/>
    <w:rsid w:val="006B3C4E"/>
    <w:rsid w:val="006B4310"/>
    <w:rsid w:val="006B492A"/>
    <w:rsid w:val="006B4AA8"/>
    <w:rsid w:val="006B54C4"/>
    <w:rsid w:val="006B5568"/>
    <w:rsid w:val="006B58E4"/>
    <w:rsid w:val="006B5927"/>
    <w:rsid w:val="006B61BE"/>
    <w:rsid w:val="006B73A5"/>
    <w:rsid w:val="006B7934"/>
    <w:rsid w:val="006B7A5E"/>
    <w:rsid w:val="006C0028"/>
    <w:rsid w:val="006C009A"/>
    <w:rsid w:val="006C023B"/>
    <w:rsid w:val="006C0A19"/>
    <w:rsid w:val="006C0C77"/>
    <w:rsid w:val="006C1043"/>
    <w:rsid w:val="006C1228"/>
    <w:rsid w:val="006C1F92"/>
    <w:rsid w:val="006C2150"/>
    <w:rsid w:val="006C215D"/>
    <w:rsid w:val="006C22E2"/>
    <w:rsid w:val="006C2332"/>
    <w:rsid w:val="006C239F"/>
    <w:rsid w:val="006C27BC"/>
    <w:rsid w:val="006C28DF"/>
    <w:rsid w:val="006C2A7A"/>
    <w:rsid w:val="006C34A7"/>
    <w:rsid w:val="006C38D4"/>
    <w:rsid w:val="006C3BC6"/>
    <w:rsid w:val="006C402A"/>
    <w:rsid w:val="006C4E7B"/>
    <w:rsid w:val="006C5668"/>
    <w:rsid w:val="006C58B7"/>
    <w:rsid w:val="006C5E63"/>
    <w:rsid w:val="006C61F1"/>
    <w:rsid w:val="006C667E"/>
    <w:rsid w:val="006C698C"/>
    <w:rsid w:val="006C69B5"/>
    <w:rsid w:val="006C6D05"/>
    <w:rsid w:val="006D09A6"/>
    <w:rsid w:val="006D0BF6"/>
    <w:rsid w:val="006D0E2F"/>
    <w:rsid w:val="006D17C0"/>
    <w:rsid w:val="006D2E62"/>
    <w:rsid w:val="006D3580"/>
    <w:rsid w:val="006D3928"/>
    <w:rsid w:val="006D3F15"/>
    <w:rsid w:val="006D41EA"/>
    <w:rsid w:val="006D4746"/>
    <w:rsid w:val="006D4BB2"/>
    <w:rsid w:val="006D503E"/>
    <w:rsid w:val="006D5809"/>
    <w:rsid w:val="006D6485"/>
    <w:rsid w:val="006D650D"/>
    <w:rsid w:val="006D657A"/>
    <w:rsid w:val="006D6844"/>
    <w:rsid w:val="006D6D77"/>
    <w:rsid w:val="006D6EFB"/>
    <w:rsid w:val="006D7BE3"/>
    <w:rsid w:val="006D7C36"/>
    <w:rsid w:val="006E05B8"/>
    <w:rsid w:val="006E0872"/>
    <w:rsid w:val="006E0EDF"/>
    <w:rsid w:val="006E1375"/>
    <w:rsid w:val="006E13B7"/>
    <w:rsid w:val="006E14BF"/>
    <w:rsid w:val="006E2771"/>
    <w:rsid w:val="006E2828"/>
    <w:rsid w:val="006E2AAA"/>
    <w:rsid w:val="006E33E2"/>
    <w:rsid w:val="006E3847"/>
    <w:rsid w:val="006E38B5"/>
    <w:rsid w:val="006E3BD7"/>
    <w:rsid w:val="006E4142"/>
    <w:rsid w:val="006E48D6"/>
    <w:rsid w:val="006E4B15"/>
    <w:rsid w:val="006E50D0"/>
    <w:rsid w:val="006E5151"/>
    <w:rsid w:val="006E555D"/>
    <w:rsid w:val="006E55EB"/>
    <w:rsid w:val="006E56CF"/>
    <w:rsid w:val="006E5A19"/>
    <w:rsid w:val="006E6270"/>
    <w:rsid w:val="006E6FC7"/>
    <w:rsid w:val="006E73B5"/>
    <w:rsid w:val="006E7475"/>
    <w:rsid w:val="006E78CC"/>
    <w:rsid w:val="006E7BED"/>
    <w:rsid w:val="006E7F81"/>
    <w:rsid w:val="006F0D19"/>
    <w:rsid w:val="006F14ED"/>
    <w:rsid w:val="006F177D"/>
    <w:rsid w:val="006F18A0"/>
    <w:rsid w:val="006F1E2D"/>
    <w:rsid w:val="006F20D7"/>
    <w:rsid w:val="006F23EC"/>
    <w:rsid w:val="006F242F"/>
    <w:rsid w:val="006F2481"/>
    <w:rsid w:val="006F28FF"/>
    <w:rsid w:val="006F292D"/>
    <w:rsid w:val="006F3A93"/>
    <w:rsid w:val="006F3F0F"/>
    <w:rsid w:val="006F4182"/>
    <w:rsid w:val="006F47A5"/>
    <w:rsid w:val="006F48AC"/>
    <w:rsid w:val="006F4C59"/>
    <w:rsid w:val="006F4D05"/>
    <w:rsid w:val="006F4EDE"/>
    <w:rsid w:val="006F5285"/>
    <w:rsid w:val="006F59F8"/>
    <w:rsid w:val="006F5A78"/>
    <w:rsid w:val="006F5BFC"/>
    <w:rsid w:val="006F5D5A"/>
    <w:rsid w:val="006F5E75"/>
    <w:rsid w:val="006F629F"/>
    <w:rsid w:val="006F671E"/>
    <w:rsid w:val="006F6B93"/>
    <w:rsid w:val="006F6D3D"/>
    <w:rsid w:val="006F7489"/>
    <w:rsid w:val="006F793C"/>
    <w:rsid w:val="006F7E54"/>
    <w:rsid w:val="006F7FB3"/>
    <w:rsid w:val="00700254"/>
    <w:rsid w:val="0070065D"/>
    <w:rsid w:val="00700AD7"/>
    <w:rsid w:val="007012C1"/>
    <w:rsid w:val="00701701"/>
    <w:rsid w:val="00701AB7"/>
    <w:rsid w:val="00701F1E"/>
    <w:rsid w:val="00702532"/>
    <w:rsid w:val="0070254A"/>
    <w:rsid w:val="0070278B"/>
    <w:rsid w:val="007029A7"/>
    <w:rsid w:val="00702AA8"/>
    <w:rsid w:val="00702E5C"/>
    <w:rsid w:val="00703216"/>
    <w:rsid w:val="0070360A"/>
    <w:rsid w:val="0070360F"/>
    <w:rsid w:val="007037C1"/>
    <w:rsid w:val="00703C7C"/>
    <w:rsid w:val="00704018"/>
    <w:rsid w:val="00704424"/>
    <w:rsid w:val="00704549"/>
    <w:rsid w:val="007045E0"/>
    <w:rsid w:val="00704F00"/>
    <w:rsid w:val="007053EC"/>
    <w:rsid w:val="0070581E"/>
    <w:rsid w:val="00705F38"/>
    <w:rsid w:val="00705FAA"/>
    <w:rsid w:val="007065FB"/>
    <w:rsid w:val="00706A29"/>
    <w:rsid w:val="007073CC"/>
    <w:rsid w:val="00707618"/>
    <w:rsid w:val="007078C8"/>
    <w:rsid w:val="00707A3D"/>
    <w:rsid w:val="00707F51"/>
    <w:rsid w:val="007103C0"/>
    <w:rsid w:val="007103F6"/>
    <w:rsid w:val="007103F8"/>
    <w:rsid w:val="00710868"/>
    <w:rsid w:val="00710B18"/>
    <w:rsid w:val="00710D49"/>
    <w:rsid w:val="00710DA4"/>
    <w:rsid w:val="00711300"/>
    <w:rsid w:val="007113E9"/>
    <w:rsid w:val="0071157D"/>
    <w:rsid w:val="007116D8"/>
    <w:rsid w:val="00711756"/>
    <w:rsid w:val="00712A06"/>
    <w:rsid w:val="00712A2E"/>
    <w:rsid w:val="00712AA4"/>
    <w:rsid w:val="00713091"/>
    <w:rsid w:val="00713174"/>
    <w:rsid w:val="007136B9"/>
    <w:rsid w:val="007138D8"/>
    <w:rsid w:val="0071399C"/>
    <w:rsid w:val="00713A79"/>
    <w:rsid w:val="00714477"/>
    <w:rsid w:val="00714D47"/>
    <w:rsid w:val="007153BB"/>
    <w:rsid w:val="0071541A"/>
    <w:rsid w:val="00715617"/>
    <w:rsid w:val="00715903"/>
    <w:rsid w:val="00715B4A"/>
    <w:rsid w:val="00715D66"/>
    <w:rsid w:val="00716231"/>
    <w:rsid w:val="007162B6"/>
    <w:rsid w:val="00716878"/>
    <w:rsid w:val="0071699E"/>
    <w:rsid w:val="0071708C"/>
    <w:rsid w:val="00717DD8"/>
    <w:rsid w:val="007206A7"/>
    <w:rsid w:val="00720788"/>
    <w:rsid w:val="007208D8"/>
    <w:rsid w:val="00720A3F"/>
    <w:rsid w:val="00720B05"/>
    <w:rsid w:val="00720D18"/>
    <w:rsid w:val="007210A3"/>
    <w:rsid w:val="0072113D"/>
    <w:rsid w:val="00721899"/>
    <w:rsid w:val="007228A3"/>
    <w:rsid w:val="00723797"/>
    <w:rsid w:val="007245B0"/>
    <w:rsid w:val="007245EE"/>
    <w:rsid w:val="00724734"/>
    <w:rsid w:val="0072498A"/>
    <w:rsid w:val="00724CA1"/>
    <w:rsid w:val="0072500A"/>
    <w:rsid w:val="007268EA"/>
    <w:rsid w:val="007270DD"/>
    <w:rsid w:val="00727835"/>
    <w:rsid w:val="007305FE"/>
    <w:rsid w:val="00730BB6"/>
    <w:rsid w:val="00731A10"/>
    <w:rsid w:val="00731C81"/>
    <w:rsid w:val="00731F19"/>
    <w:rsid w:val="00732BA5"/>
    <w:rsid w:val="007337A2"/>
    <w:rsid w:val="00733E57"/>
    <w:rsid w:val="0073448F"/>
    <w:rsid w:val="007346B9"/>
    <w:rsid w:val="007347DB"/>
    <w:rsid w:val="007357B5"/>
    <w:rsid w:val="0073592F"/>
    <w:rsid w:val="00735A35"/>
    <w:rsid w:val="00735E72"/>
    <w:rsid w:val="00736013"/>
    <w:rsid w:val="0073634A"/>
    <w:rsid w:val="0073647A"/>
    <w:rsid w:val="00736677"/>
    <w:rsid w:val="0073667A"/>
    <w:rsid w:val="007368E1"/>
    <w:rsid w:val="007370C8"/>
    <w:rsid w:val="007372F8"/>
    <w:rsid w:val="0073755C"/>
    <w:rsid w:val="00737E1E"/>
    <w:rsid w:val="00737E5F"/>
    <w:rsid w:val="00737EA8"/>
    <w:rsid w:val="0074014C"/>
    <w:rsid w:val="0074051F"/>
    <w:rsid w:val="00740BA8"/>
    <w:rsid w:val="007414BC"/>
    <w:rsid w:val="007415CF"/>
    <w:rsid w:val="00741AEE"/>
    <w:rsid w:val="0074204A"/>
    <w:rsid w:val="0074228D"/>
    <w:rsid w:val="00742C90"/>
    <w:rsid w:val="00743073"/>
    <w:rsid w:val="007431FC"/>
    <w:rsid w:val="007432C6"/>
    <w:rsid w:val="00743A6B"/>
    <w:rsid w:val="0074414E"/>
    <w:rsid w:val="00744506"/>
    <w:rsid w:val="007448EB"/>
    <w:rsid w:val="00744A4F"/>
    <w:rsid w:val="007453E9"/>
    <w:rsid w:val="007456E2"/>
    <w:rsid w:val="007460B2"/>
    <w:rsid w:val="00746176"/>
    <w:rsid w:val="007465E3"/>
    <w:rsid w:val="00746621"/>
    <w:rsid w:val="0074694C"/>
    <w:rsid w:val="00746B24"/>
    <w:rsid w:val="00746C54"/>
    <w:rsid w:val="007474E0"/>
    <w:rsid w:val="00747767"/>
    <w:rsid w:val="00747846"/>
    <w:rsid w:val="00747954"/>
    <w:rsid w:val="00747986"/>
    <w:rsid w:val="007504EC"/>
    <w:rsid w:val="00750BB7"/>
    <w:rsid w:val="00751268"/>
    <w:rsid w:val="007514A1"/>
    <w:rsid w:val="007514B1"/>
    <w:rsid w:val="00752964"/>
    <w:rsid w:val="00752B6E"/>
    <w:rsid w:val="00753675"/>
    <w:rsid w:val="0075378E"/>
    <w:rsid w:val="00753D72"/>
    <w:rsid w:val="00753D82"/>
    <w:rsid w:val="00753F2B"/>
    <w:rsid w:val="007540DD"/>
    <w:rsid w:val="007545E4"/>
    <w:rsid w:val="007546FE"/>
    <w:rsid w:val="0075475E"/>
    <w:rsid w:val="00754BA1"/>
    <w:rsid w:val="00754D8D"/>
    <w:rsid w:val="00754F77"/>
    <w:rsid w:val="0075506C"/>
    <w:rsid w:val="00755363"/>
    <w:rsid w:val="007555CF"/>
    <w:rsid w:val="00755E57"/>
    <w:rsid w:val="007566E4"/>
    <w:rsid w:val="0075683D"/>
    <w:rsid w:val="00756C1B"/>
    <w:rsid w:val="00756D1E"/>
    <w:rsid w:val="0075757A"/>
    <w:rsid w:val="007579DE"/>
    <w:rsid w:val="00757B20"/>
    <w:rsid w:val="00757E50"/>
    <w:rsid w:val="00757F2B"/>
    <w:rsid w:val="007601FA"/>
    <w:rsid w:val="0076038E"/>
    <w:rsid w:val="007610C2"/>
    <w:rsid w:val="007613CE"/>
    <w:rsid w:val="007616CC"/>
    <w:rsid w:val="00761D27"/>
    <w:rsid w:val="007627A7"/>
    <w:rsid w:val="00762823"/>
    <w:rsid w:val="00762D7E"/>
    <w:rsid w:val="00762E35"/>
    <w:rsid w:val="007633A6"/>
    <w:rsid w:val="00763AED"/>
    <w:rsid w:val="00763D9A"/>
    <w:rsid w:val="00764B3B"/>
    <w:rsid w:val="00764F67"/>
    <w:rsid w:val="007657F0"/>
    <w:rsid w:val="0076597E"/>
    <w:rsid w:val="00765D29"/>
    <w:rsid w:val="007663BC"/>
    <w:rsid w:val="00766800"/>
    <w:rsid w:val="00767484"/>
    <w:rsid w:val="0076784C"/>
    <w:rsid w:val="00770389"/>
    <w:rsid w:val="00770CED"/>
    <w:rsid w:val="0077115F"/>
    <w:rsid w:val="007723D7"/>
    <w:rsid w:val="007727DF"/>
    <w:rsid w:val="00772A09"/>
    <w:rsid w:val="00772F06"/>
    <w:rsid w:val="0077307F"/>
    <w:rsid w:val="00773137"/>
    <w:rsid w:val="007738AE"/>
    <w:rsid w:val="007738EC"/>
    <w:rsid w:val="00773FF3"/>
    <w:rsid w:val="00774017"/>
    <w:rsid w:val="00774880"/>
    <w:rsid w:val="007748A0"/>
    <w:rsid w:val="00774A17"/>
    <w:rsid w:val="007751D0"/>
    <w:rsid w:val="0077576C"/>
    <w:rsid w:val="007759CF"/>
    <w:rsid w:val="00775ACB"/>
    <w:rsid w:val="00775BD4"/>
    <w:rsid w:val="00775BDE"/>
    <w:rsid w:val="00775C3A"/>
    <w:rsid w:val="0077618A"/>
    <w:rsid w:val="007770BA"/>
    <w:rsid w:val="00777A72"/>
    <w:rsid w:val="007806F9"/>
    <w:rsid w:val="00780D22"/>
    <w:rsid w:val="00780D4C"/>
    <w:rsid w:val="00781436"/>
    <w:rsid w:val="00781588"/>
    <w:rsid w:val="007815AC"/>
    <w:rsid w:val="00781AE9"/>
    <w:rsid w:val="00782007"/>
    <w:rsid w:val="007821BF"/>
    <w:rsid w:val="007822B1"/>
    <w:rsid w:val="007825D2"/>
    <w:rsid w:val="00782A4C"/>
    <w:rsid w:val="00782BE5"/>
    <w:rsid w:val="00783101"/>
    <w:rsid w:val="0078327D"/>
    <w:rsid w:val="007833B7"/>
    <w:rsid w:val="007834BC"/>
    <w:rsid w:val="00783584"/>
    <w:rsid w:val="007837C2"/>
    <w:rsid w:val="00783D03"/>
    <w:rsid w:val="00783D48"/>
    <w:rsid w:val="007851CF"/>
    <w:rsid w:val="007853EE"/>
    <w:rsid w:val="00785A3C"/>
    <w:rsid w:val="0078606C"/>
    <w:rsid w:val="00786084"/>
    <w:rsid w:val="00786908"/>
    <w:rsid w:val="007873DC"/>
    <w:rsid w:val="00787606"/>
    <w:rsid w:val="00787620"/>
    <w:rsid w:val="007876E6"/>
    <w:rsid w:val="00787CCE"/>
    <w:rsid w:val="00790376"/>
    <w:rsid w:val="007903E7"/>
    <w:rsid w:val="007907E1"/>
    <w:rsid w:val="00790A19"/>
    <w:rsid w:val="00790DA1"/>
    <w:rsid w:val="00790F26"/>
    <w:rsid w:val="007913BF"/>
    <w:rsid w:val="00791545"/>
    <w:rsid w:val="00791569"/>
    <w:rsid w:val="00792073"/>
    <w:rsid w:val="00792969"/>
    <w:rsid w:val="00792E6F"/>
    <w:rsid w:val="007942E2"/>
    <w:rsid w:val="00794731"/>
    <w:rsid w:val="007949A6"/>
    <w:rsid w:val="007949B0"/>
    <w:rsid w:val="00794C9A"/>
    <w:rsid w:val="00794DC6"/>
    <w:rsid w:val="007959FC"/>
    <w:rsid w:val="00795DA1"/>
    <w:rsid w:val="00795E8A"/>
    <w:rsid w:val="00796172"/>
    <w:rsid w:val="00796312"/>
    <w:rsid w:val="00796400"/>
    <w:rsid w:val="0079658F"/>
    <w:rsid w:val="007968EE"/>
    <w:rsid w:val="00796969"/>
    <w:rsid w:val="00796E46"/>
    <w:rsid w:val="00796EBB"/>
    <w:rsid w:val="007974F4"/>
    <w:rsid w:val="007A00FF"/>
    <w:rsid w:val="007A03D9"/>
    <w:rsid w:val="007A0456"/>
    <w:rsid w:val="007A062A"/>
    <w:rsid w:val="007A0AF6"/>
    <w:rsid w:val="007A0BEF"/>
    <w:rsid w:val="007A1E4D"/>
    <w:rsid w:val="007A2A9A"/>
    <w:rsid w:val="007A2C42"/>
    <w:rsid w:val="007A2DC4"/>
    <w:rsid w:val="007A312C"/>
    <w:rsid w:val="007A3221"/>
    <w:rsid w:val="007A38AE"/>
    <w:rsid w:val="007A3AB3"/>
    <w:rsid w:val="007A3AC5"/>
    <w:rsid w:val="007A4400"/>
    <w:rsid w:val="007A4EEF"/>
    <w:rsid w:val="007A5178"/>
    <w:rsid w:val="007A6649"/>
    <w:rsid w:val="007A6743"/>
    <w:rsid w:val="007A6910"/>
    <w:rsid w:val="007A699D"/>
    <w:rsid w:val="007A6AE3"/>
    <w:rsid w:val="007A6BDC"/>
    <w:rsid w:val="007A70DA"/>
    <w:rsid w:val="007A7586"/>
    <w:rsid w:val="007A7E94"/>
    <w:rsid w:val="007B021B"/>
    <w:rsid w:val="007B0733"/>
    <w:rsid w:val="007B07F6"/>
    <w:rsid w:val="007B0C66"/>
    <w:rsid w:val="007B1A61"/>
    <w:rsid w:val="007B22DB"/>
    <w:rsid w:val="007B3678"/>
    <w:rsid w:val="007B443F"/>
    <w:rsid w:val="007B501A"/>
    <w:rsid w:val="007B51C0"/>
    <w:rsid w:val="007B5321"/>
    <w:rsid w:val="007B5AF7"/>
    <w:rsid w:val="007B5DC0"/>
    <w:rsid w:val="007B5F83"/>
    <w:rsid w:val="007B60A6"/>
    <w:rsid w:val="007B625B"/>
    <w:rsid w:val="007B62D1"/>
    <w:rsid w:val="007B6A6A"/>
    <w:rsid w:val="007B6ABC"/>
    <w:rsid w:val="007B6AC1"/>
    <w:rsid w:val="007B6B59"/>
    <w:rsid w:val="007B7104"/>
    <w:rsid w:val="007B733C"/>
    <w:rsid w:val="007B73D1"/>
    <w:rsid w:val="007B7DBE"/>
    <w:rsid w:val="007C0582"/>
    <w:rsid w:val="007C06C3"/>
    <w:rsid w:val="007C0F99"/>
    <w:rsid w:val="007C1675"/>
    <w:rsid w:val="007C1C54"/>
    <w:rsid w:val="007C25C5"/>
    <w:rsid w:val="007C2FCA"/>
    <w:rsid w:val="007C3070"/>
    <w:rsid w:val="007C325B"/>
    <w:rsid w:val="007C380D"/>
    <w:rsid w:val="007C3D5A"/>
    <w:rsid w:val="007C44B6"/>
    <w:rsid w:val="007C49C3"/>
    <w:rsid w:val="007C51D7"/>
    <w:rsid w:val="007C5658"/>
    <w:rsid w:val="007C587A"/>
    <w:rsid w:val="007C5A1E"/>
    <w:rsid w:val="007C5B4D"/>
    <w:rsid w:val="007C5B5D"/>
    <w:rsid w:val="007C6D62"/>
    <w:rsid w:val="007C6FDB"/>
    <w:rsid w:val="007C70EB"/>
    <w:rsid w:val="007C7304"/>
    <w:rsid w:val="007C76EB"/>
    <w:rsid w:val="007D05D0"/>
    <w:rsid w:val="007D06ED"/>
    <w:rsid w:val="007D0868"/>
    <w:rsid w:val="007D0E0F"/>
    <w:rsid w:val="007D0F6D"/>
    <w:rsid w:val="007D1455"/>
    <w:rsid w:val="007D208C"/>
    <w:rsid w:val="007D2D14"/>
    <w:rsid w:val="007D33CE"/>
    <w:rsid w:val="007D35F0"/>
    <w:rsid w:val="007D3643"/>
    <w:rsid w:val="007D3763"/>
    <w:rsid w:val="007D3838"/>
    <w:rsid w:val="007D3AEA"/>
    <w:rsid w:val="007D3E83"/>
    <w:rsid w:val="007D3F45"/>
    <w:rsid w:val="007D460C"/>
    <w:rsid w:val="007D4675"/>
    <w:rsid w:val="007D48EB"/>
    <w:rsid w:val="007D4B6C"/>
    <w:rsid w:val="007D4E83"/>
    <w:rsid w:val="007D5528"/>
    <w:rsid w:val="007D5A1C"/>
    <w:rsid w:val="007D5B71"/>
    <w:rsid w:val="007D5E11"/>
    <w:rsid w:val="007D5F6E"/>
    <w:rsid w:val="007D6C58"/>
    <w:rsid w:val="007D6C72"/>
    <w:rsid w:val="007D6C96"/>
    <w:rsid w:val="007D732B"/>
    <w:rsid w:val="007D77FF"/>
    <w:rsid w:val="007D795C"/>
    <w:rsid w:val="007D7C1F"/>
    <w:rsid w:val="007E0223"/>
    <w:rsid w:val="007E02B1"/>
    <w:rsid w:val="007E033E"/>
    <w:rsid w:val="007E0347"/>
    <w:rsid w:val="007E04A9"/>
    <w:rsid w:val="007E0A85"/>
    <w:rsid w:val="007E0C73"/>
    <w:rsid w:val="007E0E45"/>
    <w:rsid w:val="007E12DD"/>
    <w:rsid w:val="007E2011"/>
    <w:rsid w:val="007E215F"/>
    <w:rsid w:val="007E23BF"/>
    <w:rsid w:val="007E248A"/>
    <w:rsid w:val="007E2918"/>
    <w:rsid w:val="007E2919"/>
    <w:rsid w:val="007E2CC0"/>
    <w:rsid w:val="007E2D00"/>
    <w:rsid w:val="007E2E39"/>
    <w:rsid w:val="007E2E57"/>
    <w:rsid w:val="007E33F6"/>
    <w:rsid w:val="007E34C1"/>
    <w:rsid w:val="007E36DB"/>
    <w:rsid w:val="007E3E14"/>
    <w:rsid w:val="007E4B18"/>
    <w:rsid w:val="007E4DF8"/>
    <w:rsid w:val="007E536F"/>
    <w:rsid w:val="007E5F20"/>
    <w:rsid w:val="007E5F6C"/>
    <w:rsid w:val="007E6F55"/>
    <w:rsid w:val="007E6F59"/>
    <w:rsid w:val="007E6F5A"/>
    <w:rsid w:val="007E7548"/>
    <w:rsid w:val="007E7D4C"/>
    <w:rsid w:val="007E7DEB"/>
    <w:rsid w:val="007E7E53"/>
    <w:rsid w:val="007E7FBA"/>
    <w:rsid w:val="007F03C6"/>
    <w:rsid w:val="007F0535"/>
    <w:rsid w:val="007F1514"/>
    <w:rsid w:val="007F1A23"/>
    <w:rsid w:val="007F1D19"/>
    <w:rsid w:val="007F212C"/>
    <w:rsid w:val="007F25FC"/>
    <w:rsid w:val="007F26AC"/>
    <w:rsid w:val="007F2826"/>
    <w:rsid w:val="007F28A2"/>
    <w:rsid w:val="007F2EFE"/>
    <w:rsid w:val="007F33C6"/>
    <w:rsid w:val="007F3A06"/>
    <w:rsid w:val="007F3EAE"/>
    <w:rsid w:val="007F40E6"/>
    <w:rsid w:val="007F42AA"/>
    <w:rsid w:val="007F4AE3"/>
    <w:rsid w:val="007F4CB9"/>
    <w:rsid w:val="007F4CF6"/>
    <w:rsid w:val="007F4E57"/>
    <w:rsid w:val="007F53EF"/>
    <w:rsid w:val="007F54D9"/>
    <w:rsid w:val="007F54DA"/>
    <w:rsid w:val="007F5742"/>
    <w:rsid w:val="007F583A"/>
    <w:rsid w:val="007F5866"/>
    <w:rsid w:val="007F5D0F"/>
    <w:rsid w:val="007F5E71"/>
    <w:rsid w:val="007F61D1"/>
    <w:rsid w:val="007F6B25"/>
    <w:rsid w:val="007F6B79"/>
    <w:rsid w:val="007F6C88"/>
    <w:rsid w:val="007F6F6C"/>
    <w:rsid w:val="007F7833"/>
    <w:rsid w:val="007F7E7E"/>
    <w:rsid w:val="008002FE"/>
    <w:rsid w:val="008003CC"/>
    <w:rsid w:val="008006B0"/>
    <w:rsid w:val="00800CBE"/>
    <w:rsid w:val="008019F4"/>
    <w:rsid w:val="008020EE"/>
    <w:rsid w:val="008025B8"/>
    <w:rsid w:val="00803340"/>
    <w:rsid w:val="0080373C"/>
    <w:rsid w:val="008043C0"/>
    <w:rsid w:val="00804532"/>
    <w:rsid w:val="00804546"/>
    <w:rsid w:val="00804D41"/>
    <w:rsid w:val="00804E95"/>
    <w:rsid w:val="008051A2"/>
    <w:rsid w:val="008052C1"/>
    <w:rsid w:val="008052E2"/>
    <w:rsid w:val="00805375"/>
    <w:rsid w:val="00805758"/>
    <w:rsid w:val="00805849"/>
    <w:rsid w:val="00805A72"/>
    <w:rsid w:val="00805A7D"/>
    <w:rsid w:val="00805AD3"/>
    <w:rsid w:val="00805D52"/>
    <w:rsid w:val="00805D57"/>
    <w:rsid w:val="00805F28"/>
    <w:rsid w:val="00805F3E"/>
    <w:rsid w:val="00806663"/>
    <w:rsid w:val="008067B5"/>
    <w:rsid w:val="00806C82"/>
    <w:rsid w:val="00806F14"/>
    <w:rsid w:val="008070EB"/>
    <w:rsid w:val="0080721D"/>
    <w:rsid w:val="00807649"/>
    <w:rsid w:val="0080789A"/>
    <w:rsid w:val="008078F7"/>
    <w:rsid w:val="00807D67"/>
    <w:rsid w:val="00807E35"/>
    <w:rsid w:val="0081002E"/>
    <w:rsid w:val="008102AE"/>
    <w:rsid w:val="00810C2A"/>
    <w:rsid w:val="00810C36"/>
    <w:rsid w:val="00810CBB"/>
    <w:rsid w:val="00811525"/>
    <w:rsid w:val="00811652"/>
    <w:rsid w:val="00811A6E"/>
    <w:rsid w:val="00811A6F"/>
    <w:rsid w:val="00812833"/>
    <w:rsid w:val="008132CF"/>
    <w:rsid w:val="00813713"/>
    <w:rsid w:val="00813B8A"/>
    <w:rsid w:val="0081401C"/>
    <w:rsid w:val="00814545"/>
    <w:rsid w:val="008148B5"/>
    <w:rsid w:val="0081493A"/>
    <w:rsid w:val="00814E59"/>
    <w:rsid w:val="0081536E"/>
    <w:rsid w:val="0081574D"/>
    <w:rsid w:val="0081599C"/>
    <w:rsid w:val="00815B59"/>
    <w:rsid w:val="00815FCD"/>
    <w:rsid w:val="008161DC"/>
    <w:rsid w:val="008163CF"/>
    <w:rsid w:val="0081665D"/>
    <w:rsid w:val="008166B7"/>
    <w:rsid w:val="008167DC"/>
    <w:rsid w:val="008167F0"/>
    <w:rsid w:val="00816B1F"/>
    <w:rsid w:val="00817221"/>
    <w:rsid w:val="00817DC2"/>
    <w:rsid w:val="008201AF"/>
    <w:rsid w:val="00820504"/>
    <w:rsid w:val="00820547"/>
    <w:rsid w:val="0082082E"/>
    <w:rsid w:val="00820BA5"/>
    <w:rsid w:val="00820CC4"/>
    <w:rsid w:val="0082136E"/>
    <w:rsid w:val="008219A9"/>
    <w:rsid w:val="00821DEA"/>
    <w:rsid w:val="00822317"/>
    <w:rsid w:val="00822DA9"/>
    <w:rsid w:val="008235C7"/>
    <w:rsid w:val="008239DB"/>
    <w:rsid w:val="00823C95"/>
    <w:rsid w:val="00823CFE"/>
    <w:rsid w:val="0082441F"/>
    <w:rsid w:val="00824C15"/>
    <w:rsid w:val="00824E22"/>
    <w:rsid w:val="008255E7"/>
    <w:rsid w:val="0082568D"/>
    <w:rsid w:val="008260A3"/>
    <w:rsid w:val="008261C0"/>
    <w:rsid w:val="00826404"/>
    <w:rsid w:val="00826673"/>
    <w:rsid w:val="00826A58"/>
    <w:rsid w:val="00826D06"/>
    <w:rsid w:val="0082753A"/>
    <w:rsid w:val="008304D5"/>
    <w:rsid w:val="00830573"/>
    <w:rsid w:val="00830A29"/>
    <w:rsid w:val="00830B51"/>
    <w:rsid w:val="00830F9E"/>
    <w:rsid w:val="00831742"/>
    <w:rsid w:val="00831EBE"/>
    <w:rsid w:val="0083253D"/>
    <w:rsid w:val="00832DA7"/>
    <w:rsid w:val="00833069"/>
    <w:rsid w:val="00833210"/>
    <w:rsid w:val="00833508"/>
    <w:rsid w:val="008335F9"/>
    <w:rsid w:val="0083398E"/>
    <w:rsid w:val="008339B1"/>
    <w:rsid w:val="00833BFC"/>
    <w:rsid w:val="008340D5"/>
    <w:rsid w:val="00834208"/>
    <w:rsid w:val="00834F72"/>
    <w:rsid w:val="00835050"/>
    <w:rsid w:val="008352DF"/>
    <w:rsid w:val="008353F1"/>
    <w:rsid w:val="008357BE"/>
    <w:rsid w:val="00835C9B"/>
    <w:rsid w:val="00835D4F"/>
    <w:rsid w:val="0083621F"/>
    <w:rsid w:val="008362DF"/>
    <w:rsid w:val="0083640F"/>
    <w:rsid w:val="00836CA4"/>
    <w:rsid w:val="00836CD1"/>
    <w:rsid w:val="008373A6"/>
    <w:rsid w:val="008375A7"/>
    <w:rsid w:val="00837EFB"/>
    <w:rsid w:val="00837F78"/>
    <w:rsid w:val="00840200"/>
    <w:rsid w:val="00840262"/>
    <w:rsid w:val="00840846"/>
    <w:rsid w:val="008409C8"/>
    <w:rsid w:val="008418C8"/>
    <w:rsid w:val="00841F0A"/>
    <w:rsid w:val="008420B2"/>
    <w:rsid w:val="0084213F"/>
    <w:rsid w:val="008423BB"/>
    <w:rsid w:val="00842CAB"/>
    <w:rsid w:val="0084387A"/>
    <w:rsid w:val="008441CB"/>
    <w:rsid w:val="00844631"/>
    <w:rsid w:val="00845516"/>
    <w:rsid w:val="0084570C"/>
    <w:rsid w:val="008457DA"/>
    <w:rsid w:val="00845B70"/>
    <w:rsid w:val="008460C8"/>
    <w:rsid w:val="0084634A"/>
    <w:rsid w:val="00847041"/>
    <w:rsid w:val="00847210"/>
    <w:rsid w:val="008474EB"/>
    <w:rsid w:val="00847F2A"/>
    <w:rsid w:val="0085007D"/>
    <w:rsid w:val="00850FAB"/>
    <w:rsid w:val="00851F37"/>
    <w:rsid w:val="008521BC"/>
    <w:rsid w:val="008525D4"/>
    <w:rsid w:val="00852C76"/>
    <w:rsid w:val="00852CF2"/>
    <w:rsid w:val="00852E4B"/>
    <w:rsid w:val="00852F4B"/>
    <w:rsid w:val="008530A7"/>
    <w:rsid w:val="0085357D"/>
    <w:rsid w:val="008535EF"/>
    <w:rsid w:val="008541EB"/>
    <w:rsid w:val="008550A3"/>
    <w:rsid w:val="00855760"/>
    <w:rsid w:val="00855B1F"/>
    <w:rsid w:val="00855D18"/>
    <w:rsid w:val="00855DC7"/>
    <w:rsid w:val="00855DE8"/>
    <w:rsid w:val="008564E6"/>
    <w:rsid w:val="0085659B"/>
    <w:rsid w:val="00856E24"/>
    <w:rsid w:val="00856E3C"/>
    <w:rsid w:val="0085719E"/>
    <w:rsid w:val="00860293"/>
    <w:rsid w:val="00860357"/>
    <w:rsid w:val="00860A02"/>
    <w:rsid w:val="00860B4E"/>
    <w:rsid w:val="00860E6B"/>
    <w:rsid w:val="0086122A"/>
    <w:rsid w:val="00861302"/>
    <w:rsid w:val="00861AE3"/>
    <w:rsid w:val="00861D58"/>
    <w:rsid w:val="00861EEA"/>
    <w:rsid w:val="0086249B"/>
    <w:rsid w:val="00862963"/>
    <w:rsid w:val="00862EBC"/>
    <w:rsid w:val="00863878"/>
    <w:rsid w:val="0086420B"/>
    <w:rsid w:val="008648DC"/>
    <w:rsid w:val="00864950"/>
    <w:rsid w:val="00864CC6"/>
    <w:rsid w:val="00865213"/>
    <w:rsid w:val="0086521F"/>
    <w:rsid w:val="00865A32"/>
    <w:rsid w:val="00865A4D"/>
    <w:rsid w:val="00865ACB"/>
    <w:rsid w:val="00865BF4"/>
    <w:rsid w:val="00866CC4"/>
    <w:rsid w:val="00866F33"/>
    <w:rsid w:val="00867A06"/>
    <w:rsid w:val="00867ABC"/>
    <w:rsid w:val="00867C0C"/>
    <w:rsid w:val="0087006E"/>
    <w:rsid w:val="00870877"/>
    <w:rsid w:val="008709C8"/>
    <w:rsid w:val="00871179"/>
    <w:rsid w:val="00871462"/>
    <w:rsid w:val="00871980"/>
    <w:rsid w:val="00871BAD"/>
    <w:rsid w:val="00871D22"/>
    <w:rsid w:val="00871D43"/>
    <w:rsid w:val="00872748"/>
    <w:rsid w:val="008727D2"/>
    <w:rsid w:val="00873437"/>
    <w:rsid w:val="00873535"/>
    <w:rsid w:val="00873690"/>
    <w:rsid w:val="008739E2"/>
    <w:rsid w:val="00873A95"/>
    <w:rsid w:val="00873D09"/>
    <w:rsid w:val="008741B4"/>
    <w:rsid w:val="00874AA1"/>
    <w:rsid w:val="00874FA2"/>
    <w:rsid w:val="0087508E"/>
    <w:rsid w:val="00875412"/>
    <w:rsid w:val="0087583E"/>
    <w:rsid w:val="008761F0"/>
    <w:rsid w:val="008763DF"/>
    <w:rsid w:val="00876A62"/>
    <w:rsid w:val="00876D71"/>
    <w:rsid w:val="008770BE"/>
    <w:rsid w:val="0087713D"/>
    <w:rsid w:val="0087734C"/>
    <w:rsid w:val="008777B7"/>
    <w:rsid w:val="008777C9"/>
    <w:rsid w:val="00877B8A"/>
    <w:rsid w:val="0088040E"/>
    <w:rsid w:val="00880682"/>
    <w:rsid w:val="008807BA"/>
    <w:rsid w:val="00880856"/>
    <w:rsid w:val="00880CE6"/>
    <w:rsid w:val="00881410"/>
    <w:rsid w:val="00881632"/>
    <w:rsid w:val="00881718"/>
    <w:rsid w:val="0088211A"/>
    <w:rsid w:val="00882246"/>
    <w:rsid w:val="0088267E"/>
    <w:rsid w:val="00883C44"/>
    <w:rsid w:val="00883EFD"/>
    <w:rsid w:val="008848CD"/>
    <w:rsid w:val="00884AC3"/>
    <w:rsid w:val="00885252"/>
    <w:rsid w:val="00885257"/>
    <w:rsid w:val="008859F5"/>
    <w:rsid w:val="00885A1C"/>
    <w:rsid w:val="00885BD6"/>
    <w:rsid w:val="008863C8"/>
    <w:rsid w:val="00886A54"/>
    <w:rsid w:val="00886B2F"/>
    <w:rsid w:val="00886FB3"/>
    <w:rsid w:val="00887314"/>
    <w:rsid w:val="00887534"/>
    <w:rsid w:val="0088768F"/>
    <w:rsid w:val="00887F24"/>
    <w:rsid w:val="00887F63"/>
    <w:rsid w:val="00890346"/>
    <w:rsid w:val="0089037D"/>
    <w:rsid w:val="00890BAB"/>
    <w:rsid w:val="00890D55"/>
    <w:rsid w:val="00890FD8"/>
    <w:rsid w:val="00891852"/>
    <w:rsid w:val="0089203F"/>
    <w:rsid w:val="00892211"/>
    <w:rsid w:val="008925B0"/>
    <w:rsid w:val="0089281C"/>
    <w:rsid w:val="00892AD8"/>
    <w:rsid w:val="0089324F"/>
    <w:rsid w:val="00893279"/>
    <w:rsid w:val="0089327C"/>
    <w:rsid w:val="008937C7"/>
    <w:rsid w:val="00893A6E"/>
    <w:rsid w:val="008942E2"/>
    <w:rsid w:val="0089474E"/>
    <w:rsid w:val="008948FA"/>
    <w:rsid w:val="00894D6B"/>
    <w:rsid w:val="00895360"/>
    <w:rsid w:val="00895B63"/>
    <w:rsid w:val="00895D33"/>
    <w:rsid w:val="00896091"/>
    <w:rsid w:val="00896514"/>
    <w:rsid w:val="008969FC"/>
    <w:rsid w:val="00896A0F"/>
    <w:rsid w:val="00896B30"/>
    <w:rsid w:val="00896B36"/>
    <w:rsid w:val="00896C07"/>
    <w:rsid w:val="00896D16"/>
    <w:rsid w:val="00896E33"/>
    <w:rsid w:val="00897763"/>
    <w:rsid w:val="00897B4E"/>
    <w:rsid w:val="00897E94"/>
    <w:rsid w:val="008A0A3F"/>
    <w:rsid w:val="008A0D82"/>
    <w:rsid w:val="008A0E64"/>
    <w:rsid w:val="008A1099"/>
    <w:rsid w:val="008A1391"/>
    <w:rsid w:val="008A1992"/>
    <w:rsid w:val="008A19AF"/>
    <w:rsid w:val="008A1E4D"/>
    <w:rsid w:val="008A1F92"/>
    <w:rsid w:val="008A23B3"/>
    <w:rsid w:val="008A3566"/>
    <w:rsid w:val="008A4363"/>
    <w:rsid w:val="008A47F6"/>
    <w:rsid w:val="008A4A3A"/>
    <w:rsid w:val="008A4B8A"/>
    <w:rsid w:val="008A4BCA"/>
    <w:rsid w:val="008A4BFA"/>
    <w:rsid w:val="008A4DDA"/>
    <w:rsid w:val="008A4DE2"/>
    <w:rsid w:val="008A527F"/>
    <w:rsid w:val="008A5943"/>
    <w:rsid w:val="008A5E59"/>
    <w:rsid w:val="008A6622"/>
    <w:rsid w:val="008A6984"/>
    <w:rsid w:val="008A6C7A"/>
    <w:rsid w:val="008A70BC"/>
    <w:rsid w:val="008A7275"/>
    <w:rsid w:val="008A7442"/>
    <w:rsid w:val="008A76DD"/>
    <w:rsid w:val="008A7B73"/>
    <w:rsid w:val="008A7DCC"/>
    <w:rsid w:val="008A7FD5"/>
    <w:rsid w:val="008B0848"/>
    <w:rsid w:val="008B0B0A"/>
    <w:rsid w:val="008B0FC8"/>
    <w:rsid w:val="008B11B4"/>
    <w:rsid w:val="008B1200"/>
    <w:rsid w:val="008B1A39"/>
    <w:rsid w:val="008B1AB2"/>
    <w:rsid w:val="008B2008"/>
    <w:rsid w:val="008B22C6"/>
    <w:rsid w:val="008B22DA"/>
    <w:rsid w:val="008B28AC"/>
    <w:rsid w:val="008B2D20"/>
    <w:rsid w:val="008B2E81"/>
    <w:rsid w:val="008B301C"/>
    <w:rsid w:val="008B3594"/>
    <w:rsid w:val="008B3A29"/>
    <w:rsid w:val="008B403D"/>
    <w:rsid w:val="008B40A5"/>
    <w:rsid w:val="008B44C5"/>
    <w:rsid w:val="008B4507"/>
    <w:rsid w:val="008B451D"/>
    <w:rsid w:val="008B4598"/>
    <w:rsid w:val="008B48D0"/>
    <w:rsid w:val="008B4B10"/>
    <w:rsid w:val="008B5A7D"/>
    <w:rsid w:val="008B5EF6"/>
    <w:rsid w:val="008B63EC"/>
    <w:rsid w:val="008B65E2"/>
    <w:rsid w:val="008B7627"/>
    <w:rsid w:val="008B7E89"/>
    <w:rsid w:val="008C006D"/>
    <w:rsid w:val="008C025E"/>
    <w:rsid w:val="008C0311"/>
    <w:rsid w:val="008C0551"/>
    <w:rsid w:val="008C07BE"/>
    <w:rsid w:val="008C0AF4"/>
    <w:rsid w:val="008C1067"/>
    <w:rsid w:val="008C1934"/>
    <w:rsid w:val="008C1A1D"/>
    <w:rsid w:val="008C1E6F"/>
    <w:rsid w:val="008C2264"/>
    <w:rsid w:val="008C2548"/>
    <w:rsid w:val="008C25C5"/>
    <w:rsid w:val="008C2892"/>
    <w:rsid w:val="008C34C0"/>
    <w:rsid w:val="008C4240"/>
    <w:rsid w:val="008C4E47"/>
    <w:rsid w:val="008C4FE1"/>
    <w:rsid w:val="008C5585"/>
    <w:rsid w:val="008C6105"/>
    <w:rsid w:val="008C6868"/>
    <w:rsid w:val="008C694D"/>
    <w:rsid w:val="008C7DAD"/>
    <w:rsid w:val="008D0B3E"/>
    <w:rsid w:val="008D1401"/>
    <w:rsid w:val="008D1433"/>
    <w:rsid w:val="008D1452"/>
    <w:rsid w:val="008D14AF"/>
    <w:rsid w:val="008D18F9"/>
    <w:rsid w:val="008D1B13"/>
    <w:rsid w:val="008D23AB"/>
    <w:rsid w:val="008D27A8"/>
    <w:rsid w:val="008D289C"/>
    <w:rsid w:val="008D29FC"/>
    <w:rsid w:val="008D2A4E"/>
    <w:rsid w:val="008D2A6E"/>
    <w:rsid w:val="008D2C38"/>
    <w:rsid w:val="008D3456"/>
    <w:rsid w:val="008D3480"/>
    <w:rsid w:val="008D3B91"/>
    <w:rsid w:val="008D40BC"/>
    <w:rsid w:val="008D42B2"/>
    <w:rsid w:val="008D42FA"/>
    <w:rsid w:val="008D529A"/>
    <w:rsid w:val="008D54A2"/>
    <w:rsid w:val="008D5940"/>
    <w:rsid w:val="008D5EFE"/>
    <w:rsid w:val="008D6328"/>
    <w:rsid w:val="008D6415"/>
    <w:rsid w:val="008D681E"/>
    <w:rsid w:val="008D6C4F"/>
    <w:rsid w:val="008D6FBB"/>
    <w:rsid w:val="008D70EF"/>
    <w:rsid w:val="008D718E"/>
    <w:rsid w:val="008D72FF"/>
    <w:rsid w:val="008D7A23"/>
    <w:rsid w:val="008E036A"/>
    <w:rsid w:val="008E09EE"/>
    <w:rsid w:val="008E1CCC"/>
    <w:rsid w:val="008E222B"/>
    <w:rsid w:val="008E23EF"/>
    <w:rsid w:val="008E258E"/>
    <w:rsid w:val="008E26DA"/>
    <w:rsid w:val="008E29D1"/>
    <w:rsid w:val="008E2C76"/>
    <w:rsid w:val="008E2D37"/>
    <w:rsid w:val="008E2E13"/>
    <w:rsid w:val="008E3090"/>
    <w:rsid w:val="008E3443"/>
    <w:rsid w:val="008E347B"/>
    <w:rsid w:val="008E409E"/>
    <w:rsid w:val="008E4153"/>
    <w:rsid w:val="008E4376"/>
    <w:rsid w:val="008E4E88"/>
    <w:rsid w:val="008E511D"/>
    <w:rsid w:val="008E5740"/>
    <w:rsid w:val="008E58B2"/>
    <w:rsid w:val="008E5A69"/>
    <w:rsid w:val="008E5CC5"/>
    <w:rsid w:val="008E5D3E"/>
    <w:rsid w:val="008E5FAA"/>
    <w:rsid w:val="008E68CA"/>
    <w:rsid w:val="008E69FE"/>
    <w:rsid w:val="008E7081"/>
    <w:rsid w:val="008E7206"/>
    <w:rsid w:val="008E7458"/>
    <w:rsid w:val="008F0E00"/>
    <w:rsid w:val="008F10EE"/>
    <w:rsid w:val="008F1BC8"/>
    <w:rsid w:val="008F1DEF"/>
    <w:rsid w:val="008F20EA"/>
    <w:rsid w:val="008F2189"/>
    <w:rsid w:val="008F2689"/>
    <w:rsid w:val="008F29AB"/>
    <w:rsid w:val="008F2AD7"/>
    <w:rsid w:val="008F2B93"/>
    <w:rsid w:val="008F35D1"/>
    <w:rsid w:val="008F366E"/>
    <w:rsid w:val="008F394D"/>
    <w:rsid w:val="008F3AC6"/>
    <w:rsid w:val="008F3C35"/>
    <w:rsid w:val="008F3CE0"/>
    <w:rsid w:val="008F409A"/>
    <w:rsid w:val="008F421A"/>
    <w:rsid w:val="008F47D6"/>
    <w:rsid w:val="008F5124"/>
    <w:rsid w:val="008F54A6"/>
    <w:rsid w:val="008F56BA"/>
    <w:rsid w:val="008F5746"/>
    <w:rsid w:val="008F59E7"/>
    <w:rsid w:val="008F5D4B"/>
    <w:rsid w:val="008F62B7"/>
    <w:rsid w:val="008F6C96"/>
    <w:rsid w:val="008F7229"/>
    <w:rsid w:val="008F771C"/>
    <w:rsid w:val="008F779F"/>
    <w:rsid w:val="008F7AA0"/>
    <w:rsid w:val="00900335"/>
    <w:rsid w:val="00900831"/>
    <w:rsid w:val="00900A79"/>
    <w:rsid w:val="00900AB7"/>
    <w:rsid w:val="009016B0"/>
    <w:rsid w:val="00901D35"/>
    <w:rsid w:val="00902E1E"/>
    <w:rsid w:val="00903216"/>
    <w:rsid w:val="009039D9"/>
    <w:rsid w:val="00903CFA"/>
    <w:rsid w:val="0090415B"/>
    <w:rsid w:val="009045D3"/>
    <w:rsid w:val="00904772"/>
    <w:rsid w:val="00904D7E"/>
    <w:rsid w:val="00904DE6"/>
    <w:rsid w:val="00904E5D"/>
    <w:rsid w:val="009052ED"/>
    <w:rsid w:val="00905B74"/>
    <w:rsid w:val="00905BD2"/>
    <w:rsid w:val="00905E18"/>
    <w:rsid w:val="00905E5C"/>
    <w:rsid w:val="009061C7"/>
    <w:rsid w:val="009063FF"/>
    <w:rsid w:val="00906676"/>
    <w:rsid w:val="00906A59"/>
    <w:rsid w:val="0090715F"/>
    <w:rsid w:val="0090743D"/>
    <w:rsid w:val="00907570"/>
    <w:rsid w:val="009075F6"/>
    <w:rsid w:val="00907C81"/>
    <w:rsid w:val="009100EA"/>
    <w:rsid w:val="0091067E"/>
    <w:rsid w:val="009108EA"/>
    <w:rsid w:val="009112CD"/>
    <w:rsid w:val="00911334"/>
    <w:rsid w:val="0091172D"/>
    <w:rsid w:val="0091221C"/>
    <w:rsid w:val="0091269A"/>
    <w:rsid w:val="0091283B"/>
    <w:rsid w:val="00912C9F"/>
    <w:rsid w:val="009135F9"/>
    <w:rsid w:val="00913C08"/>
    <w:rsid w:val="00913DE1"/>
    <w:rsid w:val="00915317"/>
    <w:rsid w:val="009157CA"/>
    <w:rsid w:val="00915E71"/>
    <w:rsid w:val="009172D9"/>
    <w:rsid w:val="009173CF"/>
    <w:rsid w:val="00917E7E"/>
    <w:rsid w:val="0092026E"/>
    <w:rsid w:val="00920659"/>
    <w:rsid w:val="0092096A"/>
    <w:rsid w:val="00920ECE"/>
    <w:rsid w:val="009210ED"/>
    <w:rsid w:val="0092129F"/>
    <w:rsid w:val="0092256D"/>
    <w:rsid w:val="00923545"/>
    <w:rsid w:val="00923845"/>
    <w:rsid w:val="00923AB3"/>
    <w:rsid w:val="00923F6E"/>
    <w:rsid w:val="00924181"/>
    <w:rsid w:val="00924231"/>
    <w:rsid w:val="0092449C"/>
    <w:rsid w:val="009244E4"/>
    <w:rsid w:val="009247A3"/>
    <w:rsid w:val="00924A30"/>
    <w:rsid w:val="0092508E"/>
    <w:rsid w:val="009250B9"/>
    <w:rsid w:val="009254A2"/>
    <w:rsid w:val="00925B71"/>
    <w:rsid w:val="00925C5C"/>
    <w:rsid w:val="009260B3"/>
    <w:rsid w:val="00926432"/>
    <w:rsid w:val="00926662"/>
    <w:rsid w:val="00926754"/>
    <w:rsid w:val="00926910"/>
    <w:rsid w:val="00926D60"/>
    <w:rsid w:val="0092709A"/>
    <w:rsid w:val="009274CD"/>
    <w:rsid w:val="00927F4D"/>
    <w:rsid w:val="00927F6A"/>
    <w:rsid w:val="009300D5"/>
    <w:rsid w:val="00930B46"/>
    <w:rsid w:val="00930C1C"/>
    <w:rsid w:val="00930DA5"/>
    <w:rsid w:val="0093175E"/>
    <w:rsid w:val="0093203D"/>
    <w:rsid w:val="00932065"/>
    <w:rsid w:val="00932B5E"/>
    <w:rsid w:val="00933330"/>
    <w:rsid w:val="009337B2"/>
    <w:rsid w:val="00933D6B"/>
    <w:rsid w:val="009341B6"/>
    <w:rsid w:val="00934432"/>
    <w:rsid w:val="009345A8"/>
    <w:rsid w:val="009345D7"/>
    <w:rsid w:val="00934686"/>
    <w:rsid w:val="0093469E"/>
    <w:rsid w:val="009347D2"/>
    <w:rsid w:val="00934F58"/>
    <w:rsid w:val="00935026"/>
    <w:rsid w:val="00935209"/>
    <w:rsid w:val="0093541E"/>
    <w:rsid w:val="00935874"/>
    <w:rsid w:val="00936030"/>
    <w:rsid w:val="009360C5"/>
    <w:rsid w:val="00936758"/>
    <w:rsid w:val="00936B1B"/>
    <w:rsid w:val="00936B33"/>
    <w:rsid w:val="00936FCB"/>
    <w:rsid w:val="0093759A"/>
    <w:rsid w:val="00937E17"/>
    <w:rsid w:val="0094044C"/>
    <w:rsid w:val="0094098C"/>
    <w:rsid w:val="00940D18"/>
    <w:rsid w:val="00940EB6"/>
    <w:rsid w:val="00941032"/>
    <w:rsid w:val="00941405"/>
    <w:rsid w:val="00941896"/>
    <w:rsid w:val="009418DA"/>
    <w:rsid w:val="009419B9"/>
    <w:rsid w:val="00941AC4"/>
    <w:rsid w:val="00941D01"/>
    <w:rsid w:val="009422A5"/>
    <w:rsid w:val="00942B4D"/>
    <w:rsid w:val="00942BA5"/>
    <w:rsid w:val="0094306F"/>
    <w:rsid w:val="009438B9"/>
    <w:rsid w:val="00943B6A"/>
    <w:rsid w:val="00943D3F"/>
    <w:rsid w:val="0094427A"/>
    <w:rsid w:val="009443C1"/>
    <w:rsid w:val="009444CE"/>
    <w:rsid w:val="00944DE7"/>
    <w:rsid w:val="00944E32"/>
    <w:rsid w:val="00944F25"/>
    <w:rsid w:val="009451D8"/>
    <w:rsid w:val="009452C4"/>
    <w:rsid w:val="00945B19"/>
    <w:rsid w:val="0094645D"/>
    <w:rsid w:val="00946545"/>
    <w:rsid w:val="009469A1"/>
    <w:rsid w:val="00946D8F"/>
    <w:rsid w:val="00946FC7"/>
    <w:rsid w:val="00947554"/>
    <w:rsid w:val="0094777A"/>
    <w:rsid w:val="00950091"/>
    <w:rsid w:val="009506A9"/>
    <w:rsid w:val="00950DA7"/>
    <w:rsid w:val="00951225"/>
    <w:rsid w:val="0095143F"/>
    <w:rsid w:val="009517B1"/>
    <w:rsid w:val="00953220"/>
    <w:rsid w:val="00953251"/>
    <w:rsid w:val="009534CA"/>
    <w:rsid w:val="00953A0A"/>
    <w:rsid w:val="009550CA"/>
    <w:rsid w:val="009552A9"/>
    <w:rsid w:val="009556CA"/>
    <w:rsid w:val="00955B1D"/>
    <w:rsid w:val="00955B91"/>
    <w:rsid w:val="00956EFC"/>
    <w:rsid w:val="00957BF5"/>
    <w:rsid w:val="009602B5"/>
    <w:rsid w:val="009605F3"/>
    <w:rsid w:val="009607C4"/>
    <w:rsid w:val="009608A1"/>
    <w:rsid w:val="00960FA3"/>
    <w:rsid w:val="009610AD"/>
    <w:rsid w:val="009614A1"/>
    <w:rsid w:val="00961D43"/>
    <w:rsid w:val="0096207F"/>
    <w:rsid w:val="0096220E"/>
    <w:rsid w:val="0096262E"/>
    <w:rsid w:val="00962693"/>
    <w:rsid w:val="0096357F"/>
    <w:rsid w:val="0096367F"/>
    <w:rsid w:val="00963BC8"/>
    <w:rsid w:val="0096403B"/>
    <w:rsid w:val="00964323"/>
    <w:rsid w:val="00964333"/>
    <w:rsid w:val="009645B7"/>
    <w:rsid w:val="00964763"/>
    <w:rsid w:val="00964EA8"/>
    <w:rsid w:val="0096523A"/>
    <w:rsid w:val="00965455"/>
    <w:rsid w:val="0096548B"/>
    <w:rsid w:val="00965A62"/>
    <w:rsid w:val="00965C6D"/>
    <w:rsid w:val="00965CD6"/>
    <w:rsid w:val="00965D35"/>
    <w:rsid w:val="00965F4A"/>
    <w:rsid w:val="0096614A"/>
    <w:rsid w:val="00966290"/>
    <w:rsid w:val="009666DC"/>
    <w:rsid w:val="00966ACB"/>
    <w:rsid w:val="00966E79"/>
    <w:rsid w:val="00967440"/>
    <w:rsid w:val="00967441"/>
    <w:rsid w:val="00967B46"/>
    <w:rsid w:val="0097005E"/>
    <w:rsid w:val="00970B58"/>
    <w:rsid w:val="00970EE6"/>
    <w:rsid w:val="00971B6C"/>
    <w:rsid w:val="00972079"/>
    <w:rsid w:val="00972192"/>
    <w:rsid w:val="009734E2"/>
    <w:rsid w:val="009739BD"/>
    <w:rsid w:val="00973D99"/>
    <w:rsid w:val="00973E6D"/>
    <w:rsid w:val="009745AB"/>
    <w:rsid w:val="0097490F"/>
    <w:rsid w:val="00974AF0"/>
    <w:rsid w:val="00974CED"/>
    <w:rsid w:val="009750FC"/>
    <w:rsid w:val="009753FD"/>
    <w:rsid w:val="00975495"/>
    <w:rsid w:val="00975801"/>
    <w:rsid w:val="00975B2F"/>
    <w:rsid w:val="00975D82"/>
    <w:rsid w:val="009762B1"/>
    <w:rsid w:val="0097631B"/>
    <w:rsid w:val="009769AA"/>
    <w:rsid w:val="00976FB9"/>
    <w:rsid w:val="00977116"/>
    <w:rsid w:val="0097730F"/>
    <w:rsid w:val="009777CB"/>
    <w:rsid w:val="00977C58"/>
    <w:rsid w:val="00977FAD"/>
    <w:rsid w:val="00980131"/>
    <w:rsid w:val="00980336"/>
    <w:rsid w:val="00980415"/>
    <w:rsid w:val="0098084A"/>
    <w:rsid w:val="0098134A"/>
    <w:rsid w:val="00981926"/>
    <w:rsid w:val="00982132"/>
    <w:rsid w:val="00982A93"/>
    <w:rsid w:val="00982C54"/>
    <w:rsid w:val="00983233"/>
    <w:rsid w:val="00983449"/>
    <w:rsid w:val="00983F94"/>
    <w:rsid w:val="009840E3"/>
    <w:rsid w:val="00984209"/>
    <w:rsid w:val="009844D5"/>
    <w:rsid w:val="00984DFB"/>
    <w:rsid w:val="009850ED"/>
    <w:rsid w:val="00985315"/>
    <w:rsid w:val="00985450"/>
    <w:rsid w:val="00985746"/>
    <w:rsid w:val="00986656"/>
    <w:rsid w:val="00986C39"/>
    <w:rsid w:val="00987A7F"/>
    <w:rsid w:val="00987C68"/>
    <w:rsid w:val="00987DE7"/>
    <w:rsid w:val="00987EF5"/>
    <w:rsid w:val="0099016B"/>
    <w:rsid w:val="0099095C"/>
    <w:rsid w:val="00990D3F"/>
    <w:rsid w:val="00990EF3"/>
    <w:rsid w:val="00991588"/>
    <w:rsid w:val="0099164B"/>
    <w:rsid w:val="00991D37"/>
    <w:rsid w:val="00992CD5"/>
    <w:rsid w:val="00992F4A"/>
    <w:rsid w:val="00994071"/>
    <w:rsid w:val="00994187"/>
    <w:rsid w:val="0099494D"/>
    <w:rsid w:val="00994967"/>
    <w:rsid w:val="00994A9F"/>
    <w:rsid w:val="009953E2"/>
    <w:rsid w:val="009953F5"/>
    <w:rsid w:val="00995B87"/>
    <w:rsid w:val="009960B3"/>
    <w:rsid w:val="009967D8"/>
    <w:rsid w:val="009972C5"/>
    <w:rsid w:val="00997FEE"/>
    <w:rsid w:val="009A036C"/>
    <w:rsid w:val="009A055C"/>
    <w:rsid w:val="009A0784"/>
    <w:rsid w:val="009A1A1B"/>
    <w:rsid w:val="009A1C8C"/>
    <w:rsid w:val="009A1CF0"/>
    <w:rsid w:val="009A1F55"/>
    <w:rsid w:val="009A2494"/>
    <w:rsid w:val="009A263F"/>
    <w:rsid w:val="009A361F"/>
    <w:rsid w:val="009A3774"/>
    <w:rsid w:val="009A3A33"/>
    <w:rsid w:val="009A40AD"/>
    <w:rsid w:val="009A4315"/>
    <w:rsid w:val="009A4827"/>
    <w:rsid w:val="009A4A32"/>
    <w:rsid w:val="009A523F"/>
    <w:rsid w:val="009A5619"/>
    <w:rsid w:val="009A5708"/>
    <w:rsid w:val="009A5E68"/>
    <w:rsid w:val="009A6090"/>
    <w:rsid w:val="009A62B3"/>
    <w:rsid w:val="009A7B9D"/>
    <w:rsid w:val="009B019E"/>
    <w:rsid w:val="009B04A1"/>
    <w:rsid w:val="009B09E1"/>
    <w:rsid w:val="009B0B65"/>
    <w:rsid w:val="009B1183"/>
    <w:rsid w:val="009B1296"/>
    <w:rsid w:val="009B1B07"/>
    <w:rsid w:val="009B21EF"/>
    <w:rsid w:val="009B2961"/>
    <w:rsid w:val="009B2963"/>
    <w:rsid w:val="009B2A08"/>
    <w:rsid w:val="009B2AD7"/>
    <w:rsid w:val="009B2E40"/>
    <w:rsid w:val="009B393F"/>
    <w:rsid w:val="009B3E6A"/>
    <w:rsid w:val="009B4145"/>
    <w:rsid w:val="009B41CA"/>
    <w:rsid w:val="009B4551"/>
    <w:rsid w:val="009B4602"/>
    <w:rsid w:val="009B4686"/>
    <w:rsid w:val="009B4949"/>
    <w:rsid w:val="009B4BDE"/>
    <w:rsid w:val="009B4CAE"/>
    <w:rsid w:val="009B4D7E"/>
    <w:rsid w:val="009B5404"/>
    <w:rsid w:val="009B54C5"/>
    <w:rsid w:val="009B5794"/>
    <w:rsid w:val="009B621A"/>
    <w:rsid w:val="009B6285"/>
    <w:rsid w:val="009B642A"/>
    <w:rsid w:val="009B6622"/>
    <w:rsid w:val="009B679A"/>
    <w:rsid w:val="009B67E3"/>
    <w:rsid w:val="009B6867"/>
    <w:rsid w:val="009B7316"/>
    <w:rsid w:val="009B77F1"/>
    <w:rsid w:val="009C02E9"/>
    <w:rsid w:val="009C0554"/>
    <w:rsid w:val="009C07B0"/>
    <w:rsid w:val="009C0AA9"/>
    <w:rsid w:val="009C0B11"/>
    <w:rsid w:val="009C11ED"/>
    <w:rsid w:val="009C2093"/>
    <w:rsid w:val="009C2927"/>
    <w:rsid w:val="009C2A45"/>
    <w:rsid w:val="009C2D33"/>
    <w:rsid w:val="009C30CF"/>
    <w:rsid w:val="009C37E3"/>
    <w:rsid w:val="009C3B0F"/>
    <w:rsid w:val="009C4284"/>
    <w:rsid w:val="009C46F0"/>
    <w:rsid w:val="009C48E5"/>
    <w:rsid w:val="009C4E43"/>
    <w:rsid w:val="009C4FB9"/>
    <w:rsid w:val="009C5086"/>
    <w:rsid w:val="009C50A6"/>
    <w:rsid w:val="009C5408"/>
    <w:rsid w:val="009C5860"/>
    <w:rsid w:val="009C5C48"/>
    <w:rsid w:val="009C5F2B"/>
    <w:rsid w:val="009C627A"/>
    <w:rsid w:val="009C6A2B"/>
    <w:rsid w:val="009C6A58"/>
    <w:rsid w:val="009C6AFB"/>
    <w:rsid w:val="009C6D4B"/>
    <w:rsid w:val="009C7105"/>
    <w:rsid w:val="009C7DBB"/>
    <w:rsid w:val="009C7DE0"/>
    <w:rsid w:val="009D1284"/>
    <w:rsid w:val="009D155E"/>
    <w:rsid w:val="009D1BE4"/>
    <w:rsid w:val="009D1C76"/>
    <w:rsid w:val="009D1D36"/>
    <w:rsid w:val="009D1E53"/>
    <w:rsid w:val="009D1F26"/>
    <w:rsid w:val="009D2778"/>
    <w:rsid w:val="009D2E6C"/>
    <w:rsid w:val="009D2EE5"/>
    <w:rsid w:val="009D2FFC"/>
    <w:rsid w:val="009D38C9"/>
    <w:rsid w:val="009D3D6C"/>
    <w:rsid w:val="009D3E26"/>
    <w:rsid w:val="009D3E87"/>
    <w:rsid w:val="009D3FA8"/>
    <w:rsid w:val="009D41EE"/>
    <w:rsid w:val="009D4541"/>
    <w:rsid w:val="009D46D9"/>
    <w:rsid w:val="009D5095"/>
    <w:rsid w:val="009D549D"/>
    <w:rsid w:val="009D55C3"/>
    <w:rsid w:val="009D5638"/>
    <w:rsid w:val="009D56BE"/>
    <w:rsid w:val="009D59F4"/>
    <w:rsid w:val="009D5A1F"/>
    <w:rsid w:val="009D5BD2"/>
    <w:rsid w:val="009D5F12"/>
    <w:rsid w:val="009D642D"/>
    <w:rsid w:val="009D65D7"/>
    <w:rsid w:val="009D6777"/>
    <w:rsid w:val="009D6AF9"/>
    <w:rsid w:val="009D6F21"/>
    <w:rsid w:val="009D70FD"/>
    <w:rsid w:val="009D7462"/>
    <w:rsid w:val="009D7603"/>
    <w:rsid w:val="009D7F25"/>
    <w:rsid w:val="009E0232"/>
    <w:rsid w:val="009E0AE1"/>
    <w:rsid w:val="009E14D5"/>
    <w:rsid w:val="009E167E"/>
    <w:rsid w:val="009E16DA"/>
    <w:rsid w:val="009E1C71"/>
    <w:rsid w:val="009E1EF5"/>
    <w:rsid w:val="009E20D1"/>
    <w:rsid w:val="009E2B2E"/>
    <w:rsid w:val="009E30FE"/>
    <w:rsid w:val="009E320A"/>
    <w:rsid w:val="009E3416"/>
    <w:rsid w:val="009E3A56"/>
    <w:rsid w:val="009E3AAA"/>
    <w:rsid w:val="009E3F2A"/>
    <w:rsid w:val="009E40EC"/>
    <w:rsid w:val="009E4466"/>
    <w:rsid w:val="009E449D"/>
    <w:rsid w:val="009E47F9"/>
    <w:rsid w:val="009E49AB"/>
    <w:rsid w:val="009E4A5B"/>
    <w:rsid w:val="009E4B9D"/>
    <w:rsid w:val="009E549D"/>
    <w:rsid w:val="009E5624"/>
    <w:rsid w:val="009E5ECC"/>
    <w:rsid w:val="009E65C8"/>
    <w:rsid w:val="009E67BD"/>
    <w:rsid w:val="009E6873"/>
    <w:rsid w:val="009E697E"/>
    <w:rsid w:val="009E6B19"/>
    <w:rsid w:val="009E6C33"/>
    <w:rsid w:val="009E7687"/>
    <w:rsid w:val="009E7ED7"/>
    <w:rsid w:val="009F06D5"/>
    <w:rsid w:val="009F097C"/>
    <w:rsid w:val="009F09F3"/>
    <w:rsid w:val="009F0B2C"/>
    <w:rsid w:val="009F1105"/>
    <w:rsid w:val="009F113E"/>
    <w:rsid w:val="009F11A7"/>
    <w:rsid w:val="009F11C7"/>
    <w:rsid w:val="009F124A"/>
    <w:rsid w:val="009F1482"/>
    <w:rsid w:val="009F148D"/>
    <w:rsid w:val="009F1641"/>
    <w:rsid w:val="009F233F"/>
    <w:rsid w:val="009F245F"/>
    <w:rsid w:val="009F255D"/>
    <w:rsid w:val="009F2A91"/>
    <w:rsid w:val="009F2CBF"/>
    <w:rsid w:val="009F32E6"/>
    <w:rsid w:val="009F3336"/>
    <w:rsid w:val="009F3D01"/>
    <w:rsid w:val="009F4195"/>
    <w:rsid w:val="009F4435"/>
    <w:rsid w:val="009F46F6"/>
    <w:rsid w:val="009F47EA"/>
    <w:rsid w:val="009F4822"/>
    <w:rsid w:val="009F48C7"/>
    <w:rsid w:val="009F4D3F"/>
    <w:rsid w:val="009F4F91"/>
    <w:rsid w:val="009F5A70"/>
    <w:rsid w:val="009F61E0"/>
    <w:rsid w:val="009F6215"/>
    <w:rsid w:val="009F6DB7"/>
    <w:rsid w:val="009F741F"/>
    <w:rsid w:val="009F74DB"/>
    <w:rsid w:val="00A012B8"/>
    <w:rsid w:val="00A01FD5"/>
    <w:rsid w:val="00A02137"/>
    <w:rsid w:val="00A02368"/>
    <w:rsid w:val="00A0291A"/>
    <w:rsid w:val="00A02D2E"/>
    <w:rsid w:val="00A02D6D"/>
    <w:rsid w:val="00A02F1E"/>
    <w:rsid w:val="00A02F6A"/>
    <w:rsid w:val="00A0388C"/>
    <w:rsid w:val="00A03A8A"/>
    <w:rsid w:val="00A03B1E"/>
    <w:rsid w:val="00A0401B"/>
    <w:rsid w:val="00A04300"/>
    <w:rsid w:val="00A04A53"/>
    <w:rsid w:val="00A04ACE"/>
    <w:rsid w:val="00A04E88"/>
    <w:rsid w:val="00A05306"/>
    <w:rsid w:val="00A06387"/>
    <w:rsid w:val="00A06DA7"/>
    <w:rsid w:val="00A079D8"/>
    <w:rsid w:val="00A07B72"/>
    <w:rsid w:val="00A07D4E"/>
    <w:rsid w:val="00A07ED5"/>
    <w:rsid w:val="00A07F09"/>
    <w:rsid w:val="00A10368"/>
    <w:rsid w:val="00A10C01"/>
    <w:rsid w:val="00A10F0F"/>
    <w:rsid w:val="00A115FF"/>
    <w:rsid w:val="00A1186F"/>
    <w:rsid w:val="00A11FE0"/>
    <w:rsid w:val="00A12292"/>
    <w:rsid w:val="00A13190"/>
    <w:rsid w:val="00A13B1A"/>
    <w:rsid w:val="00A13B54"/>
    <w:rsid w:val="00A13E94"/>
    <w:rsid w:val="00A14793"/>
    <w:rsid w:val="00A15192"/>
    <w:rsid w:val="00A151AF"/>
    <w:rsid w:val="00A15582"/>
    <w:rsid w:val="00A15A6F"/>
    <w:rsid w:val="00A15BD9"/>
    <w:rsid w:val="00A15C1E"/>
    <w:rsid w:val="00A15CD2"/>
    <w:rsid w:val="00A16279"/>
    <w:rsid w:val="00A162A4"/>
    <w:rsid w:val="00A16D6C"/>
    <w:rsid w:val="00A170B3"/>
    <w:rsid w:val="00A1734B"/>
    <w:rsid w:val="00A173EB"/>
    <w:rsid w:val="00A1748F"/>
    <w:rsid w:val="00A179FD"/>
    <w:rsid w:val="00A201D2"/>
    <w:rsid w:val="00A201D3"/>
    <w:rsid w:val="00A203C0"/>
    <w:rsid w:val="00A2044C"/>
    <w:rsid w:val="00A205C4"/>
    <w:rsid w:val="00A21049"/>
    <w:rsid w:val="00A210A7"/>
    <w:rsid w:val="00A21137"/>
    <w:rsid w:val="00A2119E"/>
    <w:rsid w:val="00A21490"/>
    <w:rsid w:val="00A2157F"/>
    <w:rsid w:val="00A21639"/>
    <w:rsid w:val="00A21C9D"/>
    <w:rsid w:val="00A22ABD"/>
    <w:rsid w:val="00A22B8F"/>
    <w:rsid w:val="00A22C9B"/>
    <w:rsid w:val="00A22D76"/>
    <w:rsid w:val="00A232C2"/>
    <w:rsid w:val="00A23596"/>
    <w:rsid w:val="00A2368D"/>
    <w:rsid w:val="00A238A7"/>
    <w:rsid w:val="00A23C90"/>
    <w:rsid w:val="00A23E48"/>
    <w:rsid w:val="00A23F76"/>
    <w:rsid w:val="00A24813"/>
    <w:rsid w:val="00A24905"/>
    <w:rsid w:val="00A24CAA"/>
    <w:rsid w:val="00A25002"/>
    <w:rsid w:val="00A25440"/>
    <w:rsid w:val="00A260CA"/>
    <w:rsid w:val="00A26801"/>
    <w:rsid w:val="00A26C8D"/>
    <w:rsid w:val="00A27251"/>
    <w:rsid w:val="00A30376"/>
    <w:rsid w:val="00A307E5"/>
    <w:rsid w:val="00A30FBA"/>
    <w:rsid w:val="00A31A29"/>
    <w:rsid w:val="00A31FCB"/>
    <w:rsid w:val="00A328D8"/>
    <w:rsid w:val="00A33A67"/>
    <w:rsid w:val="00A33DD4"/>
    <w:rsid w:val="00A3429E"/>
    <w:rsid w:val="00A3487E"/>
    <w:rsid w:val="00A34B7E"/>
    <w:rsid w:val="00A34D27"/>
    <w:rsid w:val="00A35004"/>
    <w:rsid w:val="00A3538E"/>
    <w:rsid w:val="00A356F4"/>
    <w:rsid w:val="00A3598A"/>
    <w:rsid w:val="00A35EDA"/>
    <w:rsid w:val="00A35FCE"/>
    <w:rsid w:val="00A36E44"/>
    <w:rsid w:val="00A37280"/>
    <w:rsid w:val="00A37457"/>
    <w:rsid w:val="00A374E3"/>
    <w:rsid w:val="00A37505"/>
    <w:rsid w:val="00A37FC4"/>
    <w:rsid w:val="00A4004A"/>
    <w:rsid w:val="00A401E1"/>
    <w:rsid w:val="00A403EA"/>
    <w:rsid w:val="00A40BEC"/>
    <w:rsid w:val="00A41434"/>
    <w:rsid w:val="00A417E1"/>
    <w:rsid w:val="00A41859"/>
    <w:rsid w:val="00A4188A"/>
    <w:rsid w:val="00A419E6"/>
    <w:rsid w:val="00A41C62"/>
    <w:rsid w:val="00A421E3"/>
    <w:rsid w:val="00A42471"/>
    <w:rsid w:val="00A42977"/>
    <w:rsid w:val="00A429A6"/>
    <w:rsid w:val="00A42E54"/>
    <w:rsid w:val="00A43D32"/>
    <w:rsid w:val="00A44019"/>
    <w:rsid w:val="00A4440C"/>
    <w:rsid w:val="00A448F4"/>
    <w:rsid w:val="00A44E8D"/>
    <w:rsid w:val="00A45065"/>
    <w:rsid w:val="00A45804"/>
    <w:rsid w:val="00A458F5"/>
    <w:rsid w:val="00A46211"/>
    <w:rsid w:val="00A463A5"/>
    <w:rsid w:val="00A467B6"/>
    <w:rsid w:val="00A46940"/>
    <w:rsid w:val="00A46A84"/>
    <w:rsid w:val="00A46B6C"/>
    <w:rsid w:val="00A46DF9"/>
    <w:rsid w:val="00A46F72"/>
    <w:rsid w:val="00A47458"/>
    <w:rsid w:val="00A476FC"/>
    <w:rsid w:val="00A477FF"/>
    <w:rsid w:val="00A47D47"/>
    <w:rsid w:val="00A50055"/>
    <w:rsid w:val="00A502BA"/>
    <w:rsid w:val="00A502DE"/>
    <w:rsid w:val="00A50566"/>
    <w:rsid w:val="00A50CEB"/>
    <w:rsid w:val="00A51403"/>
    <w:rsid w:val="00A51523"/>
    <w:rsid w:val="00A51606"/>
    <w:rsid w:val="00A52184"/>
    <w:rsid w:val="00A5325A"/>
    <w:rsid w:val="00A53483"/>
    <w:rsid w:val="00A539FF"/>
    <w:rsid w:val="00A53AE6"/>
    <w:rsid w:val="00A53B2D"/>
    <w:rsid w:val="00A53C4E"/>
    <w:rsid w:val="00A54B4B"/>
    <w:rsid w:val="00A55DF1"/>
    <w:rsid w:val="00A56212"/>
    <w:rsid w:val="00A566D3"/>
    <w:rsid w:val="00A57065"/>
    <w:rsid w:val="00A5759B"/>
    <w:rsid w:val="00A575AF"/>
    <w:rsid w:val="00A57678"/>
    <w:rsid w:val="00A577B8"/>
    <w:rsid w:val="00A57AA0"/>
    <w:rsid w:val="00A60612"/>
    <w:rsid w:val="00A6096F"/>
    <w:rsid w:val="00A60C21"/>
    <w:rsid w:val="00A60CC4"/>
    <w:rsid w:val="00A60CD6"/>
    <w:rsid w:val="00A61283"/>
    <w:rsid w:val="00A6163C"/>
    <w:rsid w:val="00A61968"/>
    <w:rsid w:val="00A61D12"/>
    <w:rsid w:val="00A61F46"/>
    <w:rsid w:val="00A620B2"/>
    <w:rsid w:val="00A6221F"/>
    <w:rsid w:val="00A62AAB"/>
    <w:rsid w:val="00A62AED"/>
    <w:rsid w:val="00A62C97"/>
    <w:rsid w:val="00A633B1"/>
    <w:rsid w:val="00A6369A"/>
    <w:rsid w:val="00A63759"/>
    <w:rsid w:val="00A63B27"/>
    <w:rsid w:val="00A640C2"/>
    <w:rsid w:val="00A643A0"/>
    <w:rsid w:val="00A643D6"/>
    <w:rsid w:val="00A6461A"/>
    <w:rsid w:val="00A64978"/>
    <w:rsid w:val="00A64D1A"/>
    <w:rsid w:val="00A6572A"/>
    <w:rsid w:val="00A66176"/>
    <w:rsid w:val="00A66184"/>
    <w:rsid w:val="00A661F9"/>
    <w:rsid w:val="00A66F2C"/>
    <w:rsid w:val="00A674A5"/>
    <w:rsid w:val="00A67B1B"/>
    <w:rsid w:val="00A67CE5"/>
    <w:rsid w:val="00A67D2C"/>
    <w:rsid w:val="00A705C4"/>
    <w:rsid w:val="00A7082C"/>
    <w:rsid w:val="00A70A1A"/>
    <w:rsid w:val="00A70AF7"/>
    <w:rsid w:val="00A70BD9"/>
    <w:rsid w:val="00A70DB5"/>
    <w:rsid w:val="00A715DA"/>
    <w:rsid w:val="00A71912"/>
    <w:rsid w:val="00A721FA"/>
    <w:rsid w:val="00A72429"/>
    <w:rsid w:val="00A72571"/>
    <w:rsid w:val="00A7268B"/>
    <w:rsid w:val="00A72B50"/>
    <w:rsid w:val="00A72F0E"/>
    <w:rsid w:val="00A73241"/>
    <w:rsid w:val="00A735AB"/>
    <w:rsid w:val="00A73664"/>
    <w:rsid w:val="00A738FD"/>
    <w:rsid w:val="00A73B25"/>
    <w:rsid w:val="00A73EB3"/>
    <w:rsid w:val="00A7407B"/>
    <w:rsid w:val="00A74253"/>
    <w:rsid w:val="00A7450C"/>
    <w:rsid w:val="00A74870"/>
    <w:rsid w:val="00A74A81"/>
    <w:rsid w:val="00A74BD1"/>
    <w:rsid w:val="00A74E57"/>
    <w:rsid w:val="00A75414"/>
    <w:rsid w:val="00A75487"/>
    <w:rsid w:val="00A75735"/>
    <w:rsid w:val="00A7575A"/>
    <w:rsid w:val="00A76212"/>
    <w:rsid w:val="00A76295"/>
    <w:rsid w:val="00A7710D"/>
    <w:rsid w:val="00A774B7"/>
    <w:rsid w:val="00A77519"/>
    <w:rsid w:val="00A7780F"/>
    <w:rsid w:val="00A77C78"/>
    <w:rsid w:val="00A77E8C"/>
    <w:rsid w:val="00A8054F"/>
    <w:rsid w:val="00A805DE"/>
    <w:rsid w:val="00A80679"/>
    <w:rsid w:val="00A81008"/>
    <w:rsid w:val="00A810D9"/>
    <w:rsid w:val="00A81397"/>
    <w:rsid w:val="00A816F0"/>
    <w:rsid w:val="00A819B0"/>
    <w:rsid w:val="00A81C0E"/>
    <w:rsid w:val="00A82756"/>
    <w:rsid w:val="00A836CD"/>
    <w:rsid w:val="00A836EA"/>
    <w:rsid w:val="00A83E60"/>
    <w:rsid w:val="00A84013"/>
    <w:rsid w:val="00A842B5"/>
    <w:rsid w:val="00A84D3A"/>
    <w:rsid w:val="00A84DB4"/>
    <w:rsid w:val="00A850A3"/>
    <w:rsid w:val="00A85104"/>
    <w:rsid w:val="00A85243"/>
    <w:rsid w:val="00A85249"/>
    <w:rsid w:val="00A852F0"/>
    <w:rsid w:val="00A856E7"/>
    <w:rsid w:val="00A85873"/>
    <w:rsid w:val="00A85998"/>
    <w:rsid w:val="00A85A48"/>
    <w:rsid w:val="00A86BD2"/>
    <w:rsid w:val="00A86EA1"/>
    <w:rsid w:val="00A87FD0"/>
    <w:rsid w:val="00A9046E"/>
    <w:rsid w:val="00A9052E"/>
    <w:rsid w:val="00A907DB"/>
    <w:rsid w:val="00A907F4"/>
    <w:rsid w:val="00A90D3D"/>
    <w:rsid w:val="00A90E7A"/>
    <w:rsid w:val="00A913D1"/>
    <w:rsid w:val="00A91437"/>
    <w:rsid w:val="00A91E23"/>
    <w:rsid w:val="00A91F71"/>
    <w:rsid w:val="00A9218D"/>
    <w:rsid w:val="00A9229B"/>
    <w:rsid w:val="00A92665"/>
    <w:rsid w:val="00A9272D"/>
    <w:rsid w:val="00A927F4"/>
    <w:rsid w:val="00A92D6D"/>
    <w:rsid w:val="00A92FD9"/>
    <w:rsid w:val="00A93217"/>
    <w:rsid w:val="00A93CA9"/>
    <w:rsid w:val="00A94296"/>
    <w:rsid w:val="00A9476D"/>
    <w:rsid w:val="00A94868"/>
    <w:rsid w:val="00A9503D"/>
    <w:rsid w:val="00A95169"/>
    <w:rsid w:val="00A95224"/>
    <w:rsid w:val="00A953A1"/>
    <w:rsid w:val="00A95780"/>
    <w:rsid w:val="00A9699D"/>
    <w:rsid w:val="00A97256"/>
    <w:rsid w:val="00A977CA"/>
    <w:rsid w:val="00AA0276"/>
    <w:rsid w:val="00AA03A2"/>
    <w:rsid w:val="00AA04F4"/>
    <w:rsid w:val="00AA0B70"/>
    <w:rsid w:val="00AA0C95"/>
    <w:rsid w:val="00AA0D22"/>
    <w:rsid w:val="00AA1EED"/>
    <w:rsid w:val="00AA2566"/>
    <w:rsid w:val="00AA2AD2"/>
    <w:rsid w:val="00AA3B2B"/>
    <w:rsid w:val="00AA4377"/>
    <w:rsid w:val="00AA539C"/>
    <w:rsid w:val="00AA57C1"/>
    <w:rsid w:val="00AA5EA7"/>
    <w:rsid w:val="00AA5F06"/>
    <w:rsid w:val="00AA62CF"/>
    <w:rsid w:val="00AA6947"/>
    <w:rsid w:val="00AA6E68"/>
    <w:rsid w:val="00AA76ED"/>
    <w:rsid w:val="00AA7725"/>
    <w:rsid w:val="00AB005B"/>
    <w:rsid w:val="00AB102E"/>
    <w:rsid w:val="00AB155E"/>
    <w:rsid w:val="00AB18D4"/>
    <w:rsid w:val="00AB1E41"/>
    <w:rsid w:val="00AB2706"/>
    <w:rsid w:val="00AB275E"/>
    <w:rsid w:val="00AB27AF"/>
    <w:rsid w:val="00AB2DFD"/>
    <w:rsid w:val="00AB2EDB"/>
    <w:rsid w:val="00AB31F5"/>
    <w:rsid w:val="00AB3E15"/>
    <w:rsid w:val="00AB4474"/>
    <w:rsid w:val="00AB48AE"/>
    <w:rsid w:val="00AB49B4"/>
    <w:rsid w:val="00AB4A42"/>
    <w:rsid w:val="00AB4A99"/>
    <w:rsid w:val="00AB4AC8"/>
    <w:rsid w:val="00AB4C24"/>
    <w:rsid w:val="00AB4D31"/>
    <w:rsid w:val="00AB537F"/>
    <w:rsid w:val="00AB53BD"/>
    <w:rsid w:val="00AB5CAE"/>
    <w:rsid w:val="00AB68AE"/>
    <w:rsid w:val="00AB69BF"/>
    <w:rsid w:val="00AB6F2A"/>
    <w:rsid w:val="00AB71AC"/>
    <w:rsid w:val="00AB78F2"/>
    <w:rsid w:val="00AC01AD"/>
    <w:rsid w:val="00AC034C"/>
    <w:rsid w:val="00AC0440"/>
    <w:rsid w:val="00AC1F02"/>
    <w:rsid w:val="00AC2278"/>
    <w:rsid w:val="00AC29AC"/>
    <w:rsid w:val="00AC354F"/>
    <w:rsid w:val="00AC35E3"/>
    <w:rsid w:val="00AC40B5"/>
    <w:rsid w:val="00AC44CB"/>
    <w:rsid w:val="00AC4951"/>
    <w:rsid w:val="00AC4992"/>
    <w:rsid w:val="00AC4D96"/>
    <w:rsid w:val="00AC4EA7"/>
    <w:rsid w:val="00AC50FC"/>
    <w:rsid w:val="00AC51FB"/>
    <w:rsid w:val="00AC557A"/>
    <w:rsid w:val="00AC5B97"/>
    <w:rsid w:val="00AC6961"/>
    <w:rsid w:val="00AC697A"/>
    <w:rsid w:val="00AC6AAB"/>
    <w:rsid w:val="00AC7968"/>
    <w:rsid w:val="00AC79BF"/>
    <w:rsid w:val="00AC7E05"/>
    <w:rsid w:val="00AD057D"/>
    <w:rsid w:val="00AD0D42"/>
    <w:rsid w:val="00AD1016"/>
    <w:rsid w:val="00AD1A97"/>
    <w:rsid w:val="00AD1C15"/>
    <w:rsid w:val="00AD1C26"/>
    <w:rsid w:val="00AD1FDE"/>
    <w:rsid w:val="00AD2001"/>
    <w:rsid w:val="00AD21D8"/>
    <w:rsid w:val="00AD220A"/>
    <w:rsid w:val="00AD2298"/>
    <w:rsid w:val="00AD2692"/>
    <w:rsid w:val="00AD27C1"/>
    <w:rsid w:val="00AD2CBF"/>
    <w:rsid w:val="00AD303F"/>
    <w:rsid w:val="00AD3103"/>
    <w:rsid w:val="00AD329C"/>
    <w:rsid w:val="00AD36FD"/>
    <w:rsid w:val="00AD3C7B"/>
    <w:rsid w:val="00AD4625"/>
    <w:rsid w:val="00AD4FC9"/>
    <w:rsid w:val="00AD56BF"/>
    <w:rsid w:val="00AD5AC8"/>
    <w:rsid w:val="00AD5C01"/>
    <w:rsid w:val="00AD5E66"/>
    <w:rsid w:val="00AD64C2"/>
    <w:rsid w:val="00AD7434"/>
    <w:rsid w:val="00AD7980"/>
    <w:rsid w:val="00AD7A54"/>
    <w:rsid w:val="00AD7AC8"/>
    <w:rsid w:val="00AD7B8E"/>
    <w:rsid w:val="00AD7BA4"/>
    <w:rsid w:val="00AD7FEC"/>
    <w:rsid w:val="00AE06B1"/>
    <w:rsid w:val="00AE07A3"/>
    <w:rsid w:val="00AE0BA2"/>
    <w:rsid w:val="00AE103F"/>
    <w:rsid w:val="00AE1106"/>
    <w:rsid w:val="00AE22B2"/>
    <w:rsid w:val="00AE22EC"/>
    <w:rsid w:val="00AE243F"/>
    <w:rsid w:val="00AE2597"/>
    <w:rsid w:val="00AE2CA0"/>
    <w:rsid w:val="00AE35E6"/>
    <w:rsid w:val="00AE39C2"/>
    <w:rsid w:val="00AE3B91"/>
    <w:rsid w:val="00AE4282"/>
    <w:rsid w:val="00AE457B"/>
    <w:rsid w:val="00AE468D"/>
    <w:rsid w:val="00AE4737"/>
    <w:rsid w:val="00AE4D2E"/>
    <w:rsid w:val="00AE50E2"/>
    <w:rsid w:val="00AE52AD"/>
    <w:rsid w:val="00AE53BC"/>
    <w:rsid w:val="00AE5638"/>
    <w:rsid w:val="00AE59D5"/>
    <w:rsid w:val="00AE68FA"/>
    <w:rsid w:val="00AE75C8"/>
    <w:rsid w:val="00AE7931"/>
    <w:rsid w:val="00AE7E96"/>
    <w:rsid w:val="00AF066F"/>
    <w:rsid w:val="00AF0679"/>
    <w:rsid w:val="00AF072E"/>
    <w:rsid w:val="00AF0A9A"/>
    <w:rsid w:val="00AF0DA3"/>
    <w:rsid w:val="00AF1BE1"/>
    <w:rsid w:val="00AF1CCA"/>
    <w:rsid w:val="00AF1FAB"/>
    <w:rsid w:val="00AF202F"/>
    <w:rsid w:val="00AF212A"/>
    <w:rsid w:val="00AF23AC"/>
    <w:rsid w:val="00AF2857"/>
    <w:rsid w:val="00AF2C4A"/>
    <w:rsid w:val="00AF359A"/>
    <w:rsid w:val="00AF38FA"/>
    <w:rsid w:val="00AF3CD5"/>
    <w:rsid w:val="00AF3F36"/>
    <w:rsid w:val="00AF4786"/>
    <w:rsid w:val="00AF48DA"/>
    <w:rsid w:val="00AF49CF"/>
    <w:rsid w:val="00AF4A73"/>
    <w:rsid w:val="00AF4C4F"/>
    <w:rsid w:val="00AF5EBD"/>
    <w:rsid w:val="00AF683A"/>
    <w:rsid w:val="00AF69BE"/>
    <w:rsid w:val="00AF6AF6"/>
    <w:rsid w:val="00AF6D19"/>
    <w:rsid w:val="00AF6DB8"/>
    <w:rsid w:val="00AF747E"/>
    <w:rsid w:val="00AF75B0"/>
    <w:rsid w:val="00AF76B5"/>
    <w:rsid w:val="00B001A0"/>
    <w:rsid w:val="00B00267"/>
    <w:rsid w:val="00B00738"/>
    <w:rsid w:val="00B00B1F"/>
    <w:rsid w:val="00B00C0C"/>
    <w:rsid w:val="00B00EED"/>
    <w:rsid w:val="00B0193A"/>
    <w:rsid w:val="00B01F31"/>
    <w:rsid w:val="00B028FF"/>
    <w:rsid w:val="00B02F82"/>
    <w:rsid w:val="00B03512"/>
    <w:rsid w:val="00B03562"/>
    <w:rsid w:val="00B036A6"/>
    <w:rsid w:val="00B04978"/>
    <w:rsid w:val="00B04FE9"/>
    <w:rsid w:val="00B05158"/>
    <w:rsid w:val="00B05277"/>
    <w:rsid w:val="00B05B79"/>
    <w:rsid w:val="00B05CA0"/>
    <w:rsid w:val="00B05ECE"/>
    <w:rsid w:val="00B07088"/>
    <w:rsid w:val="00B072A3"/>
    <w:rsid w:val="00B07399"/>
    <w:rsid w:val="00B07C37"/>
    <w:rsid w:val="00B07D24"/>
    <w:rsid w:val="00B07D90"/>
    <w:rsid w:val="00B10BE0"/>
    <w:rsid w:val="00B10D00"/>
    <w:rsid w:val="00B10DDF"/>
    <w:rsid w:val="00B112E7"/>
    <w:rsid w:val="00B115EB"/>
    <w:rsid w:val="00B11885"/>
    <w:rsid w:val="00B11D79"/>
    <w:rsid w:val="00B11EA5"/>
    <w:rsid w:val="00B12356"/>
    <w:rsid w:val="00B124D9"/>
    <w:rsid w:val="00B127F7"/>
    <w:rsid w:val="00B1294B"/>
    <w:rsid w:val="00B12A13"/>
    <w:rsid w:val="00B12B5F"/>
    <w:rsid w:val="00B12DFE"/>
    <w:rsid w:val="00B12E71"/>
    <w:rsid w:val="00B13041"/>
    <w:rsid w:val="00B13482"/>
    <w:rsid w:val="00B13512"/>
    <w:rsid w:val="00B13D45"/>
    <w:rsid w:val="00B141DE"/>
    <w:rsid w:val="00B14B52"/>
    <w:rsid w:val="00B1530C"/>
    <w:rsid w:val="00B1538C"/>
    <w:rsid w:val="00B15471"/>
    <w:rsid w:val="00B15506"/>
    <w:rsid w:val="00B157B8"/>
    <w:rsid w:val="00B16678"/>
    <w:rsid w:val="00B16938"/>
    <w:rsid w:val="00B1698D"/>
    <w:rsid w:val="00B16ABE"/>
    <w:rsid w:val="00B16F06"/>
    <w:rsid w:val="00B17553"/>
    <w:rsid w:val="00B1777F"/>
    <w:rsid w:val="00B17F7E"/>
    <w:rsid w:val="00B20DA9"/>
    <w:rsid w:val="00B2135B"/>
    <w:rsid w:val="00B218BC"/>
    <w:rsid w:val="00B218BD"/>
    <w:rsid w:val="00B21B05"/>
    <w:rsid w:val="00B21C87"/>
    <w:rsid w:val="00B21E31"/>
    <w:rsid w:val="00B220B4"/>
    <w:rsid w:val="00B2260A"/>
    <w:rsid w:val="00B229F6"/>
    <w:rsid w:val="00B22E67"/>
    <w:rsid w:val="00B22F76"/>
    <w:rsid w:val="00B232D3"/>
    <w:rsid w:val="00B233AA"/>
    <w:rsid w:val="00B234DE"/>
    <w:rsid w:val="00B23661"/>
    <w:rsid w:val="00B237A8"/>
    <w:rsid w:val="00B242F6"/>
    <w:rsid w:val="00B244B2"/>
    <w:rsid w:val="00B249DB"/>
    <w:rsid w:val="00B2528A"/>
    <w:rsid w:val="00B25819"/>
    <w:rsid w:val="00B25996"/>
    <w:rsid w:val="00B25B66"/>
    <w:rsid w:val="00B273FF"/>
    <w:rsid w:val="00B278C8"/>
    <w:rsid w:val="00B27F7F"/>
    <w:rsid w:val="00B301E1"/>
    <w:rsid w:val="00B30898"/>
    <w:rsid w:val="00B30AFD"/>
    <w:rsid w:val="00B30C4A"/>
    <w:rsid w:val="00B314A8"/>
    <w:rsid w:val="00B31541"/>
    <w:rsid w:val="00B31CC1"/>
    <w:rsid w:val="00B31FC8"/>
    <w:rsid w:val="00B3200D"/>
    <w:rsid w:val="00B32634"/>
    <w:rsid w:val="00B33132"/>
    <w:rsid w:val="00B33517"/>
    <w:rsid w:val="00B33693"/>
    <w:rsid w:val="00B33BD7"/>
    <w:rsid w:val="00B33BF3"/>
    <w:rsid w:val="00B33C88"/>
    <w:rsid w:val="00B34067"/>
    <w:rsid w:val="00B34685"/>
    <w:rsid w:val="00B3494B"/>
    <w:rsid w:val="00B34BAF"/>
    <w:rsid w:val="00B34E5F"/>
    <w:rsid w:val="00B35AAF"/>
    <w:rsid w:val="00B35D18"/>
    <w:rsid w:val="00B35E9E"/>
    <w:rsid w:val="00B35FCC"/>
    <w:rsid w:val="00B36B04"/>
    <w:rsid w:val="00B3732F"/>
    <w:rsid w:val="00B377BE"/>
    <w:rsid w:val="00B37A54"/>
    <w:rsid w:val="00B37BCD"/>
    <w:rsid w:val="00B37C63"/>
    <w:rsid w:val="00B40061"/>
    <w:rsid w:val="00B40210"/>
    <w:rsid w:val="00B403B3"/>
    <w:rsid w:val="00B408D9"/>
    <w:rsid w:val="00B412D4"/>
    <w:rsid w:val="00B42434"/>
    <w:rsid w:val="00B42755"/>
    <w:rsid w:val="00B42793"/>
    <w:rsid w:val="00B430E3"/>
    <w:rsid w:val="00B4348A"/>
    <w:rsid w:val="00B4386C"/>
    <w:rsid w:val="00B43B1F"/>
    <w:rsid w:val="00B43D08"/>
    <w:rsid w:val="00B44670"/>
    <w:rsid w:val="00B44C45"/>
    <w:rsid w:val="00B45B6C"/>
    <w:rsid w:val="00B46119"/>
    <w:rsid w:val="00B4622F"/>
    <w:rsid w:val="00B4660D"/>
    <w:rsid w:val="00B46D01"/>
    <w:rsid w:val="00B46D46"/>
    <w:rsid w:val="00B47265"/>
    <w:rsid w:val="00B4752D"/>
    <w:rsid w:val="00B47A00"/>
    <w:rsid w:val="00B50515"/>
    <w:rsid w:val="00B50A9A"/>
    <w:rsid w:val="00B50CD1"/>
    <w:rsid w:val="00B50D10"/>
    <w:rsid w:val="00B51542"/>
    <w:rsid w:val="00B5191F"/>
    <w:rsid w:val="00B52234"/>
    <w:rsid w:val="00B5260B"/>
    <w:rsid w:val="00B528A6"/>
    <w:rsid w:val="00B52AC9"/>
    <w:rsid w:val="00B52CFC"/>
    <w:rsid w:val="00B530CE"/>
    <w:rsid w:val="00B53368"/>
    <w:rsid w:val="00B535A9"/>
    <w:rsid w:val="00B53686"/>
    <w:rsid w:val="00B53820"/>
    <w:rsid w:val="00B53A53"/>
    <w:rsid w:val="00B54049"/>
    <w:rsid w:val="00B5435F"/>
    <w:rsid w:val="00B545D4"/>
    <w:rsid w:val="00B5517A"/>
    <w:rsid w:val="00B55531"/>
    <w:rsid w:val="00B557CA"/>
    <w:rsid w:val="00B55826"/>
    <w:rsid w:val="00B567FA"/>
    <w:rsid w:val="00B5704D"/>
    <w:rsid w:val="00B570BF"/>
    <w:rsid w:val="00B57306"/>
    <w:rsid w:val="00B5783C"/>
    <w:rsid w:val="00B578D4"/>
    <w:rsid w:val="00B57A35"/>
    <w:rsid w:val="00B57C9A"/>
    <w:rsid w:val="00B606CE"/>
    <w:rsid w:val="00B606D6"/>
    <w:rsid w:val="00B60F79"/>
    <w:rsid w:val="00B60FA1"/>
    <w:rsid w:val="00B61133"/>
    <w:rsid w:val="00B61253"/>
    <w:rsid w:val="00B616EB"/>
    <w:rsid w:val="00B61FE3"/>
    <w:rsid w:val="00B6207B"/>
    <w:rsid w:val="00B6207C"/>
    <w:rsid w:val="00B620BC"/>
    <w:rsid w:val="00B621C8"/>
    <w:rsid w:val="00B622E5"/>
    <w:rsid w:val="00B624A5"/>
    <w:rsid w:val="00B62CC5"/>
    <w:rsid w:val="00B63082"/>
    <w:rsid w:val="00B6311E"/>
    <w:rsid w:val="00B6334F"/>
    <w:rsid w:val="00B63F80"/>
    <w:rsid w:val="00B64DFF"/>
    <w:rsid w:val="00B65882"/>
    <w:rsid w:val="00B659E9"/>
    <w:rsid w:val="00B65BB9"/>
    <w:rsid w:val="00B65D8F"/>
    <w:rsid w:val="00B66330"/>
    <w:rsid w:val="00B665C5"/>
    <w:rsid w:val="00B66BFE"/>
    <w:rsid w:val="00B66CF6"/>
    <w:rsid w:val="00B66DCC"/>
    <w:rsid w:val="00B6742F"/>
    <w:rsid w:val="00B67507"/>
    <w:rsid w:val="00B677ED"/>
    <w:rsid w:val="00B67ADC"/>
    <w:rsid w:val="00B67B0D"/>
    <w:rsid w:val="00B70375"/>
    <w:rsid w:val="00B70ABF"/>
    <w:rsid w:val="00B7130B"/>
    <w:rsid w:val="00B71323"/>
    <w:rsid w:val="00B716B6"/>
    <w:rsid w:val="00B71D2E"/>
    <w:rsid w:val="00B71F07"/>
    <w:rsid w:val="00B73EF3"/>
    <w:rsid w:val="00B74362"/>
    <w:rsid w:val="00B74831"/>
    <w:rsid w:val="00B74AAA"/>
    <w:rsid w:val="00B74B18"/>
    <w:rsid w:val="00B74CEC"/>
    <w:rsid w:val="00B7550C"/>
    <w:rsid w:val="00B75736"/>
    <w:rsid w:val="00B75B4E"/>
    <w:rsid w:val="00B75EB5"/>
    <w:rsid w:val="00B75EEB"/>
    <w:rsid w:val="00B761F0"/>
    <w:rsid w:val="00B762EF"/>
    <w:rsid w:val="00B77A62"/>
    <w:rsid w:val="00B77B88"/>
    <w:rsid w:val="00B8067B"/>
    <w:rsid w:val="00B80880"/>
    <w:rsid w:val="00B81C40"/>
    <w:rsid w:val="00B81CDE"/>
    <w:rsid w:val="00B81F01"/>
    <w:rsid w:val="00B82126"/>
    <w:rsid w:val="00B822A2"/>
    <w:rsid w:val="00B82662"/>
    <w:rsid w:val="00B826B4"/>
    <w:rsid w:val="00B826D7"/>
    <w:rsid w:val="00B82EBA"/>
    <w:rsid w:val="00B836D0"/>
    <w:rsid w:val="00B83A87"/>
    <w:rsid w:val="00B83AD6"/>
    <w:rsid w:val="00B83F77"/>
    <w:rsid w:val="00B843B9"/>
    <w:rsid w:val="00B849B8"/>
    <w:rsid w:val="00B861BF"/>
    <w:rsid w:val="00B86637"/>
    <w:rsid w:val="00B86B8F"/>
    <w:rsid w:val="00B87302"/>
    <w:rsid w:val="00B873A5"/>
    <w:rsid w:val="00B873F3"/>
    <w:rsid w:val="00B878E6"/>
    <w:rsid w:val="00B87E8A"/>
    <w:rsid w:val="00B87F16"/>
    <w:rsid w:val="00B87F1F"/>
    <w:rsid w:val="00B90F48"/>
    <w:rsid w:val="00B90FA1"/>
    <w:rsid w:val="00B91279"/>
    <w:rsid w:val="00B913E8"/>
    <w:rsid w:val="00B9157D"/>
    <w:rsid w:val="00B916A7"/>
    <w:rsid w:val="00B918CE"/>
    <w:rsid w:val="00B9219C"/>
    <w:rsid w:val="00B925A2"/>
    <w:rsid w:val="00B925E7"/>
    <w:rsid w:val="00B93095"/>
    <w:rsid w:val="00B9361D"/>
    <w:rsid w:val="00B93FD1"/>
    <w:rsid w:val="00B946DE"/>
    <w:rsid w:val="00B94D01"/>
    <w:rsid w:val="00B953C4"/>
    <w:rsid w:val="00B95509"/>
    <w:rsid w:val="00B95919"/>
    <w:rsid w:val="00B9598E"/>
    <w:rsid w:val="00B96529"/>
    <w:rsid w:val="00B966B8"/>
    <w:rsid w:val="00B96726"/>
    <w:rsid w:val="00B969A4"/>
    <w:rsid w:val="00B96A79"/>
    <w:rsid w:val="00B96C3B"/>
    <w:rsid w:val="00B96C66"/>
    <w:rsid w:val="00B96CC3"/>
    <w:rsid w:val="00B96F64"/>
    <w:rsid w:val="00B96FE8"/>
    <w:rsid w:val="00B97C33"/>
    <w:rsid w:val="00B97D0F"/>
    <w:rsid w:val="00B97D6D"/>
    <w:rsid w:val="00B97DE9"/>
    <w:rsid w:val="00BA01D8"/>
    <w:rsid w:val="00BA08FE"/>
    <w:rsid w:val="00BA0A15"/>
    <w:rsid w:val="00BA0A6F"/>
    <w:rsid w:val="00BA10C3"/>
    <w:rsid w:val="00BA1522"/>
    <w:rsid w:val="00BA1572"/>
    <w:rsid w:val="00BA18D6"/>
    <w:rsid w:val="00BA1E2C"/>
    <w:rsid w:val="00BA2529"/>
    <w:rsid w:val="00BA295C"/>
    <w:rsid w:val="00BA2E04"/>
    <w:rsid w:val="00BA3748"/>
    <w:rsid w:val="00BA374D"/>
    <w:rsid w:val="00BA3D0E"/>
    <w:rsid w:val="00BA4402"/>
    <w:rsid w:val="00BA45EC"/>
    <w:rsid w:val="00BA470F"/>
    <w:rsid w:val="00BA49A4"/>
    <w:rsid w:val="00BA52FB"/>
    <w:rsid w:val="00BA568D"/>
    <w:rsid w:val="00BA5736"/>
    <w:rsid w:val="00BA590E"/>
    <w:rsid w:val="00BA5A1F"/>
    <w:rsid w:val="00BA5AFE"/>
    <w:rsid w:val="00BA5F32"/>
    <w:rsid w:val="00BA64DA"/>
    <w:rsid w:val="00BA69BD"/>
    <w:rsid w:val="00BA6A23"/>
    <w:rsid w:val="00BA6E6D"/>
    <w:rsid w:val="00BA6E7F"/>
    <w:rsid w:val="00BA720E"/>
    <w:rsid w:val="00BA7388"/>
    <w:rsid w:val="00BA74BA"/>
    <w:rsid w:val="00BA74C3"/>
    <w:rsid w:val="00BA763F"/>
    <w:rsid w:val="00BA7A17"/>
    <w:rsid w:val="00BB02C5"/>
    <w:rsid w:val="00BB02D4"/>
    <w:rsid w:val="00BB0421"/>
    <w:rsid w:val="00BB0777"/>
    <w:rsid w:val="00BB12E3"/>
    <w:rsid w:val="00BB1A53"/>
    <w:rsid w:val="00BB2230"/>
    <w:rsid w:val="00BB239F"/>
    <w:rsid w:val="00BB2623"/>
    <w:rsid w:val="00BB326E"/>
    <w:rsid w:val="00BB3808"/>
    <w:rsid w:val="00BB3DF0"/>
    <w:rsid w:val="00BB3E9F"/>
    <w:rsid w:val="00BB3F02"/>
    <w:rsid w:val="00BB4006"/>
    <w:rsid w:val="00BB4179"/>
    <w:rsid w:val="00BB43D8"/>
    <w:rsid w:val="00BB47E4"/>
    <w:rsid w:val="00BB4C9E"/>
    <w:rsid w:val="00BB4D48"/>
    <w:rsid w:val="00BB4F5C"/>
    <w:rsid w:val="00BB4FCC"/>
    <w:rsid w:val="00BB537E"/>
    <w:rsid w:val="00BB53E6"/>
    <w:rsid w:val="00BB56BF"/>
    <w:rsid w:val="00BB5D96"/>
    <w:rsid w:val="00BB63D2"/>
    <w:rsid w:val="00BB69ED"/>
    <w:rsid w:val="00BB6F2D"/>
    <w:rsid w:val="00BB73AD"/>
    <w:rsid w:val="00BB750D"/>
    <w:rsid w:val="00BB7BC6"/>
    <w:rsid w:val="00BB7EDD"/>
    <w:rsid w:val="00BC02AB"/>
    <w:rsid w:val="00BC172A"/>
    <w:rsid w:val="00BC1B6D"/>
    <w:rsid w:val="00BC1D18"/>
    <w:rsid w:val="00BC2613"/>
    <w:rsid w:val="00BC2BEE"/>
    <w:rsid w:val="00BC2F77"/>
    <w:rsid w:val="00BC3010"/>
    <w:rsid w:val="00BC3146"/>
    <w:rsid w:val="00BC3807"/>
    <w:rsid w:val="00BC3B8E"/>
    <w:rsid w:val="00BC40A0"/>
    <w:rsid w:val="00BC4645"/>
    <w:rsid w:val="00BC4A72"/>
    <w:rsid w:val="00BC54AA"/>
    <w:rsid w:val="00BC587F"/>
    <w:rsid w:val="00BC5B04"/>
    <w:rsid w:val="00BC5CC3"/>
    <w:rsid w:val="00BC5DEA"/>
    <w:rsid w:val="00BC5F04"/>
    <w:rsid w:val="00BC69F2"/>
    <w:rsid w:val="00BC6DB4"/>
    <w:rsid w:val="00BC6FB4"/>
    <w:rsid w:val="00BC77B8"/>
    <w:rsid w:val="00BC7A29"/>
    <w:rsid w:val="00BC7B74"/>
    <w:rsid w:val="00BD066B"/>
    <w:rsid w:val="00BD09B6"/>
    <w:rsid w:val="00BD1652"/>
    <w:rsid w:val="00BD16DB"/>
    <w:rsid w:val="00BD1A92"/>
    <w:rsid w:val="00BD2B14"/>
    <w:rsid w:val="00BD2D49"/>
    <w:rsid w:val="00BD2DED"/>
    <w:rsid w:val="00BD2DF5"/>
    <w:rsid w:val="00BD2F8D"/>
    <w:rsid w:val="00BD3733"/>
    <w:rsid w:val="00BD3A58"/>
    <w:rsid w:val="00BD3B65"/>
    <w:rsid w:val="00BD3C45"/>
    <w:rsid w:val="00BD3DD4"/>
    <w:rsid w:val="00BD402C"/>
    <w:rsid w:val="00BD4256"/>
    <w:rsid w:val="00BD48A5"/>
    <w:rsid w:val="00BD4E15"/>
    <w:rsid w:val="00BD51BA"/>
    <w:rsid w:val="00BD5783"/>
    <w:rsid w:val="00BD57B3"/>
    <w:rsid w:val="00BD5ACC"/>
    <w:rsid w:val="00BD6519"/>
    <w:rsid w:val="00BD69DC"/>
    <w:rsid w:val="00BD6A96"/>
    <w:rsid w:val="00BD7E8C"/>
    <w:rsid w:val="00BE0678"/>
    <w:rsid w:val="00BE125F"/>
    <w:rsid w:val="00BE131F"/>
    <w:rsid w:val="00BE18C1"/>
    <w:rsid w:val="00BE199D"/>
    <w:rsid w:val="00BE1C7E"/>
    <w:rsid w:val="00BE1DE8"/>
    <w:rsid w:val="00BE207B"/>
    <w:rsid w:val="00BE208C"/>
    <w:rsid w:val="00BE346B"/>
    <w:rsid w:val="00BE397C"/>
    <w:rsid w:val="00BE3BE2"/>
    <w:rsid w:val="00BE3CC3"/>
    <w:rsid w:val="00BE4351"/>
    <w:rsid w:val="00BE4411"/>
    <w:rsid w:val="00BE4B3F"/>
    <w:rsid w:val="00BE4E5A"/>
    <w:rsid w:val="00BE5216"/>
    <w:rsid w:val="00BE56D2"/>
    <w:rsid w:val="00BE69F5"/>
    <w:rsid w:val="00BE6AE1"/>
    <w:rsid w:val="00BE6BAF"/>
    <w:rsid w:val="00BE6D1C"/>
    <w:rsid w:val="00BE7662"/>
    <w:rsid w:val="00BE7732"/>
    <w:rsid w:val="00BE7A33"/>
    <w:rsid w:val="00BE7C1C"/>
    <w:rsid w:val="00BF03C2"/>
    <w:rsid w:val="00BF045D"/>
    <w:rsid w:val="00BF068D"/>
    <w:rsid w:val="00BF0895"/>
    <w:rsid w:val="00BF12AA"/>
    <w:rsid w:val="00BF13E9"/>
    <w:rsid w:val="00BF188D"/>
    <w:rsid w:val="00BF1B92"/>
    <w:rsid w:val="00BF1DD5"/>
    <w:rsid w:val="00BF23ED"/>
    <w:rsid w:val="00BF254C"/>
    <w:rsid w:val="00BF282D"/>
    <w:rsid w:val="00BF2E8D"/>
    <w:rsid w:val="00BF2F8A"/>
    <w:rsid w:val="00BF31DD"/>
    <w:rsid w:val="00BF320B"/>
    <w:rsid w:val="00BF4471"/>
    <w:rsid w:val="00BF4857"/>
    <w:rsid w:val="00BF4A7D"/>
    <w:rsid w:val="00BF4BC3"/>
    <w:rsid w:val="00BF4DB7"/>
    <w:rsid w:val="00BF4FE6"/>
    <w:rsid w:val="00BF5181"/>
    <w:rsid w:val="00BF5443"/>
    <w:rsid w:val="00BF5583"/>
    <w:rsid w:val="00BF59E7"/>
    <w:rsid w:val="00BF5D5B"/>
    <w:rsid w:val="00BF5DB1"/>
    <w:rsid w:val="00BF6BDF"/>
    <w:rsid w:val="00BF7059"/>
    <w:rsid w:val="00BF7538"/>
    <w:rsid w:val="00BF75B1"/>
    <w:rsid w:val="00BF76A2"/>
    <w:rsid w:val="00C004AD"/>
    <w:rsid w:val="00C0050D"/>
    <w:rsid w:val="00C011AC"/>
    <w:rsid w:val="00C018AE"/>
    <w:rsid w:val="00C01D0E"/>
    <w:rsid w:val="00C01EAB"/>
    <w:rsid w:val="00C022BE"/>
    <w:rsid w:val="00C02ED5"/>
    <w:rsid w:val="00C02F98"/>
    <w:rsid w:val="00C030F3"/>
    <w:rsid w:val="00C03519"/>
    <w:rsid w:val="00C03A66"/>
    <w:rsid w:val="00C03C46"/>
    <w:rsid w:val="00C04828"/>
    <w:rsid w:val="00C0485C"/>
    <w:rsid w:val="00C05B3C"/>
    <w:rsid w:val="00C061E6"/>
    <w:rsid w:val="00C0629D"/>
    <w:rsid w:val="00C06555"/>
    <w:rsid w:val="00C06586"/>
    <w:rsid w:val="00C068CE"/>
    <w:rsid w:val="00C06BB1"/>
    <w:rsid w:val="00C06E3A"/>
    <w:rsid w:val="00C071D1"/>
    <w:rsid w:val="00C0778C"/>
    <w:rsid w:val="00C10C84"/>
    <w:rsid w:val="00C10D4A"/>
    <w:rsid w:val="00C10DAD"/>
    <w:rsid w:val="00C10EC0"/>
    <w:rsid w:val="00C114D4"/>
    <w:rsid w:val="00C11728"/>
    <w:rsid w:val="00C11BAA"/>
    <w:rsid w:val="00C11FFD"/>
    <w:rsid w:val="00C1209C"/>
    <w:rsid w:val="00C1298C"/>
    <w:rsid w:val="00C12F0C"/>
    <w:rsid w:val="00C1312F"/>
    <w:rsid w:val="00C13510"/>
    <w:rsid w:val="00C13AA3"/>
    <w:rsid w:val="00C13BB5"/>
    <w:rsid w:val="00C14338"/>
    <w:rsid w:val="00C14928"/>
    <w:rsid w:val="00C1516A"/>
    <w:rsid w:val="00C16393"/>
    <w:rsid w:val="00C164AA"/>
    <w:rsid w:val="00C16E58"/>
    <w:rsid w:val="00C17594"/>
    <w:rsid w:val="00C17D45"/>
    <w:rsid w:val="00C20272"/>
    <w:rsid w:val="00C20783"/>
    <w:rsid w:val="00C20A08"/>
    <w:rsid w:val="00C20FA2"/>
    <w:rsid w:val="00C213EB"/>
    <w:rsid w:val="00C216DA"/>
    <w:rsid w:val="00C218AB"/>
    <w:rsid w:val="00C219DD"/>
    <w:rsid w:val="00C21D33"/>
    <w:rsid w:val="00C22358"/>
    <w:rsid w:val="00C223C0"/>
    <w:rsid w:val="00C22953"/>
    <w:rsid w:val="00C22D45"/>
    <w:rsid w:val="00C23239"/>
    <w:rsid w:val="00C23667"/>
    <w:rsid w:val="00C238AD"/>
    <w:rsid w:val="00C23C63"/>
    <w:rsid w:val="00C23D09"/>
    <w:rsid w:val="00C240A3"/>
    <w:rsid w:val="00C2460D"/>
    <w:rsid w:val="00C24695"/>
    <w:rsid w:val="00C24706"/>
    <w:rsid w:val="00C24D2A"/>
    <w:rsid w:val="00C2516C"/>
    <w:rsid w:val="00C25717"/>
    <w:rsid w:val="00C25E30"/>
    <w:rsid w:val="00C25F06"/>
    <w:rsid w:val="00C26846"/>
    <w:rsid w:val="00C268DB"/>
    <w:rsid w:val="00C26C37"/>
    <w:rsid w:val="00C26D06"/>
    <w:rsid w:val="00C27238"/>
    <w:rsid w:val="00C273CC"/>
    <w:rsid w:val="00C27766"/>
    <w:rsid w:val="00C27788"/>
    <w:rsid w:val="00C27828"/>
    <w:rsid w:val="00C27ACA"/>
    <w:rsid w:val="00C27DEE"/>
    <w:rsid w:val="00C30518"/>
    <w:rsid w:val="00C30EEC"/>
    <w:rsid w:val="00C32230"/>
    <w:rsid w:val="00C324CE"/>
    <w:rsid w:val="00C329EC"/>
    <w:rsid w:val="00C334A2"/>
    <w:rsid w:val="00C33A14"/>
    <w:rsid w:val="00C33A9E"/>
    <w:rsid w:val="00C33DD1"/>
    <w:rsid w:val="00C34620"/>
    <w:rsid w:val="00C3474F"/>
    <w:rsid w:val="00C34899"/>
    <w:rsid w:val="00C34DA7"/>
    <w:rsid w:val="00C34EDF"/>
    <w:rsid w:val="00C3538E"/>
    <w:rsid w:val="00C3553A"/>
    <w:rsid w:val="00C35947"/>
    <w:rsid w:val="00C35B01"/>
    <w:rsid w:val="00C36017"/>
    <w:rsid w:val="00C36385"/>
    <w:rsid w:val="00C3653C"/>
    <w:rsid w:val="00C36619"/>
    <w:rsid w:val="00C366D3"/>
    <w:rsid w:val="00C3678B"/>
    <w:rsid w:val="00C3681B"/>
    <w:rsid w:val="00C36D29"/>
    <w:rsid w:val="00C36E51"/>
    <w:rsid w:val="00C3765C"/>
    <w:rsid w:val="00C37B5E"/>
    <w:rsid w:val="00C37ED6"/>
    <w:rsid w:val="00C412AA"/>
    <w:rsid w:val="00C414EC"/>
    <w:rsid w:val="00C415D7"/>
    <w:rsid w:val="00C41DCF"/>
    <w:rsid w:val="00C41F05"/>
    <w:rsid w:val="00C42060"/>
    <w:rsid w:val="00C42CEF"/>
    <w:rsid w:val="00C42EF5"/>
    <w:rsid w:val="00C4302F"/>
    <w:rsid w:val="00C4385D"/>
    <w:rsid w:val="00C43C71"/>
    <w:rsid w:val="00C43FEF"/>
    <w:rsid w:val="00C44170"/>
    <w:rsid w:val="00C4470E"/>
    <w:rsid w:val="00C4495D"/>
    <w:rsid w:val="00C45F52"/>
    <w:rsid w:val="00C45FF1"/>
    <w:rsid w:val="00C46DE6"/>
    <w:rsid w:val="00C46F51"/>
    <w:rsid w:val="00C4727C"/>
    <w:rsid w:val="00C477C9"/>
    <w:rsid w:val="00C47888"/>
    <w:rsid w:val="00C47B00"/>
    <w:rsid w:val="00C47C3A"/>
    <w:rsid w:val="00C47D62"/>
    <w:rsid w:val="00C509DB"/>
    <w:rsid w:val="00C509F9"/>
    <w:rsid w:val="00C50B57"/>
    <w:rsid w:val="00C50C64"/>
    <w:rsid w:val="00C512C5"/>
    <w:rsid w:val="00C51A76"/>
    <w:rsid w:val="00C51DDE"/>
    <w:rsid w:val="00C51E6A"/>
    <w:rsid w:val="00C51FF4"/>
    <w:rsid w:val="00C523F8"/>
    <w:rsid w:val="00C5245C"/>
    <w:rsid w:val="00C53869"/>
    <w:rsid w:val="00C539DB"/>
    <w:rsid w:val="00C53E77"/>
    <w:rsid w:val="00C53FE6"/>
    <w:rsid w:val="00C54544"/>
    <w:rsid w:val="00C54A2A"/>
    <w:rsid w:val="00C54D49"/>
    <w:rsid w:val="00C54F18"/>
    <w:rsid w:val="00C551C8"/>
    <w:rsid w:val="00C55388"/>
    <w:rsid w:val="00C555B0"/>
    <w:rsid w:val="00C5573F"/>
    <w:rsid w:val="00C56907"/>
    <w:rsid w:val="00C569A7"/>
    <w:rsid w:val="00C56E09"/>
    <w:rsid w:val="00C57741"/>
    <w:rsid w:val="00C577F6"/>
    <w:rsid w:val="00C57879"/>
    <w:rsid w:val="00C57ACA"/>
    <w:rsid w:val="00C57B8C"/>
    <w:rsid w:val="00C57F45"/>
    <w:rsid w:val="00C603C0"/>
    <w:rsid w:val="00C60719"/>
    <w:rsid w:val="00C6074B"/>
    <w:rsid w:val="00C6085E"/>
    <w:rsid w:val="00C60BDA"/>
    <w:rsid w:val="00C6141D"/>
    <w:rsid w:val="00C61816"/>
    <w:rsid w:val="00C61D62"/>
    <w:rsid w:val="00C62A7E"/>
    <w:rsid w:val="00C62B38"/>
    <w:rsid w:val="00C6329F"/>
    <w:rsid w:val="00C632D6"/>
    <w:rsid w:val="00C63E07"/>
    <w:rsid w:val="00C64306"/>
    <w:rsid w:val="00C64F0F"/>
    <w:rsid w:val="00C656BF"/>
    <w:rsid w:val="00C658E7"/>
    <w:rsid w:val="00C65941"/>
    <w:rsid w:val="00C66AC9"/>
    <w:rsid w:val="00C66ACF"/>
    <w:rsid w:val="00C66C0B"/>
    <w:rsid w:val="00C66C9D"/>
    <w:rsid w:val="00C66CAF"/>
    <w:rsid w:val="00C66D43"/>
    <w:rsid w:val="00C66EDC"/>
    <w:rsid w:val="00C6707C"/>
    <w:rsid w:val="00C672D4"/>
    <w:rsid w:val="00C6744E"/>
    <w:rsid w:val="00C67873"/>
    <w:rsid w:val="00C678AD"/>
    <w:rsid w:val="00C67B6F"/>
    <w:rsid w:val="00C67C6C"/>
    <w:rsid w:val="00C67C88"/>
    <w:rsid w:val="00C67D45"/>
    <w:rsid w:val="00C70466"/>
    <w:rsid w:val="00C706CC"/>
    <w:rsid w:val="00C70A48"/>
    <w:rsid w:val="00C70D5E"/>
    <w:rsid w:val="00C70FA3"/>
    <w:rsid w:val="00C70FF6"/>
    <w:rsid w:val="00C710E4"/>
    <w:rsid w:val="00C7184D"/>
    <w:rsid w:val="00C718CD"/>
    <w:rsid w:val="00C71949"/>
    <w:rsid w:val="00C71E1D"/>
    <w:rsid w:val="00C72491"/>
    <w:rsid w:val="00C72AF3"/>
    <w:rsid w:val="00C72C6A"/>
    <w:rsid w:val="00C731E8"/>
    <w:rsid w:val="00C733F8"/>
    <w:rsid w:val="00C73F55"/>
    <w:rsid w:val="00C740C9"/>
    <w:rsid w:val="00C742EF"/>
    <w:rsid w:val="00C7468C"/>
    <w:rsid w:val="00C747B1"/>
    <w:rsid w:val="00C74E12"/>
    <w:rsid w:val="00C74E32"/>
    <w:rsid w:val="00C74F33"/>
    <w:rsid w:val="00C75196"/>
    <w:rsid w:val="00C75E13"/>
    <w:rsid w:val="00C76292"/>
    <w:rsid w:val="00C7634B"/>
    <w:rsid w:val="00C76929"/>
    <w:rsid w:val="00C76982"/>
    <w:rsid w:val="00C76989"/>
    <w:rsid w:val="00C77641"/>
    <w:rsid w:val="00C80D3C"/>
    <w:rsid w:val="00C80F30"/>
    <w:rsid w:val="00C80F9F"/>
    <w:rsid w:val="00C81212"/>
    <w:rsid w:val="00C81453"/>
    <w:rsid w:val="00C81E5C"/>
    <w:rsid w:val="00C81EFD"/>
    <w:rsid w:val="00C824F8"/>
    <w:rsid w:val="00C83006"/>
    <w:rsid w:val="00C8343A"/>
    <w:rsid w:val="00C83988"/>
    <w:rsid w:val="00C839A9"/>
    <w:rsid w:val="00C83C0C"/>
    <w:rsid w:val="00C83D1E"/>
    <w:rsid w:val="00C84569"/>
    <w:rsid w:val="00C84753"/>
    <w:rsid w:val="00C8565F"/>
    <w:rsid w:val="00C85FC6"/>
    <w:rsid w:val="00C8614D"/>
    <w:rsid w:val="00C86C4D"/>
    <w:rsid w:val="00C8701A"/>
    <w:rsid w:val="00C87053"/>
    <w:rsid w:val="00C8707B"/>
    <w:rsid w:val="00C87108"/>
    <w:rsid w:val="00C8795F"/>
    <w:rsid w:val="00C8797F"/>
    <w:rsid w:val="00C879E8"/>
    <w:rsid w:val="00C87AAA"/>
    <w:rsid w:val="00C87B96"/>
    <w:rsid w:val="00C901C1"/>
    <w:rsid w:val="00C907BE"/>
    <w:rsid w:val="00C90AC8"/>
    <w:rsid w:val="00C90AE1"/>
    <w:rsid w:val="00C90B8A"/>
    <w:rsid w:val="00C90D8D"/>
    <w:rsid w:val="00C914F7"/>
    <w:rsid w:val="00C924E8"/>
    <w:rsid w:val="00C92822"/>
    <w:rsid w:val="00C92A0A"/>
    <w:rsid w:val="00C92DFA"/>
    <w:rsid w:val="00C92FDC"/>
    <w:rsid w:val="00C93F16"/>
    <w:rsid w:val="00C949E0"/>
    <w:rsid w:val="00C9510B"/>
    <w:rsid w:val="00C95199"/>
    <w:rsid w:val="00C951DD"/>
    <w:rsid w:val="00C95400"/>
    <w:rsid w:val="00C95949"/>
    <w:rsid w:val="00C95D82"/>
    <w:rsid w:val="00C95E4A"/>
    <w:rsid w:val="00C96253"/>
    <w:rsid w:val="00C9729D"/>
    <w:rsid w:val="00C973B4"/>
    <w:rsid w:val="00C97496"/>
    <w:rsid w:val="00C975D8"/>
    <w:rsid w:val="00C97640"/>
    <w:rsid w:val="00C97669"/>
    <w:rsid w:val="00C97D67"/>
    <w:rsid w:val="00CA0245"/>
    <w:rsid w:val="00CA03D8"/>
    <w:rsid w:val="00CA03FA"/>
    <w:rsid w:val="00CA04F4"/>
    <w:rsid w:val="00CA0767"/>
    <w:rsid w:val="00CA0913"/>
    <w:rsid w:val="00CA0C84"/>
    <w:rsid w:val="00CA0FF9"/>
    <w:rsid w:val="00CA12A8"/>
    <w:rsid w:val="00CA1547"/>
    <w:rsid w:val="00CA162B"/>
    <w:rsid w:val="00CA19D6"/>
    <w:rsid w:val="00CA19DE"/>
    <w:rsid w:val="00CA22FF"/>
    <w:rsid w:val="00CA26A4"/>
    <w:rsid w:val="00CA2B04"/>
    <w:rsid w:val="00CA2FC4"/>
    <w:rsid w:val="00CA3481"/>
    <w:rsid w:val="00CA359D"/>
    <w:rsid w:val="00CA3BA0"/>
    <w:rsid w:val="00CA423B"/>
    <w:rsid w:val="00CA45E9"/>
    <w:rsid w:val="00CA4DED"/>
    <w:rsid w:val="00CA51CA"/>
    <w:rsid w:val="00CA5A97"/>
    <w:rsid w:val="00CA5B00"/>
    <w:rsid w:val="00CA5B28"/>
    <w:rsid w:val="00CA5F2A"/>
    <w:rsid w:val="00CA614C"/>
    <w:rsid w:val="00CA6812"/>
    <w:rsid w:val="00CA701C"/>
    <w:rsid w:val="00CA71D2"/>
    <w:rsid w:val="00CA72C7"/>
    <w:rsid w:val="00CA77AA"/>
    <w:rsid w:val="00CB002E"/>
    <w:rsid w:val="00CB020F"/>
    <w:rsid w:val="00CB08EC"/>
    <w:rsid w:val="00CB0B0A"/>
    <w:rsid w:val="00CB0D57"/>
    <w:rsid w:val="00CB0E40"/>
    <w:rsid w:val="00CB10A8"/>
    <w:rsid w:val="00CB1132"/>
    <w:rsid w:val="00CB19B5"/>
    <w:rsid w:val="00CB243F"/>
    <w:rsid w:val="00CB27CA"/>
    <w:rsid w:val="00CB2A0A"/>
    <w:rsid w:val="00CB2E40"/>
    <w:rsid w:val="00CB31A1"/>
    <w:rsid w:val="00CB33C6"/>
    <w:rsid w:val="00CB3479"/>
    <w:rsid w:val="00CB43E2"/>
    <w:rsid w:val="00CB4497"/>
    <w:rsid w:val="00CB540F"/>
    <w:rsid w:val="00CB585B"/>
    <w:rsid w:val="00CB5889"/>
    <w:rsid w:val="00CB6028"/>
    <w:rsid w:val="00CB67C4"/>
    <w:rsid w:val="00CB69DF"/>
    <w:rsid w:val="00CB6AC1"/>
    <w:rsid w:val="00CB6C16"/>
    <w:rsid w:val="00CB758D"/>
    <w:rsid w:val="00CB7820"/>
    <w:rsid w:val="00CB79A3"/>
    <w:rsid w:val="00CB7D7A"/>
    <w:rsid w:val="00CB7EAF"/>
    <w:rsid w:val="00CC0561"/>
    <w:rsid w:val="00CC0D5A"/>
    <w:rsid w:val="00CC153D"/>
    <w:rsid w:val="00CC170D"/>
    <w:rsid w:val="00CC17E7"/>
    <w:rsid w:val="00CC1A05"/>
    <w:rsid w:val="00CC1A16"/>
    <w:rsid w:val="00CC1A5D"/>
    <w:rsid w:val="00CC2EBB"/>
    <w:rsid w:val="00CC30D6"/>
    <w:rsid w:val="00CC3136"/>
    <w:rsid w:val="00CC3410"/>
    <w:rsid w:val="00CC36F8"/>
    <w:rsid w:val="00CC40F2"/>
    <w:rsid w:val="00CC5022"/>
    <w:rsid w:val="00CC51A7"/>
    <w:rsid w:val="00CC5235"/>
    <w:rsid w:val="00CC582F"/>
    <w:rsid w:val="00CC5F5D"/>
    <w:rsid w:val="00CC61F5"/>
    <w:rsid w:val="00CC62AE"/>
    <w:rsid w:val="00CC63AF"/>
    <w:rsid w:val="00CC68D9"/>
    <w:rsid w:val="00CC6C38"/>
    <w:rsid w:val="00CC6E9A"/>
    <w:rsid w:val="00CC6EC3"/>
    <w:rsid w:val="00CC6F61"/>
    <w:rsid w:val="00CC7228"/>
    <w:rsid w:val="00CC72E2"/>
    <w:rsid w:val="00CC7CF8"/>
    <w:rsid w:val="00CD009B"/>
    <w:rsid w:val="00CD0121"/>
    <w:rsid w:val="00CD0361"/>
    <w:rsid w:val="00CD2068"/>
    <w:rsid w:val="00CD22F4"/>
    <w:rsid w:val="00CD2EF8"/>
    <w:rsid w:val="00CD2F46"/>
    <w:rsid w:val="00CD3450"/>
    <w:rsid w:val="00CD3AA7"/>
    <w:rsid w:val="00CD3ECF"/>
    <w:rsid w:val="00CD40F2"/>
    <w:rsid w:val="00CD4811"/>
    <w:rsid w:val="00CD525F"/>
    <w:rsid w:val="00CD56E9"/>
    <w:rsid w:val="00CD6334"/>
    <w:rsid w:val="00CD6377"/>
    <w:rsid w:val="00CD661D"/>
    <w:rsid w:val="00CD6CC6"/>
    <w:rsid w:val="00CE0362"/>
    <w:rsid w:val="00CE0CDB"/>
    <w:rsid w:val="00CE0D90"/>
    <w:rsid w:val="00CE122A"/>
    <w:rsid w:val="00CE1573"/>
    <w:rsid w:val="00CE1BD8"/>
    <w:rsid w:val="00CE1DC1"/>
    <w:rsid w:val="00CE1F0A"/>
    <w:rsid w:val="00CE231F"/>
    <w:rsid w:val="00CE23BB"/>
    <w:rsid w:val="00CE28C8"/>
    <w:rsid w:val="00CE28F7"/>
    <w:rsid w:val="00CE2C5B"/>
    <w:rsid w:val="00CE2D10"/>
    <w:rsid w:val="00CE2ECB"/>
    <w:rsid w:val="00CE35A5"/>
    <w:rsid w:val="00CE35C1"/>
    <w:rsid w:val="00CE3880"/>
    <w:rsid w:val="00CE3999"/>
    <w:rsid w:val="00CE39F1"/>
    <w:rsid w:val="00CE423F"/>
    <w:rsid w:val="00CE4336"/>
    <w:rsid w:val="00CE4E2F"/>
    <w:rsid w:val="00CE5C64"/>
    <w:rsid w:val="00CE5C9D"/>
    <w:rsid w:val="00CE605D"/>
    <w:rsid w:val="00CE64A2"/>
    <w:rsid w:val="00CE6CEF"/>
    <w:rsid w:val="00CE7076"/>
    <w:rsid w:val="00CE749A"/>
    <w:rsid w:val="00CE7503"/>
    <w:rsid w:val="00CE7506"/>
    <w:rsid w:val="00CF0B94"/>
    <w:rsid w:val="00CF10EC"/>
    <w:rsid w:val="00CF18F7"/>
    <w:rsid w:val="00CF21D0"/>
    <w:rsid w:val="00CF268C"/>
    <w:rsid w:val="00CF2984"/>
    <w:rsid w:val="00CF2FFB"/>
    <w:rsid w:val="00CF314E"/>
    <w:rsid w:val="00CF35C2"/>
    <w:rsid w:val="00CF37EF"/>
    <w:rsid w:val="00CF425F"/>
    <w:rsid w:val="00CF47D1"/>
    <w:rsid w:val="00CF4DE1"/>
    <w:rsid w:val="00CF4F6D"/>
    <w:rsid w:val="00CF5018"/>
    <w:rsid w:val="00CF517F"/>
    <w:rsid w:val="00CF5C0D"/>
    <w:rsid w:val="00CF675C"/>
    <w:rsid w:val="00CF6BD8"/>
    <w:rsid w:val="00CF6FC6"/>
    <w:rsid w:val="00CF6FEA"/>
    <w:rsid w:val="00CF70A8"/>
    <w:rsid w:val="00CF71A2"/>
    <w:rsid w:val="00CF7459"/>
    <w:rsid w:val="00D004F1"/>
    <w:rsid w:val="00D008A2"/>
    <w:rsid w:val="00D00C27"/>
    <w:rsid w:val="00D01974"/>
    <w:rsid w:val="00D01AF9"/>
    <w:rsid w:val="00D01B4D"/>
    <w:rsid w:val="00D01E94"/>
    <w:rsid w:val="00D01F7C"/>
    <w:rsid w:val="00D022C8"/>
    <w:rsid w:val="00D0263C"/>
    <w:rsid w:val="00D032EF"/>
    <w:rsid w:val="00D03825"/>
    <w:rsid w:val="00D03C9C"/>
    <w:rsid w:val="00D03F52"/>
    <w:rsid w:val="00D04296"/>
    <w:rsid w:val="00D044BD"/>
    <w:rsid w:val="00D0479F"/>
    <w:rsid w:val="00D05427"/>
    <w:rsid w:val="00D064EB"/>
    <w:rsid w:val="00D06502"/>
    <w:rsid w:val="00D06720"/>
    <w:rsid w:val="00D0683E"/>
    <w:rsid w:val="00D06950"/>
    <w:rsid w:val="00D069CC"/>
    <w:rsid w:val="00D06FE9"/>
    <w:rsid w:val="00D0753A"/>
    <w:rsid w:val="00D0786D"/>
    <w:rsid w:val="00D07B7B"/>
    <w:rsid w:val="00D07C17"/>
    <w:rsid w:val="00D1065E"/>
    <w:rsid w:val="00D10D04"/>
    <w:rsid w:val="00D112BB"/>
    <w:rsid w:val="00D11890"/>
    <w:rsid w:val="00D11BF8"/>
    <w:rsid w:val="00D11D6D"/>
    <w:rsid w:val="00D12076"/>
    <w:rsid w:val="00D124F0"/>
    <w:rsid w:val="00D12638"/>
    <w:rsid w:val="00D12B2D"/>
    <w:rsid w:val="00D1418C"/>
    <w:rsid w:val="00D147DB"/>
    <w:rsid w:val="00D14907"/>
    <w:rsid w:val="00D14B78"/>
    <w:rsid w:val="00D1524F"/>
    <w:rsid w:val="00D1580D"/>
    <w:rsid w:val="00D15824"/>
    <w:rsid w:val="00D1583A"/>
    <w:rsid w:val="00D15A18"/>
    <w:rsid w:val="00D15B2C"/>
    <w:rsid w:val="00D15C25"/>
    <w:rsid w:val="00D15D1A"/>
    <w:rsid w:val="00D15F04"/>
    <w:rsid w:val="00D16809"/>
    <w:rsid w:val="00D16D26"/>
    <w:rsid w:val="00D16EEB"/>
    <w:rsid w:val="00D17B42"/>
    <w:rsid w:val="00D20099"/>
    <w:rsid w:val="00D2014A"/>
    <w:rsid w:val="00D2016B"/>
    <w:rsid w:val="00D21736"/>
    <w:rsid w:val="00D2197F"/>
    <w:rsid w:val="00D21D1E"/>
    <w:rsid w:val="00D2215C"/>
    <w:rsid w:val="00D22C95"/>
    <w:rsid w:val="00D23BBD"/>
    <w:rsid w:val="00D23D26"/>
    <w:rsid w:val="00D23EAF"/>
    <w:rsid w:val="00D23F3A"/>
    <w:rsid w:val="00D24207"/>
    <w:rsid w:val="00D24B6D"/>
    <w:rsid w:val="00D24CC8"/>
    <w:rsid w:val="00D25589"/>
    <w:rsid w:val="00D2559E"/>
    <w:rsid w:val="00D264DF"/>
    <w:rsid w:val="00D265F6"/>
    <w:rsid w:val="00D2660B"/>
    <w:rsid w:val="00D26AA1"/>
    <w:rsid w:val="00D2740D"/>
    <w:rsid w:val="00D27486"/>
    <w:rsid w:val="00D27715"/>
    <w:rsid w:val="00D27A5D"/>
    <w:rsid w:val="00D27B69"/>
    <w:rsid w:val="00D27D27"/>
    <w:rsid w:val="00D3016C"/>
    <w:rsid w:val="00D30C1E"/>
    <w:rsid w:val="00D30DA5"/>
    <w:rsid w:val="00D30E82"/>
    <w:rsid w:val="00D30F5D"/>
    <w:rsid w:val="00D310CB"/>
    <w:rsid w:val="00D31659"/>
    <w:rsid w:val="00D31F84"/>
    <w:rsid w:val="00D327F6"/>
    <w:rsid w:val="00D333A3"/>
    <w:rsid w:val="00D33456"/>
    <w:rsid w:val="00D337FD"/>
    <w:rsid w:val="00D3416D"/>
    <w:rsid w:val="00D341E4"/>
    <w:rsid w:val="00D347FD"/>
    <w:rsid w:val="00D3529D"/>
    <w:rsid w:val="00D35311"/>
    <w:rsid w:val="00D367E0"/>
    <w:rsid w:val="00D36EF8"/>
    <w:rsid w:val="00D37764"/>
    <w:rsid w:val="00D37C38"/>
    <w:rsid w:val="00D37CC8"/>
    <w:rsid w:val="00D400E7"/>
    <w:rsid w:val="00D40409"/>
    <w:rsid w:val="00D409D8"/>
    <w:rsid w:val="00D410B8"/>
    <w:rsid w:val="00D41380"/>
    <w:rsid w:val="00D41405"/>
    <w:rsid w:val="00D41634"/>
    <w:rsid w:val="00D4168B"/>
    <w:rsid w:val="00D416D6"/>
    <w:rsid w:val="00D4187A"/>
    <w:rsid w:val="00D41DCB"/>
    <w:rsid w:val="00D42073"/>
    <w:rsid w:val="00D42256"/>
    <w:rsid w:val="00D42EC5"/>
    <w:rsid w:val="00D43029"/>
    <w:rsid w:val="00D43702"/>
    <w:rsid w:val="00D43741"/>
    <w:rsid w:val="00D439E1"/>
    <w:rsid w:val="00D443CE"/>
    <w:rsid w:val="00D4452E"/>
    <w:rsid w:val="00D448B5"/>
    <w:rsid w:val="00D44C34"/>
    <w:rsid w:val="00D45120"/>
    <w:rsid w:val="00D45398"/>
    <w:rsid w:val="00D457B5"/>
    <w:rsid w:val="00D45C21"/>
    <w:rsid w:val="00D45C39"/>
    <w:rsid w:val="00D4633A"/>
    <w:rsid w:val="00D46733"/>
    <w:rsid w:val="00D46D45"/>
    <w:rsid w:val="00D47018"/>
    <w:rsid w:val="00D47623"/>
    <w:rsid w:val="00D47DA9"/>
    <w:rsid w:val="00D47F9B"/>
    <w:rsid w:val="00D500E7"/>
    <w:rsid w:val="00D509F0"/>
    <w:rsid w:val="00D50ED4"/>
    <w:rsid w:val="00D50F07"/>
    <w:rsid w:val="00D5122A"/>
    <w:rsid w:val="00D51A9B"/>
    <w:rsid w:val="00D51BD6"/>
    <w:rsid w:val="00D51DB2"/>
    <w:rsid w:val="00D52033"/>
    <w:rsid w:val="00D5206D"/>
    <w:rsid w:val="00D5227A"/>
    <w:rsid w:val="00D527C0"/>
    <w:rsid w:val="00D527EA"/>
    <w:rsid w:val="00D528F0"/>
    <w:rsid w:val="00D52BF1"/>
    <w:rsid w:val="00D52E82"/>
    <w:rsid w:val="00D52F4E"/>
    <w:rsid w:val="00D5326B"/>
    <w:rsid w:val="00D5329C"/>
    <w:rsid w:val="00D537DA"/>
    <w:rsid w:val="00D53890"/>
    <w:rsid w:val="00D53CBB"/>
    <w:rsid w:val="00D53D8E"/>
    <w:rsid w:val="00D53DFA"/>
    <w:rsid w:val="00D53F6D"/>
    <w:rsid w:val="00D5444F"/>
    <w:rsid w:val="00D54A5F"/>
    <w:rsid w:val="00D54CF8"/>
    <w:rsid w:val="00D550F4"/>
    <w:rsid w:val="00D55193"/>
    <w:rsid w:val="00D551ED"/>
    <w:rsid w:val="00D552EC"/>
    <w:rsid w:val="00D55445"/>
    <w:rsid w:val="00D55605"/>
    <w:rsid w:val="00D55F34"/>
    <w:rsid w:val="00D563CF"/>
    <w:rsid w:val="00D5656C"/>
    <w:rsid w:val="00D56599"/>
    <w:rsid w:val="00D56BBA"/>
    <w:rsid w:val="00D571DD"/>
    <w:rsid w:val="00D57651"/>
    <w:rsid w:val="00D57B7F"/>
    <w:rsid w:val="00D57D96"/>
    <w:rsid w:val="00D601F6"/>
    <w:rsid w:val="00D6029F"/>
    <w:rsid w:val="00D607A2"/>
    <w:rsid w:val="00D60FBC"/>
    <w:rsid w:val="00D6100C"/>
    <w:rsid w:val="00D61190"/>
    <w:rsid w:val="00D61562"/>
    <w:rsid w:val="00D61774"/>
    <w:rsid w:val="00D6195C"/>
    <w:rsid w:val="00D6196E"/>
    <w:rsid w:val="00D61A03"/>
    <w:rsid w:val="00D61D41"/>
    <w:rsid w:val="00D61EB4"/>
    <w:rsid w:val="00D620D5"/>
    <w:rsid w:val="00D62622"/>
    <w:rsid w:val="00D626EB"/>
    <w:rsid w:val="00D62818"/>
    <w:rsid w:val="00D62E51"/>
    <w:rsid w:val="00D63014"/>
    <w:rsid w:val="00D63232"/>
    <w:rsid w:val="00D63765"/>
    <w:rsid w:val="00D63A64"/>
    <w:rsid w:val="00D6433A"/>
    <w:rsid w:val="00D65C16"/>
    <w:rsid w:val="00D665CC"/>
    <w:rsid w:val="00D6680A"/>
    <w:rsid w:val="00D6695B"/>
    <w:rsid w:val="00D66B57"/>
    <w:rsid w:val="00D66CAE"/>
    <w:rsid w:val="00D66D75"/>
    <w:rsid w:val="00D67555"/>
    <w:rsid w:val="00D67590"/>
    <w:rsid w:val="00D67FC9"/>
    <w:rsid w:val="00D709E7"/>
    <w:rsid w:val="00D7151E"/>
    <w:rsid w:val="00D718EA"/>
    <w:rsid w:val="00D71956"/>
    <w:rsid w:val="00D720B4"/>
    <w:rsid w:val="00D72B54"/>
    <w:rsid w:val="00D72F69"/>
    <w:rsid w:val="00D736C2"/>
    <w:rsid w:val="00D73A4C"/>
    <w:rsid w:val="00D73B40"/>
    <w:rsid w:val="00D7469D"/>
    <w:rsid w:val="00D748FF"/>
    <w:rsid w:val="00D74C6A"/>
    <w:rsid w:val="00D756AE"/>
    <w:rsid w:val="00D7608E"/>
    <w:rsid w:val="00D761BB"/>
    <w:rsid w:val="00D7780C"/>
    <w:rsid w:val="00D77928"/>
    <w:rsid w:val="00D77BAC"/>
    <w:rsid w:val="00D803A0"/>
    <w:rsid w:val="00D80AF7"/>
    <w:rsid w:val="00D80B71"/>
    <w:rsid w:val="00D81546"/>
    <w:rsid w:val="00D819C7"/>
    <w:rsid w:val="00D81A61"/>
    <w:rsid w:val="00D82901"/>
    <w:rsid w:val="00D8335A"/>
    <w:rsid w:val="00D83C75"/>
    <w:rsid w:val="00D83F3C"/>
    <w:rsid w:val="00D83FA8"/>
    <w:rsid w:val="00D840D1"/>
    <w:rsid w:val="00D8497A"/>
    <w:rsid w:val="00D849EE"/>
    <w:rsid w:val="00D84B57"/>
    <w:rsid w:val="00D85113"/>
    <w:rsid w:val="00D860A1"/>
    <w:rsid w:val="00D860F6"/>
    <w:rsid w:val="00D8658B"/>
    <w:rsid w:val="00D86795"/>
    <w:rsid w:val="00D86DA5"/>
    <w:rsid w:val="00D87BC3"/>
    <w:rsid w:val="00D900A2"/>
    <w:rsid w:val="00D90337"/>
    <w:rsid w:val="00D90821"/>
    <w:rsid w:val="00D9083F"/>
    <w:rsid w:val="00D90CA0"/>
    <w:rsid w:val="00D9143F"/>
    <w:rsid w:val="00D921A7"/>
    <w:rsid w:val="00D921F4"/>
    <w:rsid w:val="00D92B37"/>
    <w:rsid w:val="00D92F92"/>
    <w:rsid w:val="00D93009"/>
    <w:rsid w:val="00D93565"/>
    <w:rsid w:val="00D9444A"/>
    <w:rsid w:val="00D9458E"/>
    <w:rsid w:val="00D94A8D"/>
    <w:rsid w:val="00D9583E"/>
    <w:rsid w:val="00D95A70"/>
    <w:rsid w:val="00D96131"/>
    <w:rsid w:val="00D9636A"/>
    <w:rsid w:val="00D9696F"/>
    <w:rsid w:val="00D96BB7"/>
    <w:rsid w:val="00D96C24"/>
    <w:rsid w:val="00D97068"/>
    <w:rsid w:val="00D9722E"/>
    <w:rsid w:val="00D972D0"/>
    <w:rsid w:val="00D978B2"/>
    <w:rsid w:val="00D97F19"/>
    <w:rsid w:val="00DA0567"/>
    <w:rsid w:val="00DA07F4"/>
    <w:rsid w:val="00DA0A21"/>
    <w:rsid w:val="00DA0C6C"/>
    <w:rsid w:val="00DA0F6E"/>
    <w:rsid w:val="00DA110D"/>
    <w:rsid w:val="00DA1183"/>
    <w:rsid w:val="00DA12BD"/>
    <w:rsid w:val="00DA18EB"/>
    <w:rsid w:val="00DA22CC"/>
    <w:rsid w:val="00DA25D4"/>
    <w:rsid w:val="00DA2AA5"/>
    <w:rsid w:val="00DA2EBD"/>
    <w:rsid w:val="00DA322C"/>
    <w:rsid w:val="00DA3253"/>
    <w:rsid w:val="00DA3263"/>
    <w:rsid w:val="00DA3416"/>
    <w:rsid w:val="00DA38E8"/>
    <w:rsid w:val="00DA39A0"/>
    <w:rsid w:val="00DA3D92"/>
    <w:rsid w:val="00DA499A"/>
    <w:rsid w:val="00DA4ACB"/>
    <w:rsid w:val="00DA4CD0"/>
    <w:rsid w:val="00DA4EA7"/>
    <w:rsid w:val="00DA51C2"/>
    <w:rsid w:val="00DA5EC8"/>
    <w:rsid w:val="00DA5F9F"/>
    <w:rsid w:val="00DA648D"/>
    <w:rsid w:val="00DA7E61"/>
    <w:rsid w:val="00DA7FFA"/>
    <w:rsid w:val="00DB0502"/>
    <w:rsid w:val="00DB05DC"/>
    <w:rsid w:val="00DB0B94"/>
    <w:rsid w:val="00DB0F04"/>
    <w:rsid w:val="00DB11FF"/>
    <w:rsid w:val="00DB13D6"/>
    <w:rsid w:val="00DB1501"/>
    <w:rsid w:val="00DB1751"/>
    <w:rsid w:val="00DB18BE"/>
    <w:rsid w:val="00DB1D54"/>
    <w:rsid w:val="00DB1EEC"/>
    <w:rsid w:val="00DB28D7"/>
    <w:rsid w:val="00DB29AA"/>
    <w:rsid w:val="00DB2CB6"/>
    <w:rsid w:val="00DB3149"/>
    <w:rsid w:val="00DB31AD"/>
    <w:rsid w:val="00DB3213"/>
    <w:rsid w:val="00DB3897"/>
    <w:rsid w:val="00DB38DA"/>
    <w:rsid w:val="00DB3EAA"/>
    <w:rsid w:val="00DB4712"/>
    <w:rsid w:val="00DB5121"/>
    <w:rsid w:val="00DB5210"/>
    <w:rsid w:val="00DB5513"/>
    <w:rsid w:val="00DB5CC1"/>
    <w:rsid w:val="00DB68D0"/>
    <w:rsid w:val="00DB6990"/>
    <w:rsid w:val="00DB6BD3"/>
    <w:rsid w:val="00DB6C37"/>
    <w:rsid w:val="00DB6CF9"/>
    <w:rsid w:val="00DB6D9F"/>
    <w:rsid w:val="00DB70B4"/>
    <w:rsid w:val="00DB739D"/>
    <w:rsid w:val="00DB7A62"/>
    <w:rsid w:val="00DC003D"/>
    <w:rsid w:val="00DC0AF1"/>
    <w:rsid w:val="00DC0C95"/>
    <w:rsid w:val="00DC113E"/>
    <w:rsid w:val="00DC14BC"/>
    <w:rsid w:val="00DC2345"/>
    <w:rsid w:val="00DC24D6"/>
    <w:rsid w:val="00DC26B3"/>
    <w:rsid w:val="00DC279F"/>
    <w:rsid w:val="00DC2A14"/>
    <w:rsid w:val="00DC2EAA"/>
    <w:rsid w:val="00DC392B"/>
    <w:rsid w:val="00DC3A8F"/>
    <w:rsid w:val="00DC3E3C"/>
    <w:rsid w:val="00DC401A"/>
    <w:rsid w:val="00DC4329"/>
    <w:rsid w:val="00DC443B"/>
    <w:rsid w:val="00DC49ED"/>
    <w:rsid w:val="00DC4AEB"/>
    <w:rsid w:val="00DC4B4B"/>
    <w:rsid w:val="00DC4CC1"/>
    <w:rsid w:val="00DC4CF1"/>
    <w:rsid w:val="00DC4D04"/>
    <w:rsid w:val="00DC4D4F"/>
    <w:rsid w:val="00DC4FE3"/>
    <w:rsid w:val="00DC52FD"/>
    <w:rsid w:val="00DC5C25"/>
    <w:rsid w:val="00DC6B86"/>
    <w:rsid w:val="00DC7211"/>
    <w:rsid w:val="00DC7573"/>
    <w:rsid w:val="00DC7C8A"/>
    <w:rsid w:val="00DC7EB4"/>
    <w:rsid w:val="00DD0388"/>
    <w:rsid w:val="00DD04DE"/>
    <w:rsid w:val="00DD083D"/>
    <w:rsid w:val="00DD08F3"/>
    <w:rsid w:val="00DD0EC6"/>
    <w:rsid w:val="00DD11EC"/>
    <w:rsid w:val="00DD13A3"/>
    <w:rsid w:val="00DD17B9"/>
    <w:rsid w:val="00DD1AE5"/>
    <w:rsid w:val="00DD1BDE"/>
    <w:rsid w:val="00DD205F"/>
    <w:rsid w:val="00DD25DB"/>
    <w:rsid w:val="00DD27D1"/>
    <w:rsid w:val="00DD28F9"/>
    <w:rsid w:val="00DD2C5F"/>
    <w:rsid w:val="00DD2D57"/>
    <w:rsid w:val="00DD2EC4"/>
    <w:rsid w:val="00DD30A7"/>
    <w:rsid w:val="00DD4277"/>
    <w:rsid w:val="00DD4A70"/>
    <w:rsid w:val="00DD4BAC"/>
    <w:rsid w:val="00DD4F3C"/>
    <w:rsid w:val="00DD514E"/>
    <w:rsid w:val="00DD586D"/>
    <w:rsid w:val="00DD611A"/>
    <w:rsid w:val="00DD6174"/>
    <w:rsid w:val="00DD6E91"/>
    <w:rsid w:val="00DD6E95"/>
    <w:rsid w:val="00DD708A"/>
    <w:rsid w:val="00DD77D1"/>
    <w:rsid w:val="00DD7951"/>
    <w:rsid w:val="00DD7CA6"/>
    <w:rsid w:val="00DD7D30"/>
    <w:rsid w:val="00DD7FF4"/>
    <w:rsid w:val="00DE0CDA"/>
    <w:rsid w:val="00DE0E6E"/>
    <w:rsid w:val="00DE1252"/>
    <w:rsid w:val="00DE1408"/>
    <w:rsid w:val="00DE1D98"/>
    <w:rsid w:val="00DE1E6C"/>
    <w:rsid w:val="00DE1E9B"/>
    <w:rsid w:val="00DE2012"/>
    <w:rsid w:val="00DE3B03"/>
    <w:rsid w:val="00DE3D17"/>
    <w:rsid w:val="00DE40A3"/>
    <w:rsid w:val="00DE417A"/>
    <w:rsid w:val="00DE42DD"/>
    <w:rsid w:val="00DE453D"/>
    <w:rsid w:val="00DE4865"/>
    <w:rsid w:val="00DE4BFB"/>
    <w:rsid w:val="00DE54EB"/>
    <w:rsid w:val="00DE57E5"/>
    <w:rsid w:val="00DE58CB"/>
    <w:rsid w:val="00DE6038"/>
    <w:rsid w:val="00DE60AA"/>
    <w:rsid w:val="00DE60D5"/>
    <w:rsid w:val="00DE60D6"/>
    <w:rsid w:val="00DE6275"/>
    <w:rsid w:val="00DE673A"/>
    <w:rsid w:val="00DE70D4"/>
    <w:rsid w:val="00DE76FA"/>
    <w:rsid w:val="00DE7C79"/>
    <w:rsid w:val="00DE7CD1"/>
    <w:rsid w:val="00DF0752"/>
    <w:rsid w:val="00DF0959"/>
    <w:rsid w:val="00DF0D26"/>
    <w:rsid w:val="00DF1036"/>
    <w:rsid w:val="00DF2343"/>
    <w:rsid w:val="00DF2A74"/>
    <w:rsid w:val="00DF2B39"/>
    <w:rsid w:val="00DF2C3F"/>
    <w:rsid w:val="00DF2CC8"/>
    <w:rsid w:val="00DF2E3D"/>
    <w:rsid w:val="00DF2E67"/>
    <w:rsid w:val="00DF2EA3"/>
    <w:rsid w:val="00DF2EC3"/>
    <w:rsid w:val="00DF426D"/>
    <w:rsid w:val="00DF472D"/>
    <w:rsid w:val="00DF4AC9"/>
    <w:rsid w:val="00DF4E71"/>
    <w:rsid w:val="00DF53CA"/>
    <w:rsid w:val="00DF54FC"/>
    <w:rsid w:val="00DF5983"/>
    <w:rsid w:val="00DF5FFD"/>
    <w:rsid w:val="00DF667D"/>
    <w:rsid w:val="00DF68EF"/>
    <w:rsid w:val="00DF6C2D"/>
    <w:rsid w:val="00DF7A38"/>
    <w:rsid w:val="00DF7CB3"/>
    <w:rsid w:val="00DF7F1C"/>
    <w:rsid w:val="00E0048F"/>
    <w:rsid w:val="00E00497"/>
    <w:rsid w:val="00E00626"/>
    <w:rsid w:val="00E00CB7"/>
    <w:rsid w:val="00E00D33"/>
    <w:rsid w:val="00E01101"/>
    <w:rsid w:val="00E0166B"/>
    <w:rsid w:val="00E01F41"/>
    <w:rsid w:val="00E01F56"/>
    <w:rsid w:val="00E01FD6"/>
    <w:rsid w:val="00E0255A"/>
    <w:rsid w:val="00E0266B"/>
    <w:rsid w:val="00E026DF"/>
    <w:rsid w:val="00E026E5"/>
    <w:rsid w:val="00E02828"/>
    <w:rsid w:val="00E02E55"/>
    <w:rsid w:val="00E02EDF"/>
    <w:rsid w:val="00E03513"/>
    <w:rsid w:val="00E0388B"/>
    <w:rsid w:val="00E0402E"/>
    <w:rsid w:val="00E04228"/>
    <w:rsid w:val="00E042F8"/>
    <w:rsid w:val="00E04528"/>
    <w:rsid w:val="00E04652"/>
    <w:rsid w:val="00E04F82"/>
    <w:rsid w:val="00E0506B"/>
    <w:rsid w:val="00E05C11"/>
    <w:rsid w:val="00E05D82"/>
    <w:rsid w:val="00E06031"/>
    <w:rsid w:val="00E06834"/>
    <w:rsid w:val="00E06CD4"/>
    <w:rsid w:val="00E07179"/>
    <w:rsid w:val="00E075E4"/>
    <w:rsid w:val="00E079AB"/>
    <w:rsid w:val="00E07AC8"/>
    <w:rsid w:val="00E10A7F"/>
    <w:rsid w:val="00E11301"/>
    <w:rsid w:val="00E11735"/>
    <w:rsid w:val="00E11A66"/>
    <w:rsid w:val="00E12267"/>
    <w:rsid w:val="00E12811"/>
    <w:rsid w:val="00E12874"/>
    <w:rsid w:val="00E12B07"/>
    <w:rsid w:val="00E13345"/>
    <w:rsid w:val="00E13966"/>
    <w:rsid w:val="00E14829"/>
    <w:rsid w:val="00E148DE"/>
    <w:rsid w:val="00E14DBE"/>
    <w:rsid w:val="00E14FDC"/>
    <w:rsid w:val="00E155DA"/>
    <w:rsid w:val="00E15A00"/>
    <w:rsid w:val="00E15BA9"/>
    <w:rsid w:val="00E15D35"/>
    <w:rsid w:val="00E1608D"/>
    <w:rsid w:val="00E16CAA"/>
    <w:rsid w:val="00E1704D"/>
    <w:rsid w:val="00E17909"/>
    <w:rsid w:val="00E17D05"/>
    <w:rsid w:val="00E203DD"/>
    <w:rsid w:val="00E205D6"/>
    <w:rsid w:val="00E2077A"/>
    <w:rsid w:val="00E20858"/>
    <w:rsid w:val="00E20A87"/>
    <w:rsid w:val="00E20C6B"/>
    <w:rsid w:val="00E213B9"/>
    <w:rsid w:val="00E213FA"/>
    <w:rsid w:val="00E21502"/>
    <w:rsid w:val="00E215A7"/>
    <w:rsid w:val="00E21E30"/>
    <w:rsid w:val="00E21E38"/>
    <w:rsid w:val="00E21E46"/>
    <w:rsid w:val="00E2220F"/>
    <w:rsid w:val="00E223FF"/>
    <w:rsid w:val="00E225CA"/>
    <w:rsid w:val="00E2267A"/>
    <w:rsid w:val="00E2276F"/>
    <w:rsid w:val="00E22783"/>
    <w:rsid w:val="00E22973"/>
    <w:rsid w:val="00E22C9F"/>
    <w:rsid w:val="00E230ED"/>
    <w:rsid w:val="00E236F2"/>
    <w:rsid w:val="00E239B6"/>
    <w:rsid w:val="00E23C8F"/>
    <w:rsid w:val="00E24162"/>
    <w:rsid w:val="00E244FA"/>
    <w:rsid w:val="00E246D6"/>
    <w:rsid w:val="00E24EED"/>
    <w:rsid w:val="00E25429"/>
    <w:rsid w:val="00E2569C"/>
    <w:rsid w:val="00E25776"/>
    <w:rsid w:val="00E25B1F"/>
    <w:rsid w:val="00E25E13"/>
    <w:rsid w:val="00E25F7C"/>
    <w:rsid w:val="00E26668"/>
    <w:rsid w:val="00E2682A"/>
    <w:rsid w:val="00E26A44"/>
    <w:rsid w:val="00E26B65"/>
    <w:rsid w:val="00E27334"/>
    <w:rsid w:val="00E27B10"/>
    <w:rsid w:val="00E30050"/>
    <w:rsid w:val="00E30691"/>
    <w:rsid w:val="00E306D8"/>
    <w:rsid w:val="00E30C3F"/>
    <w:rsid w:val="00E30FD2"/>
    <w:rsid w:val="00E319B5"/>
    <w:rsid w:val="00E31CD2"/>
    <w:rsid w:val="00E31CEC"/>
    <w:rsid w:val="00E31D54"/>
    <w:rsid w:val="00E324A0"/>
    <w:rsid w:val="00E324E8"/>
    <w:rsid w:val="00E32B7C"/>
    <w:rsid w:val="00E32EB9"/>
    <w:rsid w:val="00E33105"/>
    <w:rsid w:val="00E3322B"/>
    <w:rsid w:val="00E3341D"/>
    <w:rsid w:val="00E3343A"/>
    <w:rsid w:val="00E3371D"/>
    <w:rsid w:val="00E338E8"/>
    <w:rsid w:val="00E342DD"/>
    <w:rsid w:val="00E3451A"/>
    <w:rsid w:val="00E34650"/>
    <w:rsid w:val="00E3467B"/>
    <w:rsid w:val="00E34842"/>
    <w:rsid w:val="00E3529C"/>
    <w:rsid w:val="00E353B3"/>
    <w:rsid w:val="00E35936"/>
    <w:rsid w:val="00E35C13"/>
    <w:rsid w:val="00E35CBD"/>
    <w:rsid w:val="00E36C29"/>
    <w:rsid w:val="00E36DB1"/>
    <w:rsid w:val="00E37054"/>
    <w:rsid w:val="00E371F8"/>
    <w:rsid w:val="00E376E9"/>
    <w:rsid w:val="00E37993"/>
    <w:rsid w:val="00E37ACF"/>
    <w:rsid w:val="00E37B31"/>
    <w:rsid w:val="00E37C07"/>
    <w:rsid w:val="00E37C38"/>
    <w:rsid w:val="00E37CC4"/>
    <w:rsid w:val="00E37F72"/>
    <w:rsid w:val="00E400A8"/>
    <w:rsid w:val="00E401A4"/>
    <w:rsid w:val="00E401BD"/>
    <w:rsid w:val="00E40282"/>
    <w:rsid w:val="00E40643"/>
    <w:rsid w:val="00E40B80"/>
    <w:rsid w:val="00E40ECA"/>
    <w:rsid w:val="00E40F37"/>
    <w:rsid w:val="00E412F6"/>
    <w:rsid w:val="00E41300"/>
    <w:rsid w:val="00E41381"/>
    <w:rsid w:val="00E414C3"/>
    <w:rsid w:val="00E415BF"/>
    <w:rsid w:val="00E42022"/>
    <w:rsid w:val="00E42083"/>
    <w:rsid w:val="00E424BD"/>
    <w:rsid w:val="00E42D4F"/>
    <w:rsid w:val="00E42F9F"/>
    <w:rsid w:val="00E43131"/>
    <w:rsid w:val="00E43766"/>
    <w:rsid w:val="00E43782"/>
    <w:rsid w:val="00E43C2F"/>
    <w:rsid w:val="00E43C97"/>
    <w:rsid w:val="00E43E84"/>
    <w:rsid w:val="00E43EDD"/>
    <w:rsid w:val="00E443AE"/>
    <w:rsid w:val="00E44C4E"/>
    <w:rsid w:val="00E44D1B"/>
    <w:rsid w:val="00E44DAA"/>
    <w:rsid w:val="00E44F19"/>
    <w:rsid w:val="00E44FA2"/>
    <w:rsid w:val="00E45601"/>
    <w:rsid w:val="00E45B62"/>
    <w:rsid w:val="00E45B9E"/>
    <w:rsid w:val="00E45E4B"/>
    <w:rsid w:val="00E45E82"/>
    <w:rsid w:val="00E46221"/>
    <w:rsid w:val="00E463AD"/>
    <w:rsid w:val="00E46A48"/>
    <w:rsid w:val="00E46ABB"/>
    <w:rsid w:val="00E46BC7"/>
    <w:rsid w:val="00E46E50"/>
    <w:rsid w:val="00E46E69"/>
    <w:rsid w:val="00E47138"/>
    <w:rsid w:val="00E4745D"/>
    <w:rsid w:val="00E4770C"/>
    <w:rsid w:val="00E47851"/>
    <w:rsid w:val="00E5023F"/>
    <w:rsid w:val="00E502CD"/>
    <w:rsid w:val="00E50ABD"/>
    <w:rsid w:val="00E51446"/>
    <w:rsid w:val="00E518C8"/>
    <w:rsid w:val="00E51C79"/>
    <w:rsid w:val="00E51DA4"/>
    <w:rsid w:val="00E5207F"/>
    <w:rsid w:val="00E52390"/>
    <w:rsid w:val="00E52610"/>
    <w:rsid w:val="00E52CCE"/>
    <w:rsid w:val="00E53023"/>
    <w:rsid w:val="00E531D1"/>
    <w:rsid w:val="00E53436"/>
    <w:rsid w:val="00E534A4"/>
    <w:rsid w:val="00E5370B"/>
    <w:rsid w:val="00E5374B"/>
    <w:rsid w:val="00E545C4"/>
    <w:rsid w:val="00E5472B"/>
    <w:rsid w:val="00E55310"/>
    <w:rsid w:val="00E55636"/>
    <w:rsid w:val="00E55F86"/>
    <w:rsid w:val="00E563D0"/>
    <w:rsid w:val="00E56506"/>
    <w:rsid w:val="00E56771"/>
    <w:rsid w:val="00E56FA5"/>
    <w:rsid w:val="00E57009"/>
    <w:rsid w:val="00E60115"/>
    <w:rsid w:val="00E60407"/>
    <w:rsid w:val="00E60B13"/>
    <w:rsid w:val="00E60D79"/>
    <w:rsid w:val="00E6118F"/>
    <w:rsid w:val="00E611B0"/>
    <w:rsid w:val="00E61600"/>
    <w:rsid w:val="00E61848"/>
    <w:rsid w:val="00E618BE"/>
    <w:rsid w:val="00E62547"/>
    <w:rsid w:val="00E62FF8"/>
    <w:rsid w:val="00E63C31"/>
    <w:rsid w:val="00E63DB1"/>
    <w:rsid w:val="00E64606"/>
    <w:rsid w:val="00E6551B"/>
    <w:rsid w:val="00E65D95"/>
    <w:rsid w:val="00E65EC1"/>
    <w:rsid w:val="00E66515"/>
    <w:rsid w:val="00E66582"/>
    <w:rsid w:val="00E666C2"/>
    <w:rsid w:val="00E6672C"/>
    <w:rsid w:val="00E66B1D"/>
    <w:rsid w:val="00E66D4F"/>
    <w:rsid w:val="00E66DAD"/>
    <w:rsid w:val="00E6717B"/>
    <w:rsid w:val="00E6733E"/>
    <w:rsid w:val="00E6740A"/>
    <w:rsid w:val="00E70516"/>
    <w:rsid w:val="00E70529"/>
    <w:rsid w:val="00E70956"/>
    <w:rsid w:val="00E713E8"/>
    <w:rsid w:val="00E7141C"/>
    <w:rsid w:val="00E7155F"/>
    <w:rsid w:val="00E71720"/>
    <w:rsid w:val="00E71CEC"/>
    <w:rsid w:val="00E725B9"/>
    <w:rsid w:val="00E72635"/>
    <w:rsid w:val="00E72957"/>
    <w:rsid w:val="00E729A2"/>
    <w:rsid w:val="00E73026"/>
    <w:rsid w:val="00E733A4"/>
    <w:rsid w:val="00E73806"/>
    <w:rsid w:val="00E73D38"/>
    <w:rsid w:val="00E73EB7"/>
    <w:rsid w:val="00E7483A"/>
    <w:rsid w:val="00E748A3"/>
    <w:rsid w:val="00E74A12"/>
    <w:rsid w:val="00E75211"/>
    <w:rsid w:val="00E752EE"/>
    <w:rsid w:val="00E754A7"/>
    <w:rsid w:val="00E75631"/>
    <w:rsid w:val="00E76673"/>
    <w:rsid w:val="00E76A6B"/>
    <w:rsid w:val="00E770D6"/>
    <w:rsid w:val="00E77944"/>
    <w:rsid w:val="00E77BF2"/>
    <w:rsid w:val="00E77D3D"/>
    <w:rsid w:val="00E80AA6"/>
    <w:rsid w:val="00E80B77"/>
    <w:rsid w:val="00E80B7C"/>
    <w:rsid w:val="00E80E28"/>
    <w:rsid w:val="00E81117"/>
    <w:rsid w:val="00E817C6"/>
    <w:rsid w:val="00E81E52"/>
    <w:rsid w:val="00E81EEE"/>
    <w:rsid w:val="00E82583"/>
    <w:rsid w:val="00E8274D"/>
    <w:rsid w:val="00E829FA"/>
    <w:rsid w:val="00E82C2D"/>
    <w:rsid w:val="00E82D18"/>
    <w:rsid w:val="00E82D57"/>
    <w:rsid w:val="00E82DF9"/>
    <w:rsid w:val="00E8338A"/>
    <w:rsid w:val="00E83601"/>
    <w:rsid w:val="00E8419C"/>
    <w:rsid w:val="00E847A7"/>
    <w:rsid w:val="00E84921"/>
    <w:rsid w:val="00E84B19"/>
    <w:rsid w:val="00E84CFB"/>
    <w:rsid w:val="00E852A4"/>
    <w:rsid w:val="00E85575"/>
    <w:rsid w:val="00E85B24"/>
    <w:rsid w:val="00E85C7A"/>
    <w:rsid w:val="00E85DB9"/>
    <w:rsid w:val="00E85E24"/>
    <w:rsid w:val="00E860BB"/>
    <w:rsid w:val="00E862FE"/>
    <w:rsid w:val="00E87116"/>
    <w:rsid w:val="00E8754C"/>
    <w:rsid w:val="00E87558"/>
    <w:rsid w:val="00E875E5"/>
    <w:rsid w:val="00E87773"/>
    <w:rsid w:val="00E87D42"/>
    <w:rsid w:val="00E905CA"/>
    <w:rsid w:val="00E909D9"/>
    <w:rsid w:val="00E90D43"/>
    <w:rsid w:val="00E912EE"/>
    <w:rsid w:val="00E913DE"/>
    <w:rsid w:val="00E917FF"/>
    <w:rsid w:val="00E91AA2"/>
    <w:rsid w:val="00E91AAA"/>
    <w:rsid w:val="00E91CE4"/>
    <w:rsid w:val="00E91F17"/>
    <w:rsid w:val="00E920D5"/>
    <w:rsid w:val="00E9230F"/>
    <w:rsid w:val="00E926F4"/>
    <w:rsid w:val="00E92D45"/>
    <w:rsid w:val="00E92EA7"/>
    <w:rsid w:val="00E93496"/>
    <w:rsid w:val="00E94714"/>
    <w:rsid w:val="00E95D4A"/>
    <w:rsid w:val="00E96333"/>
    <w:rsid w:val="00E968D0"/>
    <w:rsid w:val="00E96953"/>
    <w:rsid w:val="00EA0C2A"/>
    <w:rsid w:val="00EA0CA2"/>
    <w:rsid w:val="00EA0E4E"/>
    <w:rsid w:val="00EA133B"/>
    <w:rsid w:val="00EA16DB"/>
    <w:rsid w:val="00EA1A1D"/>
    <w:rsid w:val="00EA1EE5"/>
    <w:rsid w:val="00EA224A"/>
    <w:rsid w:val="00EA296C"/>
    <w:rsid w:val="00EA29FC"/>
    <w:rsid w:val="00EA2C5F"/>
    <w:rsid w:val="00EA3BA6"/>
    <w:rsid w:val="00EA3EDD"/>
    <w:rsid w:val="00EA46A1"/>
    <w:rsid w:val="00EA4C2E"/>
    <w:rsid w:val="00EA5941"/>
    <w:rsid w:val="00EA5C7A"/>
    <w:rsid w:val="00EA5F11"/>
    <w:rsid w:val="00EA61A7"/>
    <w:rsid w:val="00EA65B2"/>
    <w:rsid w:val="00EA76CA"/>
    <w:rsid w:val="00EA7790"/>
    <w:rsid w:val="00EA7823"/>
    <w:rsid w:val="00EA7D9B"/>
    <w:rsid w:val="00EB0508"/>
    <w:rsid w:val="00EB0F90"/>
    <w:rsid w:val="00EB1148"/>
    <w:rsid w:val="00EB14FF"/>
    <w:rsid w:val="00EB1942"/>
    <w:rsid w:val="00EB221B"/>
    <w:rsid w:val="00EB25D5"/>
    <w:rsid w:val="00EB2699"/>
    <w:rsid w:val="00EB2AB4"/>
    <w:rsid w:val="00EB2C50"/>
    <w:rsid w:val="00EB2F60"/>
    <w:rsid w:val="00EB3885"/>
    <w:rsid w:val="00EB3F04"/>
    <w:rsid w:val="00EB4206"/>
    <w:rsid w:val="00EB4976"/>
    <w:rsid w:val="00EB575D"/>
    <w:rsid w:val="00EB59DE"/>
    <w:rsid w:val="00EB5A14"/>
    <w:rsid w:val="00EB5ADE"/>
    <w:rsid w:val="00EB5AE6"/>
    <w:rsid w:val="00EB6040"/>
    <w:rsid w:val="00EB6143"/>
    <w:rsid w:val="00EB63FE"/>
    <w:rsid w:val="00EB6969"/>
    <w:rsid w:val="00EB69E0"/>
    <w:rsid w:val="00EB6FB7"/>
    <w:rsid w:val="00EB7053"/>
    <w:rsid w:val="00EB723E"/>
    <w:rsid w:val="00EB7B57"/>
    <w:rsid w:val="00EB7F9A"/>
    <w:rsid w:val="00EC0A85"/>
    <w:rsid w:val="00EC0DDB"/>
    <w:rsid w:val="00EC1132"/>
    <w:rsid w:val="00EC1F7E"/>
    <w:rsid w:val="00EC2585"/>
    <w:rsid w:val="00EC3540"/>
    <w:rsid w:val="00EC3710"/>
    <w:rsid w:val="00EC37D6"/>
    <w:rsid w:val="00EC3801"/>
    <w:rsid w:val="00EC3EDB"/>
    <w:rsid w:val="00EC45D1"/>
    <w:rsid w:val="00EC46DA"/>
    <w:rsid w:val="00EC474F"/>
    <w:rsid w:val="00EC4B73"/>
    <w:rsid w:val="00EC4E1D"/>
    <w:rsid w:val="00EC4F65"/>
    <w:rsid w:val="00EC6374"/>
    <w:rsid w:val="00EC6910"/>
    <w:rsid w:val="00EC6F97"/>
    <w:rsid w:val="00EC7B6A"/>
    <w:rsid w:val="00EC7C52"/>
    <w:rsid w:val="00ED0270"/>
    <w:rsid w:val="00ED047D"/>
    <w:rsid w:val="00ED07D4"/>
    <w:rsid w:val="00ED0B88"/>
    <w:rsid w:val="00ED1413"/>
    <w:rsid w:val="00ED1F33"/>
    <w:rsid w:val="00ED240A"/>
    <w:rsid w:val="00ED26E4"/>
    <w:rsid w:val="00ED29F8"/>
    <w:rsid w:val="00ED3A6D"/>
    <w:rsid w:val="00ED3FEF"/>
    <w:rsid w:val="00ED4D75"/>
    <w:rsid w:val="00ED4E07"/>
    <w:rsid w:val="00ED517E"/>
    <w:rsid w:val="00ED55AA"/>
    <w:rsid w:val="00ED5726"/>
    <w:rsid w:val="00ED5876"/>
    <w:rsid w:val="00ED597C"/>
    <w:rsid w:val="00ED59DB"/>
    <w:rsid w:val="00ED6959"/>
    <w:rsid w:val="00ED6FB9"/>
    <w:rsid w:val="00ED708F"/>
    <w:rsid w:val="00ED73FD"/>
    <w:rsid w:val="00ED77BF"/>
    <w:rsid w:val="00EE0439"/>
    <w:rsid w:val="00EE0803"/>
    <w:rsid w:val="00EE11BD"/>
    <w:rsid w:val="00EE12B0"/>
    <w:rsid w:val="00EE1519"/>
    <w:rsid w:val="00EE1929"/>
    <w:rsid w:val="00EE2318"/>
    <w:rsid w:val="00EE260B"/>
    <w:rsid w:val="00EE2AAF"/>
    <w:rsid w:val="00EE2D2F"/>
    <w:rsid w:val="00EE31C9"/>
    <w:rsid w:val="00EE3281"/>
    <w:rsid w:val="00EE379A"/>
    <w:rsid w:val="00EE3E88"/>
    <w:rsid w:val="00EE3F9A"/>
    <w:rsid w:val="00EE451E"/>
    <w:rsid w:val="00EE455C"/>
    <w:rsid w:val="00EE4876"/>
    <w:rsid w:val="00EE4C1C"/>
    <w:rsid w:val="00EE4E9B"/>
    <w:rsid w:val="00EE52F1"/>
    <w:rsid w:val="00EE53BE"/>
    <w:rsid w:val="00EE58B3"/>
    <w:rsid w:val="00EE621B"/>
    <w:rsid w:val="00EE63B4"/>
    <w:rsid w:val="00EE667E"/>
    <w:rsid w:val="00EE66B3"/>
    <w:rsid w:val="00EE7634"/>
    <w:rsid w:val="00EE78DF"/>
    <w:rsid w:val="00EE7C45"/>
    <w:rsid w:val="00EE7D16"/>
    <w:rsid w:val="00EF02ED"/>
    <w:rsid w:val="00EF08EB"/>
    <w:rsid w:val="00EF09B1"/>
    <w:rsid w:val="00EF0D5E"/>
    <w:rsid w:val="00EF1C13"/>
    <w:rsid w:val="00EF2B08"/>
    <w:rsid w:val="00EF2EE1"/>
    <w:rsid w:val="00EF32D6"/>
    <w:rsid w:val="00EF381F"/>
    <w:rsid w:val="00EF38D8"/>
    <w:rsid w:val="00EF3D6A"/>
    <w:rsid w:val="00EF3F84"/>
    <w:rsid w:val="00EF44B8"/>
    <w:rsid w:val="00EF4566"/>
    <w:rsid w:val="00EF46CA"/>
    <w:rsid w:val="00EF4705"/>
    <w:rsid w:val="00EF4915"/>
    <w:rsid w:val="00EF515F"/>
    <w:rsid w:val="00EF5527"/>
    <w:rsid w:val="00EF5E66"/>
    <w:rsid w:val="00EF606B"/>
    <w:rsid w:val="00EF6184"/>
    <w:rsid w:val="00EF6559"/>
    <w:rsid w:val="00EF6807"/>
    <w:rsid w:val="00EF6B06"/>
    <w:rsid w:val="00EF6BAD"/>
    <w:rsid w:val="00EF6BB4"/>
    <w:rsid w:val="00EF77AC"/>
    <w:rsid w:val="00EF79F2"/>
    <w:rsid w:val="00F005A3"/>
    <w:rsid w:val="00F00B76"/>
    <w:rsid w:val="00F00D32"/>
    <w:rsid w:val="00F00E22"/>
    <w:rsid w:val="00F010FF"/>
    <w:rsid w:val="00F021FD"/>
    <w:rsid w:val="00F0233D"/>
    <w:rsid w:val="00F028CB"/>
    <w:rsid w:val="00F02A97"/>
    <w:rsid w:val="00F0351D"/>
    <w:rsid w:val="00F039BE"/>
    <w:rsid w:val="00F03B1B"/>
    <w:rsid w:val="00F04B2C"/>
    <w:rsid w:val="00F05250"/>
    <w:rsid w:val="00F059F5"/>
    <w:rsid w:val="00F05C47"/>
    <w:rsid w:val="00F060FE"/>
    <w:rsid w:val="00F064F8"/>
    <w:rsid w:val="00F06A52"/>
    <w:rsid w:val="00F06ED0"/>
    <w:rsid w:val="00F06F6F"/>
    <w:rsid w:val="00F075BD"/>
    <w:rsid w:val="00F07A9B"/>
    <w:rsid w:val="00F07AA9"/>
    <w:rsid w:val="00F07D2E"/>
    <w:rsid w:val="00F102CA"/>
    <w:rsid w:val="00F10325"/>
    <w:rsid w:val="00F10D8B"/>
    <w:rsid w:val="00F10E92"/>
    <w:rsid w:val="00F1129A"/>
    <w:rsid w:val="00F114BD"/>
    <w:rsid w:val="00F11E08"/>
    <w:rsid w:val="00F11E21"/>
    <w:rsid w:val="00F11E9B"/>
    <w:rsid w:val="00F11FB2"/>
    <w:rsid w:val="00F1219A"/>
    <w:rsid w:val="00F12595"/>
    <w:rsid w:val="00F12E04"/>
    <w:rsid w:val="00F132FB"/>
    <w:rsid w:val="00F134CD"/>
    <w:rsid w:val="00F152BE"/>
    <w:rsid w:val="00F157DF"/>
    <w:rsid w:val="00F161B9"/>
    <w:rsid w:val="00F16701"/>
    <w:rsid w:val="00F16832"/>
    <w:rsid w:val="00F16FDD"/>
    <w:rsid w:val="00F17282"/>
    <w:rsid w:val="00F2008F"/>
    <w:rsid w:val="00F200E4"/>
    <w:rsid w:val="00F20124"/>
    <w:rsid w:val="00F2067B"/>
    <w:rsid w:val="00F20CC0"/>
    <w:rsid w:val="00F215AC"/>
    <w:rsid w:val="00F22A0C"/>
    <w:rsid w:val="00F22B16"/>
    <w:rsid w:val="00F239F5"/>
    <w:rsid w:val="00F23C31"/>
    <w:rsid w:val="00F244A1"/>
    <w:rsid w:val="00F245FE"/>
    <w:rsid w:val="00F2498E"/>
    <w:rsid w:val="00F24B57"/>
    <w:rsid w:val="00F24BAF"/>
    <w:rsid w:val="00F24E53"/>
    <w:rsid w:val="00F2519C"/>
    <w:rsid w:val="00F252A6"/>
    <w:rsid w:val="00F255C7"/>
    <w:rsid w:val="00F25C65"/>
    <w:rsid w:val="00F25D89"/>
    <w:rsid w:val="00F2604D"/>
    <w:rsid w:val="00F2627C"/>
    <w:rsid w:val="00F263F9"/>
    <w:rsid w:val="00F26A8B"/>
    <w:rsid w:val="00F26AA5"/>
    <w:rsid w:val="00F2720C"/>
    <w:rsid w:val="00F2779C"/>
    <w:rsid w:val="00F278FF"/>
    <w:rsid w:val="00F27CF2"/>
    <w:rsid w:val="00F304FD"/>
    <w:rsid w:val="00F3069F"/>
    <w:rsid w:val="00F3099D"/>
    <w:rsid w:val="00F30EEE"/>
    <w:rsid w:val="00F312B4"/>
    <w:rsid w:val="00F31394"/>
    <w:rsid w:val="00F31F30"/>
    <w:rsid w:val="00F3214B"/>
    <w:rsid w:val="00F32160"/>
    <w:rsid w:val="00F3373C"/>
    <w:rsid w:val="00F339A4"/>
    <w:rsid w:val="00F33E41"/>
    <w:rsid w:val="00F33FAE"/>
    <w:rsid w:val="00F340B3"/>
    <w:rsid w:val="00F3430D"/>
    <w:rsid w:val="00F3454E"/>
    <w:rsid w:val="00F34659"/>
    <w:rsid w:val="00F34766"/>
    <w:rsid w:val="00F34962"/>
    <w:rsid w:val="00F34ACD"/>
    <w:rsid w:val="00F34AEE"/>
    <w:rsid w:val="00F34DCF"/>
    <w:rsid w:val="00F351A9"/>
    <w:rsid w:val="00F3553F"/>
    <w:rsid w:val="00F357DA"/>
    <w:rsid w:val="00F358BB"/>
    <w:rsid w:val="00F35A5C"/>
    <w:rsid w:val="00F360B8"/>
    <w:rsid w:val="00F3639C"/>
    <w:rsid w:val="00F3654C"/>
    <w:rsid w:val="00F36A53"/>
    <w:rsid w:val="00F36A5A"/>
    <w:rsid w:val="00F37360"/>
    <w:rsid w:val="00F37388"/>
    <w:rsid w:val="00F375C5"/>
    <w:rsid w:val="00F37D12"/>
    <w:rsid w:val="00F4004A"/>
    <w:rsid w:val="00F405BF"/>
    <w:rsid w:val="00F40B39"/>
    <w:rsid w:val="00F411A5"/>
    <w:rsid w:val="00F4250F"/>
    <w:rsid w:val="00F42534"/>
    <w:rsid w:val="00F42782"/>
    <w:rsid w:val="00F42907"/>
    <w:rsid w:val="00F4293A"/>
    <w:rsid w:val="00F42B2B"/>
    <w:rsid w:val="00F42BC0"/>
    <w:rsid w:val="00F42BC5"/>
    <w:rsid w:val="00F43453"/>
    <w:rsid w:val="00F43575"/>
    <w:rsid w:val="00F435CF"/>
    <w:rsid w:val="00F435DF"/>
    <w:rsid w:val="00F43BFB"/>
    <w:rsid w:val="00F43EF4"/>
    <w:rsid w:val="00F446B1"/>
    <w:rsid w:val="00F44C82"/>
    <w:rsid w:val="00F45295"/>
    <w:rsid w:val="00F452FB"/>
    <w:rsid w:val="00F454DD"/>
    <w:rsid w:val="00F45C6C"/>
    <w:rsid w:val="00F45D89"/>
    <w:rsid w:val="00F45F06"/>
    <w:rsid w:val="00F46373"/>
    <w:rsid w:val="00F46D8A"/>
    <w:rsid w:val="00F475B8"/>
    <w:rsid w:val="00F47BD6"/>
    <w:rsid w:val="00F47C71"/>
    <w:rsid w:val="00F47CD0"/>
    <w:rsid w:val="00F47CF5"/>
    <w:rsid w:val="00F50020"/>
    <w:rsid w:val="00F507DF"/>
    <w:rsid w:val="00F50A51"/>
    <w:rsid w:val="00F50B8E"/>
    <w:rsid w:val="00F51224"/>
    <w:rsid w:val="00F5141E"/>
    <w:rsid w:val="00F5158A"/>
    <w:rsid w:val="00F529D5"/>
    <w:rsid w:val="00F52A95"/>
    <w:rsid w:val="00F52DDC"/>
    <w:rsid w:val="00F53061"/>
    <w:rsid w:val="00F5337B"/>
    <w:rsid w:val="00F53402"/>
    <w:rsid w:val="00F53BF0"/>
    <w:rsid w:val="00F54172"/>
    <w:rsid w:val="00F542E2"/>
    <w:rsid w:val="00F54756"/>
    <w:rsid w:val="00F54B2B"/>
    <w:rsid w:val="00F555EA"/>
    <w:rsid w:val="00F55EC1"/>
    <w:rsid w:val="00F55F1E"/>
    <w:rsid w:val="00F560DE"/>
    <w:rsid w:val="00F56270"/>
    <w:rsid w:val="00F56361"/>
    <w:rsid w:val="00F56A39"/>
    <w:rsid w:val="00F56ADF"/>
    <w:rsid w:val="00F5710A"/>
    <w:rsid w:val="00F57A3C"/>
    <w:rsid w:val="00F603A3"/>
    <w:rsid w:val="00F607D3"/>
    <w:rsid w:val="00F611AD"/>
    <w:rsid w:val="00F611D9"/>
    <w:rsid w:val="00F61A39"/>
    <w:rsid w:val="00F61C5E"/>
    <w:rsid w:val="00F61FB4"/>
    <w:rsid w:val="00F62290"/>
    <w:rsid w:val="00F6234B"/>
    <w:rsid w:val="00F6263D"/>
    <w:rsid w:val="00F629BB"/>
    <w:rsid w:val="00F62B69"/>
    <w:rsid w:val="00F62D05"/>
    <w:rsid w:val="00F633F4"/>
    <w:rsid w:val="00F63433"/>
    <w:rsid w:val="00F6345C"/>
    <w:rsid w:val="00F63A35"/>
    <w:rsid w:val="00F63D10"/>
    <w:rsid w:val="00F642DE"/>
    <w:rsid w:val="00F64776"/>
    <w:rsid w:val="00F649A4"/>
    <w:rsid w:val="00F6516E"/>
    <w:rsid w:val="00F65306"/>
    <w:rsid w:val="00F658FF"/>
    <w:rsid w:val="00F65E2B"/>
    <w:rsid w:val="00F65F13"/>
    <w:rsid w:val="00F6620B"/>
    <w:rsid w:val="00F66ABE"/>
    <w:rsid w:val="00F66E28"/>
    <w:rsid w:val="00F670F7"/>
    <w:rsid w:val="00F671A8"/>
    <w:rsid w:val="00F67BBA"/>
    <w:rsid w:val="00F70293"/>
    <w:rsid w:val="00F70617"/>
    <w:rsid w:val="00F706F0"/>
    <w:rsid w:val="00F706FC"/>
    <w:rsid w:val="00F70867"/>
    <w:rsid w:val="00F70BA3"/>
    <w:rsid w:val="00F70D38"/>
    <w:rsid w:val="00F70E5C"/>
    <w:rsid w:val="00F7137A"/>
    <w:rsid w:val="00F7177C"/>
    <w:rsid w:val="00F717EB"/>
    <w:rsid w:val="00F724CC"/>
    <w:rsid w:val="00F727C8"/>
    <w:rsid w:val="00F72A17"/>
    <w:rsid w:val="00F72F29"/>
    <w:rsid w:val="00F72F78"/>
    <w:rsid w:val="00F72FC0"/>
    <w:rsid w:val="00F731E7"/>
    <w:rsid w:val="00F733F6"/>
    <w:rsid w:val="00F73663"/>
    <w:rsid w:val="00F73BF8"/>
    <w:rsid w:val="00F73F72"/>
    <w:rsid w:val="00F74050"/>
    <w:rsid w:val="00F7413C"/>
    <w:rsid w:val="00F749DA"/>
    <w:rsid w:val="00F74DDF"/>
    <w:rsid w:val="00F750EC"/>
    <w:rsid w:val="00F75957"/>
    <w:rsid w:val="00F75B28"/>
    <w:rsid w:val="00F75B59"/>
    <w:rsid w:val="00F75E02"/>
    <w:rsid w:val="00F7607D"/>
    <w:rsid w:val="00F761C2"/>
    <w:rsid w:val="00F76346"/>
    <w:rsid w:val="00F76F4C"/>
    <w:rsid w:val="00F772BA"/>
    <w:rsid w:val="00F7776B"/>
    <w:rsid w:val="00F779D3"/>
    <w:rsid w:val="00F801EA"/>
    <w:rsid w:val="00F8034D"/>
    <w:rsid w:val="00F81043"/>
    <w:rsid w:val="00F81103"/>
    <w:rsid w:val="00F81324"/>
    <w:rsid w:val="00F82277"/>
    <w:rsid w:val="00F82934"/>
    <w:rsid w:val="00F829A7"/>
    <w:rsid w:val="00F82C0A"/>
    <w:rsid w:val="00F82DF1"/>
    <w:rsid w:val="00F833DA"/>
    <w:rsid w:val="00F837BE"/>
    <w:rsid w:val="00F83A41"/>
    <w:rsid w:val="00F83A51"/>
    <w:rsid w:val="00F83BFE"/>
    <w:rsid w:val="00F8459E"/>
    <w:rsid w:val="00F8498B"/>
    <w:rsid w:val="00F84991"/>
    <w:rsid w:val="00F8540A"/>
    <w:rsid w:val="00F856B7"/>
    <w:rsid w:val="00F85B46"/>
    <w:rsid w:val="00F8600D"/>
    <w:rsid w:val="00F864C4"/>
    <w:rsid w:val="00F86A3B"/>
    <w:rsid w:val="00F86FE3"/>
    <w:rsid w:val="00F90028"/>
    <w:rsid w:val="00F90040"/>
    <w:rsid w:val="00F9113E"/>
    <w:rsid w:val="00F913E0"/>
    <w:rsid w:val="00F9149C"/>
    <w:rsid w:val="00F919F2"/>
    <w:rsid w:val="00F91AEB"/>
    <w:rsid w:val="00F9241E"/>
    <w:rsid w:val="00F925A0"/>
    <w:rsid w:val="00F93B54"/>
    <w:rsid w:val="00F93E79"/>
    <w:rsid w:val="00F93EF3"/>
    <w:rsid w:val="00F94220"/>
    <w:rsid w:val="00F94333"/>
    <w:rsid w:val="00F9440B"/>
    <w:rsid w:val="00F94D3D"/>
    <w:rsid w:val="00F94EB4"/>
    <w:rsid w:val="00F951E8"/>
    <w:rsid w:val="00F95B21"/>
    <w:rsid w:val="00F9641D"/>
    <w:rsid w:val="00F96482"/>
    <w:rsid w:val="00F96CC5"/>
    <w:rsid w:val="00F96EB8"/>
    <w:rsid w:val="00FA00B1"/>
    <w:rsid w:val="00FA023D"/>
    <w:rsid w:val="00FA04A1"/>
    <w:rsid w:val="00FA1773"/>
    <w:rsid w:val="00FA198E"/>
    <w:rsid w:val="00FA1FEF"/>
    <w:rsid w:val="00FA20F5"/>
    <w:rsid w:val="00FA21F3"/>
    <w:rsid w:val="00FA2795"/>
    <w:rsid w:val="00FA2885"/>
    <w:rsid w:val="00FA295C"/>
    <w:rsid w:val="00FA39CF"/>
    <w:rsid w:val="00FA3C20"/>
    <w:rsid w:val="00FA3F00"/>
    <w:rsid w:val="00FA4027"/>
    <w:rsid w:val="00FA40BB"/>
    <w:rsid w:val="00FA4A5F"/>
    <w:rsid w:val="00FA4FF9"/>
    <w:rsid w:val="00FA517B"/>
    <w:rsid w:val="00FA53F5"/>
    <w:rsid w:val="00FA5A0F"/>
    <w:rsid w:val="00FA5F09"/>
    <w:rsid w:val="00FA5FCA"/>
    <w:rsid w:val="00FA6351"/>
    <w:rsid w:val="00FA646D"/>
    <w:rsid w:val="00FA655A"/>
    <w:rsid w:val="00FA6763"/>
    <w:rsid w:val="00FA6962"/>
    <w:rsid w:val="00FA6F47"/>
    <w:rsid w:val="00FA72F5"/>
    <w:rsid w:val="00FB02DD"/>
    <w:rsid w:val="00FB0C22"/>
    <w:rsid w:val="00FB10CA"/>
    <w:rsid w:val="00FB123D"/>
    <w:rsid w:val="00FB1F30"/>
    <w:rsid w:val="00FB2021"/>
    <w:rsid w:val="00FB203E"/>
    <w:rsid w:val="00FB3112"/>
    <w:rsid w:val="00FB3565"/>
    <w:rsid w:val="00FB4008"/>
    <w:rsid w:val="00FB4756"/>
    <w:rsid w:val="00FB5195"/>
    <w:rsid w:val="00FB5359"/>
    <w:rsid w:val="00FB547D"/>
    <w:rsid w:val="00FB5814"/>
    <w:rsid w:val="00FB64A3"/>
    <w:rsid w:val="00FB660A"/>
    <w:rsid w:val="00FB6AA9"/>
    <w:rsid w:val="00FB718E"/>
    <w:rsid w:val="00FB789B"/>
    <w:rsid w:val="00FB7937"/>
    <w:rsid w:val="00FB7B48"/>
    <w:rsid w:val="00FB7BC5"/>
    <w:rsid w:val="00FB7DBB"/>
    <w:rsid w:val="00FC03DB"/>
    <w:rsid w:val="00FC04DD"/>
    <w:rsid w:val="00FC05A6"/>
    <w:rsid w:val="00FC128C"/>
    <w:rsid w:val="00FC129A"/>
    <w:rsid w:val="00FC20FB"/>
    <w:rsid w:val="00FC21E3"/>
    <w:rsid w:val="00FC2610"/>
    <w:rsid w:val="00FC3059"/>
    <w:rsid w:val="00FC3080"/>
    <w:rsid w:val="00FC3EA4"/>
    <w:rsid w:val="00FC404D"/>
    <w:rsid w:val="00FC412D"/>
    <w:rsid w:val="00FC4D67"/>
    <w:rsid w:val="00FC551D"/>
    <w:rsid w:val="00FC58DC"/>
    <w:rsid w:val="00FC615A"/>
    <w:rsid w:val="00FC64BB"/>
    <w:rsid w:val="00FC64ED"/>
    <w:rsid w:val="00FC6CAF"/>
    <w:rsid w:val="00FC6E28"/>
    <w:rsid w:val="00FC7016"/>
    <w:rsid w:val="00FC7891"/>
    <w:rsid w:val="00FC7914"/>
    <w:rsid w:val="00FC79CB"/>
    <w:rsid w:val="00FC7D93"/>
    <w:rsid w:val="00FC7DED"/>
    <w:rsid w:val="00FC7F3E"/>
    <w:rsid w:val="00FD0B8A"/>
    <w:rsid w:val="00FD0D8F"/>
    <w:rsid w:val="00FD1103"/>
    <w:rsid w:val="00FD16AD"/>
    <w:rsid w:val="00FD1B1F"/>
    <w:rsid w:val="00FD1E7A"/>
    <w:rsid w:val="00FD1F38"/>
    <w:rsid w:val="00FD2B92"/>
    <w:rsid w:val="00FD2D6E"/>
    <w:rsid w:val="00FD3487"/>
    <w:rsid w:val="00FD364A"/>
    <w:rsid w:val="00FD3A43"/>
    <w:rsid w:val="00FD3F21"/>
    <w:rsid w:val="00FD4D44"/>
    <w:rsid w:val="00FD5835"/>
    <w:rsid w:val="00FD5C7D"/>
    <w:rsid w:val="00FD5F60"/>
    <w:rsid w:val="00FD612B"/>
    <w:rsid w:val="00FD64F1"/>
    <w:rsid w:val="00FD6573"/>
    <w:rsid w:val="00FD671C"/>
    <w:rsid w:val="00FD68E7"/>
    <w:rsid w:val="00FD6A3F"/>
    <w:rsid w:val="00FD72B2"/>
    <w:rsid w:val="00FD7711"/>
    <w:rsid w:val="00FD7909"/>
    <w:rsid w:val="00FD7F8C"/>
    <w:rsid w:val="00FE072E"/>
    <w:rsid w:val="00FE07B4"/>
    <w:rsid w:val="00FE0824"/>
    <w:rsid w:val="00FE0959"/>
    <w:rsid w:val="00FE0A76"/>
    <w:rsid w:val="00FE0CB7"/>
    <w:rsid w:val="00FE107C"/>
    <w:rsid w:val="00FE1131"/>
    <w:rsid w:val="00FE1A48"/>
    <w:rsid w:val="00FE1BC6"/>
    <w:rsid w:val="00FE1F39"/>
    <w:rsid w:val="00FE24C4"/>
    <w:rsid w:val="00FE260F"/>
    <w:rsid w:val="00FE2A83"/>
    <w:rsid w:val="00FE2AC7"/>
    <w:rsid w:val="00FE2B4D"/>
    <w:rsid w:val="00FE2CFE"/>
    <w:rsid w:val="00FE2DDA"/>
    <w:rsid w:val="00FE3044"/>
    <w:rsid w:val="00FE30B8"/>
    <w:rsid w:val="00FE30E8"/>
    <w:rsid w:val="00FE359F"/>
    <w:rsid w:val="00FE3705"/>
    <w:rsid w:val="00FE388D"/>
    <w:rsid w:val="00FE3EA8"/>
    <w:rsid w:val="00FE4933"/>
    <w:rsid w:val="00FE4C60"/>
    <w:rsid w:val="00FE4CE8"/>
    <w:rsid w:val="00FE57B6"/>
    <w:rsid w:val="00FE5A89"/>
    <w:rsid w:val="00FE64D8"/>
    <w:rsid w:val="00FE65FC"/>
    <w:rsid w:val="00FE6A62"/>
    <w:rsid w:val="00FE6BB4"/>
    <w:rsid w:val="00FE7031"/>
    <w:rsid w:val="00FE7677"/>
    <w:rsid w:val="00FE77E3"/>
    <w:rsid w:val="00FE7B36"/>
    <w:rsid w:val="00FE7D61"/>
    <w:rsid w:val="00FE7E7C"/>
    <w:rsid w:val="00FE7FF0"/>
    <w:rsid w:val="00FF0340"/>
    <w:rsid w:val="00FF0802"/>
    <w:rsid w:val="00FF0BB5"/>
    <w:rsid w:val="00FF16E4"/>
    <w:rsid w:val="00FF1755"/>
    <w:rsid w:val="00FF1890"/>
    <w:rsid w:val="00FF215D"/>
    <w:rsid w:val="00FF2436"/>
    <w:rsid w:val="00FF2653"/>
    <w:rsid w:val="00FF29C3"/>
    <w:rsid w:val="00FF2D9B"/>
    <w:rsid w:val="00FF3587"/>
    <w:rsid w:val="00FF3588"/>
    <w:rsid w:val="00FF35CC"/>
    <w:rsid w:val="00FF3A86"/>
    <w:rsid w:val="00FF3F9F"/>
    <w:rsid w:val="00FF41EE"/>
    <w:rsid w:val="00FF498C"/>
    <w:rsid w:val="00FF4E3F"/>
    <w:rsid w:val="00FF513E"/>
    <w:rsid w:val="00FF5828"/>
    <w:rsid w:val="00FF5994"/>
    <w:rsid w:val="00FF5AC9"/>
    <w:rsid w:val="00FF5DC9"/>
    <w:rsid w:val="00FF615B"/>
    <w:rsid w:val="00FF6185"/>
    <w:rsid w:val="00FF6626"/>
    <w:rsid w:val="00FF6C13"/>
    <w:rsid w:val="00FF7604"/>
    <w:rsid w:val="00FF7AA5"/>
    <w:rsid w:val="00FF7B36"/>
    <w:rsid w:val="00FF7B9B"/>
    <w:rsid w:val="00FF7D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#f49100" strokecolor="#f49100">
      <v:fill color="#f49100" on="f"/>
      <v:stroke color="#f49100"/>
      <o:colormru v:ext="edit" colors="#f49100,#8f9286"/>
    </o:shapedefaults>
    <o:shapelayout v:ext="edit">
      <o:idmap v:ext="edit" data="1"/>
    </o:shapelayout>
  </w:shapeDefaults>
  <w:decimalSymbol w:val="."/>
  <w:listSeparator w:val=","/>
  <w14:docId w14:val="4A09FAA2"/>
  <w14:defaultImageDpi w14:val="32767"/>
  <w15:docId w15:val="{743EBA0F-2039-4E0B-8E4F-EF7A1C586F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32BA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qFormat/>
    <w:rsid w:val="00F53061"/>
    <w:pPr>
      <w:keepNext/>
      <w:numPr>
        <w:numId w:val="14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rFonts w:ascii="Angsana New" w:hAnsi="Angsana New"/>
      <w:b/>
      <w:bCs/>
      <w:sz w:val="30"/>
    </w:rPr>
  </w:style>
  <w:style w:type="paragraph" w:styleId="Heading2">
    <w:name w:val="heading 2"/>
    <w:basedOn w:val="Normal"/>
    <w:next w:val="Normal"/>
    <w:link w:val="Heading2Char"/>
    <w:qFormat/>
    <w:rsid w:val="0093541E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rFonts w:ascii="Angsana New" w:hAnsi="Angsana New" w:cs="Times New Roman"/>
      <w:b/>
      <w:bCs/>
      <w:sz w:val="30"/>
    </w:rPr>
  </w:style>
  <w:style w:type="paragraph" w:styleId="Heading3">
    <w:name w:val="heading 3"/>
    <w:basedOn w:val="Normal"/>
    <w:next w:val="Normal"/>
    <w:link w:val="Heading3Char1"/>
    <w:qFormat/>
    <w:rsid w:val="00B578D4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rFonts w:cs="Times New Roman"/>
      <w:i/>
      <w:iCs/>
    </w:rPr>
  </w:style>
  <w:style w:type="paragraph" w:styleId="Heading4">
    <w:name w:val="heading 4"/>
    <w:basedOn w:val="Normal"/>
    <w:next w:val="Normal"/>
    <w:link w:val="Heading4Char1"/>
    <w:qFormat/>
    <w:rsid w:val="00B578D4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rFonts w:cs="Times New Roman"/>
      <w:b/>
      <w:bCs/>
    </w:rPr>
  </w:style>
  <w:style w:type="paragraph" w:styleId="Heading5">
    <w:name w:val="heading 5"/>
    <w:basedOn w:val="Normal"/>
    <w:next w:val="Normal"/>
    <w:link w:val="Heading5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080"/>
      <w:outlineLvl w:val="4"/>
    </w:pPr>
    <w:rPr>
      <w:rFonts w:ascii="Times New Roman" w:hAnsi="Times New Roman" w:cs="EucrosiaUPC"/>
      <w:b/>
      <w:bCs/>
      <w:sz w:val="30"/>
      <w:szCs w:val="30"/>
    </w:rPr>
  </w:style>
  <w:style w:type="paragraph" w:styleId="Heading6">
    <w:name w:val="heading 6"/>
    <w:basedOn w:val="Normal"/>
    <w:next w:val="Normal"/>
    <w:link w:val="Heading6Char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5"/>
    </w:pPr>
    <w:rPr>
      <w:rFonts w:ascii="Times New Roman" w:hAnsi="Times New Roman" w:cs="EucrosiaUPC"/>
      <w:b/>
      <w:bCs/>
      <w:sz w:val="32"/>
      <w:szCs w:val="32"/>
    </w:rPr>
  </w:style>
  <w:style w:type="paragraph" w:styleId="Heading7">
    <w:name w:val="heading 7"/>
    <w:basedOn w:val="Normal"/>
    <w:next w:val="Normal"/>
    <w:link w:val="Heading7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6"/>
    </w:pPr>
    <w:rPr>
      <w:rFonts w:ascii="Times New Roman" w:hAnsi="Times New Roman" w:cs="EucrosiaUPC"/>
      <w:b/>
      <w:bCs/>
      <w:sz w:val="30"/>
      <w:szCs w:val="30"/>
    </w:rPr>
  </w:style>
  <w:style w:type="paragraph" w:styleId="Heading8">
    <w:name w:val="heading 8"/>
    <w:basedOn w:val="Normal"/>
    <w:next w:val="Normal"/>
    <w:link w:val="Heading8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 w:cs="EucrosiaUPC"/>
      <w:b/>
      <w:bCs/>
      <w:sz w:val="28"/>
      <w:szCs w:val="28"/>
    </w:rPr>
  </w:style>
  <w:style w:type="paragraph" w:styleId="Heading9">
    <w:name w:val="heading 9"/>
    <w:basedOn w:val="Normal"/>
    <w:next w:val="Normal"/>
    <w:link w:val="Heading9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-108" w:right="-108"/>
      <w:jc w:val="center"/>
      <w:outlineLvl w:val="8"/>
    </w:pPr>
    <w:rPr>
      <w:rFonts w:ascii="Times New Roman" w:hAnsi="Times New Roman" w:cs="EucrosiaUPC"/>
      <w:sz w:val="28"/>
      <w:szCs w:val="28"/>
      <w:lang w:val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1"/>
    <w:rsid w:val="00B578D4"/>
    <w:pPr>
      <w:tabs>
        <w:tab w:val="center" w:pos="4536"/>
        <w:tab w:val="right" w:pos="9072"/>
      </w:tabs>
    </w:pPr>
  </w:style>
  <w:style w:type="character" w:customStyle="1" w:styleId="AAAddress">
    <w:name w:val="AA Address"/>
    <w:rsid w:val="00B578D4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rsid w:val="00B578D4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1"/>
    <w:uiPriority w:val="99"/>
    <w:rsid w:val="00B578D4"/>
    <w:pPr>
      <w:tabs>
        <w:tab w:val="center" w:pos="4536"/>
        <w:tab w:val="right" w:pos="9072"/>
      </w:tabs>
    </w:pPr>
  </w:style>
  <w:style w:type="paragraph" w:styleId="Caption">
    <w:name w:val="caption"/>
    <w:basedOn w:val="Normal"/>
    <w:next w:val="Normal"/>
    <w:qFormat/>
    <w:rsid w:val="00B578D4"/>
    <w:rPr>
      <w:rFonts w:cs="Times New Roman"/>
      <w:b/>
      <w:bCs/>
    </w:rPr>
  </w:style>
  <w:style w:type="paragraph" w:styleId="ListBullet">
    <w:name w:val="List Bullet"/>
    <w:basedOn w:val="Normal"/>
    <w:rsid w:val="00B578D4"/>
    <w:pPr>
      <w:numPr>
        <w:numId w:val="3"/>
      </w:numPr>
      <w:tabs>
        <w:tab w:val="clear" w:pos="360"/>
        <w:tab w:val="left" w:pos="284"/>
      </w:tabs>
      <w:ind w:left="284" w:hanging="284"/>
    </w:pPr>
  </w:style>
  <w:style w:type="paragraph" w:styleId="ListBullet2">
    <w:name w:val="List Bullet 2"/>
    <w:basedOn w:val="Normal"/>
    <w:rsid w:val="00B578D4"/>
    <w:pPr>
      <w:numPr>
        <w:numId w:val="4"/>
      </w:numPr>
      <w:tabs>
        <w:tab w:val="clear" w:pos="643"/>
        <w:tab w:val="left" w:pos="567"/>
      </w:tabs>
      <w:ind w:left="851" w:hanging="284"/>
    </w:pPr>
  </w:style>
  <w:style w:type="paragraph" w:styleId="ListBullet3">
    <w:name w:val="List Bullet 3"/>
    <w:basedOn w:val="Normal"/>
    <w:rsid w:val="00B578D4"/>
    <w:pPr>
      <w:numPr>
        <w:numId w:val="1"/>
      </w:numPr>
      <w:tabs>
        <w:tab w:val="clear" w:pos="926"/>
        <w:tab w:val="left" w:pos="851"/>
      </w:tabs>
      <w:ind w:left="1135" w:hanging="284"/>
    </w:pPr>
  </w:style>
  <w:style w:type="paragraph" w:styleId="ListBullet4">
    <w:name w:val="List Bullet 4"/>
    <w:basedOn w:val="Normal"/>
    <w:rsid w:val="00B578D4"/>
    <w:pPr>
      <w:numPr>
        <w:numId w:val="2"/>
      </w:numPr>
      <w:tabs>
        <w:tab w:val="clear" w:pos="1209"/>
        <w:tab w:val="left" w:pos="1134"/>
      </w:tabs>
      <w:ind w:left="1418" w:hanging="284"/>
    </w:pPr>
  </w:style>
  <w:style w:type="paragraph" w:styleId="ListNumber">
    <w:name w:val="List Number"/>
    <w:basedOn w:val="Normal"/>
    <w:rsid w:val="00B578D4"/>
    <w:pPr>
      <w:numPr>
        <w:numId w:val="5"/>
      </w:numPr>
      <w:tabs>
        <w:tab w:val="clear" w:pos="360"/>
        <w:tab w:val="left" w:pos="284"/>
      </w:tabs>
      <w:ind w:left="284" w:hanging="284"/>
    </w:pPr>
  </w:style>
  <w:style w:type="paragraph" w:styleId="ListNumber2">
    <w:name w:val="List Number 2"/>
    <w:basedOn w:val="Normal"/>
    <w:rsid w:val="00B578D4"/>
    <w:pPr>
      <w:numPr>
        <w:numId w:val="6"/>
      </w:numPr>
      <w:tabs>
        <w:tab w:val="clear" w:pos="643"/>
        <w:tab w:val="left" w:pos="567"/>
      </w:tabs>
      <w:ind w:left="851" w:hanging="284"/>
    </w:pPr>
  </w:style>
  <w:style w:type="paragraph" w:styleId="ListNumber3">
    <w:name w:val="List Number 3"/>
    <w:basedOn w:val="Normal"/>
    <w:rsid w:val="00B578D4"/>
    <w:pPr>
      <w:numPr>
        <w:numId w:val="7"/>
      </w:numPr>
      <w:tabs>
        <w:tab w:val="clear" w:pos="926"/>
        <w:tab w:val="left" w:pos="851"/>
      </w:tabs>
      <w:ind w:left="1135" w:hanging="284"/>
    </w:pPr>
  </w:style>
  <w:style w:type="paragraph" w:styleId="NormalIndent">
    <w:name w:val="Normal Indent"/>
    <w:basedOn w:val="Normal"/>
    <w:rsid w:val="00B578D4"/>
    <w:pPr>
      <w:ind w:left="284"/>
    </w:pPr>
  </w:style>
  <w:style w:type="paragraph" w:customStyle="1" w:styleId="AAFrameAddress">
    <w:name w:val="AA Frame Address"/>
    <w:basedOn w:val="Heading1"/>
    <w:rsid w:val="00B578D4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rsid w:val="00B578D4"/>
    <w:pPr>
      <w:numPr>
        <w:numId w:val="8"/>
      </w:numPr>
      <w:tabs>
        <w:tab w:val="clear" w:pos="1492"/>
        <w:tab w:val="left" w:pos="1418"/>
      </w:tabs>
      <w:ind w:left="1418" w:hanging="284"/>
    </w:pPr>
  </w:style>
  <w:style w:type="paragraph" w:styleId="ListNumber4">
    <w:name w:val="List Number 4"/>
    <w:basedOn w:val="Normal"/>
    <w:rsid w:val="00B578D4"/>
    <w:pPr>
      <w:numPr>
        <w:numId w:val="9"/>
      </w:numPr>
      <w:tabs>
        <w:tab w:val="clear" w:pos="1209"/>
        <w:tab w:val="left" w:pos="1418"/>
      </w:tabs>
    </w:pPr>
  </w:style>
  <w:style w:type="paragraph" w:styleId="TableofAuthorities">
    <w:name w:val="table of authorities"/>
    <w:basedOn w:val="Normal"/>
    <w:next w:val="Normal"/>
    <w:semiHidden/>
    <w:rsid w:val="00B578D4"/>
    <w:pPr>
      <w:ind w:left="284" w:hanging="284"/>
    </w:pPr>
  </w:style>
  <w:style w:type="paragraph" w:styleId="Index1">
    <w:name w:val="index 1"/>
    <w:basedOn w:val="Normal"/>
    <w:next w:val="Normal"/>
    <w:autoRedefine/>
    <w:semiHidden/>
    <w:rsid w:val="00B578D4"/>
    <w:pPr>
      <w:ind w:left="284" w:hanging="284"/>
    </w:pPr>
  </w:style>
  <w:style w:type="paragraph" w:styleId="Index2">
    <w:name w:val="index 2"/>
    <w:basedOn w:val="Normal"/>
    <w:next w:val="Normal"/>
    <w:autoRedefine/>
    <w:semiHidden/>
    <w:rsid w:val="00B578D4"/>
    <w:pPr>
      <w:ind w:left="568" w:hanging="284"/>
    </w:pPr>
  </w:style>
  <w:style w:type="paragraph" w:styleId="Index3">
    <w:name w:val="index 3"/>
    <w:basedOn w:val="Normal"/>
    <w:next w:val="Normal"/>
    <w:autoRedefine/>
    <w:semiHidden/>
    <w:rsid w:val="00B578D4"/>
    <w:pPr>
      <w:ind w:left="851" w:hanging="284"/>
    </w:pPr>
  </w:style>
  <w:style w:type="paragraph" w:styleId="Index4">
    <w:name w:val="index 4"/>
    <w:basedOn w:val="Normal"/>
    <w:next w:val="Normal"/>
    <w:semiHidden/>
    <w:rsid w:val="00B578D4"/>
    <w:pPr>
      <w:ind w:left="1135" w:hanging="284"/>
    </w:pPr>
  </w:style>
  <w:style w:type="paragraph" w:styleId="Index6">
    <w:name w:val="index 6"/>
    <w:basedOn w:val="Normal"/>
    <w:next w:val="Normal"/>
    <w:semiHidden/>
    <w:rsid w:val="00B578D4"/>
    <w:pPr>
      <w:ind w:left="1702" w:hanging="284"/>
    </w:pPr>
  </w:style>
  <w:style w:type="paragraph" w:styleId="Index5">
    <w:name w:val="index 5"/>
    <w:basedOn w:val="Normal"/>
    <w:next w:val="Normal"/>
    <w:semiHidden/>
    <w:rsid w:val="00B578D4"/>
    <w:pPr>
      <w:ind w:left="1418" w:hanging="284"/>
    </w:pPr>
  </w:style>
  <w:style w:type="paragraph" w:styleId="Index7">
    <w:name w:val="index 7"/>
    <w:basedOn w:val="Normal"/>
    <w:next w:val="Normal"/>
    <w:semiHidden/>
    <w:rsid w:val="00B578D4"/>
    <w:pPr>
      <w:ind w:left="1985" w:hanging="284"/>
    </w:pPr>
  </w:style>
  <w:style w:type="paragraph" w:styleId="Index8">
    <w:name w:val="index 8"/>
    <w:basedOn w:val="Normal"/>
    <w:next w:val="Normal"/>
    <w:semiHidden/>
    <w:rsid w:val="00B578D4"/>
    <w:pPr>
      <w:ind w:left="2269" w:hanging="284"/>
    </w:pPr>
  </w:style>
  <w:style w:type="paragraph" w:styleId="Index9">
    <w:name w:val="index 9"/>
    <w:basedOn w:val="Normal"/>
    <w:next w:val="Normal"/>
    <w:semiHidden/>
    <w:rsid w:val="00B578D4"/>
    <w:pPr>
      <w:ind w:left="2552" w:hanging="284"/>
    </w:pPr>
  </w:style>
  <w:style w:type="paragraph" w:styleId="TOC2">
    <w:name w:val="toc 2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rFonts w:cs="Times New Roman"/>
      <w:b/>
      <w:bCs/>
    </w:rPr>
  </w:style>
  <w:style w:type="paragraph" w:styleId="TOC3">
    <w:name w:val="toc 3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semiHidden/>
    <w:rsid w:val="00B578D4"/>
    <w:pPr>
      <w:ind w:left="851"/>
    </w:pPr>
  </w:style>
  <w:style w:type="paragraph" w:styleId="TOC5">
    <w:name w:val="toc 5"/>
    <w:basedOn w:val="Normal"/>
    <w:next w:val="Normal"/>
    <w:semiHidden/>
    <w:rsid w:val="00B578D4"/>
    <w:pPr>
      <w:ind w:left="1134"/>
    </w:pPr>
  </w:style>
  <w:style w:type="paragraph" w:styleId="TOC6">
    <w:name w:val="toc 6"/>
    <w:basedOn w:val="Normal"/>
    <w:next w:val="Normal"/>
    <w:semiHidden/>
    <w:rsid w:val="00B578D4"/>
    <w:pPr>
      <w:ind w:left="1418"/>
    </w:pPr>
  </w:style>
  <w:style w:type="paragraph" w:styleId="TOC7">
    <w:name w:val="toc 7"/>
    <w:basedOn w:val="Normal"/>
    <w:next w:val="Normal"/>
    <w:semiHidden/>
    <w:rsid w:val="00B578D4"/>
    <w:pPr>
      <w:ind w:left="1701"/>
    </w:pPr>
  </w:style>
  <w:style w:type="paragraph" w:styleId="TOC8">
    <w:name w:val="toc 8"/>
    <w:basedOn w:val="Normal"/>
    <w:next w:val="Normal"/>
    <w:semiHidden/>
    <w:rsid w:val="00B578D4"/>
    <w:pPr>
      <w:ind w:left="1985"/>
    </w:pPr>
  </w:style>
  <w:style w:type="paragraph" w:styleId="TOC9">
    <w:name w:val="toc 9"/>
    <w:basedOn w:val="Normal"/>
    <w:next w:val="Normal"/>
    <w:semiHidden/>
    <w:rsid w:val="00B578D4"/>
    <w:pPr>
      <w:ind w:left="2268"/>
    </w:pPr>
  </w:style>
  <w:style w:type="paragraph" w:styleId="TableofFigures">
    <w:name w:val="table of figures"/>
    <w:basedOn w:val="Normal"/>
    <w:next w:val="Normal"/>
    <w:semiHidden/>
    <w:rsid w:val="00B578D4"/>
    <w:pPr>
      <w:ind w:left="567" w:hanging="567"/>
    </w:pPr>
  </w:style>
  <w:style w:type="paragraph" w:styleId="ListBullet5">
    <w:name w:val="List Bullet 5"/>
    <w:basedOn w:val="Normal"/>
    <w:rsid w:val="00B578D4"/>
    <w:pPr>
      <w:numPr>
        <w:numId w:val="10"/>
      </w:numPr>
      <w:tabs>
        <w:tab w:val="clear" w:pos="1492"/>
        <w:tab w:val="left" w:pos="1418"/>
      </w:tabs>
      <w:ind w:left="1702" w:hanging="284"/>
    </w:pPr>
  </w:style>
  <w:style w:type="paragraph" w:styleId="BodyText">
    <w:name w:val="Body Text"/>
    <w:aliases w:val="bt,body text,Body,Body อักขระ"/>
    <w:basedOn w:val="Normal"/>
    <w:link w:val="BodyTextChar"/>
    <w:rsid w:val="00B578D4"/>
    <w:pPr>
      <w:spacing w:after="120"/>
    </w:pPr>
  </w:style>
  <w:style w:type="paragraph" w:styleId="BodyTextFirstIndent">
    <w:name w:val="Body Text First Indent"/>
    <w:basedOn w:val="BodyText"/>
    <w:link w:val="BodyTextFirstIndentChar1"/>
    <w:rsid w:val="00B578D4"/>
    <w:pPr>
      <w:ind w:firstLine="284"/>
    </w:pPr>
  </w:style>
  <w:style w:type="paragraph" w:styleId="BodyTextIndent">
    <w:name w:val="Body Text Indent"/>
    <w:aliases w:val="i"/>
    <w:basedOn w:val="Normal"/>
    <w:link w:val="BodyTextIndentChar1"/>
    <w:rsid w:val="00B578D4"/>
    <w:pPr>
      <w:spacing w:after="120"/>
      <w:ind w:left="283"/>
    </w:pPr>
  </w:style>
  <w:style w:type="paragraph" w:styleId="BodyTextFirstIndent2">
    <w:name w:val="Body Text First Indent 2"/>
    <w:basedOn w:val="BodyTextIndent"/>
    <w:link w:val="BodyTextFirstIndent2Char1"/>
    <w:rsid w:val="00B578D4"/>
    <w:pPr>
      <w:ind w:left="284" w:firstLine="284"/>
    </w:pPr>
  </w:style>
  <w:style w:type="character" w:styleId="Strong">
    <w:name w:val="Strong"/>
    <w:qFormat/>
    <w:rsid w:val="00B578D4"/>
    <w:rPr>
      <w:rFonts w:cs="Times New Roman"/>
      <w:b/>
      <w:bCs/>
    </w:rPr>
  </w:style>
  <w:style w:type="paragraph" w:customStyle="1" w:styleId="AA1stlevelbullet">
    <w:name w:val="AA 1st level bullet"/>
    <w:basedOn w:val="Normal"/>
    <w:rsid w:val="00B578D4"/>
    <w:pPr>
      <w:numPr>
        <w:numId w:val="11"/>
      </w:numPr>
      <w:tabs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rsid w:val="00B578D4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rsid w:val="00B578D4"/>
    <w:rPr>
      <w:rFonts w:ascii="Arial" w:hAnsi="Arial"/>
      <w:sz w:val="13"/>
      <w:szCs w:val="13"/>
    </w:rPr>
  </w:style>
  <w:style w:type="paragraph" w:customStyle="1" w:styleId="AA2ndlevelbullet">
    <w:name w:val="AA 2nd level bullet"/>
    <w:basedOn w:val="AA1stlevelbullet"/>
    <w:rsid w:val="00B578D4"/>
    <w:pPr>
      <w:numPr>
        <w:numId w:val="15"/>
      </w:numPr>
      <w:tabs>
        <w:tab w:val="clear" w:pos="227"/>
        <w:tab w:val="clear" w:pos="283"/>
        <w:tab w:val="left" w:pos="454"/>
        <w:tab w:val="left" w:pos="680"/>
        <w:tab w:val="left" w:pos="907"/>
      </w:tabs>
      <w:ind w:left="454" w:hanging="227"/>
    </w:pPr>
  </w:style>
  <w:style w:type="paragraph" w:customStyle="1" w:styleId="AANumbering">
    <w:name w:val="AA Numbering"/>
    <w:basedOn w:val="Normal"/>
    <w:rsid w:val="00B578D4"/>
    <w:pPr>
      <w:numPr>
        <w:numId w:val="12"/>
      </w:numPr>
      <w:tabs>
        <w:tab w:val="clear" w:pos="227"/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  <w:ind w:left="0" w:firstLine="0"/>
    </w:pPr>
  </w:style>
  <w:style w:type="paragraph" w:styleId="TOC1">
    <w:name w:val="toc 1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rFonts w:cs="Times New Roman"/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uiPriority w:val="99"/>
    <w:rsid w:val="00B578D4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rFonts w:cs="Times New Roman"/>
      <w:b/>
      <w:bCs/>
      <w:sz w:val="24"/>
      <w:szCs w:val="24"/>
    </w:rPr>
  </w:style>
  <w:style w:type="paragraph" w:customStyle="1" w:styleId="ReportHeading2">
    <w:name w:val="ReportHeading2"/>
    <w:basedOn w:val="ReportHeading1"/>
    <w:rsid w:val="00B578D4"/>
    <w:pPr>
      <w:framePr w:h="1054" w:wrap="around" w:y="5920"/>
    </w:pPr>
  </w:style>
  <w:style w:type="paragraph" w:customStyle="1" w:styleId="ReportHeading3">
    <w:name w:val="ReportHeading3"/>
    <w:basedOn w:val="ReportHeading2"/>
    <w:rsid w:val="00B578D4"/>
    <w:pPr>
      <w:framePr w:h="443" w:wrap="around" w:y="8223"/>
    </w:pPr>
  </w:style>
  <w:style w:type="paragraph" w:customStyle="1" w:styleId="a">
    <w:name w:val="¢éÍ¤ÇÒÁ"/>
    <w:basedOn w:val="Normal"/>
    <w:uiPriority w:val="99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uiPriority w:val="99"/>
    <w:rsid w:val="00B578D4"/>
    <w:pPr>
      <w:numPr>
        <w:numId w:val="13"/>
      </w:numPr>
      <w:tabs>
        <w:tab w:val="clear" w:pos="227"/>
        <w:tab w:val="clear" w:pos="454"/>
        <w:tab w:val="clear" w:pos="705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  <w:ind w:left="0" w:firstLine="0"/>
    </w:pPr>
  </w:style>
  <w:style w:type="paragraph" w:customStyle="1" w:styleId="PictureInText">
    <w:name w:val="PictureInText"/>
    <w:basedOn w:val="Normal"/>
    <w:next w:val="Normal"/>
    <w:rsid w:val="00B578D4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rsid w:val="00B578D4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rsid w:val="00B578D4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rsid w:val="00B578D4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rsid w:val="00B578D4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character" w:styleId="PageNumber">
    <w:name w:val="page number"/>
    <w:basedOn w:val="DefaultParagraphFont"/>
    <w:rsid w:val="00B578D4"/>
  </w:style>
  <w:style w:type="paragraph" w:customStyle="1" w:styleId="a0">
    <w:name w:val="ºÇ¡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3">
    <w:name w:val="µÒÃÒ§3ªèÍ§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firstLine="540"/>
      <w:jc w:val="both"/>
    </w:pPr>
    <w:rPr>
      <w:rFonts w:ascii="Book Antiqua" w:hAnsi="Book Antiqua"/>
      <w:sz w:val="22"/>
      <w:szCs w:val="22"/>
    </w:rPr>
  </w:style>
  <w:style w:type="paragraph" w:customStyle="1" w:styleId="a1">
    <w:name w:val="????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styleId="BodyText3">
    <w:name w:val="Body Text 3"/>
    <w:basedOn w:val="Normal"/>
    <w:link w:val="BodyText3Char1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jc w:val="both"/>
    </w:pPr>
    <w:rPr>
      <w:rFonts w:ascii="Angsana New" w:hAnsi="Angsana New"/>
      <w:sz w:val="30"/>
      <w:szCs w:val="30"/>
      <w:lang w:val="th-TH"/>
    </w:rPr>
  </w:style>
  <w:style w:type="paragraph" w:customStyle="1" w:styleId="T0">
    <w:name w:val="?????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/>
      <w:sz w:val="30"/>
      <w:szCs w:val="30"/>
      <w:lang w:val="th-TH"/>
    </w:rPr>
  </w:style>
  <w:style w:type="paragraph" w:customStyle="1" w:styleId="a2">
    <w:name w:val="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30">
    <w:name w:val="?????3?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paragraph" w:customStyle="1" w:styleId="31">
    <w:name w:val="ตาราง3ช่อง"/>
    <w:basedOn w:val="Normal"/>
    <w:rsid w:val="00B578D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a3">
    <w:name w:val="บวก"/>
    <w:basedOn w:val="Normal"/>
    <w:rsid w:val="00B578D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styleId="BodyTextIndent2">
    <w:name w:val="Body Text Indent 2"/>
    <w:basedOn w:val="Normal"/>
    <w:link w:val="BodyTextIndent2Char1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 w:cs="EucrosiaUPC"/>
      <w:sz w:val="28"/>
      <w:szCs w:val="28"/>
    </w:rPr>
  </w:style>
  <w:style w:type="paragraph" w:customStyle="1" w:styleId="a4">
    <w:name w:val="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styleId="EndnoteText">
    <w:name w:val="endnote text"/>
    <w:basedOn w:val="Normal"/>
    <w:semiHidden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Times New Roman" w:hAnsi="Times New Roman"/>
      <w:sz w:val="20"/>
      <w:szCs w:val="20"/>
      <w:lang w:val="th-TH"/>
    </w:rPr>
  </w:style>
  <w:style w:type="paragraph" w:customStyle="1" w:styleId="E">
    <w:name w:val="?????????? E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Times New Roman" w:hAnsi="Times New Roman"/>
      <w:b/>
      <w:bCs/>
      <w:sz w:val="22"/>
      <w:szCs w:val="22"/>
      <w:lang w:val="th-TH"/>
    </w:rPr>
  </w:style>
  <w:style w:type="paragraph" w:customStyle="1" w:styleId="a5">
    <w:name w:val="Åº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customStyle="1" w:styleId="a6">
    <w:name w:val="ข้อความ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customStyle="1" w:styleId="T1">
    <w:name w:val="ลงชือ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styleId="List">
    <w:name w:val="Lis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hanging="360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10">
    <w:name w:val="10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  <w:jc w:val="both"/>
    </w:pPr>
    <w:rPr>
      <w:rFonts w:ascii="Times New Roman" w:hAnsi="Times New Roman" w:cs="BrowalliaUPC"/>
      <w:sz w:val="20"/>
      <w:szCs w:val="20"/>
      <w:lang w:val="th-TH"/>
    </w:rPr>
  </w:style>
  <w:style w:type="paragraph" w:customStyle="1" w:styleId="a7">
    <w:name w:val="ลบ"/>
    <w:basedOn w:val="Normal"/>
    <w:uiPriority w:val="99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eastAsia="Cordia New" w:cs="BrowalliaUPC"/>
      <w:snapToGrid w:val="0"/>
      <w:sz w:val="28"/>
      <w:szCs w:val="28"/>
      <w:lang w:val="th-TH" w:eastAsia="th-TH"/>
    </w:rPr>
  </w:style>
  <w:style w:type="paragraph" w:customStyle="1" w:styleId="E0">
    <w:name w:val="ปกE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eastAsia="Cordia New" w:hAnsi="Book Antiqua"/>
      <w:b/>
      <w:bCs/>
      <w:snapToGrid w:val="0"/>
      <w:sz w:val="24"/>
      <w:szCs w:val="24"/>
      <w:lang w:val="th-TH" w:eastAsia="th-TH"/>
    </w:rPr>
  </w:style>
  <w:style w:type="paragraph" w:styleId="BlockText">
    <w:name w:val="Block Tex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right="29" w:hanging="540"/>
    </w:pPr>
    <w:rPr>
      <w:rFonts w:ascii="Wingdings" w:eastAsia="Batang" w:hAnsi="Wingdings"/>
      <w:sz w:val="28"/>
      <w:szCs w:val="28"/>
    </w:rPr>
  </w:style>
  <w:style w:type="paragraph" w:styleId="BalloonText">
    <w:name w:val="Balloon Text"/>
    <w:basedOn w:val="Normal"/>
    <w:link w:val="BalloonTextChar"/>
    <w:semiHidden/>
    <w:rsid w:val="00366A7B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rsid w:val="00A46DF9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after="0" w:line="240" w:lineRule="auto"/>
      <w:ind w:left="547" w:right="-43"/>
      <w:jc w:val="thaiDistribute"/>
    </w:pPr>
    <w:rPr>
      <w:rFonts w:ascii="Angsana New" w:hAnsi="Angsana New"/>
      <w:i/>
      <w:iCs/>
      <w:sz w:val="30"/>
      <w:szCs w:val="30"/>
    </w:rPr>
  </w:style>
  <w:style w:type="character" w:customStyle="1" w:styleId="AccPolicyHeadingChar">
    <w:name w:val="Acc Policy Heading Char"/>
    <w:link w:val="AccPolicyHeading"/>
    <w:rsid w:val="00A46DF9"/>
    <w:rPr>
      <w:rFonts w:ascii="Angsana New" w:hAnsi="Angsana New"/>
      <w:i/>
      <w:iCs/>
      <w:sz w:val="30"/>
      <w:szCs w:val="30"/>
    </w:rPr>
  </w:style>
  <w:style w:type="paragraph" w:styleId="DocumentMap">
    <w:name w:val="Document Map"/>
    <w:basedOn w:val="Normal"/>
    <w:link w:val="DocumentMapChar"/>
    <w:semiHidden/>
    <w:rsid w:val="009607C4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accpolicyheading0">
    <w:name w:val="accpolicyheading"/>
    <w:basedOn w:val="Normal"/>
    <w:rsid w:val="009607C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900" w:right="387" w:hanging="540"/>
      <w:jc w:val="both"/>
    </w:pPr>
    <w:rPr>
      <w:rFonts w:ascii="Times New Roman" w:hAnsi="Times New Roman" w:cs="Tahoma"/>
      <w:sz w:val="28"/>
      <w:szCs w:val="28"/>
    </w:rPr>
  </w:style>
  <w:style w:type="paragraph" w:customStyle="1" w:styleId="index">
    <w:name w:val="index"/>
    <w:aliases w:val="ix"/>
    <w:basedOn w:val="BodyText"/>
    <w:rsid w:val="00034B9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034B9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 w:cs="Times New Roman"/>
      <w:b/>
      <w:sz w:val="22"/>
      <w:szCs w:val="20"/>
      <w:lang w:val="en-GB" w:bidi="ar-SA"/>
    </w:rPr>
  </w:style>
  <w:style w:type="table" w:styleId="TableGrid">
    <w:name w:val="Table Grid"/>
    <w:basedOn w:val="TableNormal"/>
    <w:uiPriority w:val="39"/>
    <w:rsid w:val="005F442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lock">
    <w:name w:val="block"/>
    <w:aliases w:val="b,b + Angsana New,Bold,Thai Distributed Justification,Left:  0...."/>
    <w:basedOn w:val="BodyText"/>
    <w:rsid w:val="005A245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 w:cs="Times New Roman"/>
      <w:sz w:val="22"/>
      <w:szCs w:val="20"/>
      <w:lang w:val="en-GB" w:bidi="ar-SA"/>
    </w:rPr>
  </w:style>
  <w:style w:type="character" w:customStyle="1" w:styleId="Heading2Char">
    <w:name w:val="Heading 2 Char"/>
    <w:link w:val="Heading2"/>
    <w:rsid w:val="0093541E"/>
    <w:rPr>
      <w:rFonts w:ascii="Angsana New" w:hAnsi="Angsana New" w:cs="Times New Roman"/>
      <w:b/>
      <w:bCs/>
      <w:sz w:val="30"/>
      <w:szCs w:val="18"/>
    </w:rPr>
  </w:style>
  <w:style w:type="paragraph" w:customStyle="1" w:styleId="acctfourfigures">
    <w:name w:val="acct four figures"/>
    <w:aliases w:val="a4,a4 + Angsana New,Left:  -0.05&quot;,Right:  -0.05&quot;,Lin...,...,a4 + 8 pt,(Complex) + 8 pt,(Complex),Thai Distribute...,Before:  3 pt,Line spacing:  At l..."/>
    <w:basedOn w:val="Normal"/>
    <w:rsid w:val="007821B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D439E1"/>
    <w:pPr>
      <w:ind w:left="720"/>
      <w:contextualSpacing/>
    </w:pPr>
    <w:rPr>
      <w:szCs w:val="22"/>
    </w:rPr>
  </w:style>
  <w:style w:type="character" w:customStyle="1" w:styleId="Heading2Char1">
    <w:name w:val="Heading 2 Char1"/>
    <w:rsid w:val="00E27334"/>
    <w:rPr>
      <w:rFonts w:ascii="Arial" w:eastAsia="Times New Roman" w:hAnsi="Arial" w:cs="Times New Roman"/>
      <w:b/>
      <w:bCs/>
      <w:sz w:val="18"/>
      <w:szCs w:val="18"/>
    </w:rPr>
  </w:style>
  <w:style w:type="paragraph" w:customStyle="1" w:styleId="acctmergecolhdg">
    <w:name w:val="acct merge col hdg"/>
    <w:aliases w:val="mh"/>
    <w:basedOn w:val="Normal"/>
    <w:rsid w:val="00EF1C1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b/>
      <w:sz w:val="22"/>
      <w:szCs w:val="20"/>
      <w:lang w:val="en-GB" w:bidi="ar-SA"/>
    </w:rPr>
  </w:style>
  <w:style w:type="character" w:customStyle="1" w:styleId="BodyTextChar">
    <w:name w:val="Body Text Char"/>
    <w:aliases w:val="bt Char,body text Char,Body Char,Body อักขระ Char"/>
    <w:link w:val="BodyText"/>
    <w:rsid w:val="009B67E3"/>
    <w:rPr>
      <w:rFonts w:ascii="Arial" w:hAnsi="Arial"/>
      <w:sz w:val="18"/>
      <w:szCs w:val="18"/>
    </w:rPr>
  </w:style>
  <w:style w:type="paragraph" w:customStyle="1" w:styleId="AccPolicyalternative">
    <w:name w:val="Acc Policy alternative"/>
    <w:basedOn w:val="Normal"/>
    <w:link w:val="AccPolicyalternativeChar"/>
    <w:autoRedefine/>
    <w:rsid w:val="006E277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ind w:left="540" w:right="-43"/>
      <w:jc w:val="thaiDistribute"/>
    </w:pPr>
    <w:rPr>
      <w:rFonts w:ascii="Angsana New" w:eastAsia="Calibri" w:hAnsi="Angsana New"/>
      <w:i/>
      <w:iCs/>
      <w:sz w:val="30"/>
      <w:szCs w:val="30"/>
    </w:rPr>
  </w:style>
  <w:style w:type="character" w:customStyle="1" w:styleId="AccPolicyalternativeChar">
    <w:name w:val="Acc Policy alternative Char"/>
    <w:link w:val="AccPolicyalternative"/>
    <w:rsid w:val="006E2771"/>
    <w:rPr>
      <w:rFonts w:ascii="Angsana New" w:eastAsia="Calibri" w:hAnsi="Angsana New"/>
      <w:i/>
      <w:iCs/>
      <w:sz w:val="30"/>
      <w:szCs w:val="30"/>
    </w:rPr>
  </w:style>
  <w:style w:type="paragraph" w:customStyle="1" w:styleId="Default">
    <w:name w:val="Default"/>
    <w:rsid w:val="00D400E7"/>
    <w:pPr>
      <w:autoSpaceDE w:val="0"/>
      <w:autoSpaceDN w:val="0"/>
      <w:adjustRightInd w:val="0"/>
    </w:pPr>
    <w:rPr>
      <w:rFonts w:ascii="EucrosiaUPC" w:eastAsia="Calibri" w:hAnsi="EucrosiaUPC" w:cs="EucrosiaUPC"/>
      <w:color w:val="000000"/>
      <w:sz w:val="24"/>
      <w:szCs w:val="24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484C9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40" w:lineRule="auto"/>
      <w:ind w:left="540" w:right="-45"/>
      <w:jc w:val="thaiDistribute"/>
    </w:pPr>
    <w:rPr>
      <w:rFonts w:ascii="Angsana New" w:eastAsia="Calibri" w:hAnsi="Angsana New"/>
      <w:i/>
      <w:iCs/>
      <w:sz w:val="30"/>
      <w:szCs w:val="30"/>
    </w:rPr>
  </w:style>
  <w:style w:type="character" w:customStyle="1" w:styleId="AccPolicysubheadChar">
    <w:name w:val="Acc Policy sub head Char"/>
    <w:link w:val="AccPolicysubhead"/>
    <w:rsid w:val="00484C9D"/>
    <w:rPr>
      <w:rFonts w:ascii="Angsana New" w:eastAsia="Calibri" w:hAnsi="Angsana New"/>
      <w:i/>
      <w:iCs/>
      <w:sz w:val="30"/>
      <w:szCs w:val="30"/>
    </w:rPr>
  </w:style>
  <w:style w:type="character" w:customStyle="1" w:styleId="Heading1Char">
    <w:name w:val="Heading 1 Char"/>
    <w:link w:val="Heading1"/>
    <w:uiPriority w:val="99"/>
    <w:rsid w:val="00F53061"/>
    <w:rPr>
      <w:rFonts w:ascii="Angsana New" w:hAnsi="Angsana New"/>
      <w:b/>
      <w:bCs/>
      <w:sz w:val="30"/>
      <w:szCs w:val="18"/>
      <w:shd w:val="solid" w:color="FFFFFF" w:fill="FFFFFF"/>
    </w:rPr>
  </w:style>
  <w:style w:type="character" w:customStyle="1" w:styleId="BodyText2Char">
    <w:name w:val="Body Text 2 Char"/>
    <w:link w:val="BodyText2"/>
    <w:rsid w:val="00B21B05"/>
    <w:rPr>
      <w:rFonts w:ascii="Book Antiqua" w:hAnsi="Book Antiqua"/>
      <w:sz w:val="22"/>
      <w:szCs w:val="22"/>
    </w:rPr>
  </w:style>
  <w:style w:type="paragraph" w:customStyle="1" w:styleId="normalAngsanaNew">
    <w:name w:val="normal + Angsana New"/>
    <w:aliases w:val="15 pt,Left,Before:  0 pt,Line spacing:  At least..."/>
    <w:basedOn w:val="Normal"/>
    <w:rsid w:val="00892AD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eastAsia="PMingLiU" w:hAnsi="Times New Roman" w:cs="Times New Roman"/>
      <w:sz w:val="22"/>
      <w:szCs w:val="20"/>
      <w:lang w:val="en-GB" w:bidi="ar-SA"/>
    </w:rPr>
  </w:style>
  <w:style w:type="character" w:customStyle="1" w:styleId="st1">
    <w:name w:val="st1"/>
    <w:basedOn w:val="DefaultParagraphFont"/>
    <w:rsid w:val="00943B6A"/>
  </w:style>
  <w:style w:type="character" w:customStyle="1" w:styleId="Heading6Char">
    <w:name w:val="Heading 6 Char"/>
    <w:link w:val="Heading6"/>
    <w:rsid w:val="00932065"/>
    <w:rPr>
      <w:rFonts w:cs="EucrosiaUPC"/>
      <w:b/>
      <w:bCs/>
      <w:sz w:val="32"/>
      <w:szCs w:val="32"/>
    </w:rPr>
  </w:style>
  <w:style w:type="character" w:customStyle="1" w:styleId="Heading1Char1">
    <w:name w:val="Heading 1 Char1"/>
    <w:uiPriority w:val="99"/>
    <w:rsid w:val="001B6B20"/>
    <w:rPr>
      <w:rFonts w:ascii="Angsana New" w:eastAsia="Times New Roman" w:hAnsi="Angsana New" w:cs="Times New Roman"/>
      <w:b/>
      <w:bCs/>
      <w:sz w:val="30"/>
      <w:szCs w:val="18"/>
      <w:u w:val="single"/>
      <w:shd w:val="solid" w:color="FFFFFF" w:fill="FFFFFF"/>
      <w:lang w:val="en-US" w:eastAsia="en-US"/>
    </w:rPr>
  </w:style>
  <w:style w:type="character" w:customStyle="1" w:styleId="Heading3Char1">
    <w:name w:val="Heading 3 Char1"/>
    <w:link w:val="Heading3"/>
    <w:rsid w:val="001B6B20"/>
    <w:rPr>
      <w:rFonts w:ascii="Arial" w:hAnsi="Arial" w:cs="Times New Roman"/>
      <w:i/>
      <w:iCs/>
      <w:sz w:val="18"/>
      <w:szCs w:val="18"/>
    </w:rPr>
  </w:style>
  <w:style w:type="character" w:customStyle="1" w:styleId="Heading4Char1">
    <w:name w:val="Heading 4 Char1"/>
    <w:link w:val="Heading4"/>
    <w:rsid w:val="001B6B20"/>
    <w:rPr>
      <w:rFonts w:ascii="Arial" w:hAnsi="Arial" w:cs="Times New Roman"/>
      <w:b/>
      <w:bCs/>
      <w:sz w:val="18"/>
      <w:szCs w:val="18"/>
    </w:rPr>
  </w:style>
  <w:style w:type="character" w:customStyle="1" w:styleId="Heading5Char1">
    <w:name w:val="Heading 5 Char1"/>
    <w:link w:val="Heading5"/>
    <w:rsid w:val="001B6B20"/>
    <w:rPr>
      <w:rFonts w:cs="EucrosiaUPC"/>
      <w:b/>
      <w:bCs/>
      <w:sz w:val="30"/>
      <w:szCs w:val="30"/>
    </w:rPr>
  </w:style>
  <w:style w:type="character" w:customStyle="1" w:styleId="Heading6Char1">
    <w:name w:val="Heading 6 Char1"/>
    <w:rsid w:val="001B6B20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link w:val="Heading7"/>
    <w:rsid w:val="001B6B20"/>
    <w:rPr>
      <w:rFonts w:cs="EucrosiaUPC"/>
      <w:b/>
      <w:bCs/>
      <w:sz w:val="30"/>
      <w:szCs w:val="30"/>
    </w:rPr>
  </w:style>
  <w:style w:type="character" w:customStyle="1" w:styleId="Heading8Char1">
    <w:name w:val="Heading 8 Char1"/>
    <w:link w:val="Heading8"/>
    <w:rsid w:val="001B6B20"/>
    <w:rPr>
      <w:rFonts w:cs="EucrosiaUPC"/>
      <w:b/>
      <w:bCs/>
      <w:sz w:val="28"/>
      <w:szCs w:val="28"/>
    </w:rPr>
  </w:style>
  <w:style w:type="character" w:customStyle="1" w:styleId="Heading9Char1">
    <w:name w:val="Heading 9 Char1"/>
    <w:link w:val="Heading9"/>
    <w:rsid w:val="001B6B20"/>
    <w:rPr>
      <w:rFonts w:cs="EucrosiaUPC"/>
      <w:sz w:val="28"/>
      <w:szCs w:val="28"/>
      <w:lang w:val="th-TH"/>
    </w:rPr>
  </w:style>
  <w:style w:type="character" w:customStyle="1" w:styleId="BodyTextChar1">
    <w:name w:val="Body Text Char1"/>
    <w:aliases w:val="bt Char1,body text Char1,Body Char1,Body Char2"/>
    <w:rsid w:val="001B6B20"/>
    <w:rPr>
      <w:rFonts w:ascii="Arial" w:eastAsia="Times New Roman" w:hAnsi="Arial" w:cs="Angsana New"/>
      <w:sz w:val="18"/>
      <w:szCs w:val="22"/>
    </w:rPr>
  </w:style>
  <w:style w:type="character" w:customStyle="1" w:styleId="HeaderChar1">
    <w:name w:val="Header Char1"/>
    <w:link w:val="Header"/>
    <w:uiPriority w:val="99"/>
    <w:rsid w:val="001B6B20"/>
    <w:rPr>
      <w:rFonts w:ascii="Arial" w:hAnsi="Arial"/>
      <w:sz w:val="18"/>
      <w:szCs w:val="18"/>
    </w:rPr>
  </w:style>
  <w:style w:type="character" w:customStyle="1" w:styleId="FooterChar1">
    <w:name w:val="Footer Char1"/>
    <w:link w:val="Footer"/>
    <w:uiPriority w:val="99"/>
    <w:rsid w:val="001B6B20"/>
    <w:rPr>
      <w:rFonts w:ascii="Arial" w:hAnsi="Arial"/>
      <w:sz w:val="18"/>
      <w:szCs w:val="18"/>
    </w:rPr>
  </w:style>
  <w:style w:type="character" w:customStyle="1" w:styleId="BodyTextFirstIndentChar1">
    <w:name w:val="Body Text First Indent Char1"/>
    <w:link w:val="BodyTextFirstIndent"/>
    <w:rsid w:val="001B6B20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link w:val="BodyTextIndent"/>
    <w:rsid w:val="001B6B20"/>
    <w:rPr>
      <w:rFonts w:ascii="Arial" w:hAnsi="Arial"/>
      <w:sz w:val="18"/>
      <w:szCs w:val="18"/>
    </w:rPr>
  </w:style>
  <w:style w:type="character" w:customStyle="1" w:styleId="BodyTextFirstIndent2Char1">
    <w:name w:val="Body Text First Indent 2 Char1"/>
    <w:link w:val="BodyTextFirstIndent2"/>
    <w:rsid w:val="001B6B20"/>
    <w:rPr>
      <w:rFonts w:ascii="Arial" w:hAnsi="Arial"/>
      <w:sz w:val="18"/>
      <w:szCs w:val="18"/>
    </w:rPr>
  </w:style>
  <w:style w:type="character" w:customStyle="1" w:styleId="BodyText2Char1">
    <w:name w:val="Body Text 2 Char1"/>
    <w:rsid w:val="001B6B20"/>
    <w:rPr>
      <w:rFonts w:ascii="Book Antiqua" w:eastAsia="Times New Roman" w:hAnsi="Book Antiqua" w:cs="Times New Roman"/>
      <w:szCs w:val="22"/>
    </w:rPr>
  </w:style>
  <w:style w:type="paragraph" w:customStyle="1" w:styleId="E1">
    <w:name w:val="ª×èÍºÃÔÉÑ· 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 w:cs="Times New Roman"/>
      <w:b/>
      <w:bCs/>
      <w:sz w:val="22"/>
      <w:szCs w:val="22"/>
      <w:lang w:val="th-TH"/>
    </w:rPr>
  </w:style>
  <w:style w:type="character" w:customStyle="1" w:styleId="BodyText3Char1">
    <w:name w:val="Body Text 3 Char1"/>
    <w:link w:val="BodyText3"/>
    <w:rsid w:val="001B6B20"/>
    <w:rPr>
      <w:rFonts w:ascii="Angsana New" w:hAnsi="Angsana New"/>
      <w:sz w:val="30"/>
      <w:szCs w:val="30"/>
      <w:lang w:val="th-TH"/>
    </w:rPr>
  </w:style>
  <w:style w:type="paragraph" w:customStyle="1" w:styleId="ASSETS">
    <w:name w:val="ASSETS"/>
    <w:basedOn w:val="Normal"/>
    <w:uiPriority w:val="99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 w:cs="Times New Roman"/>
      <w:b/>
      <w:bCs/>
      <w:sz w:val="22"/>
      <w:szCs w:val="22"/>
      <w:u w:val="single"/>
      <w:lang w:val="th-TH"/>
    </w:rPr>
  </w:style>
  <w:style w:type="character" w:customStyle="1" w:styleId="BodyTextIndent2Char1">
    <w:name w:val="Body Text Indent 2 Char1"/>
    <w:link w:val="BodyTextIndent2"/>
    <w:rsid w:val="001B6B20"/>
    <w:rPr>
      <w:rFonts w:cs="EucrosiaUPC"/>
      <w:sz w:val="28"/>
      <w:szCs w:val="28"/>
    </w:rPr>
  </w:style>
  <w:style w:type="character" w:customStyle="1" w:styleId="BalloonTextChar">
    <w:name w:val="Balloon Text Char"/>
    <w:link w:val="BalloonText"/>
    <w:semiHidden/>
    <w:rsid w:val="001B6B20"/>
    <w:rPr>
      <w:rFonts w:ascii="Tahoma" w:hAnsi="Tahoma" w:cs="Tahoma"/>
      <w:sz w:val="16"/>
      <w:szCs w:val="16"/>
    </w:rPr>
  </w:style>
  <w:style w:type="paragraph" w:styleId="Signature">
    <w:name w:val="Signature"/>
    <w:basedOn w:val="Normal"/>
    <w:link w:val="SignatureChar1"/>
    <w:rsid w:val="001B6B20"/>
    <w:pPr>
      <w:spacing w:line="240" w:lineRule="auto"/>
    </w:pPr>
    <w:rPr>
      <w:rFonts w:cs="Times New Roman"/>
    </w:rPr>
  </w:style>
  <w:style w:type="character" w:customStyle="1" w:styleId="SignatureChar">
    <w:name w:val="Signature Char"/>
    <w:rsid w:val="001B6B20"/>
    <w:rPr>
      <w:rFonts w:ascii="Arial" w:hAnsi="Arial"/>
      <w:sz w:val="18"/>
      <w:szCs w:val="22"/>
    </w:rPr>
  </w:style>
  <w:style w:type="character" w:customStyle="1" w:styleId="SignatureChar1">
    <w:name w:val="Signature Char1"/>
    <w:link w:val="Signature"/>
    <w:rsid w:val="001B6B20"/>
    <w:rPr>
      <w:rFonts w:ascii="Arial" w:hAnsi="Arial" w:cs="Times New Roman"/>
      <w:sz w:val="18"/>
      <w:szCs w:val="18"/>
    </w:rPr>
  </w:style>
  <w:style w:type="paragraph" w:customStyle="1" w:styleId="acctmainheading">
    <w:name w:val="acct main heading"/>
    <w:aliases w:val="am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 w:cs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semiHidden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Cs w:val="20"/>
      <w:lang w:val="en-GB" w:bidi="ar-SA"/>
    </w:rPr>
  </w:style>
  <w:style w:type="character" w:customStyle="1" w:styleId="FootnoteTextChar">
    <w:name w:val="Footnote Text Char"/>
    <w:aliases w:val="ft Char"/>
    <w:link w:val="FootnoteText"/>
    <w:semiHidden/>
    <w:rsid w:val="001B6B20"/>
    <w:rPr>
      <w:rFonts w:cs="Times New Roman"/>
      <w:sz w:val="18"/>
      <w:lang w:val="en-GB" w:bidi="ar-SA"/>
    </w:rPr>
  </w:style>
  <w:style w:type="paragraph" w:customStyle="1" w:styleId="Graphic">
    <w:name w:val="Graphic"/>
    <w:basedOn w:val="Signature"/>
    <w:rsid w:val="001B6B2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1B6B20"/>
    <w:pPr>
      <w:spacing w:after="0"/>
    </w:pPr>
  </w:style>
  <w:style w:type="paragraph" w:customStyle="1" w:styleId="acctdividends">
    <w:name w:val="acct dividends"/>
    <w:aliases w:val="a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1B6B20"/>
    <w:pPr>
      <w:spacing w:after="0"/>
    </w:pPr>
  </w:style>
  <w:style w:type="paragraph" w:customStyle="1" w:styleId="acctindent">
    <w:name w:val="acct indent"/>
    <w:aliases w:val="ai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1B6B20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1B6B20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1B6B20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1B6B20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1B6B20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1B6B20"/>
    <w:pPr>
      <w:ind w:left="1134"/>
    </w:pPr>
    <w:rPr>
      <w:rFonts w:eastAsia="Calibri" w:cs="Cordia New"/>
    </w:rPr>
  </w:style>
  <w:style w:type="paragraph" w:customStyle="1" w:styleId="acctstatementsub-sub-sub-heading">
    <w:name w:val="acct statement sub-sub-sub-heading"/>
    <w:aliases w:val="assss"/>
    <w:basedOn w:val="acctstatementsub-sub-heading"/>
    <w:rsid w:val="001B6B20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1B6B20"/>
    <w:pPr>
      <w:spacing w:after="0"/>
    </w:pPr>
    <w:rPr>
      <w:rFonts w:eastAsia="Calibri" w:cs="Cordia New"/>
    </w:rPr>
  </w:style>
  <w:style w:type="paragraph" w:customStyle="1" w:styleId="block2nospaceafter">
    <w:name w:val="block2 no space after"/>
    <w:aliases w:val="b2n,block2 no sp"/>
    <w:basedOn w:val="block2"/>
    <w:rsid w:val="001B6B20"/>
    <w:pPr>
      <w:spacing w:after="0"/>
    </w:pPr>
  </w:style>
  <w:style w:type="paragraph" w:customStyle="1" w:styleId="List1a">
    <w:name w:val="List 1a"/>
    <w:aliases w:val="1a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MacroText">
    <w:name w:val="macro"/>
    <w:link w:val="MacroTextChar"/>
    <w:semiHidden/>
    <w:rsid w:val="001B6B2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 w:cs="Times New Roman"/>
      <w:lang w:val="en-AU" w:bidi="ar-SA"/>
    </w:rPr>
  </w:style>
  <w:style w:type="character" w:customStyle="1" w:styleId="MacroTextChar">
    <w:name w:val="Macro Text Char"/>
    <w:link w:val="MacroText"/>
    <w:semiHidden/>
    <w:rsid w:val="001B6B20"/>
    <w:rPr>
      <w:rFonts w:ascii="Courier New" w:hAnsi="Courier New" w:cs="Times New Roman"/>
      <w:lang w:val="en-AU" w:bidi="ar-SA"/>
    </w:rPr>
  </w:style>
  <w:style w:type="paragraph" w:customStyle="1" w:styleId="zcompanyname">
    <w:name w:val="zcompany name"/>
    <w:aliases w:val="cn"/>
    <w:basedOn w:val="Normal"/>
    <w:rsid w:val="001B6B20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1B6B20"/>
  </w:style>
  <w:style w:type="paragraph" w:customStyle="1" w:styleId="zreportaddinfo">
    <w:name w:val="zreport addinfo"/>
    <w:basedOn w:val="Normal"/>
    <w:rsid w:val="001B6B20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1B6B20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1B6B20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 w:cs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1B6B20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ind">
    <w:name w:val="*ind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1B6B20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1B6B20"/>
    <w:rPr>
      <w:b/>
      <w:bCs/>
    </w:rPr>
  </w:style>
  <w:style w:type="paragraph" w:customStyle="1" w:styleId="nineptbodytext">
    <w:name w:val="nine pt body text"/>
    <w:aliases w:val="9bt"/>
    <w:basedOn w:val="nineptnormal"/>
    <w:rsid w:val="001B6B20"/>
    <w:pPr>
      <w:spacing w:after="220"/>
    </w:pPr>
  </w:style>
  <w:style w:type="paragraph" w:customStyle="1" w:styleId="nineptnormal">
    <w:name w:val="nine pt normal"/>
    <w:aliases w:val="9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1B6B20"/>
    <w:pPr>
      <w:jc w:val="center"/>
    </w:pPr>
  </w:style>
  <w:style w:type="paragraph" w:customStyle="1" w:styleId="heading">
    <w:name w:val="heading"/>
    <w:aliases w:val="h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1B6B20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1B6B20"/>
  </w:style>
  <w:style w:type="paragraph" w:customStyle="1" w:styleId="nineptheadingcentredbold">
    <w:name w:val="nine pt heading centred bold"/>
    <w:aliases w:val="9hc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1B6B20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1B6B20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1B6B20"/>
    <w:rPr>
      <w:b/>
    </w:rPr>
  </w:style>
  <w:style w:type="paragraph" w:customStyle="1" w:styleId="nineptcolumntab1">
    <w:name w:val="nine pt column tab1"/>
    <w:aliases w:val="a91"/>
    <w:basedOn w:val="nineptnormal"/>
    <w:rsid w:val="001B6B20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1B6B20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1B6B20"/>
    <w:pPr>
      <w:jc w:val="center"/>
    </w:pPr>
  </w:style>
  <w:style w:type="paragraph" w:customStyle="1" w:styleId="Normalheading">
    <w:name w:val="Normal heading"/>
    <w:aliases w:val="nh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1B6B20"/>
    <w:pPr>
      <w:numPr>
        <w:numId w:val="0"/>
      </w:num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1B6B20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1B6B20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1B6B20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1B6B20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1B6B20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1B6B20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1B6B20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 w:cs="Times New Roman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1B6B20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1B6B20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1B6B20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1B6B20"/>
    <w:pPr>
      <w:ind w:left="1134" w:hanging="567"/>
    </w:pPr>
    <w:rPr>
      <w:rFonts w:eastAsia="Calibri" w:cs="Cordia New"/>
    </w:rPr>
  </w:style>
  <w:style w:type="paragraph" w:customStyle="1" w:styleId="blocklist2">
    <w:name w:val="block list2"/>
    <w:aliases w:val="blist2"/>
    <w:basedOn w:val="blocklist"/>
    <w:rsid w:val="001B6B20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1B6B20"/>
    <w:pPr>
      <w:keepNext/>
      <w:keepLines/>
      <w:spacing w:before="70"/>
    </w:pPr>
    <w:rPr>
      <w:rFonts w:eastAsia="Calibri" w:cs="Cordia New"/>
      <w:b/>
    </w:rPr>
  </w:style>
  <w:style w:type="paragraph" w:customStyle="1" w:styleId="blockheadingitalicnosp">
    <w:name w:val="block heading italic no sp"/>
    <w:aliases w:val="bhin"/>
    <w:basedOn w:val="blockheadingitalic"/>
    <w:rsid w:val="001B6B20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1B6B20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1B6B20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1B6B20"/>
    <w:pPr>
      <w:spacing w:after="0"/>
    </w:pPr>
  </w:style>
  <w:style w:type="paragraph" w:customStyle="1" w:styleId="smallreturn">
    <w:name w:val="small return"/>
    <w:aliases w:val="sr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1B6B20"/>
    <w:pPr>
      <w:spacing w:after="0"/>
    </w:pPr>
  </w:style>
  <w:style w:type="paragraph" w:customStyle="1" w:styleId="headingbolditalic">
    <w:name w:val="heading bold italic"/>
    <w:aliases w:val="hbi"/>
    <w:basedOn w:val="heading"/>
    <w:rsid w:val="001B6B20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 w:cs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1B6B20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1B6B20"/>
    <w:pPr>
      <w:spacing w:after="0"/>
    </w:pPr>
  </w:style>
  <w:style w:type="paragraph" w:customStyle="1" w:styleId="blockbullet">
    <w:name w:val="block bullet"/>
    <w:aliases w:val="bb"/>
    <w:basedOn w:val="block"/>
    <w:rsid w:val="001B6B20"/>
    <w:pPr>
      <w:tabs>
        <w:tab w:val="num" w:pos="907"/>
      </w:tabs>
      <w:ind w:left="907" w:hanging="340"/>
    </w:pPr>
    <w:rPr>
      <w:rFonts w:eastAsia="Calibri" w:cs="Cordia New"/>
    </w:rPr>
  </w:style>
  <w:style w:type="paragraph" w:customStyle="1" w:styleId="acctfourfigureslongernumber3">
    <w:name w:val="acct four figures longer number3"/>
    <w:aliases w:val="a4+3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1B6B20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1B6B20"/>
    <w:pPr>
      <w:spacing w:after="0"/>
    </w:pPr>
  </w:style>
  <w:style w:type="paragraph" w:customStyle="1" w:styleId="eightptnormal">
    <w:name w:val="eight pt normal"/>
    <w:aliases w:val="8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1B6B20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1B6B20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1B6B20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1B6B20"/>
    <w:rPr>
      <w:b/>
      <w:bCs/>
    </w:rPr>
  </w:style>
  <w:style w:type="paragraph" w:customStyle="1" w:styleId="eightptbodytext">
    <w:name w:val="eight pt body text"/>
    <w:aliases w:val="8bt"/>
    <w:basedOn w:val="eightptnormal"/>
    <w:rsid w:val="001B6B20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1B6B20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1B6B20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1B6B20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1B6B20"/>
    <w:pPr>
      <w:spacing w:after="0"/>
    </w:pPr>
  </w:style>
  <w:style w:type="paragraph" w:customStyle="1" w:styleId="eightptblock">
    <w:name w:val="eight pt block"/>
    <w:aliases w:val="8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1B6B20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1B6B20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1B6B20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1B6B20"/>
    <w:pPr>
      <w:spacing w:after="0"/>
    </w:pPr>
  </w:style>
  <w:style w:type="paragraph" w:customStyle="1" w:styleId="blockindent">
    <w:name w:val="block indent"/>
    <w:aliases w:val="bi"/>
    <w:basedOn w:val="block"/>
    <w:rsid w:val="001B6B20"/>
    <w:pPr>
      <w:ind w:left="737" w:hanging="170"/>
    </w:pPr>
    <w:rPr>
      <w:rFonts w:eastAsia="Calibri" w:cs="Cordia New"/>
    </w:rPr>
  </w:style>
  <w:style w:type="paragraph" w:customStyle="1" w:styleId="nineptnormalcentred">
    <w:name w:val="nine pt normal centred"/>
    <w:aliases w:val="9nc"/>
    <w:basedOn w:val="nineptnormal"/>
    <w:rsid w:val="001B6B20"/>
    <w:pPr>
      <w:jc w:val="center"/>
    </w:pPr>
  </w:style>
  <w:style w:type="paragraph" w:customStyle="1" w:styleId="nineptcol">
    <w:name w:val="nine pt %col"/>
    <w:aliases w:val="9%"/>
    <w:basedOn w:val="nineptnormal"/>
    <w:rsid w:val="001B6B20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1B6B20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1B6B20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1B6B20"/>
    <w:pPr>
      <w:spacing w:after="0"/>
    </w:pPr>
  </w:style>
  <w:style w:type="paragraph" w:customStyle="1" w:styleId="nineptblocklist">
    <w:name w:val="nine pt block list"/>
    <w:aliases w:val="9bl"/>
    <w:basedOn w:val="nineptblock"/>
    <w:rsid w:val="001B6B20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1B6B20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1B6B20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1B6B20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1B6B20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1B6B20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1B6B20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1B6B20"/>
    <w:pPr>
      <w:spacing w:after="20"/>
    </w:pPr>
  </w:style>
  <w:style w:type="paragraph" w:customStyle="1" w:styleId="blockbulletnospaceafter">
    <w:name w:val="block bullet no space after"/>
    <w:aliases w:val="bbn,block bullet no sp"/>
    <w:basedOn w:val="blockbullet"/>
    <w:rsid w:val="001B6B20"/>
    <w:pPr>
      <w:spacing w:after="0"/>
    </w:pPr>
  </w:style>
  <w:style w:type="paragraph" w:customStyle="1" w:styleId="acctstatementheadingaitalicbold">
    <w:name w:val="acct statement heading (a) italic bold"/>
    <w:aliases w:val="asaib"/>
    <w:basedOn w:val="acctstatementheadinga"/>
    <w:rsid w:val="001B6B20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1B6B20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1B6B20"/>
    <w:pPr>
      <w:spacing w:after="80"/>
    </w:pPr>
  </w:style>
  <w:style w:type="paragraph" w:customStyle="1" w:styleId="nineptratecol">
    <w:name w:val="nine pt rate col"/>
    <w:aliases w:val="a9r"/>
    <w:basedOn w:val="nineptnormal"/>
    <w:rsid w:val="001B6B20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1B6B20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1B6B20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1B6B20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1B6B20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1B6B20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1B6B20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1B6B20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1B6B20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1B6B20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1B6B20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1B6B20"/>
    <w:pPr>
      <w:ind w:left="907" w:hanging="340"/>
    </w:pPr>
    <w:rPr>
      <w:rFonts w:eastAsia="Calibri" w:cs="Cordia New"/>
    </w:rPr>
  </w:style>
  <w:style w:type="paragraph" w:customStyle="1" w:styleId="List3i">
    <w:name w:val="List 3i"/>
    <w:aliases w:val="3i"/>
    <w:basedOn w:val="List2i"/>
    <w:rsid w:val="001B6B20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1B6B20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1B6B20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1B6B20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1B6B20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1B6B20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1B6B20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1B6B20"/>
    <w:pPr>
      <w:spacing w:after="80"/>
    </w:pPr>
  </w:style>
  <w:style w:type="paragraph" w:customStyle="1" w:styleId="blockbullet2">
    <w:name w:val="block bullet 2"/>
    <w:aliases w:val="bb2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1B6B20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1B6B20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bullet">
    <w:name w:val="Body Text bullet"/>
    <w:basedOn w:val="BodyText"/>
    <w:next w:val="BodyText"/>
    <w:autoRedefine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rFonts w:ascii="Times New Roman" w:eastAsia="Calibri" w:hAnsi="Times New Roman" w:cs="Cordia New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eastAsia="Calibri" w:hAnsi="Times New Roman" w:cs="Cordia New"/>
      <w:b/>
      <w:bCs/>
      <w:sz w:val="24"/>
      <w:szCs w:val="22"/>
      <w:lang w:eastAsia="en-GB"/>
    </w:rPr>
  </w:style>
  <w:style w:type="paragraph" w:customStyle="1" w:styleId="CoverTitle">
    <w:name w:val="Cover Tit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 w:cs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 w:cs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1B6B20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1B6B20"/>
    <w:pPr>
      <w:spacing w:after="0" w:line="440" w:lineRule="exact"/>
      <w:jc w:val="center"/>
    </w:pPr>
    <w:rPr>
      <w:sz w:val="32"/>
      <w:u w:val="none"/>
    </w:rPr>
  </w:style>
  <w:style w:type="character" w:customStyle="1" w:styleId="DocumentMapChar">
    <w:name w:val="Document Map Char"/>
    <w:link w:val="DocumentMap"/>
    <w:semiHidden/>
    <w:rsid w:val="001B6B20"/>
    <w:rPr>
      <w:rFonts w:ascii="Tahoma" w:hAnsi="Tahoma" w:cs="Tahoma"/>
      <w:shd w:val="clear" w:color="auto" w:fill="000080"/>
    </w:rPr>
  </w:style>
  <w:style w:type="character" w:customStyle="1" w:styleId="AccPolicyHeadingCharChar">
    <w:name w:val="Acc Policy Heading Char Char"/>
    <w:rsid w:val="001B6B20"/>
    <w:rPr>
      <w:bCs/>
      <w:sz w:val="22"/>
      <w:szCs w:val="22"/>
      <w:lang w:val="en-US" w:eastAsia="en-GB" w:bidi="th-TH"/>
    </w:rPr>
  </w:style>
  <w:style w:type="character" w:customStyle="1" w:styleId="shorttext1">
    <w:name w:val="short_text1"/>
    <w:rsid w:val="001B6B20"/>
    <w:rPr>
      <w:sz w:val="29"/>
      <w:szCs w:val="29"/>
    </w:rPr>
  </w:style>
  <w:style w:type="character" w:customStyle="1" w:styleId="shorttext">
    <w:name w:val="short_text"/>
    <w:basedOn w:val="DefaultParagraphFont"/>
    <w:rsid w:val="001B6B20"/>
  </w:style>
  <w:style w:type="paragraph" w:styleId="PlainText">
    <w:name w:val="Plain Text"/>
    <w:basedOn w:val="Normal"/>
    <w:link w:val="PlainTextChar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/>
      <w:sz w:val="21"/>
      <w:szCs w:val="26"/>
    </w:rPr>
  </w:style>
  <w:style w:type="character" w:customStyle="1" w:styleId="PlainTextChar">
    <w:name w:val="Plain Text Char"/>
    <w:link w:val="PlainText"/>
    <w:rsid w:val="001B6B20"/>
    <w:rPr>
      <w:rFonts w:ascii="Consolas" w:hAnsi="Consolas"/>
      <w:sz w:val="21"/>
      <w:szCs w:val="26"/>
    </w:rPr>
  </w:style>
  <w:style w:type="paragraph" w:styleId="CommentText">
    <w:name w:val="annotation text"/>
    <w:basedOn w:val="Normal"/>
    <w:link w:val="CommentTextChar"/>
    <w:rsid w:val="001B6B20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link w:val="CommentText"/>
    <w:rsid w:val="001B6B20"/>
    <w:rPr>
      <w:rFonts w:ascii="Arial" w:hAnsi="Arial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1B6B20"/>
    <w:rPr>
      <w:b/>
      <w:bCs/>
    </w:rPr>
  </w:style>
  <w:style w:type="character" w:customStyle="1" w:styleId="CommentSubjectChar">
    <w:name w:val="Comment Subject Char"/>
    <w:link w:val="CommentSubject"/>
    <w:rsid w:val="001B6B20"/>
    <w:rPr>
      <w:rFonts w:ascii="Arial" w:hAnsi="Arial"/>
      <w:b/>
      <w:bCs/>
      <w:szCs w:val="25"/>
    </w:rPr>
  </w:style>
  <w:style w:type="character" w:customStyle="1" w:styleId="Heading3Char">
    <w:name w:val="Heading 3 Char"/>
    <w:locked/>
    <w:rsid w:val="001B6B20"/>
    <w:rPr>
      <w:rFonts w:ascii="Arial" w:hAnsi="Arial" w:cs="Times New Roman"/>
      <w:i/>
      <w:iCs/>
      <w:sz w:val="22"/>
      <w:szCs w:val="18"/>
      <w:lang w:val="en-US" w:eastAsia="en-US" w:bidi="th-TH"/>
    </w:rPr>
  </w:style>
  <w:style w:type="character" w:customStyle="1" w:styleId="Heading4Char">
    <w:name w:val="Heading 4 Char"/>
    <w:locked/>
    <w:rsid w:val="001B6B20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locked/>
    <w:rsid w:val="001B6B20"/>
    <w:rPr>
      <w:rFonts w:cs="EucrosiaUPC"/>
      <w:b/>
      <w:bCs/>
      <w:sz w:val="32"/>
      <w:szCs w:val="32"/>
      <w:lang w:bidi="th-TH"/>
    </w:rPr>
  </w:style>
  <w:style w:type="character" w:customStyle="1" w:styleId="Heading7Char">
    <w:name w:val="Heading 7 Char"/>
    <w:locked/>
    <w:rsid w:val="001B6B20"/>
    <w:rPr>
      <w:rFonts w:cs="EucrosiaUPC"/>
      <w:b/>
      <w:bCs/>
      <w:sz w:val="30"/>
      <w:szCs w:val="30"/>
      <w:lang w:bidi="th-TH"/>
    </w:rPr>
  </w:style>
  <w:style w:type="character" w:customStyle="1" w:styleId="Heading8Char">
    <w:name w:val="Heading 8 Char"/>
    <w:locked/>
    <w:rsid w:val="001B6B20"/>
    <w:rPr>
      <w:rFonts w:cs="EucrosiaUPC"/>
      <w:b/>
      <w:bCs/>
      <w:sz w:val="32"/>
      <w:szCs w:val="32"/>
      <w:lang w:bidi="th-TH"/>
    </w:rPr>
  </w:style>
  <w:style w:type="character" w:customStyle="1" w:styleId="Heading9Char">
    <w:name w:val="Heading 9 Char"/>
    <w:locked/>
    <w:rsid w:val="001B6B20"/>
    <w:rPr>
      <w:rFonts w:cs="EucrosiaUPC"/>
      <w:b/>
      <w:bCs/>
      <w:sz w:val="30"/>
      <w:szCs w:val="30"/>
      <w:lang w:bidi="th-TH"/>
    </w:rPr>
  </w:style>
  <w:style w:type="character" w:customStyle="1" w:styleId="HeaderChar">
    <w:name w:val="Header Char"/>
    <w:locked/>
    <w:rsid w:val="001B6B20"/>
    <w:rPr>
      <w:rFonts w:ascii="Arial" w:hAnsi="Arial" w:cs="Times New Roman"/>
      <w:sz w:val="18"/>
      <w:szCs w:val="18"/>
    </w:rPr>
  </w:style>
  <w:style w:type="character" w:customStyle="1" w:styleId="FooterChar">
    <w:name w:val="Footer Char"/>
    <w:uiPriority w:val="99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FirstIndentChar">
    <w:name w:val="Body Text First Indent Char"/>
    <w:locked/>
    <w:rsid w:val="001B6B20"/>
    <w:rPr>
      <w:rFonts w:ascii="Arial" w:eastAsia="Times New Roman" w:hAnsi="Arial" w:cs="Angsana New"/>
      <w:sz w:val="18"/>
      <w:szCs w:val="18"/>
    </w:rPr>
  </w:style>
  <w:style w:type="character" w:customStyle="1" w:styleId="BodyTextIndentChar">
    <w:name w:val="Body Text Indent Char"/>
    <w:aliases w:val="i Char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FirstIndent2Char">
    <w:name w:val="Body Text First Indent 2 Char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3Char">
    <w:name w:val="Body Text 3 Char"/>
    <w:locked/>
    <w:rsid w:val="001B6B20"/>
    <w:rPr>
      <w:rFonts w:cs="EucrosiaUPC"/>
      <w:sz w:val="30"/>
      <w:szCs w:val="30"/>
      <w:lang w:bidi="th-TH"/>
    </w:rPr>
  </w:style>
  <w:style w:type="character" w:customStyle="1" w:styleId="BodyTextIndent2Char">
    <w:name w:val="Body Text Indent 2 Char"/>
    <w:locked/>
    <w:rsid w:val="001B6B20"/>
    <w:rPr>
      <w:rFonts w:cs="EucrosiaUPC"/>
      <w:sz w:val="30"/>
      <w:szCs w:val="30"/>
      <w:lang w:bidi="th-TH"/>
    </w:rPr>
  </w:style>
  <w:style w:type="character" w:customStyle="1" w:styleId="hps">
    <w:name w:val="hps"/>
    <w:rsid w:val="001B6B20"/>
    <w:rPr>
      <w:rFonts w:cs="Times New Roman"/>
    </w:rPr>
  </w:style>
  <w:style w:type="character" w:customStyle="1" w:styleId="gt-icon-text1">
    <w:name w:val="gt-icon-text1"/>
    <w:rsid w:val="001B6B20"/>
    <w:rPr>
      <w:rFonts w:cs="Times New Roman"/>
    </w:rPr>
  </w:style>
  <w:style w:type="character" w:customStyle="1" w:styleId="longtext">
    <w:name w:val="long_text"/>
    <w:rsid w:val="001B6B20"/>
    <w:rPr>
      <w:rFonts w:cs="Times New Roman"/>
    </w:rPr>
  </w:style>
  <w:style w:type="character" w:styleId="CommentReference">
    <w:name w:val="annotation reference"/>
    <w:rsid w:val="001B6B20"/>
    <w:rPr>
      <w:rFonts w:cs="Times New Roman"/>
      <w:sz w:val="16"/>
      <w:szCs w:val="16"/>
    </w:rPr>
  </w:style>
  <w:style w:type="character" w:customStyle="1" w:styleId="CharChar22">
    <w:name w:val="Char Char22"/>
    <w:rsid w:val="001B6B20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rsid w:val="001B6B20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rsid w:val="001B6B20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1B6B20"/>
  </w:style>
  <w:style w:type="character" w:styleId="Emphasis">
    <w:name w:val="Emphasis"/>
    <w:uiPriority w:val="20"/>
    <w:qFormat/>
    <w:rsid w:val="001B6B20"/>
    <w:rPr>
      <w:b w:val="0"/>
      <w:bCs w:val="0"/>
      <w:i w:val="0"/>
      <w:iCs w:val="0"/>
      <w:color w:val="D14836"/>
    </w:rPr>
  </w:style>
  <w:style w:type="paragraph" w:styleId="Revision">
    <w:name w:val="Revision"/>
    <w:hidden/>
    <w:uiPriority w:val="99"/>
    <w:semiHidden/>
    <w:rsid w:val="001B6B20"/>
    <w:rPr>
      <w:rFonts w:ascii="Arial" w:hAnsi="Arial"/>
      <w:sz w:val="18"/>
      <w:szCs w:val="22"/>
    </w:rPr>
  </w:style>
  <w:style w:type="character" w:styleId="Hyperlink">
    <w:name w:val="Hyperlink"/>
    <w:uiPriority w:val="99"/>
    <w:semiHidden/>
    <w:unhideWhenUsed/>
    <w:rsid w:val="001B6B20"/>
    <w:rPr>
      <w:strike w:val="0"/>
      <w:dstrike w:val="0"/>
      <w:color w:val="1C62B9"/>
      <w:u w:val="none"/>
      <w:effect w:val="none"/>
    </w:rPr>
  </w:style>
  <w:style w:type="character" w:customStyle="1" w:styleId="alt-edited1">
    <w:name w:val="alt-edited1"/>
    <w:rsid w:val="001B6B20"/>
    <w:rPr>
      <w:color w:val="4D90F0"/>
    </w:rPr>
  </w:style>
  <w:style w:type="paragraph" w:styleId="NormalWeb">
    <w:name w:val="Normal (Web)"/>
    <w:basedOn w:val="Normal"/>
    <w:uiPriority w:val="99"/>
    <w:semiHidden/>
    <w:unhideWhenUsed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AccountingPolicy">
    <w:name w:val="Accounting Policy"/>
    <w:basedOn w:val="Normal"/>
    <w:link w:val="AccountingPolicyChar1"/>
    <w:rsid w:val="001B6B20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link w:val="AccountingPolicy"/>
    <w:locked/>
    <w:rsid w:val="001B6B20"/>
    <w:rPr>
      <w:rFonts w:ascii="Univers 45 Light" w:eastAsia="MS Mincho" w:hAnsi="Univers 45 Light" w:cs="Univers 45 Light"/>
      <w:color w:val="000000"/>
      <w:lang w:val="en-GB" w:bidi="ar-SA"/>
    </w:rPr>
  </w:style>
  <w:style w:type="table" w:customStyle="1" w:styleId="TableGridLight1">
    <w:name w:val="Table Grid Light1"/>
    <w:basedOn w:val="TableNormal"/>
    <w:uiPriority w:val="40"/>
    <w:rsid w:val="001B6B20"/>
    <w:rPr>
      <w:rFonts w:ascii="Calibri" w:eastAsia="Calibri" w:hAnsi="Calibri" w:cs="Cordia New"/>
      <w:lang w:val="en-GB" w:eastAsia="en-GB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styleId="FootnoteReference">
    <w:name w:val="footnote reference"/>
    <w:uiPriority w:val="99"/>
    <w:semiHidden/>
    <w:unhideWhenUsed/>
    <w:rsid w:val="00630121"/>
    <w:rPr>
      <w:vertAlign w:val="superscript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DC6B8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link w:val="HTMLPreformatted"/>
    <w:uiPriority w:val="99"/>
    <w:semiHidden/>
    <w:rsid w:val="00DC6B86"/>
    <w:rPr>
      <w:rFonts w:ascii="Courier New" w:hAnsi="Courier New" w:cs="Courier New"/>
    </w:rPr>
  </w:style>
  <w:style w:type="paragraph" w:styleId="NoSpacing">
    <w:name w:val="No Spacing"/>
    <w:uiPriority w:val="1"/>
    <w:qFormat/>
    <w:rsid w:val="0093541E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hAnsi="Arial"/>
      <w:sz w:val="18"/>
      <w:szCs w:val="22"/>
    </w:rPr>
  </w:style>
  <w:style w:type="paragraph" w:customStyle="1" w:styleId="Pa47">
    <w:name w:val="Pa47"/>
    <w:basedOn w:val="Normal"/>
    <w:next w:val="Normal"/>
    <w:uiPriority w:val="99"/>
    <w:rsid w:val="004342E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hAnsi="Univers LT Std 45 Light"/>
      <w:sz w:val="24"/>
      <w:szCs w:val="24"/>
    </w:rPr>
  </w:style>
  <w:style w:type="character" w:customStyle="1" w:styleId="ListParagraphChar">
    <w:name w:val="List Paragraph Char"/>
    <w:link w:val="ListParagraph"/>
    <w:uiPriority w:val="34"/>
    <w:locked/>
    <w:rsid w:val="0036421E"/>
    <w:rPr>
      <w:rFonts w:ascii="Arial" w:hAnsi="Arial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896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02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12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9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9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8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0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9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4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0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44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5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5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94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1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61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6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5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71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89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7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fontTable" Target="fontTable.xml"/><Relationship Id="rId10" Type="http://schemas.openxmlformats.org/officeDocument/2006/relationships/header" Target="header2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3.png"/><Relationship Id="rId22" Type="http://schemas.openxmlformats.org/officeDocument/2006/relationships/footer" Target="footer4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Thai%20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DBAADD-A31B-4C77-9C9A-6DDAC052B9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Thai Report</Template>
  <TotalTime>1</TotalTime>
  <Pages>21</Pages>
  <Words>2647</Words>
  <Characters>15092</Characters>
  <Application>Microsoft Office Word</Application>
  <DocSecurity>0</DocSecurity>
  <Lines>2515</Lines>
  <Paragraphs>1182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บริษัท ซันโค โกเซ (ประเทศไทย) จำกัด</vt:lpstr>
    </vt:vector>
  </TitlesOfParts>
  <Company>KPMG</Company>
  <LinksUpToDate>false</LinksUpToDate>
  <CharactersWithSpaces>16557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ซันโค โกเซ (ประเทศไทย) จำกัด</dc:title>
  <dc:subject/>
  <dc:creator>typist03</dc:creator>
  <cp:keywords/>
  <dc:description/>
  <cp:lastModifiedBy>Orawan, Srisomphot</cp:lastModifiedBy>
  <cp:revision>7</cp:revision>
  <cp:lastPrinted>2021-08-02T16:47:00Z</cp:lastPrinted>
  <dcterms:created xsi:type="dcterms:W3CDTF">2021-08-10T12:16:00Z</dcterms:created>
  <dcterms:modified xsi:type="dcterms:W3CDTF">2021-08-13T04:21:00Z</dcterms:modified>
</cp:coreProperties>
</file>