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C53855D" w14:textId="0408CF6A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B302677" w14:textId="77777777" w:rsidR="00C40073" w:rsidRPr="00C40073" w:rsidRDefault="00C40073" w:rsidP="00C40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140695D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F16EF3A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DE440C4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895579F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44F6658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5163A47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0C67674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57B00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38BB36FA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A57B00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138F1CF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AB4C36C" w14:textId="77777777" w:rsidR="00485F40" w:rsidRPr="007B685F" w:rsidRDefault="00485F40" w:rsidP="00485F4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14:paraId="03BA03D1" w14:textId="5A61D860" w:rsidR="00485F40" w:rsidRPr="007B685F" w:rsidRDefault="00485F40" w:rsidP="00485F4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FE569A">
        <w:rPr>
          <w:rFonts w:ascii="Angsana New" w:hAnsi="Angsana New" w:cs="Angsana New" w:hint="cs"/>
          <w:b w:val="0"/>
          <w:bCs w:val="0"/>
          <w:sz w:val="32"/>
          <w:szCs w:val="32"/>
        </w:rPr>
        <w:t>30</w:t>
      </w: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Pr="00FE569A">
        <w:rPr>
          <w:rFonts w:ascii="Angsana New" w:hAnsi="Angsana New" w:cs="Angsana New" w:hint="cs"/>
          <w:b w:val="0"/>
          <w:bCs w:val="0"/>
          <w:sz w:val="32"/>
          <w:szCs w:val="32"/>
        </w:rPr>
        <w:t>25</w:t>
      </w:r>
      <w:r w:rsidR="008B6CCF" w:rsidRPr="00FE569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64</w:t>
      </w:r>
    </w:p>
    <w:p w14:paraId="12312CE4" w14:textId="77777777" w:rsidR="00485F40" w:rsidRPr="007B685F" w:rsidRDefault="00485F40" w:rsidP="00485F4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393D0A4" w14:textId="77777777" w:rsidR="00485F40" w:rsidRPr="007B685F" w:rsidRDefault="00485F40" w:rsidP="00485F4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AC17363" w14:textId="77777777" w:rsidR="00B61568" w:rsidRPr="00A57B00" w:rsidRDefault="00B61568" w:rsidP="000429AC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1A7493E1" w14:textId="77777777" w:rsidR="00B61568" w:rsidRPr="00A57B00" w:rsidRDefault="00B61568" w:rsidP="000429A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559DC55" w14:textId="77777777" w:rsidR="00B61568" w:rsidRPr="00A57B00" w:rsidRDefault="00B61568" w:rsidP="000429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B61568" w:rsidRPr="00A57B00" w:rsidSect="00B6156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3666831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6AB80C4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1BC9A0D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B6EA16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E333E4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EE99479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1F1958A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C028FB9" w14:textId="77777777" w:rsidR="00B61568" w:rsidRPr="00A57B00" w:rsidRDefault="00B61568" w:rsidP="000429AC">
      <w:pPr>
        <w:jc w:val="both"/>
        <w:rPr>
          <w:rFonts w:asciiTheme="majorBidi" w:hAnsiTheme="majorBidi" w:cstheme="majorBidi"/>
          <w:sz w:val="32"/>
          <w:szCs w:val="32"/>
        </w:rPr>
      </w:pPr>
      <w:r w:rsidRPr="00A57B0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5075B6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EC0BF3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57B0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A57B00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A57B00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374F480" w14:textId="77777777" w:rsidR="00B61568" w:rsidRPr="00A57B00" w:rsidRDefault="00B61568" w:rsidP="000429AC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03D8ADC6" w14:textId="0C7285BE" w:rsidR="008B6CCF" w:rsidRPr="007B685F" w:rsidRDefault="008B6CCF" w:rsidP="008B6CCF">
      <w:pPr>
        <w:autoSpaceDE w:val="0"/>
        <w:autoSpaceDN w:val="0"/>
        <w:adjustRightInd w:val="0"/>
        <w:ind w:right="-25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ณ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วันที่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มิถุนายน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pacing w:val="-2"/>
          <w:sz w:val="30"/>
          <w:szCs w:val="30"/>
        </w:rPr>
        <w:t>4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งบกำไร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br/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มิถุนายน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pacing w:val="-2"/>
          <w:sz w:val="30"/>
          <w:szCs w:val="30"/>
        </w:rPr>
        <w:t>4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         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สำ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หรับ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งวด</w:t>
      </w:r>
      <w:r w:rsidRPr="008D6B3A">
        <w:rPr>
          <w:rFonts w:ascii="Angsana New" w:hAnsi="Angsana New" w:cs="Angsana New" w:hint="cs"/>
          <w:color w:val="000000"/>
          <w:sz w:val="30"/>
          <w:szCs w:val="30"/>
          <w:cs/>
        </w:rPr>
        <w:t>หกเดือน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Pr="002606E5">
        <w:rPr>
          <w:rFonts w:ascii="Angsana New" w:hAnsi="Angsana New" w:cs="Angsana New" w:hint="cs"/>
          <w:color w:val="000000"/>
          <w:sz w:val="30"/>
          <w:szCs w:val="30"/>
        </w:rPr>
        <w:t>30</w:t>
      </w:r>
      <w:r w:rsidRPr="008D6B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มิถุนายน </w:t>
      </w:r>
      <w:r w:rsidRPr="002606E5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4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เจริญโภคภัณฑ์อาหาร จำกัด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(มหาชน)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บริษัทย่อย และของเฉพาะบริษัท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เจริญโภคภัณฑ์อาหาร จำกัด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(มหาชน)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Pr="002606E5">
        <w:rPr>
          <w:rFonts w:ascii="Angsana New" w:hAnsi="Angsana New" w:cs="Angsana New"/>
          <w:color w:val="000000"/>
          <w:spacing w:val="-6"/>
          <w:sz w:val="30"/>
          <w:szCs w:val="30"/>
        </w:rPr>
        <w:t>34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เรื่อง การรายงานทางการเงิน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3653C432" w14:textId="77777777" w:rsidR="00B61568" w:rsidRPr="008B6CCF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9A7AFF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2F6D5165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FD8517B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00098" w:rsidRPr="000A400A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E00098" w:rsidRPr="000A400A">
        <w:rPr>
          <w:rFonts w:asciiTheme="majorBidi" w:hAnsiTheme="majorBidi" w:cstheme="majorBidi"/>
          <w:color w:val="000000"/>
          <w:sz w:val="30"/>
          <w:szCs w:val="30"/>
        </w:rPr>
        <w:t>10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“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การสอบทานดังกล่าวประกอบด้วย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8BAA197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AD609C1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B61568" w:rsidRPr="00A57B00" w:rsidSect="00B72217">
          <w:headerReference w:type="default" r:id="rId17"/>
          <w:footerReference w:type="first" r:id="rId18"/>
          <w:pgSz w:w="11909" w:h="16834" w:code="9"/>
          <w:pgMar w:top="691" w:right="1152" w:bottom="576" w:left="1152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7040FA2A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7CA2149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06BA317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ข้อสรุป</w:t>
      </w:r>
    </w:p>
    <w:p w14:paraId="6C5CA4AF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926CD2E" w14:textId="77777777" w:rsidR="00B61568" w:rsidRPr="00A57B00" w:rsidRDefault="00B61568" w:rsidP="000429AC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34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09A1E14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38099DD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79BA0C2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872F469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D175A5A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33F2126D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8D1434" w:rsidRPr="00A57B00">
        <w:rPr>
          <w:rFonts w:asciiTheme="majorBidi" w:hAnsiTheme="majorBidi" w:cstheme="majorBidi"/>
          <w:color w:val="000000"/>
          <w:sz w:val="30"/>
          <w:szCs w:val="30"/>
          <w:cs/>
        </w:rPr>
        <w:t>นางมัญชุภา สิงห์สุขสวัสดิ์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68B9B071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ผู้สอบบัญชีรับอนุญาต</w:t>
      </w:r>
    </w:p>
    <w:p w14:paraId="36B2DEE1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เลขทะเบียน </w:t>
      </w:r>
      <w:r w:rsidR="008D1434" w:rsidRPr="00A57B00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E00098" w:rsidRPr="000A400A">
        <w:rPr>
          <w:rFonts w:asciiTheme="majorBidi" w:hAnsiTheme="majorBidi" w:cstheme="majorBidi"/>
          <w:color w:val="000000"/>
          <w:sz w:val="30"/>
          <w:szCs w:val="30"/>
        </w:rPr>
        <w:t>112</w:t>
      </w:r>
    </w:p>
    <w:p w14:paraId="071D32F0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637C276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42BCEDC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กรุงเทพมหานคร</w:t>
      </w:r>
    </w:p>
    <w:p w14:paraId="321711A6" w14:textId="11F83A21" w:rsidR="00B61568" w:rsidRPr="00A57B00" w:rsidRDefault="007D1B97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สิงหาคม </w:t>
      </w:r>
      <w:r w:rsidR="00E00098" w:rsidRPr="000A400A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8045A4" w:rsidRPr="00A57B00">
        <w:rPr>
          <w:rFonts w:asciiTheme="majorBidi" w:hAnsiTheme="majorBidi" w:cstheme="majorBidi"/>
          <w:color w:val="000000"/>
          <w:sz w:val="30"/>
          <w:szCs w:val="30"/>
        </w:rPr>
        <w:t>56</w:t>
      </w:r>
      <w:r w:rsidR="00C8233C" w:rsidRPr="00A57B00">
        <w:rPr>
          <w:rFonts w:asciiTheme="majorBidi" w:hAnsiTheme="majorBidi" w:cstheme="majorBidi"/>
          <w:color w:val="000000"/>
          <w:sz w:val="30"/>
          <w:szCs w:val="30"/>
        </w:rPr>
        <w:t>4</w:t>
      </w:r>
    </w:p>
    <w:p w14:paraId="7679A551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61568" w:rsidRPr="00A57B00" w:rsidSect="00667044">
      <w:headerReference w:type="default" r:id="rId19"/>
      <w:footerReference w:type="default" r:id="rId20"/>
      <w:type w:val="continuous"/>
      <w:pgSz w:w="11907" w:h="16840" w:code="9"/>
      <w:pgMar w:top="691" w:right="1152" w:bottom="576" w:left="1152" w:header="72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1D0E7" w14:textId="77777777" w:rsidR="00FE0C94" w:rsidRDefault="00FE0C94" w:rsidP="004956B4">
      <w:r>
        <w:separator/>
      </w:r>
    </w:p>
  </w:endnote>
  <w:endnote w:type="continuationSeparator" w:id="0">
    <w:p w14:paraId="013C269E" w14:textId="77777777" w:rsidR="00FE0C94" w:rsidRDefault="00FE0C94" w:rsidP="004956B4">
      <w:r>
        <w:continuationSeparator/>
      </w:r>
    </w:p>
  </w:endnote>
  <w:endnote w:type="continuationNotice" w:id="1">
    <w:p w14:paraId="17579FC7" w14:textId="77777777" w:rsidR="00FE0C94" w:rsidRDefault="00FE0C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69462" w14:textId="77777777" w:rsidR="007F0107" w:rsidRDefault="007F0107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123</w:t>
    </w:r>
    <w:r>
      <w:rPr>
        <w:noProof/>
      </w:rPr>
      <w:fldChar w:fldCharType="end"/>
    </w:r>
  </w:p>
  <w:p w14:paraId="78873516" w14:textId="77777777" w:rsidR="007F0107" w:rsidRDefault="007F0107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75934" w14:textId="77777777" w:rsidR="007F0107" w:rsidRPr="00EB12F2" w:rsidRDefault="007F0107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1CF7A" w14:textId="77777777" w:rsidR="00667044" w:rsidRDefault="0066704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1235E" w14:textId="77777777" w:rsidR="007F0107" w:rsidRDefault="007F010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cs="Angsana New" w:hint="cs"/>
        <w:sz w:val="30"/>
        <w:szCs w:val="30"/>
      </w:rPr>
      <w:id w:val="21101540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3DF75" w14:textId="3D2B3D81" w:rsidR="00667044" w:rsidRPr="00667044" w:rsidRDefault="00667044">
        <w:pPr>
          <w:pStyle w:val="Footer"/>
          <w:jc w:val="center"/>
          <w:rPr>
            <w:rFonts w:ascii="Angsana New" w:hAnsi="Angsana New" w:cs="Angsana New" w:hint="cs"/>
            <w:sz w:val="30"/>
            <w:szCs w:val="30"/>
          </w:rPr>
        </w:pPr>
        <w:r w:rsidRPr="00667044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667044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667044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66704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667044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  <w:p w14:paraId="2FAAA356" w14:textId="77777777" w:rsidR="00667044" w:rsidRPr="00EB12F2" w:rsidRDefault="00667044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06A69" w14:textId="77777777" w:rsidR="00FE0C94" w:rsidRDefault="00FE0C94" w:rsidP="004956B4">
      <w:r>
        <w:separator/>
      </w:r>
    </w:p>
  </w:footnote>
  <w:footnote w:type="continuationSeparator" w:id="0">
    <w:p w14:paraId="3DF38041" w14:textId="77777777" w:rsidR="00FE0C94" w:rsidRDefault="00FE0C94" w:rsidP="004956B4">
      <w:r>
        <w:continuationSeparator/>
      </w:r>
    </w:p>
  </w:footnote>
  <w:footnote w:type="continuationNotice" w:id="1">
    <w:p w14:paraId="3832BA61" w14:textId="77777777" w:rsidR="00FE0C94" w:rsidRDefault="00FE0C9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EF435" w14:textId="77777777" w:rsidR="00667044" w:rsidRDefault="006670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7F543" w14:textId="77777777" w:rsidR="00667044" w:rsidRDefault="006670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ADDC9" w14:textId="77777777" w:rsidR="007F0107" w:rsidRDefault="007F0107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2B0B6C1F" w14:textId="77777777" w:rsidR="007F0107" w:rsidRPr="00BC7C47" w:rsidRDefault="007F0107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2D8D0" w14:textId="3F0A8F45" w:rsidR="007F0107" w:rsidRDefault="007F0107" w:rsidP="00FD5B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6C5D5C3F" w14:textId="77777777" w:rsidR="007F0107" w:rsidRPr="00D77C3F" w:rsidRDefault="007F0107" w:rsidP="00FD5B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 w:cstheme="minorBidi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B0EA1" w14:textId="7A2139E2" w:rsidR="007F0107" w:rsidRPr="008B6CCF" w:rsidRDefault="007F0107" w:rsidP="008B6CCF">
    <w:pPr>
      <w:jc w:val="both"/>
      <w:rPr>
        <w:rFonts w:ascii="Angsana New" w:hAnsi="Angsana New" w:cs="Angsana New"/>
        <w:b/>
        <w:bCs/>
        <w:sz w:val="32"/>
        <w:szCs w:val="32"/>
      </w:rPr>
    </w:pPr>
  </w:p>
  <w:p w14:paraId="47ECFF98" w14:textId="77777777" w:rsidR="007F0107" w:rsidRPr="008B6CCF" w:rsidRDefault="007F0107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B79BA"/>
    <w:multiLevelType w:val="hybridMultilevel"/>
    <w:tmpl w:val="2FCE3FD2"/>
    <w:lvl w:ilvl="0" w:tplc="66BC9F06">
      <w:start w:val="1"/>
      <w:numFmt w:val="thaiLetters"/>
      <w:lvlText w:val="%1."/>
      <w:lvlJc w:val="left"/>
      <w:pPr>
        <w:ind w:left="118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2576B8"/>
    <w:multiLevelType w:val="hybridMultilevel"/>
    <w:tmpl w:val="C7246726"/>
    <w:lvl w:ilvl="0" w:tplc="E27C51C0">
      <w:start w:val="1"/>
      <w:numFmt w:val="thaiLetters"/>
      <w:lvlText w:val="(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28685B2C"/>
    <w:multiLevelType w:val="hybridMultilevel"/>
    <w:tmpl w:val="11124D48"/>
    <w:lvl w:ilvl="0" w:tplc="156C51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9504C3"/>
    <w:multiLevelType w:val="hybridMultilevel"/>
    <w:tmpl w:val="6E9CB19A"/>
    <w:lvl w:ilvl="0" w:tplc="A6EE9EE6">
      <w:start w:val="62"/>
      <w:numFmt w:val="bullet"/>
      <w:lvlText w:val="﷐"/>
      <w:lvlJc w:val="left"/>
      <w:pPr>
        <w:ind w:left="720" w:hanging="360"/>
      </w:pPr>
      <w:rPr>
        <w:rFonts w:ascii="Times New Roman" w:eastAsia="Univers 45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13" w15:restartNumberingAfterBreak="0">
    <w:nsid w:val="2D4E470C"/>
    <w:multiLevelType w:val="hybridMultilevel"/>
    <w:tmpl w:val="41247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584526"/>
    <w:multiLevelType w:val="hybridMultilevel"/>
    <w:tmpl w:val="3222A9B0"/>
    <w:lvl w:ilvl="0" w:tplc="3214B7C0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C009A"/>
    <w:multiLevelType w:val="hybridMultilevel"/>
    <w:tmpl w:val="504CFCFE"/>
    <w:lvl w:ilvl="0" w:tplc="6B087F90">
      <w:start w:val="3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81B134E"/>
    <w:multiLevelType w:val="hybridMultilevel"/>
    <w:tmpl w:val="A13ACF10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21" w15:restartNumberingAfterBreak="0">
    <w:nsid w:val="3B54508A"/>
    <w:multiLevelType w:val="hybridMultilevel"/>
    <w:tmpl w:val="F7DA0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40622FC3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37AE8"/>
    <w:multiLevelType w:val="hybridMultilevel"/>
    <w:tmpl w:val="E7A2C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A0725"/>
    <w:multiLevelType w:val="hybridMultilevel"/>
    <w:tmpl w:val="72FE03F8"/>
    <w:lvl w:ilvl="0" w:tplc="C7083B12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9224F2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5026F"/>
    <w:multiLevelType w:val="hybridMultilevel"/>
    <w:tmpl w:val="E40C1F3E"/>
    <w:lvl w:ilvl="0" w:tplc="960242B8">
      <w:start w:val="1"/>
      <w:numFmt w:val="decimal"/>
      <w:lvlText w:val="(%1)"/>
      <w:lvlJc w:val="left"/>
      <w:pPr>
        <w:ind w:left="180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 w15:restartNumberingAfterBreak="0">
    <w:nsid w:val="59BF496A"/>
    <w:multiLevelType w:val="hybridMultilevel"/>
    <w:tmpl w:val="ACAA8B50"/>
    <w:lvl w:ilvl="0" w:tplc="7F705E8C">
      <w:start w:val="1"/>
      <w:numFmt w:val="decimal"/>
      <w:lvlText w:val="(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0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A5703AF6"/>
    <w:lvl w:ilvl="0" w:tplc="72720A3A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D6647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9B143C"/>
    <w:multiLevelType w:val="hybridMultilevel"/>
    <w:tmpl w:val="8C28570E"/>
    <w:lvl w:ilvl="0" w:tplc="35D2095C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F7315"/>
    <w:multiLevelType w:val="hybridMultilevel"/>
    <w:tmpl w:val="C9FECF3A"/>
    <w:lvl w:ilvl="0" w:tplc="84B0FAB4">
      <w:start w:val="1"/>
      <w:numFmt w:val="thaiLetters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7D352F0C"/>
    <w:multiLevelType w:val="hybridMultilevel"/>
    <w:tmpl w:val="6B4A830C"/>
    <w:lvl w:ilvl="0" w:tplc="6D90A77A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BF2A0B"/>
    <w:multiLevelType w:val="hybridMultilevel"/>
    <w:tmpl w:val="910AC576"/>
    <w:lvl w:ilvl="0" w:tplc="04090011">
      <w:start w:val="1"/>
      <w:numFmt w:val="decimal"/>
      <w:lvlText w:val="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15"/>
  </w:num>
  <w:num w:numId="2">
    <w:abstractNumId w:val="16"/>
  </w:num>
  <w:num w:numId="3">
    <w:abstractNumId w:val="12"/>
  </w:num>
  <w:num w:numId="4">
    <w:abstractNumId w:val="2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4"/>
  </w:num>
  <w:num w:numId="9">
    <w:abstractNumId w:val="7"/>
  </w:num>
  <w:num w:numId="10">
    <w:abstractNumId w:val="0"/>
  </w:num>
  <w:num w:numId="11">
    <w:abstractNumId w:val="29"/>
  </w:num>
  <w:num w:numId="12">
    <w:abstractNumId w:val="39"/>
  </w:num>
  <w:num w:numId="13">
    <w:abstractNumId w:val="31"/>
  </w:num>
  <w:num w:numId="14">
    <w:abstractNumId w:val="17"/>
  </w:num>
  <w:num w:numId="15">
    <w:abstractNumId w:val="1"/>
  </w:num>
  <w:num w:numId="16">
    <w:abstractNumId w:val="27"/>
  </w:num>
  <w:num w:numId="17">
    <w:abstractNumId w:val="22"/>
  </w:num>
  <w:num w:numId="18">
    <w:abstractNumId w:val="36"/>
  </w:num>
  <w:num w:numId="19">
    <w:abstractNumId w:val="3"/>
  </w:num>
  <w:num w:numId="20">
    <w:abstractNumId w:val="11"/>
  </w:num>
  <w:num w:numId="21">
    <w:abstractNumId w:val="38"/>
  </w:num>
  <w:num w:numId="22">
    <w:abstractNumId w:val="33"/>
  </w:num>
  <w:num w:numId="23">
    <w:abstractNumId w:val="32"/>
  </w:num>
  <w:num w:numId="24">
    <w:abstractNumId w:val="26"/>
  </w:num>
  <w:num w:numId="25">
    <w:abstractNumId w:val="24"/>
  </w:num>
  <w:num w:numId="26">
    <w:abstractNumId w:val="21"/>
  </w:num>
  <w:num w:numId="27">
    <w:abstractNumId w:val="34"/>
  </w:num>
  <w:num w:numId="28">
    <w:abstractNumId w:val="28"/>
  </w:num>
  <w:num w:numId="29">
    <w:abstractNumId w:val="13"/>
  </w:num>
  <w:num w:numId="30">
    <w:abstractNumId w:val="37"/>
  </w:num>
  <w:num w:numId="31">
    <w:abstractNumId w:val="10"/>
  </w:num>
  <w:num w:numId="32">
    <w:abstractNumId w:val="2"/>
  </w:num>
  <w:num w:numId="33">
    <w:abstractNumId w:val="19"/>
  </w:num>
  <w:num w:numId="34">
    <w:abstractNumId w:val="8"/>
  </w:num>
  <w:num w:numId="35">
    <w:abstractNumId w:val="35"/>
  </w:num>
  <w:num w:numId="36">
    <w:abstractNumId w:val="5"/>
  </w:num>
  <w:num w:numId="37">
    <w:abstractNumId w:val="25"/>
  </w:num>
  <w:num w:numId="38">
    <w:abstractNumId w:val="18"/>
  </w:num>
  <w:num w:numId="39">
    <w:abstractNumId w:val="9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69"/>
    <w:rsid w:val="00000CFF"/>
    <w:rsid w:val="00000DE4"/>
    <w:rsid w:val="00000FB0"/>
    <w:rsid w:val="00000FCF"/>
    <w:rsid w:val="000013EE"/>
    <w:rsid w:val="00001434"/>
    <w:rsid w:val="0000160F"/>
    <w:rsid w:val="0000174B"/>
    <w:rsid w:val="000017BF"/>
    <w:rsid w:val="000019C7"/>
    <w:rsid w:val="000019E4"/>
    <w:rsid w:val="00001A55"/>
    <w:rsid w:val="00001B2E"/>
    <w:rsid w:val="00001B45"/>
    <w:rsid w:val="00001C64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83"/>
    <w:rsid w:val="000053B2"/>
    <w:rsid w:val="00005420"/>
    <w:rsid w:val="00005497"/>
    <w:rsid w:val="00005650"/>
    <w:rsid w:val="000059C8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CCA"/>
    <w:rsid w:val="00006E72"/>
    <w:rsid w:val="00007201"/>
    <w:rsid w:val="00007216"/>
    <w:rsid w:val="00007498"/>
    <w:rsid w:val="00007622"/>
    <w:rsid w:val="00007869"/>
    <w:rsid w:val="00007A27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E28"/>
    <w:rsid w:val="00012000"/>
    <w:rsid w:val="00012007"/>
    <w:rsid w:val="00012221"/>
    <w:rsid w:val="00012414"/>
    <w:rsid w:val="0001267B"/>
    <w:rsid w:val="00012973"/>
    <w:rsid w:val="000129F0"/>
    <w:rsid w:val="00012A2D"/>
    <w:rsid w:val="00012BAD"/>
    <w:rsid w:val="00012BE0"/>
    <w:rsid w:val="00012BFB"/>
    <w:rsid w:val="00012E56"/>
    <w:rsid w:val="0001308B"/>
    <w:rsid w:val="000130EA"/>
    <w:rsid w:val="00013110"/>
    <w:rsid w:val="000132EA"/>
    <w:rsid w:val="000134B6"/>
    <w:rsid w:val="00013635"/>
    <w:rsid w:val="00013679"/>
    <w:rsid w:val="00013701"/>
    <w:rsid w:val="00013704"/>
    <w:rsid w:val="00013786"/>
    <w:rsid w:val="000137F9"/>
    <w:rsid w:val="0001386B"/>
    <w:rsid w:val="0001387D"/>
    <w:rsid w:val="00013AF4"/>
    <w:rsid w:val="00013C2B"/>
    <w:rsid w:val="00013C42"/>
    <w:rsid w:val="00013CB1"/>
    <w:rsid w:val="00013D52"/>
    <w:rsid w:val="00013DDD"/>
    <w:rsid w:val="00013F46"/>
    <w:rsid w:val="00014102"/>
    <w:rsid w:val="00014949"/>
    <w:rsid w:val="0001498C"/>
    <w:rsid w:val="000149B9"/>
    <w:rsid w:val="00014C1D"/>
    <w:rsid w:val="00014C66"/>
    <w:rsid w:val="00014C67"/>
    <w:rsid w:val="0001505E"/>
    <w:rsid w:val="00015077"/>
    <w:rsid w:val="00015237"/>
    <w:rsid w:val="00015393"/>
    <w:rsid w:val="000153B6"/>
    <w:rsid w:val="00015B25"/>
    <w:rsid w:val="00015EB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D9B"/>
    <w:rsid w:val="00016E09"/>
    <w:rsid w:val="00016EAF"/>
    <w:rsid w:val="0001706B"/>
    <w:rsid w:val="000171A4"/>
    <w:rsid w:val="00017264"/>
    <w:rsid w:val="000172A0"/>
    <w:rsid w:val="00017804"/>
    <w:rsid w:val="00017D92"/>
    <w:rsid w:val="00017E6F"/>
    <w:rsid w:val="00017EEF"/>
    <w:rsid w:val="000201E9"/>
    <w:rsid w:val="00020377"/>
    <w:rsid w:val="0002041F"/>
    <w:rsid w:val="00020428"/>
    <w:rsid w:val="00020520"/>
    <w:rsid w:val="000206B1"/>
    <w:rsid w:val="00020955"/>
    <w:rsid w:val="00020AAD"/>
    <w:rsid w:val="00020C9C"/>
    <w:rsid w:val="00020DF6"/>
    <w:rsid w:val="00020EE6"/>
    <w:rsid w:val="00020FB1"/>
    <w:rsid w:val="00021040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CE6"/>
    <w:rsid w:val="00022D27"/>
    <w:rsid w:val="00022D38"/>
    <w:rsid w:val="00022E8E"/>
    <w:rsid w:val="00022E97"/>
    <w:rsid w:val="000231D3"/>
    <w:rsid w:val="0002357B"/>
    <w:rsid w:val="0002369A"/>
    <w:rsid w:val="00023744"/>
    <w:rsid w:val="0002379B"/>
    <w:rsid w:val="00023816"/>
    <w:rsid w:val="000238E9"/>
    <w:rsid w:val="00023954"/>
    <w:rsid w:val="00023DB8"/>
    <w:rsid w:val="00023E11"/>
    <w:rsid w:val="00023E63"/>
    <w:rsid w:val="00023F8C"/>
    <w:rsid w:val="00023FC1"/>
    <w:rsid w:val="00024053"/>
    <w:rsid w:val="00024088"/>
    <w:rsid w:val="0002426A"/>
    <w:rsid w:val="0002447A"/>
    <w:rsid w:val="000245B2"/>
    <w:rsid w:val="000246B1"/>
    <w:rsid w:val="00024810"/>
    <w:rsid w:val="00024B70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82"/>
    <w:rsid w:val="00025425"/>
    <w:rsid w:val="000255C8"/>
    <w:rsid w:val="00025719"/>
    <w:rsid w:val="000259A7"/>
    <w:rsid w:val="00025CEB"/>
    <w:rsid w:val="00025D14"/>
    <w:rsid w:val="00025FD3"/>
    <w:rsid w:val="000262E6"/>
    <w:rsid w:val="00026455"/>
    <w:rsid w:val="00026533"/>
    <w:rsid w:val="000265F1"/>
    <w:rsid w:val="00026636"/>
    <w:rsid w:val="00026695"/>
    <w:rsid w:val="000266A2"/>
    <w:rsid w:val="000266B1"/>
    <w:rsid w:val="0002693E"/>
    <w:rsid w:val="00026A7F"/>
    <w:rsid w:val="00026C83"/>
    <w:rsid w:val="00026CBE"/>
    <w:rsid w:val="000270A7"/>
    <w:rsid w:val="000273E2"/>
    <w:rsid w:val="00027606"/>
    <w:rsid w:val="000276BB"/>
    <w:rsid w:val="0002777E"/>
    <w:rsid w:val="00027B55"/>
    <w:rsid w:val="00027C1D"/>
    <w:rsid w:val="00027D0B"/>
    <w:rsid w:val="00027F72"/>
    <w:rsid w:val="00027FB3"/>
    <w:rsid w:val="000301EB"/>
    <w:rsid w:val="0003037E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AD8"/>
    <w:rsid w:val="00031BD4"/>
    <w:rsid w:val="00031C38"/>
    <w:rsid w:val="00031E74"/>
    <w:rsid w:val="00031EEC"/>
    <w:rsid w:val="0003206E"/>
    <w:rsid w:val="000321FE"/>
    <w:rsid w:val="0003233F"/>
    <w:rsid w:val="000325FF"/>
    <w:rsid w:val="00032700"/>
    <w:rsid w:val="00032985"/>
    <w:rsid w:val="00032A39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40D2"/>
    <w:rsid w:val="00034130"/>
    <w:rsid w:val="00034157"/>
    <w:rsid w:val="000342DF"/>
    <w:rsid w:val="00034391"/>
    <w:rsid w:val="0003450C"/>
    <w:rsid w:val="000345A7"/>
    <w:rsid w:val="000345C0"/>
    <w:rsid w:val="000345EF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643"/>
    <w:rsid w:val="0003680A"/>
    <w:rsid w:val="00036927"/>
    <w:rsid w:val="00036A1F"/>
    <w:rsid w:val="00036A93"/>
    <w:rsid w:val="00036B33"/>
    <w:rsid w:val="00036BEE"/>
    <w:rsid w:val="00036D32"/>
    <w:rsid w:val="00036F26"/>
    <w:rsid w:val="00037043"/>
    <w:rsid w:val="000371F5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1224"/>
    <w:rsid w:val="000412C6"/>
    <w:rsid w:val="000412DE"/>
    <w:rsid w:val="000412E7"/>
    <w:rsid w:val="00041555"/>
    <w:rsid w:val="000417C2"/>
    <w:rsid w:val="000418C1"/>
    <w:rsid w:val="00041B9F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827"/>
    <w:rsid w:val="000428A6"/>
    <w:rsid w:val="000429AC"/>
    <w:rsid w:val="00042C04"/>
    <w:rsid w:val="00042F89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EE"/>
    <w:rsid w:val="000441E6"/>
    <w:rsid w:val="000442A4"/>
    <w:rsid w:val="000443A4"/>
    <w:rsid w:val="000444D8"/>
    <w:rsid w:val="000445A4"/>
    <w:rsid w:val="000447F9"/>
    <w:rsid w:val="000448A0"/>
    <w:rsid w:val="000448DD"/>
    <w:rsid w:val="000448DF"/>
    <w:rsid w:val="00044E80"/>
    <w:rsid w:val="00044E8D"/>
    <w:rsid w:val="00044EC0"/>
    <w:rsid w:val="00044EC4"/>
    <w:rsid w:val="00045050"/>
    <w:rsid w:val="00045149"/>
    <w:rsid w:val="00045373"/>
    <w:rsid w:val="000453AB"/>
    <w:rsid w:val="00045428"/>
    <w:rsid w:val="00045501"/>
    <w:rsid w:val="00045728"/>
    <w:rsid w:val="000459BD"/>
    <w:rsid w:val="00045A6A"/>
    <w:rsid w:val="00045A97"/>
    <w:rsid w:val="00045AB8"/>
    <w:rsid w:val="00045AE2"/>
    <w:rsid w:val="00045B04"/>
    <w:rsid w:val="00045C41"/>
    <w:rsid w:val="00045E37"/>
    <w:rsid w:val="00045EF1"/>
    <w:rsid w:val="00046189"/>
    <w:rsid w:val="00046358"/>
    <w:rsid w:val="00046583"/>
    <w:rsid w:val="0004660E"/>
    <w:rsid w:val="000468A5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F1"/>
    <w:rsid w:val="00050CBF"/>
    <w:rsid w:val="00050D18"/>
    <w:rsid w:val="00050E21"/>
    <w:rsid w:val="00050ECD"/>
    <w:rsid w:val="0005106F"/>
    <w:rsid w:val="000510DE"/>
    <w:rsid w:val="00051103"/>
    <w:rsid w:val="000511EC"/>
    <w:rsid w:val="0005136A"/>
    <w:rsid w:val="00051378"/>
    <w:rsid w:val="00051C56"/>
    <w:rsid w:val="00051CA7"/>
    <w:rsid w:val="00051FE4"/>
    <w:rsid w:val="000521D9"/>
    <w:rsid w:val="000521F0"/>
    <w:rsid w:val="0005222B"/>
    <w:rsid w:val="000522F0"/>
    <w:rsid w:val="00052341"/>
    <w:rsid w:val="000523AD"/>
    <w:rsid w:val="00052582"/>
    <w:rsid w:val="000528DD"/>
    <w:rsid w:val="0005292F"/>
    <w:rsid w:val="00052942"/>
    <w:rsid w:val="00053055"/>
    <w:rsid w:val="00053117"/>
    <w:rsid w:val="000532B3"/>
    <w:rsid w:val="00053397"/>
    <w:rsid w:val="000533DF"/>
    <w:rsid w:val="00053495"/>
    <w:rsid w:val="000535E5"/>
    <w:rsid w:val="00053680"/>
    <w:rsid w:val="0005393E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FD"/>
    <w:rsid w:val="00054376"/>
    <w:rsid w:val="000543B5"/>
    <w:rsid w:val="00054411"/>
    <w:rsid w:val="00054524"/>
    <w:rsid w:val="00054674"/>
    <w:rsid w:val="000546C7"/>
    <w:rsid w:val="0005478B"/>
    <w:rsid w:val="000547E1"/>
    <w:rsid w:val="000548AA"/>
    <w:rsid w:val="000549D7"/>
    <w:rsid w:val="00054C6D"/>
    <w:rsid w:val="00054FC9"/>
    <w:rsid w:val="0005505B"/>
    <w:rsid w:val="0005514A"/>
    <w:rsid w:val="00055167"/>
    <w:rsid w:val="00055234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8C4"/>
    <w:rsid w:val="00057DE0"/>
    <w:rsid w:val="00057E81"/>
    <w:rsid w:val="00057EF5"/>
    <w:rsid w:val="00057F80"/>
    <w:rsid w:val="0006013E"/>
    <w:rsid w:val="00060185"/>
    <w:rsid w:val="0006038B"/>
    <w:rsid w:val="00060457"/>
    <w:rsid w:val="000604B5"/>
    <w:rsid w:val="00060700"/>
    <w:rsid w:val="0006072C"/>
    <w:rsid w:val="00060C24"/>
    <w:rsid w:val="00060D77"/>
    <w:rsid w:val="0006132F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20"/>
    <w:rsid w:val="0006229F"/>
    <w:rsid w:val="000622B0"/>
    <w:rsid w:val="0006244A"/>
    <w:rsid w:val="000626C9"/>
    <w:rsid w:val="00062871"/>
    <w:rsid w:val="00062CEC"/>
    <w:rsid w:val="00062F3E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FE"/>
    <w:rsid w:val="00064DDB"/>
    <w:rsid w:val="00064E2B"/>
    <w:rsid w:val="00064F02"/>
    <w:rsid w:val="00065110"/>
    <w:rsid w:val="000652A4"/>
    <w:rsid w:val="00065558"/>
    <w:rsid w:val="00065598"/>
    <w:rsid w:val="00065609"/>
    <w:rsid w:val="0006564F"/>
    <w:rsid w:val="000656E1"/>
    <w:rsid w:val="00065835"/>
    <w:rsid w:val="00065846"/>
    <w:rsid w:val="000658EA"/>
    <w:rsid w:val="00065ADE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B02"/>
    <w:rsid w:val="00066B9F"/>
    <w:rsid w:val="0006702A"/>
    <w:rsid w:val="0006704C"/>
    <w:rsid w:val="0006741C"/>
    <w:rsid w:val="00067611"/>
    <w:rsid w:val="0006776E"/>
    <w:rsid w:val="000677F1"/>
    <w:rsid w:val="00067865"/>
    <w:rsid w:val="00067BB3"/>
    <w:rsid w:val="00067C85"/>
    <w:rsid w:val="00067D18"/>
    <w:rsid w:val="00067D22"/>
    <w:rsid w:val="00067D6A"/>
    <w:rsid w:val="00067ED8"/>
    <w:rsid w:val="00067F23"/>
    <w:rsid w:val="00070088"/>
    <w:rsid w:val="00070589"/>
    <w:rsid w:val="0007063C"/>
    <w:rsid w:val="000706A2"/>
    <w:rsid w:val="0007077B"/>
    <w:rsid w:val="00070832"/>
    <w:rsid w:val="00070861"/>
    <w:rsid w:val="00070B1B"/>
    <w:rsid w:val="00070E65"/>
    <w:rsid w:val="000710D8"/>
    <w:rsid w:val="0007168B"/>
    <w:rsid w:val="000716D7"/>
    <w:rsid w:val="000719CC"/>
    <w:rsid w:val="00071AD7"/>
    <w:rsid w:val="00071B79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261"/>
    <w:rsid w:val="00074411"/>
    <w:rsid w:val="000744FA"/>
    <w:rsid w:val="000745C7"/>
    <w:rsid w:val="000746EF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CB"/>
    <w:rsid w:val="00075854"/>
    <w:rsid w:val="000759B4"/>
    <w:rsid w:val="000759BC"/>
    <w:rsid w:val="000759D6"/>
    <w:rsid w:val="00075B85"/>
    <w:rsid w:val="00075BA6"/>
    <w:rsid w:val="00075C26"/>
    <w:rsid w:val="00075C9C"/>
    <w:rsid w:val="00075D68"/>
    <w:rsid w:val="00075E55"/>
    <w:rsid w:val="00076003"/>
    <w:rsid w:val="00076027"/>
    <w:rsid w:val="0007616E"/>
    <w:rsid w:val="00076431"/>
    <w:rsid w:val="000764E4"/>
    <w:rsid w:val="000764E8"/>
    <w:rsid w:val="00076789"/>
    <w:rsid w:val="0007679B"/>
    <w:rsid w:val="000767A6"/>
    <w:rsid w:val="00076834"/>
    <w:rsid w:val="00076934"/>
    <w:rsid w:val="00076978"/>
    <w:rsid w:val="000770F6"/>
    <w:rsid w:val="00077107"/>
    <w:rsid w:val="000771C3"/>
    <w:rsid w:val="0007723D"/>
    <w:rsid w:val="00077255"/>
    <w:rsid w:val="0007728E"/>
    <w:rsid w:val="000772F2"/>
    <w:rsid w:val="000772FF"/>
    <w:rsid w:val="000774FF"/>
    <w:rsid w:val="000775D8"/>
    <w:rsid w:val="00077665"/>
    <w:rsid w:val="00077683"/>
    <w:rsid w:val="00077712"/>
    <w:rsid w:val="000778E5"/>
    <w:rsid w:val="0007794B"/>
    <w:rsid w:val="00077B43"/>
    <w:rsid w:val="00077BEC"/>
    <w:rsid w:val="00077D95"/>
    <w:rsid w:val="00077F0B"/>
    <w:rsid w:val="00077FB7"/>
    <w:rsid w:val="0008005B"/>
    <w:rsid w:val="00080481"/>
    <w:rsid w:val="000804DE"/>
    <w:rsid w:val="0008057E"/>
    <w:rsid w:val="0008066C"/>
    <w:rsid w:val="0008079C"/>
    <w:rsid w:val="000808CD"/>
    <w:rsid w:val="00080905"/>
    <w:rsid w:val="0008094D"/>
    <w:rsid w:val="00080A65"/>
    <w:rsid w:val="00080C30"/>
    <w:rsid w:val="00080C50"/>
    <w:rsid w:val="00080C6A"/>
    <w:rsid w:val="00080D81"/>
    <w:rsid w:val="00080DB8"/>
    <w:rsid w:val="00080E4B"/>
    <w:rsid w:val="00080F02"/>
    <w:rsid w:val="00081562"/>
    <w:rsid w:val="0008166C"/>
    <w:rsid w:val="000816C8"/>
    <w:rsid w:val="00081808"/>
    <w:rsid w:val="00081840"/>
    <w:rsid w:val="00081BF2"/>
    <w:rsid w:val="00081D7F"/>
    <w:rsid w:val="00081DA4"/>
    <w:rsid w:val="00081F54"/>
    <w:rsid w:val="000821C3"/>
    <w:rsid w:val="000823E4"/>
    <w:rsid w:val="0008250C"/>
    <w:rsid w:val="00082722"/>
    <w:rsid w:val="00082787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2B1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82"/>
    <w:rsid w:val="00084D0F"/>
    <w:rsid w:val="00084D28"/>
    <w:rsid w:val="00084D4B"/>
    <w:rsid w:val="00084E15"/>
    <w:rsid w:val="00084F4E"/>
    <w:rsid w:val="00084F6D"/>
    <w:rsid w:val="00085427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E8D"/>
    <w:rsid w:val="000871CF"/>
    <w:rsid w:val="0008723C"/>
    <w:rsid w:val="000873D6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901F5"/>
    <w:rsid w:val="00090217"/>
    <w:rsid w:val="00090271"/>
    <w:rsid w:val="00090312"/>
    <w:rsid w:val="00090353"/>
    <w:rsid w:val="0009046A"/>
    <w:rsid w:val="0009091F"/>
    <w:rsid w:val="00090A82"/>
    <w:rsid w:val="00090BE9"/>
    <w:rsid w:val="00090D59"/>
    <w:rsid w:val="00090F05"/>
    <w:rsid w:val="00091527"/>
    <w:rsid w:val="000915F7"/>
    <w:rsid w:val="00091982"/>
    <w:rsid w:val="00091A6F"/>
    <w:rsid w:val="00091D45"/>
    <w:rsid w:val="00092227"/>
    <w:rsid w:val="0009229B"/>
    <w:rsid w:val="000922A9"/>
    <w:rsid w:val="000923B3"/>
    <w:rsid w:val="0009240A"/>
    <w:rsid w:val="00092433"/>
    <w:rsid w:val="00092452"/>
    <w:rsid w:val="000925A6"/>
    <w:rsid w:val="0009260C"/>
    <w:rsid w:val="00092641"/>
    <w:rsid w:val="0009269E"/>
    <w:rsid w:val="00092750"/>
    <w:rsid w:val="000927BB"/>
    <w:rsid w:val="000927DB"/>
    <w:rsid w:val="00092A6F"/>
    <w:rsid w:val="00092CCB"/>
    <w:rsid w:val="00092D3E"/>
    <w:rsid w:val="00092D62"/>
    <w:rsid w:val="00092DF0"/>
    <w:rsid w:val="0009302D"/>
    <w:rsid w:val="00093199"/>
    <w:rsid w:val="000933EB"/>
    <w:rsid w:val="0009345A"/>
    <w:rsid w:val="00093499"/>
    <w:rsid w:val="00093525"/>
    <w:rsid w:val="000936DE"/>
    <w:rsid w:val="0009386F"/>
    <w:rsid w:val="00093956"/>
    <w:rsid w:val="00093972"/>
    <w:rsid w:val="000939B9"/>
    <w:rsid w:val="00093A25"/>
    <w:rsid w:val="00093BAF"/>
    <w:rsid w:val="00093E58"/>
    <w:rsid w:val="00093E6E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312"/>
    <w:rsid w:val="000967EC"/>
    <w:rsid w:val="00096961"/>
    <w:rsid w:val="00096A89"/>
    <w:rsid w:val="00096BCA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B3E"/>
    <w:rsid w:val="00097CAE"/>
    <w:rsid w:val="00097D5B"/>
    <w:rsid w:val="00097F6A"/>
    <w:rsid w:val="00097F97"/>
    <w:rsid w:val="000A01C7"/>
    <w:rsid w:val="000A0218"/>
    <w:rsid w:val="000A02B9"/>
    <w:rsid w:val="000A03ED"/>
    <w:rsid w:val="000A0686"/>
    <w:rsid w:val="000A06B1"/>
    <w:rsid w:val="000A07FE"/>
    <w:rsid w:val="000A0B37"/>
    <w:rsid w:val="000A0C14"/>
    <w:rsid w:val="000A0D6E"/>
    <w:rsid w:val="000A0DB1"/>
    <w:rsid w:val="000A0EA3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5029"/>
    <w:rsid w:val="000A5385"/>
    <w:rsid w:val="000A5596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7A9"/>
    <w:rsid w:val="000A67DA"/>
    <w:rsid w:val="000A68A7"/>
    <w:rsid w:val="000A6A5A"/>
    <w:rsid w:val="000A6A7B"/>
    <w:rsid w:val="000A6BAC"/>
    <w:rsid w:val="000A6C35"/>
    <w:rsid w:val="000A6CB5"/>
    <w:rsid w:val="000A6DE3"/>
    <w:rsid w:val="000A6E9E"/>
    <w:rsid w:val="000A6F2B"/>
    <w:rsid w:val="000A7186"/>
    <w:rsid w:val="000A72CF"/>
    <w:rsid w:val="000A7330"/>
    <w:rsid w:val="000A74B7"/>
    <w:rsid w:val="000A7521"/>
    <w:rsid w:val="000A75F6"/>
    <w:rsid w:val="000A77F9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3B2"/>
    <w:rsid w:val="000B25FE"/>
    <w:rsid w:val="000B2720"/>
    <w:rsid w:val="000B27A1"/>
    <w:rsid w:val="000B283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C89"/>
    <w:rsid w:val="000B3D68"/>
    <w:rsid w:val="000B3F82"/>
    <w:rsid w:val="000B421C"/>
    <w:rsid w:val="000B423E"/>
    <w:rsid w:val="000B4425"/>
    <w:rsid w:val="000B47D0"/>
    <w:rsid w:val="000B49F3"/>
    <w:rsid w:val="000B4C2B"/>
    <w:rsid w:val="000B4D41"/>
    <w:rsid w:val="000B4E88"/>
    <w:rsid w:val="000B4FDC"/>
    <w:rsid w:val="000B558C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7195"/>
    <w:rsid w:val="000B71CC"/>
    <w:rsid w:val="000B7281"/>
    <w:rsid w:val="000B74FD"/>
    <w:rsid w:val="000B750A"/>
    <w:rsid w:val="000B774A"/>
    <w:rsid w:val="000B78AD"/>
    <w:rsid w:val="000B78F0"/>
    <w:rsid w:val="000B7A60"/>
    <w:rsid w:val="000B7D2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C66"/>
    <w:rsid w:val="000C0FD3"/>
    <w:rsid w:val="000C15E3"/>
    <w:rsid w:val="000C16D5"/>
    <w:rsid w:val="000C1822"/>
    <w:rsid w:val="000C18B7"/>
    <w:rsid w:val="000C18BA"/>
    <w:rsid w:val="000C1D48"/>
    <w:rsid w:val="000C2123"/>
    <w:rsid w:val="000C22C7"/>
    <w:rsid w:val="000C2429"/>
    <w:rsid w:val="000C25A4"/>
    <w:rsid w:val="000C2732"/>
    <w:rsid w:val="000C2B9A"/>
    <w:rsid w:val="000C2C47"/>
    <w:rsid w:val="000C2E8F"/>
    <w:rsid w:val="000C2F5C"/>
    <w:rsid w:val="000C2FDA"/>
    <w:rsid w:val="000C320B"/>
    <w:rsid w:val="000C3211"/>
    <w:rsid w:val="000C3347"/>
    <w:rsid w:val="000C382A"/>
    <w:rsid w:val="000C3B41"/>
    <w:rsid w:val="000C3D32"/>
    <w:rsid w:val="000C3E58"/>
    <w:rsid w:val="000C3EEF"/>
    <w:rsid w:val="000C3F8E"/>
    <w:rsid w:val="000C3FEE"/>
    <w:rsid w:val="000C40E7"/>
    <w:rsid w:val="000C4186"/>
    <w:rsid w:val="000C432D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2D8"/>
    <w:rsid w:val="000C6589"/>
    <w:rsid w:val="000C666A"/>
    <w:rsid w:val="000C666B"/>
    <w:rsid w:val="000C670E"/>
    <w:rsid w:val="000C6799"/>
    <w:rsid w:val="000C6838"/>
    <w:rsid w:val="000C693C"/>
    <w:rsid w:val="000C6D34"/>
    <w:rsid w:val="000C6FEC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B3"/>
    <w:rsid w:val="000C7CDA"/>
    <w:rsid w:val="000C7F8A"/>
    <w:rsid w:val="000D004A"/>
    <w:rsid w:val="000D00F5"/>
    <w:rsid w:val="000D02B7"/>
    <w:rsid w:val="000D04E6"/>
    <w:rsid w:val="000D04FF"/>
    <w:rsid w:val="000D0538"/>
    <w:rsid w:val="000D054A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50F"/>
    <w:rsid w:val="000D267D"/>
    <w:rsid w:val="000D280F"/>
    <w:rsid w:val="000D28AF"/>
    <w:rsid w:val="000D2AD2"/>
    <w:rsid w:val="000D2B86"/>
    <w:rsid w:val="000D2BAF"/>
    <w:rsid w:val="000D2BD8"/>
    <w:rsid w:val="000D30FB"/>
    <w:rsid w:val="000D3333"/>
    <w:rsid w:val="000D33B4"/>
    <w:rsid w:val="000D374E"/>
    <w:rsid w:val="000D37C0"/>
    <w:rsid w:val="000D3952"/>
    <w:rsid w:val="000D3995"/>
    <w:rsid w:val="000D39FD"/>
    <w:rsid w:val="000D3A8F"/>
    <w:rsid w:val="000D3D65"/>
    <w:rsid w:val="000D3FC3"/>
    <w:rsid w:val="000D4020"/>
    <w:rsid w:val="000D403E"/>
    <w:rsid w:val="000D4071"/>
    <w:rsid w:val="000D41FB"/>
    <w:rsid w:val="000D4418"/>
    <w:rsid w:val="000D46AC"/>
    <w:rsid w:val="000D4901"/>
    <w:rsid w:val="000D49B5"/>
    <w:rsid w:val="000D4F06"/>
    <w:rsid w:val="000D5008"/>
    <w:rsid w:val="000D5187"/>
    <w:rsid w:val="000D5565"/>
    <w:rsid w:val="000D588C"/>
    <w:rsid w:val="000D5990"/>
    <w:rsid w:val="000D599D"/>
    <w:rsid w:val="000D5AB7"/>
    <w:rsid w:val="000D5B3B"/>
    <w:rsid w:val="000D5CBF"/>
    <w:rsid w:val="000D5FC5"/>
    <w:rsid w:val="000D60C2"/>
    <w:rsid w:val="000D6121"/>
    <w:rsid w:val="000D6144"/>
    <w:rsid w:val="000D6170"/>
    <w:rsid w:val="000D6971"/>
    <w:rsid w:val="000D6AF0"/>
    <w:rsid w:val="000D6B13"/>
    <w:rsid w:val="000D6B8C"/>
    <w:rsid w:val="000D6BC5"/>
    <w:rsid w:val="000D6C48"/>
    <w:rsid w:val="000D6E27"/>
    <w:rsid w:val="000D71CC"/>
    <w:rsid w:val="000D7313"/>
    <w:rsid w:val="000D765E"/>
    <w:rsid w:val="000D7896"/>
    <w:rsid w:val="000D79DC"/>
    <w:rsid w:val="000D79F2"/>
    <w:rsid w:val="000D7C67"/>
    <w:rsid w:val="000D7C94"/>
    <w:rsid w:val="000E034D"/>
    <w:rsid w:val="000E0369"/>
    <w:rsid w:val="000E03B5"/>
    <w:rsid w:val="000E03C6"/>
    <w:rsid w:val="000E0773"/>
    <w:rsid w:val="000E08A8"/>
    <w:rsid w:val="000E0A03"/>
    <w:rsid w:val="000E0CD0"/>
    <w:rsid w:val="000E0D18"/>
    <w:rsid w:val="000E0FF1"/>
    <w:rsid w:val="000E1019"/>
    <w:rsid w:val="000E10C9"/>
    <w:rsid w:val="000E11C6"/>
    <w:rsid w:val="000E11F9"/>
    <w:rsid w:val="000E12CF"/>
    <w:rsid w:val="000E1A14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308A"/>
    <w:rsid w:val="000E3120"/>
    <w:rsid w:val="000E3149"/>
    <w:rsid w:val="000E3196"/>
    <w:rsid w:val="000E3A06"/>
    <w:rsid w:val="000E3B3B"/>
    <w:rsid w:val="000E3C2B"/>
    <w:rsid w:val="000E3C3C"/>
    <w:rsid w:val="000E3FCF"/>
    <w:rsid w:val="000E40C2"/>
    <w:rsid w:val="000E4226"/>
    <w:rsid w:val="000E42AE"/>
    <w:rsid w:val="000E4654"/>
    <w:rsid w:val="000E480D"/>
    <w:rsid w:val="000E49CB"/>
    <w:rsid w:val="000E4BE2"/>
    <w:rsid w:val="000E4CAE"/>
    <w:rsid w:val="000E4D88"/>
    <w:rsid w:val="000E504E"/>
    <w:rsid w:val="000E5057"/>
    <w:rsid w:val="000E511E"/>
    <w:rsid w:val="000E53DB"/>
    <w:rsid w:val="000E5599"/>
    <w:rsid w:val="000E56C2"/>
    <w:rsid w:val="000E57DB"/>
    <w:rsid w:val="000E598C"/>
    <w:rsid w:val="000E5AC7"/>
    <w:rsid w:val="000E5C5C"/>
    <w:rsid w:val="000E5CB8"/>
    <w:rsid w:val="000E5D03"/>
    <w:rsid w:val="000E5DCC"/>
    <w:rsid w:val="000E5E63"/>
    <w:rsid w:val="000E5EB1"/>
    <w:rsid w:val="000E5EFA"/>
    <w:rsid w:val="000E5F00"/>
    <w:rsid w:val="000E61FB"/>
    <w:rsid w:val="000E64F4"/>
    <w:rsid w:val="000E65C0"/>
    <w:rsid w:val="000E6837"/>
    <w:rsid w:val="000E6910"/>
    <w:rsid w:val="000E6969"/>
    <w:rsid w:val="000E6A6E"/>
    <w:rsid w:val="000E6C98"/>
    <w:rsid w:val="000E6CEA"/>
    <w:rsid w:val="000E6D06"/>
    <w:rsid w:val="000E6DC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B5"/>
    <w:rsid w:val="000E7743"/>
    <w:rsid w:val="000E7823"/>
    <w:rsid w:val="000E7AF7"/>
    <w:rsid w:val="000E7D32"/>
    <w:rsid w:val="000E7D68"/>
    <w:rsid w:val="000E7E13"/>
    <w:rsid w:val="000E7E81"/>
    <w:rsid w:val="000E7FCD"/>
    <w:rsid w:val="000F02B5"/>
    <w:rsid w:val="000F0516"/>
    <w:rsid w:val="000F0606"/>
    <w:rsid w:val="000F064F"/>
    <w:rsid w:val="000F06B1"/>
    <w:rsid w:val="000F0BA7"/>
    <w:rsid w:val="000F0C4D"/>
    <w:rsid w:val="000F0CAA"/>
    <w:rsid w:val="000F0FC2"/>
    <w:rsid w:val="000F1026"/>
    <w:rsid w:val="000F17EB"/>
    <w:rsid w:val="000F189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47"/>
    <w:rsid w:val="000F34A9"/>
    <w:rsid w:val="000F3817"/>
    <w:rsid w:val="000F3899"/>
    <w:rsid w:val="000F3A78"/>
    <w:rsid w:val="000F3BB8"/>
    <w:rsid w:val="000F3C13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256"/>
    <w:rsid w:val="000F52B1"/>
    <w:rsid w:val="000F53C0"/>
    <w:rsid w:val="000F551B"/>
    <w:rsid w:val="000F55B7"/>
    <w:rsid w:val="000F5786"/>
    <w:rsid w:val="000F5AE0"/>
    <w:rsid w:val="000F5AE7"/>
    <w:rsid w:val="000F5B7D"/>
    <w:rsid w:val="000F5C75"/>
    <w:rsid w:val="000F5E71"/>
    <w:rsid w:val="000F5F90"/>
    <w:rsid w:val="000F6205"/>
    <w:rsid w:val="000F629E"/>
    <w:rsid w:val="000F6369"/>
    <w:rsid w:val="000F6A2C"/>
    <w:rsid w:val="000F6AD7"/>
    <w:rsid w:val="000F6C64"/>
    <w:rsid w:val="000F6CD8"/>
    <w:rsid w:val="000F6CDE"/>
    <w:rsid w:val="000F6F49"/>
    <w:rsid w:val="000F732D"/>
    <w:rsid w:val="000F7869"/>
    <w:rsid w:val="000F799F"/>
    <w:rsid w:val="000F79AE"/>
    <w:rsid w:val="000F7B82"/>
    <w:rsid w:val="000F7BC2"/>
    <w:rsid w:val="000F7C54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B3F"/>
    <w:rsid w:val="00101C04"/>
    <w:rsid w:val="00101C0D"/>
    <w:rsid w:val="00101E96"/>
    <w:rsid w:val="0010248F"/>
    <w:rsid w:val="00102494"/>
    <w:rsid w:val="00102516"/>
    <w:rsid w:val="001027FA"/>
    <w:rsid w:val="0010291D"/>
    <w:rsid w:val="00102A46"/>
    <w:rsid w:val="00102A8C"/>
    <w:rsid w:val="00102CB5"/>
    <w:rsid w:val="00102DEC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AB0"/>
    <w:rsid w:val="00103B97"/>
    <w:rsid w:val="00103C2A"/>
    <w:rsid w:val="00103C6B"/>
    <w:rsid w:val="001041C0"/>
    <w:rsid w:val="0010446E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F77"/>
    <w:rsid w:val="0010603C"/>
    <w:rsid w:val="001063B0"/>
    <w:rsid w:val="00106409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93"/>
    <w:rsid w:val="001072DA"/>
    <w:rsid w:val="00107386"/>
    <w:rsid w:val="0010743B"/>
    <w:rsid w:val="00107576"/>
    <w:rsid w:val="001076D5"/>
    <w:rsid w:val="00107772"/>
    <w:rsid w:val="001077C4"/>
    <w:rsid w:val="00107886"/>
    <w:rsid w:val="0010790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35"/>
    <w:rsid w:val="0011094A"/>
    <w:rsid w:val="00110987"/>
    <w:rsid w:val="001109CD"/>
    <w:rsid w:val="001109D4"/>
    <w:rsid w:val="00110A11"/>
    <w:rsid w:val="00110A4B"/>
    <w:rsid w:val="00110B99"/>
    <w:rsid w:val="00110CE0"/>
    <w:rsid w:val="00110E80"/>
    <w:rsid w:val="00110ECA"/>
    <w:rsid w:val="001111E5"/>
    <w:rsid w:val="0011122A"/>
    <w:rsid w:val="001114C7"/>
    <w:rsid w:val="00111551"/>
    <w:rsid w:val="001115EE"/>
    <w:rsid w:val="0011199A"/>
    <w:rsid w:val="00111ADB"/>
    <w:rsid w:val="00111B4C"/>
    <w:rsid w:val="00111F9A"/>
    <w:rsid w:val="001123AE"/>
    <w:rsid w:val="00112593"/>
    <w:rsid w:val="00112726"/>
    <w:rsid w:val="00112908"/>
    <w:rsid w:val="0011297E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95"/>
    <w:rsid w:val="001138E7"/>
    <w:rsid w:val="00114040"/>
    <w:rsid w:val="00114247"/>
    <w:rsid w:val="00114313"/>
    <w:rsid w:val="0011438F"/>
    <w:rsid w:val="001143CC"/>
    <w:rsid w:val="00114452"/>
    <w:rsid w:val="001144C0"/>
    <w:rsid w:val="001144CE"/>
    <w:rsid w:val="001144F3"/>
    <w:rsid w:val="001145D2"/>
    <w:rsid w:val="001145DF"/>
    <w:rsid w:val="001148D7"/>
    <w:rsid w:val="001148E3"/>
    <w:rsid w:val="001149A6"/>
    <w:rsid w:val="001149FD"/>
    <w:rsid w:val="001149FF"/>
    <w:rsid w:val="00114CAC"/>
    <w:rsid w:val="00114D94"/>
    <w:rsid w:val="001153E5"/>
    <w:rsid w:val="00115407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E6"/>
    <w:rsid w:val="00117027"/>
    <w:rsid w:val="00117031"/>
    <w:rsid w:val="0011703C"/>
    <w:rsid w:val="001170B3"/>
    <w:rsid w:val="0011719C"/>
    <w:rsid w:val="0011743D"/>
    <w:rsid w:val="0011745A"/>
    <w:rsid w:val="001174EC"/>
    <w:rsid w:val="001174FD"/>
    <w:rsid w:val="00117589"/>
    <w:rsid w:val="00117746"/>
    <w:rsid w:val="001177DB"/>
    <w:rsid w:val="0011799D"/>
    <w:rsid w:val="00117B45"/>
    <w:rsid w:val="00117F7C"/>
    <w:rsid w:val="00117FE4"/>
    <w:rsid w:val="001201E4"/>
    <w:rsid w:val="001202F2"/>
    <w:rsid w:val="001202FE"/>
    <w:rsid w:val="00120302"/>
    <w:rsid w:val="00120568"/>
    <w:rsid w:val="001205EC"/>
    <w:rsid w:val="00120847"/>
    <w:rsid w:val="00120980"/>
    <w:rsid w:val="001209B0"/>
    <w:rsid w:val="00120DE5"/>
    <w:rsid w:val="00120FD9"/>
    <w:rsid w:val="00121317"/>
    <w:rsid w:val="0012133B"/>
    <w:rsid w:val="0012152C"/>
    <w:rsid w:val="001216D8"/>
    <w:rsid w:val="001216F7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431"/>
    <w:rsid w:val="001226E3"/>
    <w:rsid w:val="00122764"/>
    <w:rsid w:val="00122814"/>
    <w:rsid w:val="00122871"/>
    <w:rsid w:val="00122AEA"/>
    <w:rsid w:val="00122CAD"/>
    <w:rsid w:val="00122CD0"/>
    <w:rsid w:val="00122D5B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66"/>
    <w:rsid w:val="00123D8E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8C3"/>
    <w:rsid w:val="001259DD"/>
    <w:rsid w:val="00125BDC"/>
    <w:rsid w:val="00125C60"/>
    <w:rsid w:val="00125CB4"/>
    <w:rsid w:val="00125F9C"/>
    <w:rsid w:val="001261A0"/>
    <w:rsid w:val="001261B1"/>
    <w:rsid w:val="001262F5"/>
    <w:rsid w:val="00126495"/>
    <w:rsid w:val="001264E9"/>
    <w:rsid w:val="00126639"/>
    <w:rsid w:val="0012668E"/>
    <w:rsid w:val="0012690D"/>
    <w:rsid w:val="00126ABE"/>
    <w:rsid w:val="00126B4C"/>
    <w:rsid w:val="00126C02"/>
    <w:rsid w:val="00126C10"/>
    <w:rsid w:val="00126CCF"/>
    <w:rsid w:val="00126E1A"/>
    <w:rsid w:val="001270E0"/>
    <w:rsid w:val="0012722D"/>
    <w:rsid w:val="00127299"/>
    <w:rsid w:val="00127356"/>
    <w:rsid w:val="00127419"/>
    <w:rsid w:val="00127432"/>
    <w:rsid w:val="001274E9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667"/>
    <w:rsid w:val="001306CA"/>
    <w:rsid w:val="00130774"/>
    <w:rsid w:val="00130874"/>
    <w:rsid w:val="001309E6"/>
    <w:rsid w:val="00130A77"/>
    <w:rsid w:val="00130A9E"/>
    <w:rsid w:val="00130C76"/>
    <w:rsid w:val="00130D0A"/>
    <w:rsid w:val="00130E86"/>
    <w:rsid w:val="00130FB9"/>
    <w:rsid w:val="00130FC2"/>
    <w:rsid w:val="00130FE4"/>
    <w:rsid w:val="0013103E"/>
    <w:rsid w:val="00131059"/>
    <w:rsid w:val="00131301"/>
    <w:rsid w:val="00131318"/>
    <w:rsid w:val="001314C0"/>
    <w:rsid w:val="001315F4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29F"/>
    <w:rsid w:val="001325C0"/>
    <w:rsid w:val="00132811"/>
    <w:rsid w:val="00132A18"/>
    <w:rsid w:val="00132EA0"/>
    <w:rsid w:val="00132FD2"/>
    <w:rsid w:val="0013310F"/>
    <w:rsid w:val="0013342B"/>
    <w:rsid w:val="00133488"/>
    <w:rsid w:val="001334A2"/>
    <w:rsid w:val="0013362D"/>
    <w:rsid w:val="00133676"/>
    <w:rsid w:val="0013386A"/>
    <w:rsid w:val="00133887"/>
    <w:rsid w:val="00133B32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F5"/>
    <w:rsid w:val="0013578E"/>
    <w:rsid w:val="001357DA"/>
    <w:rsid w:val="00135833"/>
    <w:rsid w:val="00135D85"/>
    <w:rsid w:val="00135DBE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C2F"/>
    <w:rsid w:val="00136C44"/>
    <w:rsid w:val="00136CFE"/>
    <w:rsid w:val="00136F2B"/>
    <w:rsid w:val="00136F42"/>
    <w:rsid w:val="00136FE5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A62"/>
    <w:rsid w:val="00140A6A"/>
    <w:rsid w:val="00140C9D"/>
    <w:rsid w:val="00140D56"/>
    <w:rsid w:val="00140F64"/>
    <w:rsid w:val="00140FB7"/>
    <w:rsid w:val="00140FE3"/>
    <w:rsid w:val="00141302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219D"/>
    <w:rsid w:val="0014228B"/>
    <w:rsid w:val="001422E5"/>
    <w:rsid w:val="001422EF"/>
    <w:rsid w:val="0014257C"/>
    <w:rsid w:val="00142928"/>
    <w:rsid w:val="0014298C"/>
    <w:rsid w:val="00142A2C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D7F"/>
    <w:rsid w:val="00143E30"/>
    <w:rsid w:val="00143E76"/>
    <w:rsid w:val="00143F53"/>
    <w:rsid w:val="0014406C"/>
    <w:rsid w:val="00144397"/>
    <w:rsid w:val="001443B8"/>
    <w:rsid w:val="00144724"/>
    <w:rsid w:val="001448B6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E26"/>
    <w:rsid w:val="00145E60"/>
    <w:rsid w:val="00145EEB"/>
    <w:rsid w:val="00145F44"/>
    <w:rsid w:val="00145F46"/>
    <w:rsid w:val="00146084"/>
    <w:rsid w:val="0014619B"/>
    <w:rsid w:val="001462D6"/>
    <w:rsid w:val="001468EB"/>
    <w:rsid w:val="00146ADF"/>
    <w:rsid w:val="00146DB3"/>
    <w:rsid w:val="00146E97"/>
    <w:rsid w:val="00146F70"/>
    <w:rsid w:val="00146F84"/>
    <w:rsid w:val="00147089"/>
    <w:rsid w:val="0014708F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785"/>
    <w:rsid w:val="001477DB"/>
    <w:rsid w:val="001478A0"/>
    <w:rsid w:val="00147B60"/>
    <w:rsid w:val="00147E50"/>
    <w:rsid w:val="00147F8D"/>
    <w:rsid w:val="001500B5"/>
    <w:rsid w:val="00150107"/>
    <w:rsid w:val="00150140"/>
    <w:rsid w:val="001501CE"/>
    <w:rsid w:val="001502C2"/>
    <w:rsid w:val="0015043E"/>
    <w:rsid w:val="00150629"/>
    <w:rsid w:val="00150694"/>
    <w:rsid w:val="00150996"/>
    <w:rsid w:val="00150A2B"/>
    <w:rsid w:val="00150AF1"/>
    <w:rsid w:val="00150D9B"/>
    <w:rsid w:val="00151110"/>
    <w:rsid w:val="00151298"/>
    <w:rsid w:val="00151345"/>
    <w:rsid w:val="0015140D"/>
    <w:rsid w:val="00151476"/>
    <w:rsid w:val="00151479"/>
    <w:rsid w:val="001515C5"/>
    <w:rsid w:val="00151693"/>
    <w:rsid w:val="001517BC"/>
    <w:rsid w:val="00151966"/>
    <w:rsid w:val="00151A35"/>
    <w:rsid w:val="00151E25"/>
    <w:rsid w:val="00151FBB"/>
    <w:rsid w:val="00151FE3"/>
    <w:rsid w:val="0015212A"/>
    <w:rsid w:val="0015214A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DBB"/>
    <w:rsid w:val="00153113"/>
    <w:rsid w:val="00153193"/>
    <w:rsid w:val="00153341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B55"/>
    <w:rsid w:val="00155DC4"/>
    <w:rsid w:val="00155EDB"/>
    <w:rsid w:val="001561B3"/>
    <w:rsid w:val="001562A0"/>
    <w:rsid w:val="00156304"/>
    <w:rsid w:val="0015630D"/>
    <w:rsid w:val="0015647F"/>
    <w:rsid w:val="00156875"/>
    <w:rsid w:val="001568FD"/>
    <w:rsid w:val="0015694F"/>
    <w:rsid w:val="00156AAE"/>
    <w:rsid w:val="00156B12"/>
    <w:rsid w:val="00156B68"/>
    <w:rsid w:val="00156D86"/>
    <w:rsid w:val="00156EB6"/>
    <w:rsid w:val="0015722A"/>
    <w:rsid w:val="001572C5"/>
    <w:rsid w:val="001572F0"/>
    <w:rsid w:val="00157301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B0"/>
    <w:rsid w:val="0016207F"/>
    <w:rsid w:val="001620C9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715"/>
    <w:rsid w:val="00163864"/>
    <w:rsid w:val="00163B2F"/>
    <w:rsid w:val="00163C01"/>
    <w:rsid w:val="00163C29"/>
    <w:rsid w:val="00163CD3"/>
    <w:rsid w:val="00163E3F"/>
    <w:rsid w:val="0016427A"/>
    <w:rsid w:val="001644F8"/>
    <w:rsid w:val="00164598"/>
    <w:rsid w:val="0016475A"/>
    <w:rsid w:val="00164768"/>
    <w:rsid w:val="00164AFD"/>
    <w:rsid w:val="00164B43"/>
    <w:rsid w:val="00164C94"/>
    <w:rsid w:val="00164D34"/>
    <w:rsid w:val="0016531B"/>
    <w:rsid w:val="00165745"/>
    <w:rsid w:val="00165864"/>
    <w:rsid w:val="001658BE"/>
    <w:rsid w:val="00165B0C"/>
    <w:rsid w:val="00165B13"/>
    <w:rsid w:val="00165C30"/>
    <w:rsid w:val="00165C8F"/>
    <w:rsid w:val="00165E2A"/>
    <w:rsid w:val="00165E6A"/>
    <w:rsid w:val="001661C5"/>
    <w:rsid w:val="001662E0"/>
    <w:rsid w:val="00166301"/>
    <w:rsid w:val="001663F2"/>
    <w:rsid w:val="0016640D"/>
    <w:rsid w:val="0016685D"/>
    <w:rsid w:val="001668CB"/>
    <w:rsid w:val="00166957"/>
    <w:rsid w:val="00166977"/>
    <w:rsid w:val="00166B3F"/>
    <w:rsid w:val="00166C28"/>
    <w:rsid w:val="00166FCC"/>
    <w:rsid w:val="00167088"/>
    <w:rsid w:val="0016711F"/>
    <w:rsid w:val="0016738E"/>
    <w:rsid w:val="0016744F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70065"/>
    <w:rsid w:val="001701BB"/>
    <w:rsid w:val="001701FB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B0"/>
    <w:rsid w:val="001717D8"/>
    <w:rsid w:val="00171846"/>
    <w:rsid w:val="0017192F"/>
    <w:rsid w:val="00171CF4"/>
    <w:rsid w:val="00171D05"/>
    <w:rsid w:val="00171ED8"/>
    <w:rsid w:val="00172212"/>
    <w:rsid w:val="0017245B"/>
    <w:rsid w:val="001727DB"/>
    <w:rsid w:val="0017299C"/>
    <w:rsid w:val="00172C0A"/>
    <w:rsid w:val="00172CF0"/>
    <w:rsid w:val="00172E6F"/>
    <w:rsid w:val="0017312E"/>
    <w:rsid w:val="001731A7"/>
    <w:rsid w:val="00173212"/>
    <w:rsid w:val="001732A8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7D3"/>
    <w:rsid w:val="0017480D"/>
    <w:rsid w:val="00174847"/>
    <w:rsid w:val="00174FD8"/>
    <w:rsid w:val="001750E5"/>
    <w:rsid w:val="00175137"/>
    <w:rsid w:val="001752E2"/>
    <w:rsid w:val="00175337"/>
    <w:rsid w:val="001755C6"/>
    <w:rsid w:val="001757DD"/>
    <w:rsid w:val="00175823"/>
    <w:rsid w:val="00175FBC"/>
    <w:rsid w:val="0017611E"/>
    <w:rsid w:val="00176281"/>
    <w:rsid w:val="001762AD"/>
    <w:rsid w:val="001762F1"/>
    <w:rsid w:val="001762FA"/>
    <w:rsid w:val="00176369"/>
    <w:rsid w:val="00176A46"/>
    <w:rsid w:val="00176B41"/>
    <w:rsid w:val="00176C8A"/>
    <w:rsid w:val="00176EE3"/>
    <w:rsid w:val="00177355"/>
    <w:rsid w:val="00177387"/>
    <w:rsid w:val="001774FC"/>
    <w:rsid w:val="001775EC"/>
    <w:rsid w:val="00177685"/>
    <w:rsid w:val="0017783F"/>
    <w:rsid w:val="0017797F"/>
    <w:rsid w:val="001779F7"/>
    <w:rsid w:val="00177A80"/>
    <w:rsid w:val="00177AF3"/>
    <w:rsid w:val="00177C0F"/>
    <w:rsid w:val="00177E69"/>
    <w:rsid w:val="001804BB"/>
    <w:rsid w:val="00180725"/>
    <w:rsid w:val="00180777"/>
    <w:rsid w:val="00180800"/>
    <w:rsid w:val="00180880"/>
    <w:rsid w:val="001808C6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A3"/>
    <w:rsid w:val="0018159A"/>
    <w:rsid w:val="001818A6"/>
    <w:rsid w:val="001818B5"/>
    <w:rsid w:val="001819F8"/>
    <w:rsid w:val="00181A9D"/>
    <w:rsid w:val="00182022"/>
    <w:rsid w:val="00182060"/>
    <w:rsid w:val="001820E2"/>
    <w:rsid w:val="001822BB"/>
    <w:rsid w:val="001822C5"/>
    <w:rsid w:val="001826EE"/>
    <w:rsid w:val="0018277A"/>
    <w:rsid w:val="001829C5"/>
    <w:rsid w:val="00182C4F"/>
    <w:rsid w:val="00182D1B"/>
    <w:rsid w:val="00182DB3"/>
    <w:rsid w:val="00182EE3"/>
    <w:rsid w:val="00182EE4"/>
    <w:rsid w:val="0018303F"/>
    <w:rsid w:val="00183104"/>
    <w:rsid w:val="0018323A"/>
    <w:rsid w:val="001833FE"/>
    <w:rsid w:val="00183437"/>
    <w:rsid w:val="0018357F"/>
    <w:rsid w:val="0018360B"/>
    <w:rsid w:val="001836DA"/>
    <w:rsid w:val="001836E4"/>
    <w:rsid w:val="0018387E"/>
    <w:rsid w:val="00183880"/>
    <w:rsid w:val="0018399C"/>
    <w:rsid w:val="00183BC3"/>
    <w:rsid w:val="00183D67"/>
    <w:rsid w:val="00183DE3"/>
    <w:rsid w:val="0018406C"/>
    <w:rsid w:val="0018425C"/>
    <w:rsid w:val="00184364"/>
    <w:rsid w:val="00184509"/>
    <w:rsid w:val="00184610"/>
    <w:rsid w:val="00184649"/>
    <w:rsid w:val="0018464C"/>
    <w:rsid w:val="001846A4"/>
    <w:rsid w:val="00184878"/>
    <w:rsid w:val="001848A9"/>
    <w:rsid w:val="00184A51"/>
    <w:rsid w:val="00184AB2"/>
    <w:rsid w:val="00184BB1"/>
    <w:rsid w:val="00184FB6"/>
    <w:rsid w:val="0018532A"/>
    <w:rsid w:val="001853F3"/>
    <w:rsid w:val="001858AB"/>
    <w:rsid w:val="00185A0A"/>
    <w:rsid w:val="00185B63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751"/>
    <w:rsid w:val="00186891"/>
    <w:rsid w:val="001868AA"/>
    <w:rsid w:val="0018694C"/>
    <w:rsid w:val="00186B8D"/>
    <w:rsid w:val="00186CB9"/>
    <w:rsid w:val="00186CCB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55"/>
    <w:rsid w:val="00190341"/>
    <w:rsid w:val="001905AE"/>
    <w:rsid w:val="001905F9"/>
    <w:rsid w:val="0019087C"/>
    <w:rsid w:val="00190CC5"/>
    <w:rsid w:val="00190F6F"/>
    <w:rsid w:val="00191600"/>
    <w:rsid w:val="001916D0"/>
    <w:rsid w:val="00191A7C"/>
    <w:rsid w:val="00191B63"/>
    <w:rsid w:val="00191BA5"/>
    <w:rsid w:val="00191D82"/>
    <w:rsid w:val="00191F4B"/>
    <w:rsid w:val="00192018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3024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64B"/>
    <w:rsid w:val="00194654"/>
    <w:rsid w:val="00194757"/>
    <w:rsid w:val="00194769"/>
    <w:rsid w:val="00194906"/>
    <w:rsid w:val="00194916"/>
    <w:rsid w:val="00194BD3"/>
    <w:rsid w:val="00194D44"/>
    <w:rsid w:val="00194DAE"/>
    <w:rsid w:val="00194DB3"/>
    <w:rsid w:val="00195240"/>
    <w:rsid w:val="00195997"/>
    <w:rsid w:val="001959CA"/>
    <w:rsid w:val="00195AB4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C25"/>
    <w:rsid w:val="00197C36"/>
    <w:rsid w:val="00197DC0"/>
    <w:rsid w:val="00197EC9"/>
    <w:rsid w:val="00197F67"/>
    <w:rsid w:val="001A01E7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712"/>
    <w:rsid w:val="001A18BF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502"/>
    <w:rsid w:val="001A25AE"/>
    <w:rsid w:val="001A269B"/>
    <w:rsid w:val="001A2749"/>
    <w:rsid w:val="001A2968"/>
    <w:rsid w:val="001A2D23"/>
    <w:rsid w:val="001A2E56"/>
    <w:rsid w:val="001A2EEF"/>
    <w:rsid w:val="001A33D5"/>
    <w:rsid w:val="001A33F3"/>
    <w:rsid w:val="001A3594"/>
    <w:rsid w:val="001A375F"/>
    <w:rsid w:val="001A377D"/>
    <w:rsid w:val="001A38F7"/>
    <w:rsid w:val="001A3925"/>
    <w:rsid w:val="001A3A84"/>
    <w:rsid w:val="001A3BAB"/>
    <w:rsid w:val="001A3BE1"/>
    <w:rsid w:val="001A3C3C"/>
    <w:rsid w:val="001A3CC7"/>
    <w:rsid w:val="001A3D06"/>
    <w:rsid w:val="001A3EEB"/>
    <w:rsid w:val="001A3FF2"/>
    <w:rsid w:val="001A4204"/>
    <w:rsid w:val="001A42B9"/>
    <w:rsid w:val="001A43BD"/>
    <w:rsid w:val="001A4558"/>
    <w:rsid w:val="001A47C5"/>
    <w:rsid w:val="001A47DD"/>
    <w:rsid w:val="001A48FA"/>
    <w:rsid w:val="001A4C10"/>
    <w:rsid w:val="001A4D8D"/>
    <w:rsid w:val="001A4F6E"/>
    <w:rsid w:val="001A50A5"/>
    <w:rsid w:val="001A5211"/>
    <w:rsid w:val="001A522F"/>
    <w:rsid w:val="001A547F"/>
    <w:rsid w:val="001A5666"/>
    <w:rsid w:val="001A5B01"/>
    <w:rsid w:val="001A5CBE"/>
    <w:rsid w:val="001A5D69"/>
    <w:rsid w:val="001A5E4F"/>
    <w:rsid w:val="001A60FE"/>
    <w:rsid w:val="001A618C"/>
    <w:rsid w:val="001A61A8"/>
    <w:rsid w:val="001A6215"/>
    <w:rsid w:val="001A634D"/>
    <w:rsid w:val="001A640B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E7E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9D4"/>
    <w:rsid w:val="001B0A2F"/>
    <w:rsid w:val="001B0BB9"/>
    <w:rsid w:val="001B0C82"/>
    <w:rsid w:val="001B0D99"/>
    <w:rsid w:val="001B1008"/>
    <w:rsid w:val="001B102B"/>
    <w:rsid w:val="001B1597"/>
    <w:rsid w:val="001B15D8"/>
    <w:rsid w:val="001B1772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F25"/>
    <w:rsid w:val="001B3126"/>
    <w:rsid w:val="001B3133"/>
    <w:rsid w:val="001B313B"/>
    <w:rsid w:val="001B3251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14B"/>
    <w:rsid w:val="001B427F"/>
    <w:rsid w:val="001B438E"/>
    <w:rsid w:val="001B4426"/>
    <w:rsid w:val="001B4618"/>
    <w:rsid w:val="001B466C"/>
    <w:rsid w:val="001B48B7"/>
    <w:rsid w:val="001B48EC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703A"/>
    <w:rsid w:val="001B7124"/>
    <w:rsid w:val="001B7214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A4"/>
    <w:rsid w:val="001C07BE"/>
    <w:rsid w:val="001C07F6"/>
    <w:rsid w:val="001C0AA3"/>
    <w:rsid w:val="001C0D1D"/>
    <w:rsid w:val="001C0F8C"/>
    <w:rsid w:val="001C0FB3"/>
    <w:rsid w:val="001C0FB6"/>
    <w:rsid w:val="001C0FF6"/>
    <w:rsid w:val="001C11CB"/>
    <w:rsid w:val="001C1240"/>
    <w:rsid w:val="001C134F"/>
    <w:rsid w:val="001C15A7"/>
    <w:rsid w:val="001C1611"/>
    <w:rsid w:val="001C168E"/>
    <w:rsid w:val="001C16A1"/>
    <w:rsid w:val="001C16DA"/>
    <w:rsid w:val="001C1735"/>
    <w:rsid w:val="001C1747"/>
    <w:rsid w:val="001C1ACA"/>
    <w:rsid w:val="001C1AE6"/>
    <w:rsid w:val="001C20FA"/>
    <w:rsid w:val="001C236B"/>
    <w:rsid w:val="001C24F9"/>
    <w:rsid w:val="001C25E2"/>
    <w:rsid w:val="001C2639"/>
    <w:rsid w:val="001C2879"/>
    <w:rsid w:val="001C296C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F75"/>
    <w:rsid w:val="001C4192"/>
    <w:rsid w:val="001C42D2"/>
    <w:rsid w:val="001C46B1"/>
    <w:rsid w:val="001C47C5"/>
    <w:rsid w:val="001C4A45"/>
    <w:rsid w:val="001C4BC4"/>
    <w:rsid w:val="001C4C48"/>
    <w:rsid w:val="001C4CE6"/>
    <w:rsid w:val="001C4D39"/>
    <w:rsid w:val="001C4DE8"/>
    <w:rsid w:val="001C5012"/>
    <w:rsid w:val="001C5118"/>
    <w:rsid w:val="001C524E"/>
    <w:rsid w:val="001C52AF"/>
    <w:rsid w:val="001C5416"/>
    <w:rsid w:val="001C5460"/>
    <w:rsid w:val="001C5475"/>
    <w:rsid w:val="001C5483"/>
    <w:rsid w:val="001C549C"/>
    <w:rsid w:val="001C55DA"/>
    <w:rsid w:val="001C57EB"/>
    <w:rsid w:val="001C57FD"/>
    <w:rsid w:val="001C58D6"/>
    <w:rsid w:val="001C59AD"/>
    <w:rsid w:val="001C5B25"/>
    <w:rsid w:val="001C5BC5"/>
    <w:rsid w:val="001C5D54"/>
    <w:rsid w:val="001C5FA1"/>
    <w:rsid w:val="001C6039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DCF"/>
    <w:rsid w:val="001C6EA8"/>
    <w:rsid w:val="001C6F72"/>
    <w:rsid w:val="001C6FC2"/>
    <w:rsid w:val="001C708B"/>
    <w:rsid w:val="001C7194"/>
    <w:rsid w:val="001C71DF"/>
    <w:rsid w:val="001C7228"/>
    <w:rsid w:val="001C727A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CBE"/>
    <w:rsid w:val="001D0E5A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6E6"/>
    <w:rsid w:val="001D18CB"/>
    <w:rsid w:val="001D1995"/>
    <w:rsid w:val="001D1ACB"/>
    <w:rsid w:val="001D1B0A"/>
    <w:rsid w:val="001D1C0E"/>
    <w:rsid w:val="001D200D"/>
    <w:rsid w:val="001D20F4"/>
    <w:rsid w:val="001D2190"/>
    <w:rsid w:val="001D21F4"/>
    <w:rsid w:val="001D21FC"/>
    <w:rsid w:val="001D2204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53"/>
    <w:rsid w:val="001D359B"/>
    <w:rsid w:val="001D36DE"/>
    <w:rsid w:val="001D3C2F"/>
    <w:rsid w:val="001D3DE3"/>
    <w:rsid w:val="001D3EB2"/>
    <w:rsid w:val="001D3F2F"/>
    <w:rsid w:val="001D409B"/>
    <w:rsid w:val="001D40B3"/>
    <w:rsid w:val="001D40BE"/>
    <w:rsid w:val="001D420E"/>
    <w:rsid w:val="001D443C"/>
    <w:rsid w:val="001D4456"/>
    <w:rsid w:val="001D459C"/>
    <w:rsid w:val="001D4CEE"/>
    <w:rsid w:val="001D4EFF"/>
    <w:rsid w:val="001D53A1"/>
    <w:rsid w:val="001D5435"/>
    <w:rsid w:val="001D5634"/>
    <w:rsid w:val="001D5721"/>
    <w:rsid w:val="001D5802"/>
    <w:rsid w:val="001D5868"/>
    <w:rsid w:val="001D5B12"/>
    <w:rsid w:val="001D5BB0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B6C"/>
    <w:rsid w:val="001D7BCA"/>
    <w:rsid w:val="001D7CC7"/>
    <w:rsid w:val="001D7DBC"/>
    <w:rsid w:val="001D7E99"/>
    <w:rsid w:val="001E0041"/>
    <w:rsid w:val="001E0162"/>
    <w:rsid w:val="001E048E"/>
    <w:rsid w:val="001E0499"/>
    <w:rsid w:val="001E08DA"/>
    <w:rsid w:val="001E08F5"/>
    <w:rsid w:val="001E09AB"/>
    <w:rsid w:val="001E0AA9"/>
    <w:rsid w:val="001E0BDA"/>
    <w:rsid w:val="001E0D4B"/>
    <w:rsid w:val="001E0E5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A5D"/>
    <w:rsid w:val="001E1ABD"/>
    <w:rsid w:val="001E1C75"/>
    <w:rsid w:val="001E1CC4"/>
    <w:rsid w:val="001E1CEE"/>
    <w:rsid w:val="001E1CF3"/>
    <w:rsid w:val="001E1EE0"/>
    <w:rsid w:val="001E22F2"/>
    <w:rsid w:val="001E2302"/>
    <w:rsid w:val="001E230F"/>
    <w:rsid w:val="001E2410"/>
    <w:rsid w:val="001E245D"/>
    <w:rsid w:val="001E24FF"/>
    <w:rsid w:val="001E250E"/>
    <w:rsid w:val="001E25DD"/>
    <w:rsid w:val="001E2613"/>
    <w:rsid w:val="001E2670"/>
    <w:rsid w:val="001E26B3"/>
    <w:rsid w:val="001E26FD"/>
    <w:rsid w:val="001E2796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466"/>
    <w:rsid w:val="001E385B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4FC"/>
    <w:rsid w:val="001E472B"/>
    <w:rsid w:val="001E47BF"/>
    <w:rsid w:val="001E47D6"/>
    <w:rsid w:val="001E47EB"/>
    <w:rsid w:val="001E47F5"/>
    <w:rsid w:val="001E4AB7"/>
    <w:rsid w:val="001E4EC5"/>
    <w:rsid w:val="001E4FE9"/>
    <w:rsid w:val="001E5192"/>
    <w:rsid w:val="001E54A8"/>
    <w:rsid w:val="001E55AC"/>
    <w:rsid w:val="001E5637"/>
    <w:rsid w:val="001E57D0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655"/>
    <w:rsid w:val="001E67F0"/>
    <w:rsid w:val="001E685E"/>
    <w:rsid w:val="001E6943"/>
    <w:rsid w:val="001E69E3"/>
    <w:rsid w:val="001E6A5B"/>
    <w:rsid w:val="001E6A6E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23A"/>
    <w:rsid w:val="001E723B"/>
    <w:rsid w:val="001E7271"/>
    <w:rsid w:val="001E7422"/>
    <w:rsid w:val="001E7774"/>
    <w:rsid w:val="001E789C"/>
    <w:rsid w:val="001E7A04"/>
    <w:rsid w:val="001E7A87"/>
    <w:rsid w:val="001E7B8C"/>
    <w:rsid w:val="001E7E16"/>
    <w:rsid w:val="001E7F1B"/>
    <w:rsid w:val="001E7FC3"/>
    <w:rsid w:val="001F00CE"/>
    <w:rsid w:val="001F0426"/>
    <w:rsid w:val="001F0477"/>
    <w:rsid w:val="001F05AF"/>
    <w:rsid w:val="001F05E2"/>
    <w:rsid w:val="001F0C69"/>
    <w:rsid w:val="001F0D62"/>
    <w:rsid w:val="001F0F80"/>
    <w:rsid w:val="001F0FD0"/>
    <w:rsid w:val="001F12C4"/>
    <w:rsid w:val="001F1381"/>
    <w:rsid w:val="001F1413"/>
    <w:rsid w:val="001F14F1"/>
    <w:rsid w:val="001F1786"/>
    <w:rsid w:val="001F183C"/>
    <w:rsid w:val="001F1907"/>
    <w:rsid w:val="001F19CE"/>
    <w:rsid w:val="001F1CA0"/>
    <w:rsid w:val="001F1D42"/>
    <w:rsid w:val="001F1EEB"/>
    <w:rsid w:val="001F1F1B"/>
    <w:rsid w:val="001F20B0"/>
    <w:rsid w:val="001F2222"/>
    <w:rsid w:val="001F226F"/>
    <w:rsid w:val="001F2279"/>
    <w:rsid w:val="001F235F"/>
    <w:rsid w:val="001F2B19"/>
    <w:rsid w:val="001F2B8C"/>
    <w:rsid w:val="001F2C59"/>
    <w:rsid w:val="001F2D82"/>
    <w:rsid w:val="001F2D9E"/>
    <w:rsid w:val="001F300F"/>
    <w:rsid w:val="001F31CE"/>
    <w:rsid w:val="001F3443"/>
    <w:rsid w:val="001F35F2"/>
    <w:rsid w:val="001F3611"/>
    <w:rsid w:val="001F38C5"/>
    <w:rsid w:val="001F38E3"/>
    <w:rsid w:val="001F395E"/>
    <w:rsid w:val="001F3A11"/>
    <w:rsid w:val="001F3B43"/>
    <w:rsid w:val="001F3D40"/>
    <w:rsid w:val="001F4086"/>
    <w:rsid w:val="001F41EF"/>
    <w:rsid w:val="001F4285"/>
    <w:rsid w:val="001F4460"/>
    <w:rsid w:val="001F48CE"/>
    <w:rsid w:val="001F4955"/>
    <w:rsid w:val="001F49DE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620"/>
    <w:rsid w:val="001F6661"/>
    <w:rsid w:val="001F672E"/>
    <w:rsid w:val="001F67A8"/>
    <w:rsid w:val="001F682A"/>
    <w:rsid w:val="001F68F0"/>
    <w:rsid w:val="001F6B47"/>
    <w:rsid w:val="001F6BE1"/>
    <w:rsid w:val="001F6FFD"/>
    <w:rsid w:val="001F7124"/>
    <w:rsid w:val="001F72FF"/>
    <w:rsid w:val="001F74F5"/>
    <w:rsid w:val="001F750D"/>
    <w:rsid w:val="001F7667"/>
    <w:rsid w:val="001F77B9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B77"/>
    <w:rsid w:val="00200B8F"/>
    <w:rsid w:val="002010FC"/>
    <w:rsid w:val="00201174"/>
    <w:rsid w:val="00201438"/>
    <w:rsid w:val="0020147B"/>
    <w:rsid w:val="002014F3"/>
    <w:rsid w:val="00201519"/>
    <w:rsid w:val="0020170B"/>
    <w:rsid w:val="0020176B"/>
    <w:rsid w:val="0020178D"/>
    <w:rsid w:val="002017F2"/>
    <w:rsid w:val="00201896"/>
    <w:rsid w:val="00201AA4"/>
    <w:rsid w:val="00201B98"/>
    <w:rsid w:val="00201D53"/>
    <w:rsid w:val="00201F6A"/>
    <w:rsid w:val="00201F95"/>
    <w:rsid w:val="0020205C"/>
    <w:rsid w:val="0020205D"/>
    <w:rsid w:val="002021A1"/>
    <w:rsid w:val="002021A7"/>
    <w:rsid w:val="002023A2"/>
    <w:rsid w:val="002024A1"/>
    <w:rsid w:val="00202627"/>
    <w:rsid w:val="00202654"/>
    <w:rsid w:val="00202740"/>
    <w:rsid w:val="002028B2"/>
    <w:rsid w:val="0020307C"/>
    <w:rsid w:val="002032B5"/>
    <w:rsid w:val="002033A6"/>
    <w:rsid w:val="0020343E"/>
    <w:rsid w:val="00203501"/>
    <w:rsid w:val="0020354E"/>
    <w:rsid w:val="002035AB"/>
    <w:rsid w:val="002035DE"/>
    <w:rsid w:val="00203660"/>
    <w:rsid w:val="00203A60"/>
    <w:rsid w:val="00203A6B"/>
    <w:rsid w:val="00203BEA"/>
    <w:rsid w:val="00203CDE"/>
    <w:rsid w:val="00203D3E"/>
    <w:rsid w:val="00203FDE"/>
    <w:rsid w:val="002040EC"/>
    <w:rsid w:val="002041C1"/>
    <w:rsid w:val="00204284"/>
    <w:rsid w:val="002042F8"/>
    <w:rsid w:val="002046E0"/>
    <w:rsid w:val="00204933"/>
    <w:rsid w:val="00204B6B"/>
    <w:rsid w:val="00204B6D"/>
    <w:rsid w:val="00204BE8"/>
    <w:rsid w:val="00204C79"/>
    <w:rsid w:val="00204D9D"/>
    <w:rsid w:val="00204DB8"/>
    <w:rsid w:val="00204ECC"/>
    <w:rsid w:val="002052DD"/>
    <w:rsid w:val="002055B0"/>
    <w:rsid w:val="00205605"/>
    <w:rsid w:val="00205B5C"/>
    <w:rsid w:val="00205BC1"/>
    <w:rsid w:val="002060BF"/>
    <w:rsid w:val="002060D7"/>
    <w:rsid w:val="00206239"/>
    <w:rsid w:val="002062B4"/>
    <w:rsid w:val="0020634D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54"/>
    <w:rsid w:val="00207562"/>
    <w:rsid w:val="00207632"/>
    <w:rsid w:val="0020774D"/>
    <w:rsid w:val="0020778F"/>
    <w:rsid w:val="002078F1"/>
    <w:rsid w:val="00207AE5"/>
    <w:rsid w:val="00207C27"/>
    <w:rsid w:val="00207C3A"/>
    <w:rsid w:val="00207F8B"/>
    <w:rsid w:val="0021031D"/>
    <w:rsid w:val="0021056F"/>
    <w:rsid w:val="00210710"/>
    <w:rsid w:val="00210822"/>
    <w:rsid w:val="00210883"/>
    <w:rsid w:val="00210A37"/>
    <w:rsid w:val="00210A59"/>
    <w:rsid w:val="002111AB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21A7"/>
    <w:rsid w:val="0021224C"/>
    <w:rsid w:val="00212250"/>
    <w:rsid w:val="00212350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455"/>
    <w:rsid w:val="002134A7"/>
    <w:rsid w:val="002137B7"/>
    <w:rsid w:val="002138CE"/>
    <w:rsid w:val="0021391E"/>
    <w:rsid w:val="00213A48"/>
    <w:rsid w:val="00213C5D"/>
    <w:rsid w:val="00213E30"/>
    <w:rsid w:val="00213EC2"/>
    <w:rsid w:val="002142E8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FAD"/>
    <w:rsid w:val="00216527"/>
    <w:rsid w:val="002168DD"/>
    <w:rsid w:val="002168FC"/>
    <w:rsid w:val="00216950"/>
    <w:rsid w:val="002169F4"/>
    <w:rsid w:val="00216C6B"/>
    <w:rsid w:val="00216D19"/>
    <w:rsid w:val="00216D1A"/>
    <w:rsid w:val="00216D32"/>
    <w:rsid w:val="00216D44"/>
    <w:rsid w:val="0021717A"/>
    <w:rsid w:val="002172E8"/>
    <w:rsid w:val="002173DC"/>
    <w:rsid w:val="002173E7"/>
    <w:rsid w:val="0021745A"/>
    <w:rsid w:val="00217532"/>
    <w:rsid w:val="00217535"/>
    <w:rsid w:val="0021789F"/>
    <w:rsid w:val="00217988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15"/>
    <w:rsid w:val="0022045A"/>
    <w:rsid w:val="002204FA"/>
    <w:rsid w:val="0022051B"/>
    <w:rsid w:val="00220773"/>
    <w:rsid w:val="002207F7"/>
    <w:rsid w:val="00220882"/>
    <w:rsid w:val="00220886"/>
    <w:rsid w:val="00220B60"/>
    <w:rsid w:val="00220CEE"/>
    <w:rsid w:val="00220DFE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B0A"/>
    <w:rsid w:val="00221B93"/>
    <w:rsid w:val="00221C6E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D2"/>
    <w:rsid w:val="00222AC3"/>
    <w:rsid w:val="00222D26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B"/>
    <w:rsid w:val="00223F3C"/>
    <w:rsid w:val="00223F58"/>
    <w:rsid w:val="00224018"/>
    <w:rsid w:val="002240F1"/>
    <w:rsid w:val="002245F6"/>
    <w:rsid w:val="00224642"/>
    <w:rsid w:val="00224724"/>
    <w:rsid w:val="002249E6"/>
    <w:rsid w:val="00224BF2"/>
    <w:rsid w:val="00225139"/>
    <w:rsid w:val="0022516D"/>
    <w:rsid w:val="002251D0"/>
    <w:rsid w:val="00225202"/>
    <w:rsid w:val="002253BD"/>
    <w:rsid w:val="00225410"/>
    <w:rsid w:val="002254C5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A0F"/>
    <w:rsid w:val="00226A53"/>
    <w:rsid w:val="00226B6B"/>
    <w:rsid w:val="00226D52"/>
    <w:rsid w:val="00226D6E"/>
    <w:rsid w:val="00226F29"/>
    <w:rsid w:val="00226F90"/>
    <w:rsid w:val="0022704F"/>
    <w:rsid w:val="002270F5"/>
    <w:rsid w:val="00227189"/>
    <w:rsid w:val="00227208"/>
    <w:rsid w:val="00227230"/>
    <w:rsid w:val="0022733E"/>
    <w:rsid w:val="00227451"/>
    <w:rsid w:val="00227566"/>
    <w:rsid w:val="00227595"/>
    <w:rsid w:val="002276A3"/>
    <w:rsid w:val="0022789B"/>
    <w:rsid w:val="00227A9F"/>
    <w:rsid w:val="00227C14"/>
    <w:rsid w:val="00227C20"/>
    <w:rsid w:val="00227DC0"/>
    <w:rsid w:val="00227E85"/>
    <w:rsid w:val="00230099"/>
    <w:rsid w:val="0023014C"/>
    <w:rsid w:val="00230204"/>
    <w:rsid w:val="0023023C"/>
    <w:rsid w:val="00230459"/>
    <w:rsid w:val="00230534"/>
    <w:rsid w:val="00230690"/>
    <w:rsid w:val="002310E5"/>
    <w:rsid w:val="0023123B"/>
    <w:rsid w:val="00231242"/>
    <w:rsid w:val="002313CD"/>
    <w:rsid w:val="00231901"/>
    <w:rsid w:val="00231933"/>
    <w:rsid w:val="00231B8D"/>
    <w:rsid w:val="00231CEA"/>
    <w:rsid w:val="00231D1E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3221"/>
    <w:rsid w:val="00233366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412E"/>
    <w:rsid w:val="002341CA"/>
    <w:rsid w:val="0023449C"/>
    <w:rsid w:val="002344C2"/>
    <w:rsid w:val="002345FB"/>
    <w:rsid w:val="002346C8"/>
    <w:rsid w:val="00234AA5"/>
    <w:rsid w:val="00234B19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23E"/>
    <w:rsid w:val="00236303"/>
    <w:rsid w:val="002367AA"/>
    <w:rsid w:val="0023687C"/>
    <w:rsid w:val="00236885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BD4"/>
    <w:rsid w:val="00237C9B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CB5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E66"/>
    <w:rsid w:val="0024312D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327"/>
    <w:rsid w:val="00244381"/>
    <w:rsid w:val="00244426"/>
    <w:rsid w:val="00244A85"/>
    <w:rsid w:val="00244B32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FF"/>
    <w:rsid w:val="00245B6B"/>
    <w:rsid w:val="00245C0A"/>
    <w:rsid w:val="00245C59"/>
    <w:rsid w:val="00245C74"/>
    <w:rsid w:val="00245EDD"/>
    <w:rsid w:val="002460A3"/>
    <w:rsid w:val="0024614D"/>
    <w:rsid w:val="00246176"/>
    <w:rsid w:val="00246199"/>
    <w:rsid w:val="0024624B"/>
    <w:rsid w:val="002462BC"/>
    <w:rsid w:val="00246327"/>
    <w:rsid w:val="0024651E"/>
    <w:rsid w:val="002468CC"/>
    <w:rsid w:val="00246913"/>
    <w:rsid w:val="00246A85"/>
    <w:rsid w:val="0024714A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C5E"/>
    <w:rsid w:val="00247C9C"/>
    <w:rsid w:val="00247CB0"/>
    <w:rsid w:val="00247F5E"/>
    <w:rsid w:val="0025022A"/>
    <w:rsid w:val="00250626"/>
    <w:rsid w:val="0025066E"/>
    <w:rsid w:val="0025067A"/>
    <w:rsid w:val="0025078B"/>
    <w:rsid w:val="00250BB5"/>
    <w:rsid w:val="00250CF8"/>
    <w:rsid w:val="00250F31"/>
    <w:rsid w:val="00251095"/>
    <w:rsid w:val="002510BC"/>
    <w:rsid w:val="00251241"/>
    <w:rsid w:val="0025151E"/>
    <w:rsid w:val="00251542"/>
    <w:rsid w:val="002515DC"/>
    <w:rsid w:val="00251621"/>
    <w:rsid w:val="00251B9B"/>
    <w:rsid w:val="00251D7B"/>
    <w:rsid w:val="00252590"/>
    <w:rsid w:val="002527D8"/>
    <w:rsid w:val="002528F0"/>
    <w:rsid w:val="00252C55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C34"/>
    <w:rsid w:val="0025420F"/>
    <w:rsid w:val="002542E9"/>
    <w:rsid w:val="00254311"/>
    <w:rsid w:val="0025441E"/>
    <w:rsid w:val="002544BF"/>
    <w:rsid w:val="0025454B"/>
    <w:rsid w:val="00254683"/>
    <w:rsid w:val="0025474A"/>
    <w:rsid w:val="002547F9"/>
    <w:rsid w:val="00254A86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14A"/>
    <w:rsid w:val="0025733D"/>
    <w:rsid w:val="002574BC"/>
    <w:rsid w:val="0025765A"/>
    <w:rsid w:val="002577ED"/>
    <w:rsid w:val="00257989"/>
    <w:rsid w:val="00257ACD"/>
    <w:rsid w:val="00257BF5"/>
    <w:rsid w:val="00257C99"/>
    <w:rsid w:val="00257CA3"/>
    <w:rsid w:val="00257E2F"/>
    <w:rsid w:val="00257F31"/>
    <w:rsid w:val="00257F94"/>
    <w:rsid w:val="002601BE"/>
    <w:rsid w:val="002604EA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62"/>
    <w:rsid w:val="00261EAA"/>
    <w:rsid w:val="00261F1B"/>
    <w:rsid w:val="00262043"/>
    <w:rsid w:val="0026218A"/>
    <w:rsid w:val="0026223F"/>
    <w:rsid w:val="002622C8"/>
    <w:rsid w:val="002623B2"/>
    <w:rsid w:val="00262405"/>
    <w:rsid w:val="0026252E"/>
    <w:rsid w:val="002625A6"/>
    <w:rsid w:val="002628FB"/>
    <w:rsid w:val="00262916"/>
    <w:rsid w:val="002629CE"/>
    <w:rsid w:val="00262BAE"/>
    <w:rsid w:val="00262CA9"/>
    <w:rsid w:val="00262D76"/>
    <w:rsid w:val="00262E14"/>
    <w:rsid w:val="00263119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E21"/>
    <w:rsid w:val="00264186"/>
    <w:rsid w:val="00264341"/>
    <w:rsid w:val="0026442A"/>
    <w:rsid w:val="00264461"/>
    <w:rsid w:val="00264465"/>
    <w:rsid w:val="002646F5"/>
    <w:rsid w:val="0026470C"/>
    <w:rsid w:val="00264C1A"/>
    <w:rsid w:val="00264C51"/>
    <w:rsid w:val="00264E04"/>
    <w:rsid w:val="0026526C"/>
    <w:rsid w:val="0026550A"/>
    <w:rsid w:val="002656C6"/>
    <w:rsid w:val="002656EC"/>
    <w:rsid w:val="002656F1"/>
    <w:rsid w:val="00265735"/>
    <w:rsid w:val="00265942"/>
    <w:rsid w:val="00265A63"/>
    <w:rsid w:val="00265BFC"/>
    <w:rsid w:val="00265C87"/>
    <w:rsid w:val="00265CCA"/>
    <w:rsid w:val="00265F02"/>
    <w:rsid w:val="00265F4B"/>
    <w:rsid w:val="00265FF4"/>
    <w:rsid w:val="002662DC"/>
    <w:rsid w:val="0026636E"/>
    <w:rsid w:val="00266387"/>
    <w:rsid w:val="0026640E"/>
    <w:rsid w:val="00266660"/>
    <w:rsid w:val="0026670F"/>
    <w:rsid w:val="002667B5"/>
    <w:rsid w:val="002667F9"/>
    <w:rsid w:val="00266874"/>
    <w:rsid w:val="00266B72"/>
    <w:rsid w:val="00266CF3"/>
    <w:rsid w:val="00266DD6"/>
    <w:rsid w:val="00266FBF"/>
    <w:rsid w:val="00267500"/>
    <w:rsid w:val="002675FE"/>
    <w:rsid w:val="0026768C"/>
    <w:rsid w:val="00267933"/>
    <w:rsid w:val="002679FE"/>
    <w:rsid w:val="00267B78"/>
    <w:rsid w:val="00267C1B"/>
    <w:rsid w:val="00267CAF"/>
    <w:rsid w:val="00267EA8"/>
    <w:rsid w:val="00267EF7"/>
    <w:rsid w:val="00267F50"/>
    <w:rsid w:val="00270092"/>
    <w:rsid w:val="002701D2"/>
    <w:rsid w:val="002702F8"/>
    <w:rsid w:val="00270347"/>
    <w:rsid w:val="002703E1"/>
    <w:rsid w:val="00270420"/>
    <w:rsid w:val="0027048B"/>
    <w:rsid w:val="002704A1"/>
    <w:rsid w:val="002707C6"/>
    <w:rsid w:val="0027084F"/>
    <w:rsid w:val="00270A84"/>
    <w:rsid w:val="00270B32"/>
    <w:rsid w:val="00270BB1"/>
    <w:rsid w:val="00270C77"/>
    <w:rsid w:val="0027108F"/>
    <w:rsid w:val="00271172"/>
    <w:rsid w:val="0027136A"/>
    <w:rsid w:val="0027138E"/>
    <w:rsid w:val="002716B3"/>
    <w:rsid w:val="00271A82"/>
    <w:rsid w:val="00271B16"/>
    <w:rsid w:val="00271D80"/>
    <w:rsid w:val="00271DD9"/>
    <w:rsid w:val="00272069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B6"/>
    <w:rsid w:val="00272F1A"/>
    <w:rsid w:val="0027306D"/>
    <w:rsid w:val="002730C7"/>
    <w:rsid w:val="002730FB"/>
    <w:rsid w:val="00273284"/>
    <w:rsid w:val="002733B7"/>
    <w:rsid w:val="002734F6"/>
    <w:rsid w:val="00273505"/>
    <w:rsid w:val="0027381A"/>
    <w:rsid w:val="002739D3"/>
    <w:rsid w:val="00273EFE"/>
    <w:rsid w:val="0027402D"/>
    <w:rsid w:val="0027433E"/>
    <w:rsid w:val="002743C9"/>
    <w:rsid w:val="002744D8"/>
    <w:rsid w:val="002745FE"/>
    <w:rsid w:val="0027460F"/>
    <w:rsid w:val="002746EE"/>
    <w:rsid w:val="00274788"/>
    <w:rsid w:val="002748AD"/>
    <w:rsid w:val="002748B6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E6"/>
    <w:rsid w:val="00276B87"/>
    <w:rsid w:val="00276BFD"/>
    <w:rsid w:val="00276C0C"/>
    <w:rsid w:val="00276CB0"/>
    <w:rsid w:val="00276D00"/>
    <w:rsid w:val="00276F8A"/>
    <w:rsid w:val="0027711A"/>
    <w:rsid w:val="00277195"/>
    <w:rsid w:val="00277220"/>
    <w:rsid w:val="002775DE"/>
    <w:rsid w:val="002775FD"/>
    <w:rsid w:val="00277716"/>
    <w:rsid w:val="0027783F"/>
    <w:rsid w:val="00277856"/>
    <w:rsid w:val="0027792D"/>
    <w:rsid w:val="00277961"/>
    <w:rsid w:val="00277964"/>
    <w:rsid w:val="00277BA3"/>
    <w:rsid w:val="00277C82"/>
    <w:rsid w:val="00277DE9"/>
    <w:rsid w:val="00277EF7"/>
    <w:rsid w:val="00280043"/>
    <w:rsid w:val="0028009E"/>
    <w:rsid w:val="002801D7"/>
    <w:rsid w:val="002807AB"/>
    <w:rsid w:val="00280836"/>
    <w:rsid w:val="00280BBA"/>
    <w:rsid w:val="00280D17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6B"/>
    <w:rsid w:val="0028247A"/>
    <w:rsid w:val="00282570"/>
    <w:rsid w:val="0028268C"/>
    <w:rsid w:val="002827F7"/>
    <w:rsid w:val="00282A55"/>
    <w:rsid w:val="00282A87"/>
    <w:rsid w:val="00282B7B"/>
    <w:rsid w:val="00282B86"/>
    <w:rsid w:val="00282C28"/>
    <w:rsid w:val="00282CCF"/>
    <w:rsid w:val="00282EE6"/>
    <w:rsid w:val="00283000"/>
    <w:rsid w:val="00283549"/>
    <w:rsid w:val="00283707"/>
    <w:rsid w:val="002837F7"/>
    <w:rsid w:val="00283D69"/>
    <w:rsid w:val="00283EFC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27E"/>
    <w:rsid w:val="002852FE"/>
    <w:rsid w:val="002853F0"/>
    <w:rsid w:val="00285665"/>
    <w:rsid w:val="00285885"/>
    <w:rsid w:val="00285992"/>
    <w:rsid w:val="00285A7B"/>
    <w:rsid w:val="00285AA0"/>
    <w:rsid w:val="00285FCA"/>
    <w:rsid w:val="00286055"/>
    <w:rsid w:val="00286065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C33"/>
    <w:rsid w:val="00286C3F"/>
    <w:rsid w:val="00286C60"/>
    <w:rsid w:val="00286CCE"/>
    <w:rsid w:val="00286EC8"/>
    <w:rsid w:val="00286F8B"/>
    <w:rsid w:val="00286F91"/>
    <w:rsid w:val="00286F9A"/>
    <w:rsid w:val="002870FE"/>
    <w:rsid w:val="00287481"/>
    <w:rsid w:val="0028780B"/>
    <w:rsid w:val="0028799D"/>
    <w:rsid w:val="002879F2"/>
    <w:rsid w:val="00287A4B"/>
    <w:rsid w:val="00287A8B"/>
    <w:rsid w:val="00287BDD"/>
    <w:rsid w:val="00287E47"/>
    <w:rsid w:val="0029017C"/>
    <w:rsid w:val="002901C2"/>
    <w:rsid w:val="002904CF"/>
    <w:rsid w:val="002907CE"/>
    <w:rsid w:val="00290803"/>
    <w:rsid w:val="00290930"/>
    <w:rsid w:val="00290A66"/>
    <w:rsid w:val="00290C2E"/>
    <w:rsid w:val="0029100C"/>
    <w:rsid w:val="0029114A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E"/>
    <w:rsid w:val="00294485"/>
    <w:rsid w:val="00294A38"/>
    <w:rsid w:val="00294AA0"/>
    <w:rsid w:val="00294BB1"/>
    <w:rsid w:val="00294C42"/>
    <w:rsid w:val="00294D03"/>
    <w:rsid w:val="00294D76"/>
    <w:rsid w:val="00294EE9"/>
    <w:rsid w:val="00294F0C"/>
    <w:rsid w:val="00294FDB"/>
    <w:rsid w:val="00295143"/>
    <w:rsid w:val="00295262"/>
    <w:rsid w:val="002954F1"/>
    <w:rsid w:val="0029562A"/>
    <w:rsid w:val="00295953"/>
    <w:rsid w:val="00295968"/>
    <w:rsid w:val="002959A8"/>
    <w:rsid w:val="00295B21"/>
    <w:rsid w:val="00295C84"/>
    <w:rsid w:val="00295D68"/>
    <w:rsid w:val="00295F30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98"/>
    <w:rsid w:val="002A0996"/>
    <w:rsid w:val="002A0A0F"/>
    <w:rsid w:val="002A0BED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84"/>
    <w:rsid w:val="002A1C2D"/>
    <w:rsid w:val="002A2181"/>
    <w:rsid w:val="002A22F9"/>
    <w:rsid w:val="002A23B2"/>
    <w:rsid w:val="002A23D5"/>
    <w:rsid w:val="002A24B1"/>
    <w:rsid w:val="002A26A7"/>
    <w:rsid w:val="002A273F"/>
    <w:rsid w:val="002A276B"/>
    <w:rsid w:val="002A2809"/>
    <w:rsid w:val="002A28DB"/>
    <w:rsid w:val="002A28E8"/>
    <w:rsid w:val="002A29B7"/>
    <w:rsid w:val="002A2C4A"/>
    <w:rsid w:val="002A2F39"/>
    <w:rsid w:val="002A30BE"/>
    <w:rsid w:val="002A3155"/>
    <w:rsid w:val="002A3550"/>
    <w:rsid w:val="002A36AF"/>
    <w:rsid w:val="002A3BB0"/>
    <w:rsid w:val="002A3D52"/>
    <w:rsid w:val="002A3DF9"/>
    <w:rsid w:val="002A3E27"/>
    <w:rsid w:val="002A3E7D"/>
    <w:rsid w:val="002A3EE7"/>
    <w:rsid w:val="002A3F01"/>
    <w:rsid w:val="002A405B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2A"/>
    <w:rsid w:val="002A4E72"/>
    <w:rsid w:val="002A4E94"/>
    <w:rsid w:val="002A4F20"/>
    <w:rsid w:val="002A4F26"/>
    <w:rsid w:val="002A4FD0"/>
    <w:rsid w:val="002A51B7"/>
    <w:rsid w:val="002A53E4"/>
    <w:rsid w:val="002A5585"/>
    <w:rsid w:val="002A58B3"/>
    <w:rsid w:val="002A5AB9"/>
    <w:rsid w:val="002A5B87"/>
    <w:rsid w:val="002A5D92"/>
    <w:rsid w:val="002A5EA5"/>
    <w:rsid w:val="002A60C1"/>
    <w:rsid w:val="002A6277"/>
    <w:rsid w:val="002A6705"/>
    <w:rsid w:val="002A6757"/>
    <w:rsid w:val="002A6BB7"/>
    <w:rsid w:val="002A6C16"/>
    <w:rsid w:val="002A6D6E"/>
    <w:rsid w:val="002A6EBB"/>
    <w:rsid w:val="002A6F8E"/>
    <w:rsid w:val="002A7104"/>
    <w:rsid w:val="002A722C"/>
    <w:rsid w:val="002A7332"/>
    <w:rsid w:val="002A7557"/>
    <w:rsid w:val="002A7792"/>
    <w:rsid w:val="002A7851"/>
    <w:rsid w:val="002A7998"/>
    <w:rsid w:val="002A7AD4"/>
    <w:rsid w:val="002A7B99"/>
    <w:rsid w:val="002A7F14"/>
    <w:rsid w:val="002A7F27"/>
    <w:rsid w:val="002B0262"/>
    <w:rsid w:val="002B04A0"/>
    <w:rsid w:val="002B0757"/>
    <w:rsid w:val="002B090D"/>
    <w:rsid w:val="002B0983"/>
    <w:rsid w:val="002B0A84"/>
    <w:rsid w:val="002B0AE7"/>
    <w:rsid w:val="002B0B6A"/>
    <w:rsid w:val="002B0CEB"/>
    <w:rsid w:val="002B0D93"/>
    <w:rsid w:val="002B11A2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2281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3D3"/>
    <w:rsid w:val="002B34CC"/>
    <w:rsid w:val="002B3B21"/>
    <w:rsid w:val="002B3D3D"/>
    <w:rsid w:val="002B3ED4"/>
    <w:rsid w:val="002B43EE"/>
    <w:rsid w:val="002B492C"/>
    <w:rsid w:val="002B49FB"/>
    <w:rsid w:val="002B4CB1"/>
    <w:rsid w:val="002B4D3C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280"/>
    <w:rsid w:val="002B64E4"/>
    <w:rsid w:val="002B6552"/>
    <w:rsid w:val="002B66D6"/>
    <w:rsid w:val="002B6812"/>
    <w:rsid w:val="002B6944"/>
    <w:rsid w:val="002B699D"/>
    <w:rsid w:val="002B6ACD"/>
    <w:rsid w:val="002B6CC8"/>
    <w:rsid w:val="002B6EDB"/>
    <w:rsid w:val="002B7056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961"/>
    <w:rsid w:val="002C0A4F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F3B"/>
    <w:rsid w:val="002C1F4D"/>
    <w:rsid w:val="002C1FB9"/>
    <w:rsid w:val="002C21B3"/>
    <w:rsid w:val="002C2469"/>
    <w:rsid w:val="002C247F"/>
    <w:rsid w:val="002C250C"/>
    <w:rsid w:val="002C2511"/>
    <w:rsid w:val="002C2593"/>
    <w:rsid w:val="002C2777"/>
    <w:rsid w:val="002C282E"/>
    <w:rsid w:val="002C28FC"/>
    <w:rsid w:val="002C2C7F"/>
    <w:rsid w:val="002C2CD3"/>
    <w:rsid w:val="002C2E20"/>
    <w:rsid w:val="002C362C"/>
    <w:rsid w:val="002C36EB"/>
    <w:rsid w:val="002C377B"/>
    <w:rsid w:val="002C3800"/>
    <w:rsid w:val="002C39BE"/>
    <w:rsid w:val="002C3A41"/>
    <w:rsid w:val="002C3CF0"/>
    <w:rsid w:val="002C3E72"/>
    <w:rsid w:val="002C40ED"/>
    <w:rsid w:val="002C430E"/>
    <w:rsid w:val="002C4334"/>
    <w:rsid w:val="002C43F0"/>
    <w:rsid w:val="002C447D"/>
    <w:rsid w:val="002C4553"/>
    <w:rsid w:val="002C4688"/>
    <w:rsid w:val="002C4859"/>
    <w:rsid w:val="002C4891"/>
    <w:rsid w:val="002C4D49"/>
    <w:rsid w:val="002C4D70"/>
    <w:rsid w:val="002C4D82"/>
    <w:rsid w:val="002C4E3E"/>
    <w:rsid w:val="002C4EB2"/>
    <w:rsid w:val="002C4FCA"/>
    <w:rsid w:val="002C50F7"/>
    <w:rsid w:val="002C5239"/>
    <w:rsid w:val="002C5298"/>
    <w:rsid w:val="002C52D8"/>
    <w:rsid w:val="002C54C7"/>
    <w:rsid w:val="002C56D6"/>
    <w:rsid w:val="002C584C"/>
    <w:rsid w:val="002C58C2"/>
    <w:rsid w:val="002C5917"/>
    <w:rsid w:val="002C595D"/>
    <w:rsid w:val="002C5C17"/>
    <w:rsid w:val="002C5CA9"/>
    <w:rsid w:val="002C5DB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7B7"/>
    <w:rsid w:val="002C7828"/>
    <w:rsid w:val="002C796E"/>
    <w:rsid w:val="002C7A6D"/>
    <w:rsid w:val="002C7C5F"/>
    <w:rsid w:val="002C7CB7"/>
    <w:rsid w:val="002C7CD0"/>
    <w:rsid w:val="002C7D32"/>
    <w:rsid w:val="002C7DB3"/>
    <w:rsid w:val="002C7DCA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E1"/>
    <w:rsid w:val="002D160F"/>
    <w:rsid w:val="002D18A8"/>
    <w:rsid w:val="002D1927"/>
    <w:rsid w:val="002D1998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ECB"/>
    <w:rsid w:val="002D3089"/>
    <w:rsid w:val="002D328A"/>
    <w:rsid w:val="002D33FB"/>
    <w:rsid w:val="002D3566"/>
    <w:rsid w:val="002D37ED"/>
    <w:rsid w:val="002D39A4"/>
    <w:rsid w:val="002D3B6D"/>
    <w:rsid w:val="002D3B82"/>
    <w:rsid w:val="002D3BC8"/>
    <w:rsid w:val="002D3DE1"/>
    <w:rsid w:val="002D3EBC"/>
    <w:rsid w:val="002D3EF0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817"/>
    <w:rsid w:val="002D482F"/>
    <w:rsid w:val="002D49A1"/>
    <w:rsid w:val="002D49EE"/>
    <w:rsid w:val="002D4C6C"/>
    <w:rsid w:val="002D4D3B"/>
    <w:rsid w:val="002D4E6D"/>
    <w:rsid w:val="002D500C"/>
    <w:rsid w:val="002D514C"/>
    <w:rsid w:val="002D52C1"/>
    <w:rsid w:val="002D5330"/>
    <w:rsid w:val="002D55CA"/>
    <w:rsid w:val="002D599F"/>
    <w:rsid w:val="002D5C87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854"/>
    <w:rsid w:val="002D68ED"/>
    <w:rsid w:val="002D6AC4"/>
    <w:rsid w:val="002D6AE4"/>
    <w:rsid w:val="002D6BA7"/>
    <w:rsid w:val="002D6F49"/>
    <w:rsid w:val="002D7287"/>
    <w:rsid w:val="002D729A"/>
    <w:rsid w:val="002D72DC"/>
    <w:rsid w:val="002D7305"/>
    <w:rsid w:val="002D758E"/>
    <w:rsid w:val="002D75D2"/>
    <w:rsid w:val="002D772D"/>
    <w:rsid w:val="002D792B"/>
    <w:rsid w:val="002D795E"/>
    <w:rsid w:val="002D79A2"/>
    <w:rsid w:val="002D7B85"/>
    <w:rsid w:val="002D7C90"/>
    <w:rsid w:val="002D7FBE"/>
    <w:rsid w:val="002E0040"/>
    <w:rsid w:val="002E0251"/>
    <w:rsid w:val="002E02B6"/>
    <w:rsid w:val="002E0443"/>
    <w:rsid w:val="002E051F"/>
    <w:rsid w:val="002E0637"/>
    <w:rsid w:val="002E08E3"/>
    <w:rsid w:val="002E0A78"/>
    <w:rsid w:val="002E0A95"/>
    <w:rsid w:val="002E0AE3"/>
    <w:rsid w:val="002E1078"/>
    <w:rsid w:val="002E10D2"/>
    <w:rsid w:val="002E11BF"/>
    <w:rsid w:val="002E1337"/>
    <w:rsid w:val="002E14E1"/>
    <w:rsid w:val="002E1B8D"/>
    <w:rsid w:val="002E1DA5"/>
    <w:rsid w:val="002E2007"/>
    <w:rsid w:val="002E221B"/>
    <w:rsid w:val="002E2301"/>
    <w:rsid w:val="002E2519"/>
    <w:rsid w:val="002E2702"/>
    <w:rsid w:val="002E2723"/>
    <w:rsid w:val="002E2742"/>
    <w:rsid w:val="002E2750"/>
    <w:rsid w:val="002E2783"/>
    <w:rsid w:val="002E27CF"/>
    <w:rsid w:val="002E28A4"/>
    <w:rsid w:val="002E29D5"/>
    <w:rsid w:val="002E2A2E"/>
    <w:rsid w:val="002E2A62"/>
    <w:rsid w:val="002E2B35"/>
    <w:rsid w:val="002E2B6E"/>
    <w:rsid w:val="002E2DA3"/>
    <w:rsid w:val="002E2E1E"/>
    <w:rsid w:val="002E2FE5"/>
    <w:rsid w:val="002E30E6"/>
    <w:rsid w:val="002E3529"/>
    <w:rsid w:val="002E3570"/>
    <w:rsid w:val="002E371C"/>
    <w:rsid w:val="002E3745"/>
    <w:rsid w:val="002E3C3C"/>
    <w:rsid w:val="002E4139"/>
    <w:rsid w:val="002E42A1"/>
    <w:rsid w:val="002E43E6"/>
    <w:rsid w:val="002E43FD"/>
    <w:rsid w:val="002E4968"/>
    <w:rsid w:val="002E49AF"/>
    <w:rsid w:val="002E4B18"/>
    <w:rsid w:val="002E4B34"/>
    <w:rsid w:val="002E4BFD"/>
    <w:rsid w:val="002E4CF7"/>
    <w:rsid w:val="002E4FB6"/>
    <w:rsid w:val="002E50E9"/>
    <w:rsid w:val="002E5305"/>
    <w:rsid w:val="002E57FD"/>
    <w:rsid w:val="002E5851"/>
    <w:rsid w:val="002E58B4"/>
    <w:rsid w:val="002E595B"/>
    <w:rsid w:val="002E5AA9"/>
    <w:rsid w:val="002E5BE4"/>
    <w:rsid w:val="002E5D4C"/>
    <w:rsid w:val="002E5EAA"/>
    <w:rsid w:val="002E5F44"/>
    <w:rsid w:val="002E5FE4"/>
    <w:rsid w:val="002E603F"/>
    <w:rsid w:val="002E6346"/>
    <w:rsid w:val="002E636A"/>
    <w:rsid w:val="002E6396"/>
    <w:rsid w:val="002E66A9"/>
    <w:rsid w:val="002E698D"/>
    <w:rsid w:val="002E69AF"/>
    <w:rsid w:val="002E6CC2"/>
    <w:rsid w:val="002E6DBA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B4A"/>
    <w:rsid w:val="002E7CE7"/>
    <w:rsid w:val="002E7E29"/>
    <w:rsid w:val="002E7EE6"/>
    <w:rsid w:val="002F01AC"/>
    <w:rsid w:val="002F0233"/>
    <w:rsid w:val="002F0516"/>
    <w:rsid w:val="002F073A"/>
    <w:rsid w:val="002F076D"/>
    <w:rsid w:val="002F07D5"/>
    <w:rsid w:val="002F07E3"/>
    <w:rsid w:val="002F0880"/>
    <w:rsid w:val="002F0A1E"/>
    <w:rsid w:val="002F0EED"/>
    <w:rsid w:val="002F0F1F"/>
    <w:rsid w:val="002F0F2C"/>
    <w:rsid w:val="002F0F66"/>
    <w:rsid w:val="002F11FF"/>
    <w:rsid w:val="002F1345"/>
    <w:rsid w:val="002F1554"/>
    <w:rsid w:val="002F1601"/>
    <w:rsid w:val="002F1751"/>
    <w:rsid w:val="002F1A18"/>
    <w:rsid w:val="002F1C39"/>
    <w:rsid w:val="002F1CD1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A90"/>
    <w:rsid w:val="002F2AF5"/>
    <w:rsid w:val="002F2C76"/>
    <w:rsid w:val="002F2C7D"/>
    <w:rsid w:val="002F2DCC"/>
    <w:rsid w:val="002F2E51"/>
    <w:rsid w:val="002F32B4"/>
    <w:rsid w:val="002F32F9"/>
    <w:rsid w:val="002F34E2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5A"/>
    <w:rsid w:val="002F44A4"/>
    <w:rsid w:val="002F44F5"/>
    <w:rsid w:val="002F4562"/>
    <w:rsid w:val="002F465E"/>
    <w:rsid w:val="002F4670"/>
    <w:rsid w:val="002F473C"/>
    <w:rsid w:val="002F481C"/>
    <w:rsid w:val="002F48C6"/>
    <w:rsid w:val="002F4A23"/>
    <w:rsid w:val="002F4A35"/>
    <w:rsid w:val="002F4B80"/>
    <w:rsid w:val="002F4D69"/>
    <w:rsid w:val="002F4EBC"/>
    <w:rsid w:val="002F4F81"/>
    <w:rsid w:val="002F50D1"/>
    <w:rsid w:val="002F53BB"/>
    <w:rsid w:val="002F56F0"/>
    <w:rsid w:val="002F57A2"/>
    <w:rsid w:val="002F58CB"/>
    <w:rsid w:val="002F5AAA"/>
    <w:rsid w:val="002F5CF6"/>
    <w:rsid w:val="002F60B4"/>
    <w:rsid w:val="002F6380"/>
    <w:rsid w:val="002F67C6"/>
    <w:rsid w:val="002F6B9B"/>
    <w:rsid w:val="002F6DB0"/>
    <w:rsid w:val="002F6E6B"/>
    <w:rsid w:val="002F709A"/>
    <w:rsid w:val="002F70AA"/>
    <w:rsid w:val="002F7471"/>
    <w:rsid w:val="002F7654"/>
    <w:rsid w:val="002F775E"/>
    <w:rsid w:val="002F79E4"/>
    <w:rsid w:val="002F7A0A"/>
    <w:rsid w:val="002F7A62"/>
    <w:rsid w:val="002F7AB4"/>
    <w:rsid w:val="002F7B58"/>
    <w:rsid w:val="002F7C20"/>
    <w:rsid w:val="002F7C2C"/>
    <w:rsid w:val="002F7F2F"/>
    <w:rsid w:val="00300121"/>
    <w:rsid w:val="003002C0"/>
    <w:rsid w:val="0030032E"/>
    <w:rsid w:val="00300348"/>
    <w:rsid w:val="00300585"/>
    <w:rsid w:val="003005D7"/>
    <w:rsid w:val="00300708"/>
    <w:rsid w:val="0030086C"/>
    <w:rsid w:val="003008BD"/>
    <w:rsid w:val="00300C9F"/>
    <w:rsid w:val="00300D44"/>
    <w:rsid w:val="00300E2D"/>
    <w:rsid w:val="00300FC4"/>
    <w:rsid w:val="00301002"/>
    <w:rsid w:val="00301054"/>
    <w:rsid w:val="0030143F"/>
    <w:rsid w:val="003014D5"/>
    <w:rsid w:val="0030174D"/>
    <w:rsid w:val="0030195D"/>
    <w:rsid w:val="00301996"/>
    <w:rsid w:val="00301A09"/>
    <w:rsid w:val="00301A22"/>
    <w:rsid w:val="00301A47"/>
    <w:rsid w:val="00301A75"/>
    <w:rsid w:val="00301AB4"/>
    <w:rsid w:val="00301B7C"/>
    <w:rsid w:val="00301BB7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935"/>
    <w:rsid w:val="003029F3"/>
    <w:rsid w:val="00302A4C"/>
    <w:rsid w:val="00302B1D"/>
    <w:rsid w:val="0030303C"/>
    <w:rsid w:val="0030318E"/>
    <w:rsid w:val="00303248"/>
    <w:rsid w:val="0030336E"/>
    <w:rsid w:val="003038F4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F3"/>
    <w:rsid w:val="00304F02"/>
    <w:rsid w:val="00305033"/>
    <w:rsid w:val="00305037"/>
    <w:rsid w:val="003051E1"/>
    <w:rsid w:val="003052F6"/>
    <w:rsid w:val="00305327"/>
    <w:rsid w:val="0030540C"/>
    <w:rsid w:val="00305412"/>
    <w:rsid w:val="0030544C"/>
    <w:rsid w:val="0030565B"/>
    <w:rsid w:val="003056CC"/>
    <w:rsid w:val="003057D6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91"/>
    <w:rsid w:val="0030684D"/>
    <w:rsid w:val="003068FB"/>
    <w:rsid w:val="00306A0E"/>
    <w:rsid w:val="00306BA1"/>
    <w:rsid w:val="00306BA6"/>
    <w:rsid w:val="00306BE7"/>
    <w:rsid w:val="00306CFA"/>
    <w:rsid w:val="00306EA3"/>
    <w:rsid w:val="0030709B"/>
    <w:rsid w:val="003070D1"/>
    <w:rsid w:val="003073D1"/>
    <w:rsid w:val="00307821"/>
    <w:rsid w:val="00307A24"/>
    <w:rsid w:val="00307B54"/>
    <w:rsid w:val="00307D62"/>
    <w:rsid w:val="00307FB2"/>
    <w:rsid w:val="0031006D"/>
    <w:rsid w:val="003104A4"/>
    <w:rsid w:val="003105ED"/>
    <w:rsid w:val="0031063F"/>
    <w:rsid w:val="00310712"/>
    <w:rsid w:val="003107BA"/>
    <w:rsid w:val="0031094C"/>
    <w:rsid w:val="003109A8"/>
    <w:rsid w:val="00310F4D"/>
    <w:rsid w:val="003110FB"/>
    <w:rsid w:val="003114C9"/>
    <w:rsid w:val="0031157F"/>
    <w:rsid w:val="0031159A"/>
    <w:rsid w:val="0031172B"/>
    <w:rsid w:val="00311774"/>
    <w:rsid w:val="0031192D"/>
    <w:rsid w:val="00311D04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26"/>
    <w:rsid w:val="00313070"/>
    <w:rsid w:val="0031312D"/>
    <w:rsid w:val="00313193"/>
    <w:rsid w:val="003131A2"/>
    <w:rsid w:val="003131A7"/>
    <w:rsid w:val="003131E0"/>
    <w:rsid w:val="00313200"/>
    <w:rsid w:val="003132CC"/>
    <w:rsid w:val="003133D4"/>
    <w:rsid w:val="0031395A"/>
    <w:rsid w:val="00313B8A"/>
    <w:rsid w:val="00313CF8"/>
    <w:rsid w:val="00313D84"/>
    <w:rsid w:val="00313E19"/>
    <w:rsid w:val="00313F3F"/>
    <w:rsid w:val="00314165"/>
    <w:rsid w:val="0031449B"/>
    <w:rsid w:val="00314522"/>
    <w:rsid w:val="00314622"/>
    <w:rsid w:val="003147B2"/>
    <w:rsid w:val="003148D3"/>
    <w:rsid w:val="00314B04"/>
    <w:rsid w:val="00314D19"/>
    <w:rsid w:val="00314E14"/>
    <w:rsid w:val="00314EC5"/>
    <w:rsid w:val="00314F51"/>
    <w:rsid w:val="0031500B"/>
    <w:rsid w:val="0031501C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F6"/>
    <w:rsid w:val="00315999"/>
    <w:rsid w:val="00315B47"/>
    <w:rsid w:val="00315B6C"/>
    <w:rsid w:val="00315BEC"/>
    <w:rsid w:val="00315C23"/>
    <w:rsid w:val="00315CEE"/>
    <w:rsid w:val="00315FE1"/>
    <w:rsid w:val="00316064"/>
    <w:rsid w:val="00316074"/>
    <w:rsid w:val="003160A4"/>
    <w:rsid w:val="00316107"/>
    <w:rsid w:val="00316389"/>
    <w:rsid w:val="00316C6C"/>
    <w:rsid w:val="00316CFC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A12"/>
    <w:rsid w:val="00320A80"/>
    <w:rsid w:val="00320AE3"/>
    <w:rsid w:val="00320E0D"/>
    <w:rsid w:val="003210D5"/>
    <w:rsid w:val="0032165B"/>
    <w:rsid w:val="00321660"/>
    <w:rsid w:val="0032188F"/>
    <w:rsid w:val="0032189E"/>
    <w:rsid w:val="00321ADE"/>
    <w:rsid w:val="00321AEF"/>
    <w:rsid w:val="00321C31"/>
    <w:rsid w:val="00321ECC"/>
    <w:rsid w:val="0032226B"/>
    <w:rsid w:val="003222F2"/>
    <w:rsid w:val="0032248F"/>
    <w:rsid w:val="003224D2"/>
    <w:rsid w:val="003225A8"/>
    <w:rsid w:val="0032266F"/>
    <w:rsid w:val="003229C9"/>
    <w:rsid w:val="00322B98"/>
    <w:rsid w:val="00322CE3"/>
    <w:rsid w:val="00322DD7"/>
    <w:rsid w:val="0032319B"/>
    <w:rsid w:val="00323234"/>
    <w:rsid w:val="003232EA"/>
    <w:rsid w:val="00323343"/>
    <w:rsid w:val="00323655"/>
    <w:rsid w:val="00323757"/>
    <w:rsid w:val="00323784"/>
    <w:rsid w:val="003237AA"/>
    <w:rsid w:val="00323B28"/>
    <w:rsid w:val="00323C64"/>
    <w:rsid w:val="00323F77"/>
    <w:rsid w:val="00324012"/>
    <w:rsid w:val="0032416F"/>
    <w:rsid w:val="00324223"/>
    <w:rsid w:val="003243DD"/>
    <w:rsid w:val="00324436"/>
    <w:rsid w:val="003244EE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3007E"/>
    <w:rsid w:val="003300B0"/>
    <w:rsid w:val="003302D3"/>
    <w:rsid w:val="003302D8"/>
    <w:rsid w:val="0033048A"/>
    <w:rsid w:val="003304AF"/>
    <w:rsid w:val="003304CA"/>
    <w:rsid w:val="003304D8"/>
    <w:rsid w:val="0033063C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B57"/>
    <w:rsid w:val="00333CBD"/>
    <w:rsid w:val="00333CE2"/>
    <w:rsid w:val="00333D3B"/>
    <w:rsid w:val="00333D4A"/>
    <w:rsid w:val="003340D6"/>
    <w:rsid w:val="003341D5"/>
    <w:rsid w:val="00334247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A7C"/>
    <w:rsid w:val="00335B06"/>
    <w:rsid w:val="00335B0C"/>
    <w:rsid w:val="00335C7C"/>
    <w:rsid w:val="00335CA0"/>
    <w:rsid w:val="00335CC9"/>
    <w:rsid w:val="00335CDC"/>
    <w:rsid w:val="00335CEF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EA8"/>
    <w:rsid w:val="0033726A"/>
    <w:rsid w:val="00337344"/>
    <w:rsid w:val="003374BC"/>
    <w:rsid w:val="00337696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699"/>
    <w:rsid w:val="0034173B"/>
    <w:rsid w:val="0034177B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5CD"/>
    <w:rsid w:val="00343674"/>
    <w:rsid w:val="00343894"/>
    <w:rsid w:val="00343A4B"/>
    <w:rsid w:val="00343A75"/>
    <w:rsid w:val="00343CDF"/>
    <w:rsid w:val="00344097"/>
    <w:rsid w:val="003441A0"/>
    <w:rsid w:val="003441E0"/>
    <w:rsid w:val="0034431D"/>
    <w:rsid w:val="003443A1"/>
    <w:rsid w:val="0034443A"/>
    <w:rsid w:val="00344532"/>
    <w:rsid w:val="003445C0"/>
    <w:rsid w:val="00344672"/>
    <w:rsid w:val="00344735"/>
    <w:rsid w:val="00344B23"/>
    <w:rsid w:val="00344C8E"/>
    <w:rsid w:val="00344D63"/>
    <w:rsid w:val="00344E55"/>
    <w:rsid w:val="00344E62"/>
    <w:rsid w:val="0034523A"/>
    <w:rsid w:val="003453C0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46B"/>
    <w:rsid w:val="00346548"/>
    <w:rsid w:val="00346669"/>
    <w:rsid w:val="003466B6"/>
    <w:rsid w:val="003467CE"/>
    <w:rsid w:val="00346863"/>
    <w:rsid w:val="00346995"/>
    <w:rsid w:val="00346D4F"/>
    <w:rsid w:val="00346D53"/>
    <w:rsid w:val="00346D77"/>
    <w:rsid w:val="00346E29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763"/>
    <w:rsid w:val="00350783"/>
    <w:rsid w:val="00350968"/>
    <w:rsid w:val="00350AF0"/>
    <w:rsid w:val="00350B21"/>
    <w:rsid w:val="00350D88"/>
    <w:rsid w:val="00350F85"/>
    <w:rsid w:val="003512E2"/>
    <w:rsid w:val="00351456"/>
    <w:rsid w:val="003514AF"/>
    <w:rsid w:val="003516A5"/>
    <w:rsid w:val="003516E8"/>
    <w:rsid w:val="0035173D"/>
    <w:rsid w:val="0035192B"/>
    <w:rsid w:val="00351A39"/>
    <w:rsid w:val="00351A78"/>
    <w:rsid w:val="00351B26"/>
    <w:rsid w:val="00351C69"/>
    <w:rsid w:val="00351CCD"/>
    <w:rsid w:val="00351F62"/>
    <w:rsid w:val="00351F8D"/>
    <w:rsid w:val="0035205A"/>
    <w:rsid w:val="00352131"/>
    <w:rsid w:val="0035222A"/>
    <w:rsid w:val="00352359"/>
    <w:rsid w:val="003525B6"/>
    <w:rsid w:val="0035261C"/>
    <w:rsid w:val="0035262E"/>
    <w:rsid w:val="003526B9"/>
    <w:rsid w:val="00352978"/>
    <w:rsid w:val="00352D9F"/>
    <w:rsid w:val="00352E4B"/>
    <w:rsid w:val="00352F11"/>
    <w:rsid w:val="0035332C"/>
    <w:rsid w:val="00353364"/>
    <w:rsid w:val="003534CE"/>
    <w:rsid w:val="003535E3"/>
    <w:rsid w:val="00353791"/>
    <w:rsid w:val="00353902"/>
    <w:rsid w:val="003539E9"/>
    <w:rsid w:val="003539F8"/>
    <w:rsid w:val="00353BA0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FB5"/>
    <w:rsid w:val="0035618D"/>
    <w:rsid w:val="003561F7"/>
    <w:rsid w:val="003564E1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4C4"/>
    <w:rsid w:val="003575C9"/>
    <w:rsid w:val="00357783"/>
    <w:rsid w:val="00357916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958"/>
    <w:rsid w:val="003609E3"/>
    <w:rsid w:val="00360B2B"/>
    <w:rsid w:val="00360CC7"/>
    <w:rsid w:val="0036161E"/>
    <w:rsid w:val="00361693"/>
    <w:rsid w:val="00361C55"/>
    <w:rsid w:val="00362091"/>
    <w:rsid w:val="003622A3"/>
    <w:rsid w:val="003623C7"/>
    <w:rsid w:val="0036246A"/>
    <w:rsid w:val="0036252D"/>
    <w:rsid w:val="003629C8"/>
    <w:rsid w:val="00363035"/>
    <w:rsid w:val="00363080"/>
    <w:rsid w:val="0036308E"/>
    <w:rsid w:val="003630A0"/>
    <w:rsid w:val="0036312A"/>
    <w:rsid w:val="003632F5"/>
    <w:rsid w:val="0036330C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C1C"/>
    <w:rsid w:val="00364E74"/>
    <w:rsid w:val="00364ED8"/>
    <w:rsid w:val="00364F7F"/>
    <w:rsid w:val="00364F9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B02"/>
    <w:rsid w:val="00365E0F"/>
    <w:rsid w:val="003660FD"/>
    <w:rsid w:val="0036631A"/>
    <w:rsid w:val="00366425"/>
    <w:rsid w:val="00366459"/>
    <w:rsid w:val="0036679A"/>
    <w:rsid w:val="0036698C"/>
    <w:rsid w:val="00366C2A"/>
    <w:rsid w:val="00366C60"/>
    <w:rsid w:val="00366EDE"/>
    <w:rsid w:val="00366F96"/>
    <w:rsid w:val="003670E6"/>
    <w:rsid w:val="003671D8"/>
    <w:rsid w:val="00367204"/>
    <w:rsid w:val="00367207"/>
    <w:rsid w:val="003672B4"/>
    <w:rsid w:val="003675BE"/>
    <w:rsid w:val="00367784"/>
    <w:rsid w:val="003677A3"/>
    <w:rsid w:val="00367AAB"/>
    <w:rsid w:val="00367B3A"/>
    <w:rsid w:val="00367B85"/>
    <w:rsid w:val="00367BB8"/>
    <w:rsid w:val="00367C37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E88"/>
    <w:rsid w:val="00370F73"/>
    <w:rsid w:val="00370F7B"/>
    <w:rsid w:val="003710C5"/>
    <w:rsid w:val="00371409"/>
    <w:rsid w:val="003714E2"/>
    <w:rsid w:val="00371663"/>
    <w:rsid w:val="0037167C"/>
    <w:rsid w:val="0037171D"/>
    <w:rsid w:val="00371934"/>
    <w:rsid w:val="00371A41"/>
    <w:rsid w:val="00371AB2"/>
    <w:rsid w:val="00371C43"/>
    <w:rsid w:val="00371D85"/>
    <w:rsid w:val="00371EF3"/>
    <w:rsid w:val="00371F22"/>
    <w:rsid w:val="00371FA9"/>
    <w:rsid w:val="00372021"/>
    <w:rsid w:val="003720B4"/>
    <w:rsid w:val="003720B5"/>
    <w:rsid w:val="0037251D"/>
    <w:rsid w:val="003726AF"/>
    <w:rsid w:val="003729AA"/>
    <w:rsid w:val="00372B3C"/>
    <w:rsid w:val="00372D9D"/>
    <w:rsid w:val="00372FDF"/>
    <w:rsid w:val="003730A2"/>
    <w:rsid w:val="00373131"/>
    <w:rsid w:val="00373193"/>
    <w:rsid w:val="003731D1"/>
    <w:rsid w:val="003735B9"/>
    <w:rsid w:val="0037377E"/>
    <w:rsid w:val="003737A6"/>
    <w:rsid w:val="003737AE"/>
    <w:rsid w:val="00373954"/>
    <w:rsid w:val="00373981"/>
    <w:rsid w:val="00373A91"/>
    <w:rsid w:val="00373B9E"/>
    <w:rsid w:val="00373D69"/>
    <w:rsid w:val="0037468C"/>
    <w:rsid w:val="003747F8"/>
    <w:rsid w:val="00374A94"/>
    <w:rsid w:val="00374FCA"/>
    <w:rsid w:val="003750D4"/>
    <w:rsid w:val="003751E8"/>
    <w:rsid w:val="00375211"/>
    <w:rsid w:val="00375351"/>
    <w:rsid w:val="00375887"/>
    <w:rsid w:val="00375B1A"/>
    <w:rsid w:val="00375B9B"/>
    <w:rsid w:val="00375BFF"/>
    <w:rsid w:val="00375CC8"/>
    <w:rsid w:val="00375D95"/>
    <w:rsid w:val="00375F5C"/>
    <w:rsid w:val="0037609D"/>
    <w:rsid w:val="00376201"/>
    <w:rsid w:val="00376302"/>
    <w:rsid w:val="003763EC"/>
    <w:rsid w:val="00376675"/>
    <w:rsid w:val="003766A4"/>
    <w:rsid w:val="003766B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35E"/>
    <w:rsid w:val="00377484"/>
    <w:rsid w:val="00377653"/>
    <w:rsid w:val="003779A4"/>
    <w:rsid w:val="00377C95"/>
    <w:rsid w:val="00377DAA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768"/>
    <w:rsid w:val="00381781"/>
    <w:rsid w:val="0038186D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645"/>
    <w:rsid w:val="003826DC"/>
    <w:rsid w:val="003829D2"/>
    <w:rsid w:val="00382A23"/>
    <w:rsid w:val="00382B25"/>
    <w:rsid w:val="00382D6A"/>
    <w:rsid w:val="00382D8D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D"/>
    <w:rsid w:val="00383A47"/>
    <w:rsid w:val="00383ACF"/>
    <w:rsid w:val="00383D2A"/>
    <w:rsid w:val="00383EAC"/>
    <w:rsid w:val="00384057"/>
    <w:rsid w:val="003841C4"/>
    <w:rsid w:val="003841EE"/>
    <w:rsid w:val="0038429F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5066"/>
    <w:rsid w:val="003850CA"/>
    <w:rsid w:val="0038545B"/>
    <w:rsid w:val="0038554D"/>
    <w:rsid w:val="003855C6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D6E"/>
    <w:rsid w:val="00386F2C"/>
    <w:rsid w:val="003870AD"/>
    <w:rsid w:val="003870F9"/>
    <w:rsid w:val="00387254"/>
    <w:rsid w:val="00387283"/>
    <w:rsid w:val="0038778E"/>
    <w:rsid w:val="003877B1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F6"/>
    <w:rsid w:val="00390333"/>
    <w:rsid w:val="003904BE"/>
    <w:rsid w:val="0039067E"/>
    <w:rsid w:val="0039078F"/>
    <w:rsid w:val="003907BA"/>
    <w:rsid w:val="00390977"/>
    <w:rsid w:val="00390994"/>
    <w:rsid w:val="00390A25"/>
    <w:rsid w:val="00390A49"/>
    <w:rsid w:val="00390BBE"/>
    <w:rsid w:val="00390F48"/>
    <w:rsid w:val="00391043"/>
    <w:rsid w:val="003910BB"/>
    <w:rsid w:val="00391145"/>
    <w:rsid w:val="00391351"/>
    <w:rsid w:val="00391444"/>
    <w:rsid w:val="00391580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ABA"/>
    <w:rsid w:val="00393D06"/>
    <w:rsid w:val="00394001"/>
    <w:rsid w:val="0039427A"/>
    <w:rsid w:val="003942A4"/>
    <w:rsid w:val="00394450"/>
    <w:rsid w:val="003944FC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5C9"/>
    <w:rsid w:val="003965D2"/>
    <w:rsid w:val="00396871"/>
    <w:rsid w:val="003969CC"/>
    <w:rsid w:val="00396B4C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627"/>
    <w:rsid w:val="0039782F"/>
    <w:rsid w:val="003978F2"/>
    <w:rsid w:val="00397B5C"/>
    <w:rsid w:val="00397B97"/>
    <w:rsid w:val="00397D45"/>
    <w:rsid w:val="00397EB8"/>
    <w:rsid w:val="00397F91"/>
    <w:rsid w:val="003A00B2"/>
    <w:rsid w:val="003A01EE"/>
    <w:rsid w:val="003A02B8"/>
    <w:rsid w:val="003A03AC"/>
    <w:rsid w:val="003A05D9"/>
    <w:rsid w:val="003A06B1"/>
    <w:rsid w:val="003A0710"/>
    <w:rsid w:val="003A093D"/>
    <w:rsid w:val="003A0F94"/>
    <w:rsid w:val="003A0FA2"/>
    <w:rsid w:val="003A0FC6"/>
    <w:rsid w:val="003A1345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91"/>
    <w:rsid w:val="003A26C2"/>
    <w:rsid w:val="003A278D"/>
    <w:rsid w:val="003A27F3"/>
    <w:rsid w:val="003A2B83"/>
    <w:rsid w:val="003A2CFE"/>
    <w:rsid w:val="003A2E60"/>
    <w:rsid w:val="003A2FC6"/>
    <w:rsid w:val="003A3166"/>
    <w:rsid w:val="003A3199"/>
    <w:rsid w:val="003A34DE"/>
    <w:rsid w:val="003A37D3"/>
    <w:rsid w:val="003A38B5"/>
    <w:rsid w:val="003A395D"/>
    <w:rsid w:val="003A3C08"/>
    <w:rsid w:val="003A3F59"/>
    <w:rsid w:val="003A40A1"/>
    <w:rsid w:val="003A40ED"/>
    <w:rsid w:val="003A41F8"/>
    <w:rsid w:val="003A4200"/>
    <w:rsid w:val="003A4246"/>
    <w:rsid w:val="003A42A5"/>
    <w:rsid w:val="003A442E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B98"/>
    <w:rsid w:val="003A5BEA"/>
    <w:rsid w:val="003A5C06"/>
    <w:rsid w:val="003A5CE2"/>
    <w:rsid w:val="003A5E50"/>
    <w:rsid w:val="003A5FAB"/>
    <w:rsid w:val="003A5FD4"/>
    <w:rsid w:val="003A6057"/>
    <w:rsid w:val="003A6251"/>
    <w:rsid w:val="003A626A"/>
    <w:rsid w:val="003A6418"/>
    <w:rsid w:val="003A6583"/>
    <w:rsid w:val="003A688E"/>
    <w:rsid w:val="003A68FB"/>
    <w:rsid w:val="003A6A0A"/>
    <w:rsid w:val="003A6D06"/>
    <w:rsid w:val="003A6FB5"/>
    <w:rsid w:val="003A7034"/>
    <w:rsid w:val="003A7625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617"/>
    <w:rsid w:val="003B0683"/>
    <w:rsid w:val="003B06DE"/>
    <w:rsid w:val="003B0EAA"/>
    <w:rsid w:val="003B0F22"/>
    <w:rsid w:val="003B102F"/>
    <w:rsid w:val="003B1063"/>
    <w:rsid w:val="003B11A0"/>
    <w:rsid w:val="003B1471"/>
    <w:rsid w:val="003B1496"/>
    <w:rsid w:val="003B1622"/>
    <w:rsid w:val="003B171F"/>
    <w:rsid w:val="003B17CC"/>
    <w:rsid w:val="003B18D8"/>
    <w:rsid w:val="003B1BFD"/>
    <w:rsid w:val="003B1DFE"/>
    <w:rsid w:val="003B1EB9"/>
    <w:rsid w:val="003B1F60"/>
    <w:rsid w:val="003B1F7F"/>
    <w:rsid w:val="003B1FED"/>
    <w:rsid w:val="003B2059"/>
    <w:rsid w:val="003B22FF"/>
    <w:rsid w:val="003B2512"/>
    <w:rsid w:val="003B2698"/>
    <w:rsid w:val="003B28F2"/>
    <w:rsid w:val="003B2995"/>
    <w:rsid w:val="003B29BE"/>
    <w:rsid w:val="003B2C5C"/>
    <w:rsid w:val="003B2C72"/>
    <w:rsid w:val="003B2D51"/>
    <w:rsid w:val="003B3071"/>
    <w:rsid w:val="003B31E2"/>
    <w:rsid w:val="003B3348"/>
    <w:rsid w:val="003B36BE"/>
    <w:rsid w:val="003B3724"/>
    <w:rsid w:val="003B3755"/>
    <w:rsid w:val="003B37AF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AA8"/>
    <w:rsid w:val="003B5D62"/>
    <w:rsid w:val="003B5EC9"/>
    <w:rsid w:val="003B6081"/>
    <w:rsid w:val="003B6170"/>
    <w:rsid w:val="003B6351"/>
    <w:rsid w:val="003B6572"/>
    <w:rsid w:val="003B6602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60"/>
    <w:rsid w:val="003C00E0"/>
    <w:rsid w:val="003C01D8"/>
    <w:rsid w:val="003C037C"/>
    <w:rsid w:val="003C0401"/>
    <w:rsid w:val="003C046E"/>
    <w:rsid w:val="003C0487"/>
    <w:rsid w:val="003C0676"/>
    <w:rsid w:val="003C0BA8"/>
    <w:rsid w:val="003C0C39"/>
    <w:rsid w:val="003C0DF0"/>
    <w:rsid w:val="003C115E"/>
    <w:rsid w:val="003C1220"/>
    <w:rsid w:val="003C14D8"/>
    <w:rsid w:val="003C158D"/>
    <w:rsid w:val="003C1759"/>
    <w:rsid w:val="003C1841"/>
    <w:rsid w:val="003C186B"/>
    <w:rsid w:val="003C19D1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7B"/>
    <w:rsid w:val="003C273B"/>
    <w:rsid w:val="003C274B"/>
    <w:rsid w:val="003C27EB"/>
    <w:rsid w:val="003C28D7"/>
    <w:rsid w:val="003C2B8E"/>
    <w:rsid w:val="003C2CCC"/>
    <w:rsid w:val="003C2D00"/>
    <w:rsid w:val="003C2D4A"/>
    <w:rsid w:val="003C2E22"/>
    <w:rsid w:val="003C2E90"/>
    <w:rsid w:val="003C2FDC"/>
    <w:rsid w:val="003C303E"/>
    <w:rsid w:val="003C3193"/>
    <w:rsid w:val="003C32D3"/>
    <w:rsid w:val="003C37DA"/>
    <w:rsid w:val="003C3E70"/>
    <w:rsid w:val="003C3FC3"/>
    <w:rsid w:val="003C40A6"/>
    <w:rsid w:val="003C43F0"/>
    <w:rsid w:val="003C44C4"/>
    <w:rsid w:val="003C45A3"/>
    <w:rsid w:val="003C4619"/>
    <w:rsid w:val="003C4C37"/>
    <w:rsid w:val="003C4C4C"/>
    <w:rsid w:val="003C4CB4"/>
    <w:rsid w:val="003C4CD3"/>
    <w:rsid w:val="003C4D3C"/>
    <w:rsid w:val="003C5036"/>
    <w:rsid w:val="003C50B0"/>
    <w:rsid w:val="003C530C"/>
    <w:rsid w:val="003C5327"/>
    <w:rsid w:val="003C5487"/>
    <w:rsid w:val="003C548F"/>
    <w:rsid w:val="003C55D9"/>
    <w:rsid w:val="003C578A"/>
    <w:rsid w:val="003C5890"/>
    <w:rsid w:val="003C5965"/>
    <w:rsid w:val="003C5BE0"/>
    <w:rsid w:val="003C5D41"/>
    <w:rsid w:val="003C608F"/>
    <w:rsid w:val="003C627F"/>
    <w:rsid w:val="003C62C3"/>
    <w:rsid w:val="003C63A3"/>
    <w:rsid w:val="003C63D4"/>
    <w:rsid w:val="003C64ED"/>
    <w:rsid w:val="003C66BC"/>
    <w:rsid w:val="003C6910"/>
    <w:rsid w:val="003C6915"/>
    <w:rsid w:val="003C69DD"/>
    <w:rsid w:val="003C6A15"/>
    <w:rsid w:val="003C6C6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9A"/>
    <w:rsid w:val="003C7AF2"/>
    <w:rsid w:val="003C7B4C"/>
    <w:rsid w:val="003C7B63"/>
    <w:rsid w:val="003C7B93"/>
    <w:rsid w:val="003C7C62"/>
    <w:rsid w:val="003D0342"/>
    <w:rsid w:val="003D044E"/>
    <w:rsid w:val="003D0473"/>
    <w:rsid w:val="003D0744"/>
    <w:rsid w:val="003D0DB0"/>
    <w:rsid w:val="003D0E6B"/>
    <w:rsid w:val="003D111C"/>
    <w:rsid w:val="003D114A"/>
    <w:rsid w:val="003D12EE"/>
    <w:rsid w:val="003D134E"/>
    <w:rsid w:val="003D1406"/>
    <w:rsid w:val="003D1703"/>
    <w:rsid w:val="003D177A"/>
    <w:rsid w:val="003D191E"/>
    <w:rsid w:val="003D193D"/>
    <w:rsid w:val="003D198E"/>
    <w:rsid w:val="003D1A02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F83"/>
    <w:rsid w:val="003D3080"/>
    <w:rsid w:val="003D30AB"/>
    <w:rsid w:val="003D3212"/>
    <w:rsid w:val="003D325C"/>
    <w:rsid w:val="003D33F1"/>
    <w:rsid w:val="003D3669"/>
    <w:rsid w:val="003D3776"/>
    <w:rsid w:val="003D37F0"/>
    <w:rsid w:val="003D38AB"/>
    <w:rsid w:val="003D38C3"/>
    <w:rsid w:val="003D393F"/>
    <w:rsid w:val="003D39FD"/>
    <w:rsid w:val="003D3ADD"/>
    <w:rsid w:val="003D3C01"/>
    <w:rsid w:val="003D3DF4"/>
    <w:rsid w:val="003D3E93"/>
    <w:rsid w:val="003D3F1A"/>
    <w:rsid w:val="003D3F92"/>
    <w:rsid w:val="003D4300"/>
    <w:rsid w:val="003D4384"/>
    <w:rsid w:val="003D4C29"/>
    <w:rsid w:val="003D4D64"/>
    <w:rsid w:val="003D4D9B"/>
    <w:rsid w:val="003D53E1"/>
    <w:rsid w:val="003D5597"/>
    <w:rsid w:val="003D55C3"/>
    <w:rsid w:val="003D56F7"/>
    <w:rsid w:val="003D5713"/>
    <w:rsid w:val="003D57B5"/>
    <w:rsid w:val="003D5927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BF"/>
    <w:rsid w:val="003D6504"/>
    <w:rsid w:val="003D6506"/>
    <w:rsid w:val="003D65F4"/>
    <w:rsid w:val="003D6697"/>
    <w:rsid w:val="003D6784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453"/>
    <w:rsid w:val="003D745D"/>
    <w:rsid w:val="003D75E7"/>
    <w:rsid w:val="003D7692"/>
    <w:rsid w:val="003D7872"/>
    <w:rsid w:val="003D78C3"/>
    <w:rsid w:val="003D78F7"/>
    <w:rsid w:val="003D7958"/>
    <w:rsid w:val="003D799C"/>
    <w:rsid w:val="003D7B21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799"/>
    <w:rsid w:val="003E082C"/>
    <w:rsid w:val="003E0870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8FF"/>
    <w:rsid w:val="003E1949"/>
    <w:rsid w:val="003E19E3"/>
    <w:rsid w:val="003E1A75"/>
    <w:rsid w:val="003E1B1D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B62"/>
    <w:rsid w:val="003E2BFE"/>
    <w:rsid w:val="003E2D49"/>
    <w:rsid w:val="003E30B2"/>
    <w:rsid w:val="003E316C"/>
    <w:rsid w:val="003E321D"/>
    <w:rsid w:val="003E3501"/>
    <w:rsid w:val="003E366A"/>
    <w:rsid w:val="003E37A2"/>
    <w:rsid w:val="003E37D7"/>
    <w:rsid w:val="003E392C"/>
    <w:rsid w:val="003E3AAF"/>
    <w:rsid w:val="003E3D0B"/>
    <w:rsid w:val="003E3D18"/>
    <w:rsid w:val="003E3DC6"/>
    <w:rsid w:val="003E3F7D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DC8"/>
    <w:rsid w:val="003E4F67"/>
    <w:rsid w:val="003E505E"/>
    <w:rsid w:val="003E5125"/>
    <w:rsid w:val="003E53E0"/>
    <w:rsid w:val="003E53F2"/>
    <w:rsid w:val="003E5448"/>
    <w:rsid w:val="003E5474"/>
    <w:rsid w:val="003E559B"/>
    <w:rsid w:val="003E5615"/>
    <w:rsid w:val="003E562B"/>
    <w:rsid w:val="003E56AD"/>
    <w:rsid w:val="003E56D4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8C4"/>
    <w:rsid w:val="003E6A0C"/>
    <w:rsid w:val="003E6B63"/>
    <w:rsid w:val="003E6D0E"/>
    <w:rsid w:val="003E6F62"/>
    <w:rsid w:val="003E7001"/>
    <w:rsid w:val="003E7069"/>
    <w:rsid w:val="003E7094"/>
    <w:rsid w:val="003E72C4"/>
    <w:rsid w:val="003E72DE"/>
    <w:rsid w:val="003E73F3"/>
    <w:rsid w:val="003E740D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345"/>
    <w:rsid w:val="003F0364"/>
    <w:rsid w:val="003F04C0"/>
    <w:rsid w:val="003F05AE"/>
    <w:rsid w:val="003F06C1"/>
    <w:rsid w:val="003F0919"/>
    <w:rsid w:val="003F0974"/>
    <w:rsid w:val="003F0A2D"/>
    <w:rsid w:val="003F0A49"/>
    <w:rsid w:val="003F0AD1"/>
    <w:rsid w:val="003F0B40"/>
    <w:rsid w:val="003F0BAC"/>
    <w:rsid w:val="003F0C47"/>
    <w:rsid w:val="003F0DAE"/>
    <w:rsid w:val="003F0E47"/>
    <w:rsid w:val="003F0EBC"/>
    <w:rsid w:val="003F0EC5"/>
    <w:rsid w:val="003F0F42"/>
    <w:rsid w:val="003F15C2"/>
    <w:rsid w:val="003F16C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654"/>
    <w:rsid w:val="003F2732"/>
    <w:rsid w:val="003F288C"/>
    <w:rsid w:val="003F2B08"/>
    <w:rsid w:val="003F2CCF"/>
    <w:rsid w:val="003F2E43"/>
    <w:rsid w:val="003F311C"/>
    <w:rsid w:val="003F32CE"/>
    <w:rsid w:val="003F32CF"/>
    <w:rsid w:val="003F3740"/>
    <w:rsid w:val="003F39F0"/>
    <w:rsid w:val="003F3A1A"/>
    <w:rsid w:val="003F3BDA"/>
    <w:rsid w:val="003F3C44"/>
    <w:rsid w:val="003F3CDD"/>
    <w:rsid w:val="003F4068"/>
    <w:rsid w:val="003F4074"/>
    <w:rsid w:val="003F41C6"/>
    <w:rsid w:val="003F42A2"/>
    <w:rsid w:val="003F43C6"/>
    <w:rsid w:val="003F43EE"/>
    <w:rsid w:val="003F47C7"/>
    <w:rsid w:val="003F4B72"/>
    <w:rsid w:val="003F4B7E"/>
    <w:rsid w:val="003F4BA6"/>
    <w:rsid w:val="003F4E0A"/>
    <w:rsid w:val="003F4E3E"/>
    <w:rsid w:val="003F4E52"/>
    <w:rsid w:val="003F4F54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3DF"/>
    <w:rsid w:val="003F6540"/>
    <w:rsid w:val="003F6A8A"/>
    <w:rsid w:val="003F6B0C"/>
    <w:rsid w:val="003F6BE3"/>
    <w:rsid w:val="003F6C00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833"/>
    <w:rsid w:val="003F7993"/>
    <w:rsid w:val="003F7ABD"/>
    <w:rsid w:val="003F7BEB"/>
    <w:rsid w:val="003F7D76"/>
    <w:rsid w:val="003F7DE7"/>
    <w:rsid w:val="003F7EC4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491"/>
    <w:rsid w:val="0040150C"/>
    <w:rsid w:val="00401547"/>
    <w:rsid w:val="00401741"/>
    <w:rsid w:val="00401BE7"/>
    <w:rsid w:val="00401DB8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A31"/>
    <w:rsid w:val="00404AD5"/>
    <w:rsid w:val="00404B50"/>
    <w:rsid w:val="00404BA7"/>
    <w:rsid w:val="00404C9E"/>
    <w:rsid w:val="00405348"/>
    <w:rsid w:val="004053AC"/>
    <w:rsid w:val="004053DC"/>
    <w:rsid w:val="00405E9E"/>
    <w:rsid w:val="00405EDA"/>
    <w:rsid w:val="00405F3F"/>
    <w:rsid w:val="00405FDF"/>
    <w:rsid w:val="0040608C"/>
    <w:rsid w:val="0040613F"/>
    <w:rsid w:val="00406160"/>
    <w:rsid w:val="00406375"/>
    <w:rsid w:val="0040644F"/>
    <w:rsid w:val="004064AF"/>
    <w:rsid w:val="004067AA"/>
    <w:rsid w:val="0040682D"/>
    <w:rsid w:val="00406854"/>
    <w:rsid w:val="00406871"/>
    <w:rsid w:val="00406C42"/>
    <w:rsid w:val="00406E4E"/>
    <w:rsid w:val="004073CE"/>
    <w:rsid w:val="0040759B"/>
    <w:rsid w:val="00407604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922"/>
    <w:rsid w:val="004109AF"/>
    <w:rsid w:val="00410CF3"/>
    <w:rsid w:val="0041104A"/>
    <w:rsid w:val="00411104"/>
    <w:rsid w:val="00411161"/>
    <w:rsid w:val="00411181"/>
    <w:rsid w:val="004113D5"/>
    <w:rsid w:val="00411405"/>
    <w:rsid w:val="004115E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4"/>
    <w:rsid w:val="00412464"/>
    <w:rsid w:val="0041247F"/>
    <w:rsid w:val="004124AC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61C"/>
    <w:rsid w:val="0041364C"/>
    <w:rsid w:val="00413812"/>
    <w:rsid w:val="00413AE1"/>
    <w:rsid w:val="00413B3B"/>
    <w:rsid w:val="00413BD8"/>
    <w:rsid w:val="00413DFC"/>
    <w:rsid w:val="00413E59"/>
    <w:rsid w:val="004140E2"/>
    <w:rsid w:val="00414344"/>
    <w:rsid w:val="004146C5"/>
    <w:rsid w:val="00414862"/>
    <w:rsid w:val="00414946"/>
    <w:rsid w:val="0041498E"/>
    <w:rsid w:val="00414A02"/>
    <w:rsid w:val="00414BFB"/>
    <w:rsid w:val="00414FF0"/>
    <w:rsid w:val="004150CD"/>
    <w:rsid w:val="004152F2"/>
    <w:rsid w:val="004155D4"/>
    <w:rsid w:val="004156EB"/>
    <w:rsid w:val="004157EA"/>
    <w:rsid w:val="004158A6"/>
    <w:rsid w:val="004159D5"/>
    <w:rsid w:val="00415A62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7090"/>
    <w:rsid w:val="0041722C"/>
    <w:rsid w:val="004172D0"/>
    <w:rsid w:val="00417708"/>
    <w:rsid w:val="00417BC9"/>
    <w:rsid w:val="00417E32"/>
    <w:rsid w:val="00417FC4"/>
    <w:rsid w:val="00420025"/>
    <w:rsid w:val="00420129"/>
    <w:rsid w:val="004201BE"/>
    <w:rsid w:val="004202AA"/>
    <w:rsid w:val="004202F1"/>
    <w:rsid w:val="0042041D"/>
    <w:rsid w:val="00420465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91B"/>
    <w:rsid w:val="00423058"/>
    <w:rsid w:val="0042310B"/>
    <w:rsid w:val="0042340E"/>
    <w:rsid w:val="0042343D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37A"/>
    <w:rsid w:val="004243D2"/>
    <w:rsid w:val="0042442D"/>
    <w:rsid w:val="00424600"/>
    <w:rsid w:val="00424636"/>
    <w:rsid w:val="00424B4C"/>
    <w:rsid w:val="00424F3B"/>
    <w:rsid w:val="00424F5C"/>
    <w:rsid w:val="0042520C"/>
    <w:rsid w:val="004253D9"/>
    <w:rsid w:val="0042575C"/>
    <w:rsid w:val="004259BF"/>
    <w:rsid w:val="00425CDE"/>
    <w:rsid w:val="00425F77"/>
    <w:rsid w:val="00426083"/>
    <w:rsid w:val="0042620C"/>
    <w:rsid w:val="0042633F"/>
    <w:rsid w:val="00426447"/>
    <w:rsid w:val="00426540"/>
    <w:rsid w:val="004268ED"/>
    <w:rsid w:val="004269A6"/>
    <w:rsid w:val="00426A2F"/>
    <w:rsid w:val="00426A98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7AF"/>
    <w:rsid w:val="004279BC"/>
    <w:rsid w:val="00430180"/>
    <w:rsid w:val="0043019B"/>
    <w:rsid w:val="004302B4"/>
    <w:rsid w:val="004303D1"/>
    <w:rsid w:val="0043046E"/>
    <w:rsid w:val="004304C6"/>
    <w:rsid w:val="00430526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E23"/>
    <w:rsid w:val="00431E3F"/>
    <w:rsid w:val="00431F26"/>
    <w:rsid w:val="00431FDA"/>
    <w:rsid w:val="00432134"/>
    <w:rsid w:val="00432191"/>
    <w:rsid w:val="004323E4"/>
    <w:rsid w:val="004326A2"/>
    <w:rsid w:val="00432BBB"/>
    <w:rsid w:val="00432D3D"/>
    <w:rsid w:val="00432DCA"/>
    <w:rsid w:val="00432E7E"/>
    <w:rsid w:val="00432EC9"/>
    <w:rsid w:val="00432F95"/>
    <w:rsid w:val="004330F5"/>
    <w:rsid w:val="004331EE"/>
    <w:rsid w:val="00433224"/>
    <w:rsid w:val="004332B2"/>
    <w:rsid w:val="0043360B"/>
    <w:rsid w:val="0043395D"/>
    <w:rsid w:val="00433BC1"/>
    <w:rsid w:val="00433E5A"/>
    <w:rsid w:val="00433FB7"/>
    <w:rsid w:val="00434075"/>
    <w:rsid w:val="004341FC"/>
    <w:rsid w:val="004343A9"/>
    <w:rsid w:val="00434498"/>
    <w:rsid w:val="004345AD"/>
    <w:rsid w:val="004345D4"/>
    <w:rsid w:val="00434704"/>
    <w:rsid w:val="00434731"/>
    <w:rsid w:val="0043485C"/>
    <w:rsid w:val="0043498D"/>
    <w:rsid w:val="004349F6"/>
    <w:rsid w:val="00434BAF"/>
    <w:rsid w:val="00434D7E"/>
    <w:rsid w:val="00434EEC"/>
    <w:rsid w:val="00434F15"/>
    <w:rsid w:val="00434FF1"/>
    <w:rsid w:val="0043501B"/>
    <w:rsid w:val="00435596"/>
    <w:rsid w:val="00435828"/>
    <w:rsid w:val="004358A4"/>
    <w:rsid w:val="004358E7"/>
    <w:rsid w:val="00435B7B"/>
    <w:rsid w:val="0043623C"/>
    <w:rsid w:val="004362E3"/>
    <w:rsid w:val="004364B2"/>
    <w:rsid w:val="004364E1"/>
    <w:rsid w:val="004365EC"/>
    <w:rsid w:val="00436C77"/>
    <w:rsid w:val="00436D52"/>
    <w:rsid w:val="00437171"/>
    <w:rsid w:val="00437495"/>
    <w:rsid w:val="004375F4"/>
    <w:rsid w:val="004378F3"/>
    <w:rsid w:val="00437A99"/>
    <w:rsid w:val="00437B65"/>
    <w:rsid w:val="00437BD5"/>
    <w:rsid w:val="00437F1D"/>
    <w:rsid w:val="00437FED"/>
    <w:rsid w:val="00440044"/>
    <w:rsid w:val="00440735"/>
    <w:rsid w:val="004407B7"/>
    <w:rsid w:val="004407D8"/>
    <w:rsid w:val="0044081C"/>
    <w:rsid w:val="00440861"/>
    <w:rsid w:val="004408AD"/>
    <w:rsid w:val="004409A8"/>
    <w:rsid w:val="00440AA3"/>
    <w:rsid w:val="00440D9D"/>
    <w:rsid w:val="00440DEC"/>
    <w:rsid w:val="00440E32"/>
    <w:rsid w:val="00440F09"/>
    <w:rsid w:val="00441017"/>
    <w:rsid w:val="004411B2"/>
    <w:rsid w:val="00441259"/>
    <w:rsid w:val="004413A7"/>
    <w:rsid w:val="00441545"/>
    <w:rsid w:val="00441571"/>
    <w:rsid w:val="00441586"/>
    <w:rsid w:val="004415AB"/>
    <w:rsid w:val="004415F5"/>
    <w:rsid w:val="004417DC"/>
    <w:rsid w:val="00441C6F"/>
    <w:rsid w:val="00441F0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312A"/>
    <w:rsid w:val="0044315F"/>
    <w:rsid w:val="00443210"/>
    <w:rsid w:val="0044321F"/>
    <w:rsid w:val="0044323E"/>
    <w:rsid w:val="0044324C"/>
    <w:rsid w:val="00443476"/>
    <w:rsid w:val="004435E5"/>
    <w:rsid w:val="0044378A"/>
    <w:rsid w:val="00443990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AB6"/>
    <w:rsid w:val="00444E57"/>
    <w:rsid w:val="00444ECA"/>
    <w:rsid w:val="00444EF0"/>
    <w:rsid w:val="00445173"/>
    <w:rsid w:val="004452D3"/>
    <w:rsid w:val="00445345"/>
    <w:rsid w:val="00445402"/>
    <w:rsid w:val="004456A5"/>
    <w:rsid w:val="0044574C"/>
    <w:rsid w:val="00445CCE"/>
    <w:rsid w:val="00445D86"/>
    <w:rsid w:val="00445E8F"/>
    <w:rsid w:val="00446217"/>
    <w:rsid w:val="00446470"/>
    <w:rsid w:val="004464B3"/>
    <w:rsid w:val="00446619"/>
    <w:rsid w:val="004469DF"/>
    <w:rsid w:val="004469F8"/>
    <w:rsid w:val="00446AE0"/>
    <w:rsid w:val="00446B48"/>
    <w:rsid w:val="00446DDB"/>
    <w:rsid w:val="00446E88"/>
    <w:rsid w:val="00446ED4"/>
    <w:rsid w:val="00446FAC"/>
    <w:rsid w:val="004472A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500CB"/>
    <w:rsid w:val="0045029F"/>
    <w:rsid w:val="004505BD"/>
    <w:rsid w:val="00450A00"/>
    <w:rsid w:val="00450A63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C35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CC"/>
    <w:rsid w:val="004526EE"/>
    <w:rsid w:val="004527A1"/>
    <w:rsid w:val="004528E0"/>
    <w:rsid w:val="00452E88"/>
    <w:rsid w:val="004530E3"/>
    <w:rsid w:val="0045327F"/>
    <w:rsid w:val="0045332F"/>
    <w:rsid w:val="00453346"/>
    <w:rsid w:val="004533D6"/>
    <w:rsid w:val="0045354F"/>
    <w:rsid w:val="004535BF"/>
    <w:rsid w:val="00453667"/>
    <w:rsid w:val="0045367D"/>
    <w:rsid w:val="004536F2"/>
    <w:rsid w:val="004537C8"/>
    <w:rsid w:val="004537CF"/>
    <w:rsid w:val="004537D2"/>
    <w:rsid w:val="004537D4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3"/>
    <w:rsid w:val="00454F24"/>
    <w:rsid w:val="00454F39"/>
    <w:rsid w:val="00454FD3"/>
    <w:rsid w:val="0045507D"/>
    <w:rsid w:val="004551BE"/>
    <w:rsid w:val="00455243"/>
    <w:rsid w:val="004552A2"/>
    <w:rsid w:val="0045536C"/>
    <w:rsid w:val="004559E7"/>
    <w:rsid w:val="00455A47"/>
    <w:rsid w:val="00455B1B"/>
    <w:rsid w:val="00455C65"/>
    <w:rsid w:val="00455E6A"/>
    <w:rsid w:val="00455FCF"/>
    <w:rsid w:val="00456229"/>
    <w:rsid w:val="004562D9"/>
    <w:rsid w:val="004563F0"/>
    <w:rsid w:val="00456494"/>
    <w:rsid w:val="0045658B"/>
    <w:rsid w:val="004565D2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76F"/>
    <w:rsid w:val="00460773"/>
    <w:rsid w:val="004608A6"/>
    <w:rsid w:val="00460B2D"/>
    <w:rsid w:val="00460EE2"/>
    <w:rsid w:val="00460F97"/>
    <w:rsid w:val="00461219"/>
    <w:rsid w:val="0046126B"/>
    <w:rsid w:val="004613F0"/>
    <w:rsid w:val="00461773"/>
    <w:rsid w:val="004617C6"/>
    <w:rsid w:val="00461C56"/>
    <w:rsid w:val="00461C6C"/>
    <w:rsid w:val="00461DBE"/>
    <w:rsid w:val="00461E3E"/>
    <w:rsid w:val="00461FCF"/>
    <w:rsid w:val="00462282"/>
    <w:rsid w:val="00462288"/>
    <w:rsid w:val="004622C0"/>
    <w:rsid w:val="004624C4"/>
    <w:rsid w:val="0046272F"/>
    <w:rsid w:val="004629D1"/>
    <w:rsid w:val="00462AFF"/>
    <w:rsid w:val="00462C92"/>
    <w:rsid w:val="00462D4E"/>
    <w:rsid w:val="00462D52"/>
    <w:rsid w:val="00462F45"/>
    <w:rsid w:val="00462FDB"/>
    <w:rsid w:val="004630CE"/>
    <w:rsid w:val="00463321"/>
    <w:rsid w:val="00463604"/>
    <w:rsid w:val="004638F6"/>
    <w:rsid w:val="0046398D"/>
    <w:rsid w:val="004639AD"/>
    <w:rsid w:val="00463A35"/>
    <w:rsid w:val="00463E59"/>
    <w:rsid w:val="00463F43"/>
    <w:rsid w:val="004641FB"/>
    <w:rsid w:val="004642F9"/>
    <w:rsid w:val="004643A0"/>
    <w:rsid w:val="00464487"/>
    <w:rsid w:val="004644E1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820"/>
    <w:rsid w:val="00467A7C"/>
    <w:rsid w:val="00467B71"/>
    <w:rsid w:val="00467C8A"/>
    <w:rsid w:val="00467C97"/>
    <w:rsid w:val="00467D81"/>
    <w:rsid w:val="00467E40"/>
    <w:rsid w:val="00467F68"/>
    <w:rsid w:val="00470128"/>
    <w:rsid w:val="00470172"/>
    <w:rsid w:val="004704B8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F9"/>
    <w:rsid w:val="00471CED"/>
    <w:rsid w:val="004721C3"/>
    <w:rsid w:val="00472223"/>
    <w:rsid w:val="004724E8"/>
    <w:rsid w:val="004727FB"/>
    <w:rsid w:val="00472818"/>
    <w:rsid w:val="00472A00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C5"/>
    <w:rsid w:val="00475ADE"/>
    <w:rsid w:val="00475C5F"/>
    <w:rsid w:val="00475DCC"/>
    <w:rsid w:val="00476067"/>
    <w:rsid w:val="004762D1"/>
    <w:rsid w:val="00476558"/>
    <w:rsid w:val="00476659"/>
    <w:rsid w:val="0047668F"/>
    <w:rsid w:val="004767D0"/>
    <w:rsid w:val="004768E5"/>
    <w:rsid w:val="0047695A"/>
    <w:rsid w:val="00476C45"/>
    <w:rsid w:val="00476D41"/>
    <w:rsid w:val="00476DCD"/>
    <w:rsid w:val="00476F45"/>
    <w:rsid w:val="00476F6D"/>
    <w:rsid w:val="00476FD9"/>
    <w:rsid w:val="0047714F"/>
    <w:rsid w:val="00477172"/>
    <w:rsid w:val="00477564"/>
    <w:rsid w:val="00477617"/>
    <w:rsid w:val="00477640"/>
    <w:rsid w:val="004779A6"/>
    <w:rsid w:val="00477B36"/>
    <w:rsid w:val="00477C17"/>
    <w:rsid w:val="00477C18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3C0"/>
    <w:rsid w:val="0048162D"/>
    <w:rsid w:val="00481B42"/>
    <w:rsid w:val="00481DCA"/>
    <w:rsid w:val="00481E6F"/>
    <w:rsid w:val="00482091"/>
    <w:rsid w:val="004820F6"/>
    <w:rsid w:val="00482237"/>
    <w:rsid w:val="00482252"/>
    <w:rsid w:val="0048226E"/>
    <w:rsid w:val="0048237B"/>
    <w:rsid w:val="004824CC"/>
    <w:rsid w:val="004824F1"/>
    <w:rsid w:val="004826B3"/>
    <w:rsid w:val="004828D9"/>
    <w:rsid w:val="00482AA2"/>
    <w:rsid w:val="00482D28"/>
    <w:rsid w:val="00482EEE"/>
    <w:rsid w:val="00482F02"/>
    <w:rsid w:val="00483216"/>
    <w:rsid w:val="0048329B"/>
    <w:rsid w:val="004833D9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B08"/>
    <w:rsid w:val="00484C42"/>
    <w:rsid w:val="00484D04"/>
    <w:rsid w:val="00484E8F"/>
    <w:rsid w:val="00484F6C"/>
    <w:rsid w:val="00485106"/>
    <w:rsid w:val="00485123"/>
    <w:rsid w:val="00485145"/>
    <w:rsid w:val="00485315"/>
    <w:rsid w:val="004854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357"/>
    <w:rsid w:val="00486367"/>
    <w:rsid w:val="00486368"/>
    <w:rsid w:val="004864AE"/>
    <w:rsid w:val="004864D9"/>
    <w:rsid w:val="00486675"/>
    <w:rsid w:val="004868DA"/>
    <w:rsid w:val="004869E5"/>
    <w:rsid w:val="00486ACF"/>
    <w:rsid w:val="00486BB7"/>
    <w:rsid w:val="00486C54"/>
    <w:rsid w:val="00486D9D"/>
    <w:rsid w:val="0048710E"/>
    <w:rsid w:val="004871B4"/>
    <w:rsid w:val="004872C6"/>
    <w:rsid w:val="004872DA"/>
    <w:rsid w:val="004873B6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FE"/>
    <w:rsid w:val="00492737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3277"/>
    <w:rsid w:val="0049333D"/>
    <w:rsid w:val="00493403"/>
    <w:rsid w:val="0049342E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9E1"/>
    <w:rsid w:val="00494A33"/>
    <w:rsid w:val="00494BB9"/>
    <w:rsid w:val="00494C05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44C"/>
    <w:rsid w:val="00497517"/>
    <w:rsid w:val="0049766C"/>
    <w:rsid w:val="004977D8"/>
    <w:rsid w:val="00497B20"/>
    <w:rsid w:val="00497B9B"/>
    <w:rsid w:val="004A010C"/>
    <w:rsid w:val="004A0331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701"/>
    <w:rsid w:val="004A1794"/>
    <w:rsid w:val="004A187C"/>
    <w:rsid w:val="004A1BE7"/>
    <w:rsid w:val="004A1D11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5334"/>
    <w:rsid w:val="004A5391"/>
    <w:rsid w:val="004A57F9"/>
    <w:rsid w:val="004A586B"/>
    <w:rsid w:val="004A59D8"/>
    <w:rsid w:val="004A5A65"/>
    <w:rsid w:val="004A5ADC"/>
    <w:rsid w:val="004A5B51"/>
    <w:rsid w:val="004A5EC4"/>
    <w:rsid w:val="004A6128"/>
    <w:rsid w:val="004A62A7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863"/>
    <w:rsid w:val="004B09D4"/>
    <w:rsid w:val="004B0A94"/>
    <w:rsid w:val="004B0BC2"/>
    <w:rsid w:val="004B0CD8"/>
    <w:rsid w:val="004B0E21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D1"/>
    <w:rsid w:val="004B1E1F"/>
    <w:rsid w:val="004B1E37"/>
    <w:rsid w:val="004B209E"/>
    <w:rsid w:val="004B223B"/>
    <w:rsid w:val="004B229E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59D"/>
    <w:rsid w:val="004B45AD"/>
    <w:rsid w:val="004B4679"/>
    <w:rsid w:val="004B478F"/>
    <w:rsid w:val="004B47B4"/>
    <w:rsid w:val="004B4836"/>
    <w:rsid w:val="004B4D31"/>
    <w:rsid w:val="004B52A0"/>
    <w:rsid w:val="004B5388"/>
    <w:rsid w:val="004B560A"/>
    <w:rsid w:val="004B58E3"/>
    <w:rsid w:val="004B591B"/>
    <w:rsid w:val="004B5B5C"/>
    <w:rsid w:val="004B5BE5"/>
    <w:rsid w:val="004B5DC4"/>
    <w:rsid w:val="004B5E4F"/>
    <w:rsid w:val="004B6177"/>
    <w:rsid w:val="004B62C8"/>
    <w:rsid w:val="004B6449"/>
    <w:rsid w:val="004B66D4"/>
    <w:rsid w:val="004B681F"/>
    <w:rsid w:val="004B68A4"/>
    <w:rsid w:val="004B69D5"/>
    <w:rsid w:val="004B6C28"/>
    <w:rsid w:val="004B6CC3"/>
    <w:rsid w:val="004B6CF0"/>
    <w:rsid w:val="004B6D16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C4C"/>
    <w:rsid w:val="004B7C7D"/>
    <w:rsid w:val="004B7D31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E34"/>
    <w:rsid w:val="004C20CC"/>
    <w:rsid w:val="004C210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C64"/>
    <w:rsid w:val="004C2E55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CE8"/>
    <w:rsid w:val="004C3E8A"/>
    <w:rsid w:val="004C3EE2"/>
    <w:rsid w:val="004C3F7F"/>
    <w:rsid w:val="004C4506"/>
    <w:rsid w:val="004C45A6"/>
    <w:rsid w:val="004C484D"/>
    <w:rsid w:val="004C4949"/>
    <w:rsid w:val="004C4973"/>
    <w:rsid w:val="004C49C5"/>
    <w:rsid w:val="004C49E0"/>
    <w:rsid w:val="004C4CEA"/>
    <w:rsid w:val="004C5020"/>
    <w:rsid w:val="004C5041"/>
    <w:rsid w:val="004C510A"/>
    <w:rsid w:val="004C529F"/>
    <w:rsid w:val="004C5343"/>
    <w:rsid w:val="004C5579"/>
    <w:rsid w:val="004C568C"/>
    <w:rsid w:val="004C579B"/>
    <w:rsid w:val="004C579E"/>
    <w:rsid w:val="004C5A6D"/>
    <w:rsid w:val="004C613C"/>
    <w:rsid w:val="004C61B0"/>
    <w:rsid w:val="004C6240"/>
    <w:rsid w:val="004C62D8"/>
    <w:rsid w:val="004C636D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EA2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A"/>
    <w:rsid w:val="004D11E9"/>
    <w:rsid w:val="004D14E4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A2"/>
    <w:rsid w:val="004D2CAB"/>
    <w:rsid w:val="004D2CB3"/>
    <w:rsid w:val="004D2E62"/>
    <w:rsid w:val="004D2F54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C4A"/>
    <w:rsid w:val="004D4D9D"/>
    <w:rsid w:val="004D5005"/>
    <w:rsid w:val="004D512C"/>
    <w:rsid w:val="004D515D"/>
    <w:rsid w:val="004D5169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86"/>
    <w:rsid w:val="004D67E6"/>
    <w:rsid w:val="004D69CF"/>
    <w:rsid w:val="004D6B1F"/>
    <w:rsid w:val="004D6BB8"/>
    <w:rsid w:val="004D6BC7"/>
    <w:rsid w:val="004D6C41"/>
    <w:rsid w:val="004D6CA2"/>
    <w:rsid w:val="004D6DF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D6"/>
    <w:rsid w:val="004D7DB4"/>
    <w:rsid w:val="004D7DC2"/>
    <w:rsid w:val="004D7E5E"/>
    <w:rsid w:val="004D7EDD"/>
    <w:rsid w:val="004E016D"/>
    <w:rsid w:val="004E03DC"/>
    <w:rsid w:val="004E052D"/>
    <w:rsid w:val="004E0609"/>
    <w:rsid w:val="004E098E"/>
    <w:rsid w:val="004E0990"/>
    <w:rsid w:val="004E0B43"/>
    <w:rsid w:val="004E0B69"/>
    <w:rsid w:val="004E0DD0"/>
    <w:rsid w:val="004E15E7"/>
    <w:rsid w:val="004E1605"/>
    <w:rsid w:val="004E16B7"/>
    <w:rsid w:val="004E16E7"/>
    <w:rsid w:val="004E18D0"/>
    <w:rsid w:val="004E18DC"/>
    <w:rsid w:val="004E1B0D"/>
    <w:rsid w:val="004E1BB6"/>
    <w:rsid w:val="004E1D55"/>
    <w:rsid w:val="004E1DF6"/>
    <w:rsid w:val="004E1EE7"/>
    <w:rsid w:val="004E1F75"/>
    <w:rsid w:val="004E20D4"/>
    <w:rsid w:val="004E220C"/>
    <w:rsid w:val="004E2556"/>
    <w:rsid w:val="004E279F"/>
    <w:rsid w:val="004E27FA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80C"/>
    <w:rsid w:val="004E4980"/>
    <w:rsid w:val="004E4AE8"/>
    <w:rsid w:val="004E4BC5"/>
    <w:rsid w:val="004E5307"/>
    <w:rsid w:val="004E562B"/>
    <w:rsid w:val="004E5649"/>
    <w:rsid w:val="004E58F4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9B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ED"/>
    <w:rsid w:val="004F0137"/>
    <w:rsid w:val="004F0237"/>
    <w:rsid w:val="004F025F"/>
    <w:rsid w:val="004F0444"/>
    <w:rsid w:val="004F04B5"/>
    <w:rsid w:val="004F08DA"/>
    <w:rsid w:val="004F0945"/>
    <w:rsid w:val="004F0B8B"/>
    <w:rsid w:val="004F0D1A"/>
    <w:rsid w:val="004F0D3A"/>
    <w:rsid w:val="004F0FC7"/>
    <w:rsid w:val="004F104F"/>
    <w:rsid w:val="004F11D2"/>
    <w:rsid w:val="004F13C2"/>
    <w:rsid w:val="004F140F"/>
    <w:rsid w:val="004F15B6"/>
    <w:rsid w:val="004F16EA"/>
    <w:rsid w:val="004F1805"/>
    <w:rsid w:val="004F1930"/>
    <w:rsid w:val="004F1AC0"/>
    <w:rsid w:val="004F1EC5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218"/>
    <w:rsid w:val="004F524F"/>
    <w:rsid w:val="004F5337"/>
    <w:rsid w:val="004F55F3"/>
    <w:rsid w:val="004F56E0"/>
    <w:rsid w:val="004F56EB"/>
    <w:rsid w:val="004F5E36"/>
    <w:rsid w:val="004F5E8C"/>
    <w:rsid w:val="004F6031"/>
    <w:rsid w:val="004F62FE"/>
    <w:rsid w:val="004F65CD"/>
    <w:rsid w:val="004F6620"/>
    <w:rsid w:val="004F6707"/>
    <w:rsid w:val="004F6793"/>
    <w:rsid w:val="004F67A3"/>
    <w:rsid w:val="004F6990"/>
    <w:rsid w:val="004F6B8A"/>
    <w:rsid w:val="004F6FA7"/>
    <w:rsid w:val="004F7063"/>
    <w:rsid w:val="004F710C"/>
    <w:rsid w:val="004F7128"/>
    <w:rsid w:val="004F72BB"/>
    <w:rsid w:val="004F7362"/>
    <w:rsid w:val="004F74A4"/>
    <w:rsid w:val="004F752C"/>
    <w:rsid w:val="004F763D"/>
    <w:rsid w:val="004F78DD"/>
    <w:rsid w:val="004F78E4"/>
    <w:rsid w:val="004F7A01"/>
    <w:rsid w:val="004F7A42"/>
    <w:rsid w:val="004F7C34"/>
    <w:rsid w:val="004F7CAE"/>
    <w:rsid w:val="004F7CF1"/>
    <w:rsid w:val="004F7D67"/>
    <w:rsid w:val="004F7EB4"/>
    <w:rsid w:val="005003A8"/>
    <w:rsid w:val="00500537"/>
    <w:rsid w:val="0050060E"/>
    <w:rsid w:val="00500A8A"/>
    <w:rsid w:val="00500B34"/>
    <w:rsid w:val="00500BD9"/>
    <w:rsid w:val="00500C48"/>
    <w:rsid w:val="00500CB0"/>
    <w:rsid w:val="00500D14"/>
    <w:rsid w:val="00500DB2"/>
    <w:rsid w:val="00501098"/>
    <w:rsid w:val="0050117E"/>
    <w:rsid w:val="00501229"/>
    <w:rsid w:val="005014B6"/>
    <w:rsid w:val="00501B74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F9"/>
    <w:rsid w:val="00502D45"/>
    <w:rsid w:val="00502E71"/>
    <w:rsid w:val="00502F3D"/>
    <w:rsid w:val="005030DE"/>
    <w:rsid w:val="005031E0"/>
    <w:rsid w:val="00503229"/>
    <w:rsid w:val="005037B2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A0A"/>
    <w:rsid w:val="00505FE6"/>
    <w:rsid w:val="0050600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D5"/>
    <w:rsid w:val="005102B8"/>
    <w:rsid w:val="00510C04"/>
    <w:rsid w:val="00510F3B"/>
    <w:rsid w:val="00511165"/>
    <w:rsid w:val="005113F1"/>
    <w:rsid w:val="0051146E"/>
    <w:rsid w:val="00511667"/>
    <w:rsid w:val="005116DB"/>
    <w:rsid w:val="005116F8"/>
    <w:rsid w:val="0051170E"/>
    <w:rsid w:val="00511904"/>
    <w:rsid w:val="00511AC6"/>
    <w:rsid w:val="00511B54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45"/>
    <w:rsid w:val="005125C0"/>
    <w:rsid w:val="0051264F"/>
    <w:rsid w:val="00512706"/>
    <w:rsid w:val="005127D9"/>
    <w:rsid w:val="00512843"/>
    <w:rsid w:val="0051298F"/>
    <w:rsid w:val="00512B0F"/>
    <w:rsid w:val="00512C89"/>
    <w:rsid w:val="00512DF0"/>
    <w:rsid w:val="00512E15"/>
    <w:rsid w:val="00512F17"/>
    <w:rsid w:val="005130CA"/>
    <w:rsid w:val="005130CD"/>
    <w:rsid w:val="005130E3"/>
    <w:rsid w:val="0051321F"/>
    <w:rsid w:val="00513566"/>
    <w:rsid w:val="005136E0"/>
    <w:rsid w:val="00513A37"/>
    <w:rsid w:val="00513B50"/>
    <w:rsid w:val="00513BB1"/>
    <w:rsid w:val="00513EE9"/>
    <w:rsid w:val="00513FBE"/>
    <w:rsid w:val="00514315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D0"/>
    <w:rsid w:val="00515378"/>
    <w:rsid w:val="005156AB"/>
    <w:rsid w:val="005156D8"/>
    <w:rsid w:val="0051570E"/>
    <w:rsid w:val="005158B2"/>
    <w:rsid w:val="005158EB"/>
    <w:rsid w:val="00515A12"/>
    <w:rsid w:val="00515A98"/>
    <w:rsid w:val="00515D69"/>
    <w:rsid w:val="005160A4"/>
    <w:rsid w:val="00516126"/>
    <w:rsid w:val="00516235"/>
    <w:rsid w:val="0051641B"/>
    <w:rsid w:val="005164B5"/>
    <w:rsid w:val="005164EF"/>
    <w:rsid w:val="005165A9"/>
    <w:rsid w:val="005165D9"/>
    <w:rsid w:val="005166B4"/>
    <w:rsid w:val="0051680A"/>
    <w:rsid w:val="00516986"/>
    <w:rsid w:val="005169AE"/>
    <w:rsid w:val="00516A9C"/>
    <w:rsid w:val="00516E02"/>
    <w:rsid w:val="00516E24"/>
    <w:rsid w:val="00517067"/>
    <w:rsid w:val="00517417"/>
    <w:rsid w:val="0051759C"/>
    <w:rsid w:val="00517713"/>
    <w:rsid w:val="00517974"/>
    <w:rsid w:val="00517B9F"/>
    <w:rsid w:val="00517CD4"/>
    <w:rsid w:val="00517DE6"/>
    <w:rsid w:val="00517F13"/>
    <w:rsid w:val="00520045"/>
    <w:rsid w:val="005200CD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D2A"/>
    <w:rsid w:val="00521DA6"/>
    <w:rsid w:val="00521EDA"/>
    <w:rsid w:val="00521FF2"/>
    <w:rsid w:val="0052204C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FA9"/>
    <w:rsid w:val="005230F4"/>
    <w:rsid w:val="005236B7"/>
    <w:rsid w:val="005236D6"/>
    <w:rsid w:val="005237C0"/>
    <w:rsid w:val="0052383E"/>
    <w:rsid w:val="00523A80"/>
    <w:rsid w:val="00523B22"/>
    <w:rsid w:val="00523C37"/>
    <w:rsid w:val="00523C58"/>
    <w:rsid w:val="00523E2A"/>
    <w:rsid w:val="00523E37"/>
    <w:rsid w:val="00523FA6"/>
    <w:rsid w:val="005240BF"/>
    <w:rsid w:val="005243D0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66D"/>
    <w:rsid w:val="0052684C"/>
    <w:rsid w:val="00526856"/>
    <w:rsid w:val="0052699A"/>
    <w:rsid w:val="00526A70"/>
    <w:rsid w:val="00526D23"/>
    <w:rsid w:val="00526FF4"/>
    <w:rsid w:val="005271F4"/>
    <w:rsid w:val="00527670"/>
    <w:rsid w:val="005276D4"/>
    <w:rsid w:val="005277FB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3000D"/>
    <w:rsid w:val="0053000E"/>
    <w:rsid w:val="005301E4"/>
    <w:rsid w:val="0053045B"/>
    <w:rsid w:val="0053050D"/>
    <w:rsid w:val="005309D3"/>
    <w:rsid w:val="00530ADB"/>
    <w:rsid w:val="00530B4C"/>
    <w:rsid w:val="00530D13"/>
    <w:rsid w:val="00530D32"/>
    <w:rsid w:val="00531064"/>
    <w:rsid w:val="00531108"/>
    <w:rsid w:val="005311AD"/>
    <w:rsid w:val="005311BB"/>
    <w:rsid w:val="00531293"/>
    <w:rsid w:val="00531383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EE"/>
    <w:rsid w:val="00534241"/>
    <w:rsid w:val="00534250"/>
    <w:rsid w:val="0053432B"/>
    <w:rsid w:val="0053449C"/>
    <w:rsid w:val="005349F3"/>
    <w:rsid w:val="00534A11"/>
    <w:rsid w:val="00534C34"/>
    <w:rsid w:val="00534CAC"/>
    <w:rsid w:val="0053510F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A"/>
    <w:rsid w:val="005365E7"/>
    <w:rsid w:val="00536785"/>
    <w:rsid w:val="005367F1"/>
    <w:rsid w:val="00536969"/>
    <w:rsid w:val="00536B5A"/>
    <w:rsid w:val="00536B95"/>
    <w:rsid w:val="00536BC3"/>
    <w:rsid w:val="00536C54"/>
    <w:rsid w:val="00536C8F"/>
    <w:rsid w:val="005372DF"/>
    <w:rsid w:val="00537662"/>
    <w:rsid w:val="00537720"/>
    <w:rsid w:val="005379FB"/>
    <w:rsid w:val="00537DAF"/>
    <w:rsid w:val="00537F5F"/>
    <w:rsid w:val="00537F93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76F"/>
    <w:rsid w:val="005418F9"/>
    <w:rsid w:val="005419AE"/>
    <w:rsid w:val="00541A88"/>
    <w:rsid w:val="00541ABA"/>
    <w:rsid w:val="00541BE1"/>
    <w:rsid w:val="00541F9A"/>
    <w:rsid w:val="00542167"/>
    <w:rsid w:val="005421DF"/>
    <w:rsid w:val="005422EE"/>
    <w:rsid w:val="005423AE"/>
    <w:rsid w:val="005425F9"/>
    <w:rsid w:val="0054266D"/>
    <w:rsid w:val="00542926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708"/>
    <w:rsid w:val="00543C3B"/>
    <w:rsid w:val="00543D65"/>
    <w:rsid w:val="00543D81"/>
    <w:rsid w:val="00543DF3"/>
    <w:rsid w:val="00543FC6"/>
    <w:rsid w:val="00544373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20E"/>
    <w:rsid w:val="00545530"/>
    <w:rsid w:val="0054569B"/>
    <w:rsid w:val="0054573A"/>
    <w:rsid w:val="005458D4"/>
    <w:rsid w:val="00545AEE"/>
    <w:rsid w:val="00545B08"/>
    <w:rsid w:val="00545BF2"/>
    <w:rsid w:val="00545D97"/>
    <w:rsid w:val="00545FC9"/>
    <w:rsid w:val="005460FB"/>
    <w:rsid w:val="0054613C"/>
    <w:rsid w:val="0054647E"/>
    <w:rsid w:val="00546481"/>
    <w:rsid w:val="0054652A"/>
    <w:rsid w:val="00546620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3FC"/>
    <w:rsid w:val="00550456"/>
    <w:rsid w:val="00550463"/>
    <w:rsid w:val="0055054B"/>
    <w:rsid w:val="005505B9"/>
    <w:rsid w:val="0055074B"/>
    <w:rsid w:val="00550878"/>
    <w:rsid w:val="005508FB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9B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B18"/>
    <w:rsid w:val="00553B68"/>
    <w:rsid w:val="00553BF0"/>
    <w:rsid w:val="00553C6F"/>
    <w:rsid w:val="00553D54"/>
    <w:rsid w:val="00553E1C"/>
    <w:rsid w:val="00553E57"/>
    <w:rsid w:val="00554057"/>
    <w:rsid w:val="005542EA"/>
    <w:rsid w:val="00554580"/>
    <w:rsid w:val="0055476A"/>
    <w:rsid w:val="00554A36"/>
    <w:rsid w:val="00554B58"/>
    <w:rsid w:val="00554D5F"/>
    <w:rsid w:val="00554E05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CC2"/>
    <w:rsid w:val="00555D67"/>
    <w:rsid w:val="00555E22"/>
    <w:rsid w:val="005560B6"/>
    <w:rsid w:val="005561D7"/>
    <w:rsid w:val="00556334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74"/>
    <w:rsid w:val="00557086"/>
    <w:rsid w:val="005571B9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709"/>
    <w:rsid w:val="0056091E"/>
    <w:rsid w:val="005609F2"/>
    <w:rsid w:val="005609F7"/>
    <w:rsid w:val="00560AD2"/>
    <w:rsid w:val="00560D54"/>
    <w:rsid w:val="00560D83"/>
    <w:rsid w:val="00560E62"/>
    <w:rsid w:val="00560F97"/>
    <w:rsid w:val="00561015"/>
    <w:rsid w:val="00561018"/>
    <w:rsid w:val="00561664"/>
    <w:rsid w:val="005616EF"/>
    <w:rsid w:val="005617AA"/>
    <w:rsid w:val="005618BD"/>
    <w:rsid w:val="00561B64"/>
    <w:rsid w:val="00561E92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F57"/>
    <w:rsid w:val="00564FF6"/>
    <w:rsid w:val="005651A2"/>
    <w:rsid w:val="00565397"/>
    <w:rsid w:val="00565399"/>
    <w:rsid w:val="005653CF"/>
    <w:rsid w:val="00565663"/>
    <w:rsid w:val="0056584B"/>
    <w:rsid w:val="005659EC"/>
    <w:rsid w:val="00565B47"/>
    <w:rsid w:val="00565C36"/>
    <w:rsid w:val="00565FAE"/>
    <w:rsid w:val="0056606F"/>
    <w:rsid w:val="005660D8"/>
    <w:rsid w:val="0056674D"/>
    <w:rsid w:val="0056679E"/>
    <w:rsid w:val="0056687B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A01"/>
    <w:rsid w:val="00567BC0"/>
    <w:rsid w:val="00567DA6"/>
    <w:rsid w:val="0057029F"/>
    <w:rsid w:val="005703FC"/>
    <w:rsid w:val="005704E9"/>
    <w:rsid w:val="0057068E"/>
    <w:rsid w:val="00570741"/>
    <w:rsid w:val="005708CD"/>
    <w:rsid w:val="0057092C"/>
    <w:rsid w:val="005709F6"/>
    <w:rsid w:val="00570C65"/>
    <w:rsid w:val="00570EB8"/>
    <w:rsid w:val="00570F0C"/>
    <w:rsid w:val="00570F94"/>
    <w:rsid w:val="00570FC8"/>
    <w:rsid w:val="00570FF0"/>
    <w:rsid w:val="00571767"/>
    <w:rsid w:val="00571772"/>
    <w:rsid w:val="005717CD"/>
    <w:rsid w:val="00571834"/>
    <w:rsid w:val="00571A07"/>
    <w:rsid w:val="00571BC6"/>
    <w:rsid w:val="00571BD0"/>
    <w:rsid w:val="00571F22"/>
    <w:rsid w:val="00572121"/>
    <w:rsid w:val="00572139"/>
    <w:rsid w:val="00572149"/>
    <w:rsid w:val="0057217B"/>
    <w:rsid w:val="0057233D"/>
    <w:rsid w:val="00572719"/>
    <w:rsid w:val="005727CC"/>
    <w:rsid w:val="005729BA"/>
    <w:rsid w:val="00572AF7"/>
    <w:rsid w:val="00572C54"/>
    <w:rsid w:val="00572CBA"/>
    <w:rsid w:val="00572F2F"/>
    <w:rsid w:val="00572F82"/>
    <w:rsid w:val="005730A3"/>
    <w:rsid w:val="005732AC"/>
    <w:rsid w:val="005732B8"/>
    <w:rsid w:val="00573385"/>
    <w:rsid w:val="0057338C"/>
    <w:rsid w:val="00573478"/>
    <w:rsid w:val="00573505"/>
    <w:rsid w:val="00573517"/>
    <w:rsid w:val="005735C0"/>
    <w:rsid w:val="00573641"/>
    <w:rsid w:val="00573723"/>
    <w:rsid w:val="00573994"/>
    <w:rsid w:val="00573E91"/>
    <w:rsid w:val="00573F4E"/>
    <w:rsid w:val="00573F5D"/>
    <w:rsid w:val="00573FCF"/>
    <w:rsid w:val="00574278"/>
    <w:rsid w:val="005745EC"/>
    <w:rsid w:val="00574809"/>
    <w:rsid w:val="0057481F"/>
    <w:rsid w:val="00574963"/>
    <w:rsid w:val="00574AA6"/>
    <w:rsid w:val="00574AD0"/>
    <w:rsid w:val="00574B20"/>
    <w:rsid w:val="00574C8A"/>
    <w:rsid w:val="00574CB0"/>
    <w:rsid w:val="00574DEF"/>
    <w:rsid w:val="00574E31"/>
    <w:rsid w:val="00575119"/>
    <w:rsid w:val="00575134"/>
    <w:rsid w:val="0057520A"/>
    <w:rsid w:val="00575218"/>
    <w:rsid w:val="00575226"/>
    <w:rsid w:val="0057534B"/>
    <w:rsid w:val="005754D2"/>
    <w:rsid w:val="00575527"/>
    <w:rsid w:val="005756C9"/>
    <w:rsid w:val="00575B20"/>
    <w:rsid w:val="00575B72"/>
    <w:rsid w:val="00575B7E"/>
    <w:rsid w:val="00575BBD"/>
    <w:rsid w:val="00576152"/>
    <w:rsid w:val="005764BE"/>
    <w:rsid w:val="0057652D"/>
    <w:rsid w:val="005766D5"/>
    <w:rsid w:val="00576AC4"/>
    <w:rsid w:val="00576C0D"/>
    <w:rsid w:val="00576C8F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F0"/>
    <w:rsid w:val="00577E83"/>
    <w:rsid w:val="00577FDB"/>
    <w:rsid w:val="0058000D"/>
    <w:rsid w:val="00580104"/>
    <w:rsid w:val="00580115"/>
    <w:rsid w:val="005805C3"/>
    <w:rsid w:val="0058092E"/>
    <w:rsid w:val="00580B4B"/>
    <w:rsid w:val="00580BA5"/>
    <w:rsid w:val="00580D52"/>
    <w:rsid w:val="00580F65"/>
    <w:rsid w:val="0058105C"/>
    <w:rsid w:val="00581357"/>
    <w:rsid w:val="00581564"/>
    <w:rsid w:val="005816E2"/>
    <w:rsid w:val="00581788"/>
    <w:rsid w:val="0058182F"/>
    <w:rsid w:val="00581936"/>
    <w:rsid w:val="005819FB"/>
    <w:rsid w:val="00581B8B"/>
    <w:rsid w:val="00581DA5"/>
    <w:rsid w:val="00581E07"/>
    <w:rsid w:val="00581E0B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B86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319"/>
    <w:rsid w:val="00583574"/>
    <w:rsid w:val="00583765"/>
    <w:rsid w:val="00583774"/>
    <w:rsid w:val="005837B8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502B"/>
    <w:rsid w:val="00585150"/>
    <w:rsid w:val="00585294"/>
    <w:rsid w:val="005852CA"/>
    <w:rsid w:val="005852FA"/>
    <w:rsid w:val="00585854"/>
    <w:rsid w:val="00585866"/>
    <w:rsid w:val="00585921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F9"/>
    <w:rsid w:val="00586B7B"/>
    <w:rsid w:val="00586C02"/>
    <w:rsid w:val="00586DD1"/>
    <w:rsid w:val="00587165"/>
    <w:rsid w:val="00587296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7AC"/>
    <w:rsid w:val="005929EE"/>
    <w:rsid w:val="00592BAC"/>
    <w:rsid w:val="00592CB1"/>
    <w:rsid w:val="00592E6E"/>
    <w:rsid w:val="00592EEF"/>
    <w:rsid w:val="00592F50"/>
    <w:rsid w:val="00593299"/>
    <w:rsid w:val="005934FB"/>
    <w:rsid w:val="00593788"/>
    <w:rsid w:val="00593986"/>
    <w:rsid w:val="00593A12"/>
    <w:rsid w:val="00593BC6"/>
    <w:rsid w:val="00593C4C"/>
    <w:rsid w:val="00593DB2"/>
    <w:rsid w:val="00593F5C"/>
    <w:rsid w:val="00593FB7"/>
    <w:rsid w:val="00593FF4"/>
    <w:rsid w:val="00594124"/>
    <w:rsid w:val="00594419"/>
    <w:rsid w:val="0059441D"/>
    <w:rsid w:val="00594509"/>
    <w:rsid w:val="0059454F"/>
    <w:rsid w:val="0059467F"/>
    <w:rsid w:val="005946A6"/>
    <w:rsid w:val="00594A77"/>
    <w:rsid w:val="00594F48"/>
    <w:rsid w:val="00595038"/>
    <w:rsid w:val="00595296"/>
    <w:rsid w:val="00595397"/>
    <w:rsid w:val="0059552F"/>
    <w:rsid w:val="00595567"/>
    <w:rsid w:val="00595640"/>
    <w:rsid w:val="005956A5"/>
    <w:rsid w:val="0059571B"/>
    <w:rsid w:val="00595722"/>
    <w:rsid w:val="00595873"/>
    <w:rsid w:val="005959F8"/>
    <w:rsid w:val="00595AB3"/>
    <w:rsid w:val="00595AE3"/>
    <w:rsid w:val="00595AF3"/>
    <w:rsid w:val="00595B21"/>
    <w:rsid w:val="00595C13"/>
    <w:rsid w:val="00595D91"/>
    <w:rsid w:val="00595F31"/>
    <w:rsid w:val="00595FD1"/>
    <w:rsid w:val="00596042"/>
    <w:rsid w:val="0059617B"/>
    <w:rsid w:val="00596196"/>
    <w:rsid w:val="005962C1"/>
    <w:rsid w:val="0059656D"/>
    <w:rsid w:val="00596A0C"/>
    <w:rsid w:val="00596AEB"/>
    <w:rsid w:val="00596DF5"/>
    <w:rsid w:val="00597018"/>
    <w:rsid w:val="005970DC"/>
    <w:rsid w:val="0059710B"/>
    <w:rsid w:val="005973F0"/>
    <w:rsid w:val="0059769D"/>
    <w:rsid w:val="00597729"/>
    <w:rsid w:val="005979F9"/>
    <w:rsid w:val="00597A50"/>
    <w:rsid w:val="00597AED"/>
    <w:rsid w:val="00597B6B"/>
    <w:rsid w:val="00597F4F"/>
    <w:rsid w:val="00597FCB"/>
    <w:rsid w:val="005A025A"/>
    <w:rsid w:val="005A049F"/>
    <w:rsid w:val="005A057F"/>
    <w:rsid w:val="005A0613"/>
    <w:rsid w:val="005A068D"/>
    <w:rsid w:val="005A0737"/>
    <w:rsid w:val="005A083A"/>
    <w:rsid w:val="005A08E8"/>
    <w:rsid w:val="005A0AFB"/>
    <w:rsid w:val="005A0B38"/>
    <w:rsid w:val="005A0B9A"/>
    <w:rsid w:val="005A0C04"/>
    <w:rsid w:val="005A0CE1"/>
    <w:rsid w:val="005A0D55"/>
    <w:rsid w:val="005A120E"/>
    <w:rsid w:val="005A12D2"/>
    <w:rsid w:val="005A13EA"/>
    <w:rsid w:val="005A1660"/>
    <w:rsid w:val="005A1915"/>
    <w:rsid w:val="005A1D91"/>
    <w:rsid w:val="005A1F54"/>
    <w:rsid w:val="005A201E"/>
    <w:rsid w:val="005A2037"/>
    <w:rsid w:val="005A2092"/>
    <w:rsid w:val="005A20B7"/>
    <w:rsid w:val="005A21E8"/>
    <w:rsid w:val="005A2274"/>
    <w:rsid w:val="005A247E"/>
    <w:rsid w:val="005A26F5"/>
    <w:rsid w:val="005A2800"/>
    <w:rsid w:val="005A2AC0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E02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47D"/>
    <w:rsid w:val="005A485D"/>
    <w:rsid w:val="005A48A8"/>
    <w:rsid w:val="005A4B1D"/>
    <w:rsid w:val="005A5055"/>
    <w:rsid w:val="005A50FF"/>
    <w:rsid w:val="005A535E"/>
    <w:rsid w:val="005A5371"/>
    <w:rsid w:val="005A538B"/>
    <w:rsid w:val="005A5455"/>
    <w:rsid w:val="005A55D0"/>
    <w:rsid w:val="005A5690"/>
    <w:rsid w:val="005A5730"/>
    <w:rsid w:val="005A57BB"/>
    <w:rsid w:val="005A580E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5BE"/>
    <w:rsid w:val="005A6AF6"/>
    <w:rsid w:val="005A6BEF"/>
    <w:rsid w:val="005A6C9F"/>
    <w:rsid w:val="005A6EB0"/>
    <w:rsid w:val="005A70FA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B17"/>
    <w:rsid w:val="005A7CE6"/>
    <w:rsid w:val="005A7D58"/>
    <w:rsid w:val="005A7F5D"/>
    <w:rsid w:val="005B029C"/>
    <w:rsid w:val="005B05E2"/>
    <w:rsid w:val="005B0717"/>
    <w:rsid w:val="005B0A44"/>
    <w:rsid w:val="005B0AFB"/>
    <w:rsid w:val="005B0C99"/>
    <w:rsid w:val="005B0CDE"/>
    <w:rsid w:val="005B10B6"/>
    <w:rsid w:val="005B11BD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88F"/>
    <w:rsid w:val="005B2965"/>
    <w:rsid w:val="005B29F1"/>
    <w:rsid w:val="005B2C5E"/>
    <w:rsid w:val="005B2ED8"/>
    <w:rsid w:val="005B3308"/>
    <w:rsid w:val="005B35F3"/>
    <w:rsid w:val="005B3623"/>
    <w:rsid w:val="005B387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DF"/>
    <w:rsid w:val="005B4A22"/>
    <w:rsid w:val="005B4D84"/>
    <w:rsid w:val="005B4DA4"/>
    <w:rsid w:val="005B4E99"/>
    <w:rsid w:val="005B5119"/>
    <w:rsid w:val="005B5374"/>
    <w:rsid w:val="005B55E5"/>
    <w:rsid w:val="005B55FE"/>
    <w:rsid w:val="005B57E7"/>
    <w:rsid w:val="005B57F2"/>
    <w:rsid w:val="005B5ABD"/>
    <w:rsid w:val="005B5B53"/>
    <w:rsid w:val="005B5B6B"/>
    <w:rsid w:val="005B6396"/>
    <w:rsid w:val="005B63B7"/>
    <w:rsid w:val="005B63DB"/>
    <w:rsid w:val="005B6729"/>
    <w:rsid w:val="005B6AA2"/>
    <w:rsid w:val="005B6E94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AA"/>
    <w:rsid w:val="005C00C1"/>
    <w:rsid w:val="005C011B"/>
    <w:rsid w:val="005C0155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657"/>
    <w:rsid w:val="005C19BA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DAA"/>
    <w:rsid w:val="005C3DDA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E5F"/>
    <w:rsid w:val="005C4EAC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86"/>
    <w:rsid w:val="005C66D3"/>
    <w:rsid w:val="005C6914"/>
    <w:rsid w:val="005C6A7A"/>
    <w:rsid w:val="005C6BD1"/>
    <w:rsid w:val="005C6CAB"/>
    <w:rsid w:val="005C6CF7"/>
    <w:rsid w:val="005C6E5D"/>
    <w:rsid w:val="005C717D"/>
    <w:rsid w:val="005C7321"/>
    <w:rsid w:val="005C7433"/>
    <w:rsid w:val="005C7555"/>
    <w:rsid w:val="005C7672"/>
    <w:rsid w:val="005C76D1"/>
    <w:rsid w:val="005C7762"/>
    <w:rsid w:val="005C79E3"/>
    <w:rsid w:val="005C7C54"/>
    <w:rsid w:val="005C7C58"/>
    <w:rsid w:val="005C7D60"/>
    <w:rsid w:val="005C7E23"/>
    <w:rsid w:val="005C7E37"/>
    <w:rsid w:val="005C7F36"/>
    <w:rsid w:val="005C7F4A"/>
    <w:rsid w:val="005C7FD1"/>
    <w:rsid w:val="005D0136"/>
    <w:rsid w:val="005D016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792"/>
    <w:rsid w:val="005D197B"/>
    <w:rsid w:val="005D1A47"/>
    <w:rsid w:val="005D1A5B"/>
    <w:rsid w:val="005D1BFA"/>
    <w:rsid w:val="005D1C69"/>
    <w:rsid w:val="005D1E56"/>
    <w:rsid w:val="005D1F5E"/>
    <w:rsid w:val="005D219D"/>
    <w:rsid w:val="005D21E3"/>
    <w:rsid w:val="005D22DD"/>
    <w:rsid w:val="005D22FC"/>
    <w:rsid w:val="005D2567"/>
    <w:rsid w:val="005D2703"/>
    <w:rsid w:val="005D27DF"/>
    <w:rsid w:val="005D2C25"/>
    <w:rsid w:val="005D2CF6"/>
    <w:rsid w:val="005D2D4F"/>
    <w:rsid w:val="005D2F18"/>
    <w:rsid w:val="005D2F6A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32F"/>
    <w:rsid w:val="005D4424"/>
    <w:rsid w:val="005D4637"/>
    <w:rsid w:val="005D4644"/>
    <w:rsid w:val="005D4655"/>
    <w:rsid w:val="005D4688"/>
    <w:rsid w:val="005D4816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B25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33"/>
    <w:rsid w:val="005D73B9"/>
    <w:rsid w:val="005D7402"/>
    <w:rsid w:val="005D74C5"/>
    <w:rsid w:val="005D7540"/>
    <w:rsid w:val="005D7832"/>
    <w:rsid w:val="005D7F1D"/>
    <w:rsid w:val="005E00D3"/>
    <w:rsid w:val="005E0424"/>
    <w:rsid w:val="005E06FE"/>
    <w:rsid w:val="005E07AE"/>
    <w:rsid w:val="005E105A"/>
    <w:rsid w:val="005E12A7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95"/>
    <w:rsid w:val="005E212F"/>
    <w:rsid w:val="005E25E7"/>
    <w:rsid w:val="005E271D"/>
    <w:rsid w:val="005E29B6"/>
    <w:rsid w:val="005E2AFC"/>
    <w:rsid w:val="005E2E55"/>
    <w:rsid w:val="005E2F87"/>
    <w:rsid w:val="005E3054"/>
    <w:rsid w:val="005E331D"/>
    <w:rsid w:val="005E334F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C17"/>
    <w:rsid w:val="005E3CB1"/>
    <w:rsid w:val="005E3DAE"/>
    <w:rsid w:val="005E3E35"/>
    <w:rsid w:val="005E3F4E"/>
    <w:rsid w:val="005E43E5"/>
    <w:rsid w:val="005E44E1"/>
    <w:rsid w:val="005E4514"/>
    <w:rsid w:val="005E45E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705"/>
    <w:rsid w:val="005E787D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883"/>
    <w:rsid w:val="005F090E"/>
    <w:rsid w:val="005F0B05"/>
    <w:rsid w:val="005F0B90"/>
    <w:rsid w:val="005F0BBA"/>
    <w:rsid w:val="005F0D70"/>
    <w:rsid w:val="005F0E63"/>
    <w:rsid w:val="005F0EBD"/>
    <w:rsid w:val="005F0FFA"/>
    <w:rsid w:val="005F10AD"/>
    <w:rsid w:val="005F10DD"/>
    <w:rsid w:val="005F117F"/>
    <w:rsid w:val="005F15A5"/>
    <w:rsid w:val="005F1896"/>
    <w:rsid w:val="005F1AA3"/>
    <w:rsid w:val="005F1BBD"/>
    <w:rsid w:val="005F1C55"/>
    <w:rsid w:val="005F1CCA"/>
    <w:rsid w:val="005F1DD8"/>
    <w:rsid w:val="005F1E36"/>
    <w:rsid w:val="005F1F1B"/>
    <w:rsid w:val="005F1F32"/>
    <w:rsid w:val="005F2142"/>
    <w:rsid w:val="005F241F"/>
    <w:rsid w:val="005F264B"/>
    <w:rsid w:val="005F2966"/>
    <w:rsid w:val="005F2999"/>
    <w:rsid w:val="005F29FB"/>
    <w:rsid w:val="005F2AE4"/>
    <w:rsid w:val="005F2B1B"/>
    <w:rsid w:val="005F2DC9"/>
    <w:rsid w:val="005F2ED1"/>
    <w:rsid w:val="005F300C"/>
    <w:rsid w:val="005F300E"/>
    <w:rsid w:val="005F30E8"/>
    <w:rsid w:val="005F34A6"/>
    <w:rsid w:val="005F3551"/>
    <w:rsid w:val="005F389C"/>
    <w:rsid w:val="005F3922"/>
    <w:rsid w:val="005F39FA"/>
    <w:rsid w:val="005F3A60"/>
    <w:rsid w:val="005F3AFE"/>
    <w:rsid w:val="005F3C2D"/>
    <w:rsid w:val="005F3CBF"/>
    <w:rsid w:val="005F3CFD"/>
    <w:rsid w:val="005F3DE8"/>
    <w:rsid w:val="005F40AD"/>
    <w:rsid w:val="005F437B"/>
    <w:rsid w:val="005F444B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A5"/>
    <w:rsid w:val="005F5645"/>
    <w:rsid w:val="005F5653"/>
    <w:rsid w:val="005F5657"/>
    <w:rsid w:val="005F5739"/>
    <w:rsid w:val="005F57C0"/>
    <w:rsid w:val="005F5AA3"/>
    <w:rsid w:val="005F5AAA"/>
    <w:rsid w:val="005F5B49"/>
    <w:rsid w:val="005F5BA4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554"/>
    <w:rsid w:val="005F65AE"/>
    <w:rsid w:val="005F65FB"/>
    <w:rsid w:val="005F66C8"/>
    <w:rsid w:val="005F6BD5"/>
    <w:rsid w:val="005F6C24"/>
    <w:rsid w:val="005F6C55"/>
    <w:rsid w:val="005F6F9F"/>
    <w:rsid w:val="005F702A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F2F"/>
    <w:rsid w:val="00600F4A"/>
    <w:rsid w:val="00600FCE"/>
    <w:rsid w:val="006010A7"/>
    <w:rsid w:val="00601232"/>
    <w:rsid w:val="00601372"/>
    <w:rsid w:val="006013B3"/>
    <w:rsid w:val="0060149D"/>
    <w:rsid w:val="00601619"/>
    <w:rsid w:val="00601754"/>
    <w:rsid w:val="00601A5A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688"/>
    <w:rsid w:val="006026B3"/>
    <w:rsid w:val="00602B03"/>
    <w:rsid w:val="00602B05"/>
    <w:rsid w:val="00602D6B"/>
    <w:rsid w:val="00603046"/>
    <w:rsid w:val="006030D0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A14"/>
    <w:rsid w:val="00603E4F"/>
    <w:rsid w:val="00604063"/>
    <w:rsid w:val="006041E5"/>
    <w:rsid w:val="00604252"/>
    <w:rsid w:val="00604403"/>
    <w:rsid w:val="0060446B"/>
    <w:rsid w:val="0060454D"/>
    <w:rsid w:val="006046D0"/>
    <w:rsid w:val="00604746"/>
    <w:rsid w:val="0060485F"/>
    <w:rsid w:val="0060488D"/>
    <w:rsid w:val="006048FD"/>
    <w:rsid w:val="00604971"/>
    <w:rsid w:val="00604A50"/>
    <w:rsid w:val="00604B0E"/>
    <w:rsid w:val="00604C00"/>
    <w:rsid w:val="00604DB1"/>
    <w:rsid w:val="006051E4"/>
    <w:rsid w:val="006051FB"/>
    <w:rsid w:val="006052D8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7093"/>
    <w:rsid w:val="00607238"/>
    <w:rsid w:val="00607375"/>
    <w:rsid w:val="006074CC"/>
    <w:rsid w:val="00607583"/>
    <w:rsid w:val="006075DF"/>
    <w:rsid w:val="0060763B"/>
    <w:rsid w:val="0060770F"/>
    <w:rsid w:val="00607749"/>
    <w:rsid w:val="0060781F"/>
    <w:rsid w:val="00607872"/>
    <w:rsid w:val="0060795A"/>
    <w:rsid w:val="00607A39"/>
    <w:rsid w:val="00607B17"/>
    <w:rsid w:val="00607B28"/>
    <w:rsid w:val="00607B96"/>
    <w:rsid w:val="00607BE4"/>
    <w:rsid w:val="00607D31"/>
    <w:rsid w:val="00607D33"/>
    <w:rsid w:val="00610006"/>
    <w:rsid w:val="006101F2"/>
    <w:rsid w:val="00610420"/>
    <w:rsid w:val="00610517"/>
    <w:rsid w:val="006106E8"/>
    <w:rsid w:val="0061091B"/>
    <w:rsid w:val="00610B8B"/>
    <w:rsid w:val="00611003"/>
    <w:rsid w:val="0061109E"/>
    <w:rsid w:val="006110ED"/>
    <w:rsid w:val="0061114E"/>
    <w:rsid w:val="00611203"/>
    <w:rsid w:val="006116EE"/>
    <w:rsid w:val="00611829"/>
    <w:rsid w:val="00611841"/>
    <w:rsid w:val="00611C1F"/>
    <w:rsid w:val="00611D02"/>
    <w:rsid w:val="00611D0B"/>
    <w:rsid w:val="006120E6"/>
    <w:rsid w:val="0061216E"/>
    <w:rsid w:val="006123FD"/>
    <w:rsid w:val="006124A6"/>
    <w:rsid w:val="006124E0"/>
    <w:rsid w:val="0061252A"/>
    <w:rsid w:val="00612769"/>
    <w:rsid w:val="00612881"/>
    <w:rsid w:val="006129A2"/>
    <w:rsid w:val="00612DFE"/>
    <w:rsid w:val="00612F44"/>
    <w:rsid w:val="00613073"/>
    <w:rsid w:val="006132ED"/>
    <w:rsid w:val="00613663"/>
    <w:rsid w:val="00613686"/>
    <w:rsid w:val="00613B12"/>
    <w:rsid w:val="00613BAD"/>
    <w:rsid w:val="006141BD"/>
    <w:rsid w:val="00614302"/>
    <w:rsid w:val="00614361"/>
    <w:rsid w:val="006144CB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223"/>
    <w:rsid w:val="0061645F"/>
    <w:rsid w:val="00616566"/>
    <w:rsid w:val="00616568"/>
    <w:rsid w:val="0061662F"/>
    <w:rsid w:val="00616649"/>
    <w:rsid w:val="0061689C"/>
    <w:rsid w:val="00616B18"/>
    <w:rsid w:val="00616BE3"/>
    <w:rsid w:val="00616D2C"/>
    <w:rsid w:val="00616E14"/>
    <w:rsid w:val="00616F27"/>
    <w:rsid w:val="00616FBB"/>
    <w:rsid w:val="00616FD4"/>
    <w:rsid w:val="006170B2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0BB"/>
    <w:rsid w:val="00620195"/>
    <w:rsid w:val="006203D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C4"/>
    <w:rsid w:val="00621174"/>
    <w:rsid w:val="006212FD"/>
    <w:rsid w:val="0062159D"/>
    <w:rsid w:val="0062159F"/>
    <w:rsid w:val="006217CF"/>
    <w:rsid w:val="00621948"/>
    <w:rsid w:val="00621A23"/>
    <w:rsid w:val="00621B42"/>
    <w:rsid w:val="00621B8B"/>
    <w:rsid w:val="00621C36"/>
    <w:rsid w:val="00621F47"/>
    <w:rsid w:val="00622069"/>
    <w:rsid w:val="006220F3"/>
    <w:rsid w:val="006221DB"/>
    <w:rsid w:val="00622262"/>
    <w:rsid w:val="00622410"/>
    <w:rsid w:val="0062244C"/>
    <w:rsid w:val="0062256A"/>
    <w:rsid w:val="00622731"/>
    <w:rsid w:val="0062278F"/>
    <w:rsid w:val="006227BB"/>
    <w:rsid w:val="00622CFD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EA0"/>
    <w:rsid w:val="00625259"/>
    <w:rsid w:val="0062539A"/>
    <w:rsid w:val="006253B3"/>
    <w:rsid w:val="006254D5"/>
    <w:rsid w:val="006254E4"/>
    <w:rsid w:val="00625733"/>
    <w:rsid w:val="00625860"/>
    <w:rsid w:val="0062595A"/>
    <w:rsid w:val="00625C97"/>
    <w:rsid w:val="00625D7F"/>
    <w:rsid w:val="00626125"/>
    <w:rsid w:val="0062613A"/>
    <w:rsid w:val="00626205"/>
    <w:rsid w:val="006262A5"/>
    <w:rsid w:val="006262CA"/>
    <w:rsid w:val="00626356"/>
    <w:rsid w:val="006266AB"/>
    <w:rsid w:val="0062678A"/>
    <w:rsid w:val="00626A46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DE"/>
    <w:rsid w:val="00630C64"/>
    <w:rsid w:val="00630C87"/>
    <w:rsid w:val="00630E6D"/>
    <w:rsid w:val="00630E88"/>
    <w:rsid w:val="00630F2A"/>
    <w:rsid w:val="00630FAD"/>
    <w:rsid w:val="0063113A"/>
    <w:rsid w:val="00631372"/>
    <w:rsid w:val="00631AB0"/>
    <w:rsid w:val="00631AC3"/>
    <w:rsid w:val="00632040"/>
    <w:rsid w:val="006320E5"/>
    <w:rsid w:val="006322E7"/>
    <w:rsid w:val="00632361"/>
    <w:rsid w:val="00632579"/>
    <w:rsid w:val="00632800"/>
    <w:rsid w:val="00632A31"/>
    <w:rsid w:val="00632CC8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CC"/>
    <w:rsid w:val="00634429"/>
    <w:rsid w:val="0063443F"/>
    <w:rsid w:val="00634489"/>
    <w:rsid w:val="0063467D"/>
    <w:rsid w:val="00634723"/>
    <w:rsid w:val="00634785"/>
    <w:rsid w:val="00634AD5"/>
    <w:rsid w:val="00634CB8"/>
    <w:rsid w:val="00634CCB"/>
    <w:rsid w:val="00634DCE"/>
    <w:rsid w:val="0063512C"/>
    <w:rsid w:val="00635355"/>
    <w:rsid w:val="0063546E"/>
    <w:rsid w:val="00635534"/>
    <w:rsid w:val="00635547"/>
    <w:rsid w:val="00635ACB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4C3"/>
    <w:rsid w:val="00637504"/>
    <w:rsid w:val="00637884"/>
    <w:rsid w:val="0063796C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8"/>
    <w:rsid w:val="0064294D"/>
    <w:rsid w:val="006429FD"/>
    <w:rsid w:val="00642B80"/>
    <w:rsid w:val="00642B9C"/>
    <w:rsid w:val="00643219"/>
    <w:rsid w:val="0064329F"/>
    <w:rsid w:val="006432A9"/>
    <w:rsid w:val="006433A1"/>
    <w:rsid w:val="006433CC"/>
    <w:rsid w:val="006433DE"/>
    <w:rsid w:val="00643449"/>
    <w:rsid w:val="00643745"/>
    <w:rsid w:val="00643C09"/>
    <w:rsid w:val="00644074"/>
    <w:rsid w:val="0064410E"/>
    <w:rsid w:val="0064424C"/>
    <w:rsid w:val="006442A0"/>
    <w:rsid w:val="006443E3"/>
    <w:rsid w:val="0064464F"/>
    <w:rsid w:val="00644E9C"/>
    <w:rsid w:val="00644F2F"/>
    <w:rsid w:val="006450D2"/>
    <w:rsid w:val="006452B6"/>
    <w:rsid w:val="0064533D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500AC"/>
    <w:rsid w:val="0065040D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DB7"/>
    <w:rsid w:val="00651F45"/>
    <w:rsid w:val="0065205E"/>
    <w:rsid w:val="006521BE"/>
    <w:rsid w:val="0065239E"/>
    <w:rsid w:val="006523BB"/>
    <w:rsid w:val="00652521"/>
    <w:rsid w:val="006525C9"/>
    <w:rsid w:val="006525F7"/>
    <w:rsid w:val="006526D2"/>
    <w:rsid w:val="006528FD"/>
    <w:rsid w:val="0065293A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F3A"/>
    <w:rsid w:val="006550A7"/>
    <w:rsid w:val="0065510B"/>
    <w:rsid w:val="006553D2"/>
    <w:rsid w:val="00655569"/>
    <w:rsid w:val="006556BF"/>
    <w:rsid w:val="006558D8"/>
    <w:rsid w:val="00655B22"/>
    <w:rsid w:val="00655B26"/>
    <w:rsid w:val="00655BFB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7CB"/>
    <w:rsid w:val="00656807"/>
    <w:rsid w:val="0065682D"/>
    <w:rsid w:val="006569AA"/>
    <w:rsid w:val="00656AF7"/>
    <w:rsid w:val="00656B6E"/>
    <w:rsid w:val="00656E21"/>
    <w:rsid w:val="00656F16"/>
    <w:rsid w:val="006571B4"/>
    <w:rsid w:val="00657780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7A"/>
    <w:rsid w:val="00660726"/>
    <w:rsid w:val="00660BB5"/>
    <w:rsid w:val="00660CAB"/>
    <w:rsid w:val="00660CC0"/>
    <w:rsid w:val="00660DDC"/>
    <w:rsid w:val="00660FE5"/>
    <w:rsid w:val="006611AE"/>
    <w:rsid w:val="006611E5"/>
    <w:rsid w:val="0066122C"/>
    <w:rsid w:val="0066154C"/>
    <w:rsid w:val="00661611"/>
    <w:rsid w:val="00661667"/>
    <w:rsid w:val="006617CD"/>
    <w:rsid w:val="00661A23"/>
    <w:rsid w:val="00661C38"/>
    <w:rsid w:val="00661C9E"/>
    <w:rsid w:val="00661F56"/>
    <w:rsid w:val="00662170"/>
    <w:rsid w:val="00662224"/>
    <w:rsid w:val="00662264"/>
    <w:rsid w:val="006625A9"/>
    <w:rsid w:val="006625DC"/>
    <w:rsid w:val="0066273C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3AE"/>
    <w:rsid w:val="006634E2"/>
    <w:rsid w:val="006639AC"/>
    <w:rsid w:val="00663AD9"/>
    <w:rsid w:val="00663B71"/>
    <w:rsid w:val="00663BE4"/>
    <w:rsid w:val="00663F2A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D1A"/>
    <w:rsid w:val="0066533F"/>
    <w:rsid w:val="006653ED"/>
    <w:rsid w:val="006653F3"/>
    <w:rsid w:val="0066547F"/>
    <w:rsid w:val="0066555E"/>
    <w:rsid w:val="00665593"/>
    <w:rsid w:val="0066574E"/>
    <w:rsid w:val="00665883"/>
    <w:rsid w:val="00665B7B"/>
    <w:rsid w:val="00665C3A"/>
    <w:rsid w:val="00665C7F"/>
    <w:rsid w:val="00665D10"/>
    <w:rsid w:val="00665D67"/>
    <w:rsid w:val="00665E07"/>
    <w:rsid w:val="006662E1"/>
    <w:rsid w:val="006663BA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44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A0D"/>
    <w:rsid w:val="00667A7A"/>
    <w:rsid w:val="00667DDF"/>
    <w:rsid w:val="00667FD1"/>
    <w:rsid w:val="006701CC"/>
    <w:rsid w:val="006704E3"/>
    <w:rsid w:val="0067082F"/>
    <w:rsid w:val="00670865"/>
    <w:rsid w:val="006709B4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35"/>
    <w:rsid w:val="00671928"/>
    <w:rsid w:val="00671BD4"/>
    <w:rsid w:val="00671DC6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CF"/>
    <w:rsid w:val="006746CC"/>
    <w:rsid w:val="00674736"/>
    <w:rsid w:val="006748B2"/>
    <w:rsid w:val="00674932"/>
    <w:rsid w:val="00674AEB"/>
    <w:rsid w:val="00674BBA"/>
    <w:rsid w:val="00674C6E"/>
    <w:rsid w:val="00674CF6"/>
    <w:rsid w:val="00674E07"/>
    <w:rsid w:val="00675079"/>
    <w:rsid w:val="0067520E"/>
    <w:rsid w:val="00675231"/>
    <w:rsid w:val="00675268"/>
    <w:rsid w:val="006754CB"/>
    <w:rsid w:val="00675525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69"/>
    <w:rsid w:val="00677030"/>
    <w:rsid w:val="006771CC"/>
    <w:rsid w:val="00677284"/>
    <w:rsid w:val="006772C4"/>
    <w:rsid w:val="006773F8"/>
    <w:rsid w:val="0067754E"/>
    <w:rsid w:val="006775DC"/>
    <w:rsid w:val="00677840"/>
    <w:rsid w:val="006778C1"/>
    <w:rsid w:val="00677DA4"/>
    <w:rsid w:val="00677FF6"/>
    <w:rsid w:val="00680020"/>
    <w:rsid w:val="0068007A"/>
    <w:rsid w:val="00680171"/>
    <w:rsid w:val="006803F9"/>
    <w:rsid w:val="0068047C"/>
    <w:rsid w:val="0068063F"/>
    <w:rsid w:val="006808F0"/>
    <w:rsid w:val="00680A4B"/>
    <w:rsid w:val="00680A57"/>
    <w:rsid w:val="00680BD2"/>
    <w:rsid w:val="00680E2D"/>
    <w:rsid w:val="00681049"/>
    <w:rsid w:val="0068121A"/>
    <w:rsid w:val="00681350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DF"/>
    <w:rsid w:val="00682CE9"/>
    <w:rsid w:val="00682DD9"/>
    <w:rsid w:val="00682FB4"/>
    <w:rsid w:val="00682FCF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DB4"/>
    <w:rsid w:val="00684DD7"/>
    <w:rsid w:val="00684EB5"/>
    <w:rsid w:val="00685052"/>
    <w:rsid w:val="0068526B"/>
    <w:rsid w:val="006853EC"/>
    <w:rsid w:val="00685444"/>
    <w:rsid w:val="006854A8"/>
    <w:rsid w:val="006855BE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90029"/>
    <w:rsid w:val="00690191"/>
    <w:rsid w:val="006901F0"/>
    <w:rsid w:val="00690235"/>
    <w:rsid w:val="006906B9"/>
    <w:rsid w:val="006906CD"/>
    <w:rsid w:val="006908B0"/>
    <w:rsid w:val="006908EE"/>
    <w:rsid w:val="0069091D"/>
    <w:rsid w:val="00690C5D"/>
    <w:rsid w:val="00690EB5"/>
    <w:rsid w:val="00690F54"/>
    <w:rsid w:val="00690FF1"/>
    <w:rsid w:val="00691038"/>
    <w:rsid w:val="00691060"/>
    <w:rsid w:val="006911E4"/>
    <w:rsid w:val="0069132C"/>
    <w:rsid w:val="00691338"/>
    <w:rsid w:val="00691417"/>
    <w:rsid w:val="00691537"/>
    <w:rsid w:val="00691614"/>
    <w:rsid w:val="0069161C"/>
    <w:rsid w:val="0069188E"/>
    <w:rsid w:val="006918E5"/>
    <w:rsid w:val="006918FA"/>
    <w:rsid w:val="00691A71"/>
    <w:rsid w:val="00691BD4"/>
    <w:rsid w:val="00691BF1"/>
    <w:rsid w:val="00691C20"/>
    <w:rsid w:val="00691E71"/>
    <w:rsid w:val="00691FFD"/>
    <w:rsid w:val="006921E1"/>
    <w:rsid w:val="0069244F"/>
    <w:rsid w:val="006924C1"/>
    <w:rsid w:val="00692526"/>
    <w:rsid w:val="00692541"/>
    <w:rsid w:val="0069257A"/>
    <w:rsid w:val="006926DC"/>
    <w:rsid w:val="00692A14"/>
    <w:rsid w:val="00692A38"/>
    <w:rsid w:val="00692C42"/>
    <w:rsid w:val="00692C4B"/>
    <w:rsid w:val="00692CC3"/>
    <w:rsid w:val="00692EEF"/>
    <w:rsid w:val="006930A2"/>
    <w:rsid w:val="00693264"/>
    <w:rsid w:val="00693299"/>
    <w:rsid w:val="00693579"/>
    <w:rsid w:val="00693652"/>
    <w:rsid w:val="006937F3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E6A"/>
    <w:rsid w:val="00695F31"/>
    <w:rsid w:val="00695F3F"/>
    <w:rsid w:val="00696244"/>
    <w:rsid w:val="0069626A"/>
    <w:rsid w:val="006963D6"/>
    <w:rsid w:val="00696432"/>
    <w:rsid w:val="006964B7"/>
    <w:rsid w:val="00696583"/>
    <w:rsid w:val="00696621"/>
    <w:rsid w:val="00696852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21D"/>
    <w:rsid w:val="0069724A"/>
    <w:rsid w:val="006974EB"/>
    <w:rsid w:val="00697558"/>
    <w:rsid w:val="006975E0"/>
    <w:rsid w:val="006977DF"/>
    <w:rsid w:val="00697808"/>
    <w:rsid w:val="0069787F"/>
    <w:rsid w:val="00697931"/>
    <w:rsid w:val="00697942"/>
    <w:rsid w:val="00697A81"/>
    <w:rsid w:val="00697AE0"/>
    <w:rsid w:val="00697BE1"/>
    <w:rsid w:val="00697D46"/>
    <w:rsid w:val="00697DA1"/>
    <w:rsid w:val="006A022C"/>
    <w:rsid w:val="006A0330"/>
    <w:rsid w:val="006A0363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18"/>
    <w:rsid w:val="006A0F56"/>
    <w:rsid w:val="006A1101"/>
    <w:rsid w:val="006A129C"/>
    <w:rsid w:val="006A12AD"/>
    <w:rsid w:val="006A1369"/>
    <w:rsid w:val="006A14E4"/>
    <w:rsid w:val="006A1839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F1F"/>
    <w:rsid w:val="006A2F4D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7D6"/>
    <w:rsid w:val="006A383D"/>
    <w:rsid w:val="006A387F"/>
    <w:rsid w:val="006A388A"/>
    <w:rsid w:val="006A388B"/>
    <w:rsid w:val="006A39C6"/>
    <w:rsid w:val="006A3A96"/>
    <w:rsid w:val="006A3AF9"/>
    <w:rsid w:val="006A3D51"/>
    <w:rsid w:val="006A3F11"/>
    <w:rsid w:val="006A3F50"/>
    <w:rsid w:val="006A3FB7"/>
    <w:rsid w:val="006A43A9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92C"/>
    <w:rsid w:val="006A5ABC"/>
    <w:rsid w:val="006A5F15"/>
    <w:rsid w:val="006A5F41"/>
    <w:rsid w:val="006A6276"/>
    <w:rsid w:val="006A6318"/>
    <w:rsid w:val="006A661B"/>
    <w:rsid w:val="006A667B"/>
    <w:rsid w:val="006A66B6"/>
    <w:rsid w:val="006A673B"/>
    <w:rsid w:val="006A68A2"/>
    <w:rsid w:val="006A68B0"/>
    <w:rsid w:val="006A6927"/>
    <w:rsid w:val="006A6AEE"/>
    <w:rsid w:val="006A6CF9"/>
    <w:rsid w:val="006A7186"/>
    <w:rsid w:val="006A71BB"/>
    <w:rsid w:val="006A739F"/>
    <w:rsid w:val="006A751B"/>
    <w:rsid w:val="006A7BD6"/>
    <w:rsid w:val="006A7C82"/>
    <w:rsid w:val="006A7D55"/>
    <w:rsid w:val="006A7F6C"/>
    <w:rsid w:val="006A7F7D"/>
    <w:rsid w:val="006A7FC1"/>
    <w:rsid w:val="006B0028"/>
    <w:rsid w:val="006B04F0"/>
    <w:rsid w:val="006B05C0"/>
    <w:rsid w:val="006B0665"/>
    <w:rsid w:val="006B06AB"/>
    <w:rsid w:val="006B06D2"/>
    <w:rsid w:val="006B06FF"/>
    <w:rsid w:val="006B0991"/>
    <w:rsid w:val="006B0A65"/>
    <w:rsid w:val="006B0B98"/>
    <w:rsid w:val="006B0EB4"/>
    <w:rsid w:val="006B1077"/>
    <w:rsid w:val="006B11A1"/>
    <w:rsid w:val="006B15B5"/>
    <w:rsid w:val="006B1641"/>
    <w:rsid w:val="006B1741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AC"/>
    <w:rsid w:val="006B2467"/>
    <w:rsid w:val="006B2670"/>
    <w:rsid w:val="006B28DA"/>
    <w:rsid w:val="006B29E7"/>
    <w:rsid w:val="006B2AA5"/>
    <w:rsid w:val="006B2ABA"/>
    <w:rsid w:val="006B2B5E"/>
    <w:rsid w:val="006B2B83"/>
    <w:rsid w:val="006B2B92"/>
    <w:rsid w:val="006B2DF9"/>
    <w:rsid w:val="006B2F18"/>
    <w:rsid w:val="006B3057"/>
    <w:rsid w:val="006B3365"/>
    <w:rsid w:val="006B347F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AC"/>
    <w:rsid w:val="006B48CE"/>
    <w:rsid w:val="006B4ACA"/>
    <w:rsid w:val="006B4B4C"/>
    <w:rsid w:val="006B4B79"/>
    <w:rsid w:val="006B4B8E"/>
    <w:rsid w:val="006B4CD0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C8E"/>
    <w:rsid w:val="006C0D48"/>
    <w:rsid w:val="006C0E04"/>
    <w:rsid w:val="006C0F73"/>
    <w:rsid w:val="006C0F9A"/>
    <w:rsid w:val="006C0FDD"/>
    <w:rsid w:val="006C14AC"/>
    <w:rsid w:val="006C156F"/>
    <w:rsid w:val="006C16D5"/>
    <w:rsid w:val="006C184E"/>
    <w:rsid w:val="006C1CED"/>
    <w:rsid w:val="006C1F5F"/>
    <w:rsid w:val="006C211F"/>
    <w:rsid w:val="006C2167"/>
    <w:rsid w:val="006C221B"/>
    <w:rsid w:val="006C2300"/>
    <w:rsid w:val="006C24D9"/>
    <w:rsid w:val="006C2527"/>
    <w:rsid w:val="006C2628"/>
    <w:rsid w:val="006C2708"/>
    <w:rsid w:val="006C27EF"/>
    <w:rsid w:val="006C2825"/>
    <w:rsid w:val="006C2934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C6F"/>
    <w:rsid w:val="006C41B1"/>
    <w:rsid w:val="006C4388"/>
    <w:rsid w:val="006C43B8"/>
    <w:rsid w:val="006C48BF"/>
    <w:rsid w:val="006C48D5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576"/>
    <w:rsid w:val="006C65B4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943"/>
    <w:rsid w:val="006D0AA0"/>
    <w:rsid w:val="006D0ACD"/>
    <w:rsid w:val="006D0CFE"/>
    <w:rsid w:val="006D0D65"/>
    <w:rsid w:val="006D102A"/>
    <w:rsid w:val="006D10CE"/>
    <w:rsid w:val="006D1257"/>
    <w:rsid w:val="006D1355"/>
    <w:rsid w:val="006D13AA"/>
    <w:rsid w:val="006D165B"/>
    <w:rsid w:val="006D1748"/>
    <w:rsid w:val="006D17A9"/>
    <w:rsid w:val="006D1826"/>
    <w:rsid w:val="006D1C44"/>
    <w:rsid w:val="006D1F14"/>
    <w:rsid w:val="006D20B5"/>
    <w:rsid w:val="006D2165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309A"/>
    <w:rsid w:val="006D32A6"/>
    <w:rsid w:val="006D33BF"/>
    <w:rsid w:val="006D36C9"/>
    <w:rsid w:val="006D3911"/>
    <w:rsid w:val="006D39F8"/>
    <w:rsid w:val="006D3B6C"/>
    <w:rsid w:val="006D3C7D"/>
    <w:rsid w:val="006D3CA7"/>
    <w:rsid w:val="006D3CDF"/>
    <w:rsid w:val="006D3D48"/>
    <w:rsid w:val="006D4137"/>
    <w:rsid w:val="006D43E0"/>
    <w:rsid w:val="006D460B"/>
    <w:rsid w:val="006D4707"/>
    <w:rsid w:val="006D4921"/>
    <w:rsid w:val="006D4930"/>
    <w:rsid w:val="006D496F"/>
    <w:rsid w:val="006D4A7A"/>
    <w:rsid w:val="006D4B11"/>
    <w:rsid w:val="006D4C9C"/>
    <w:rsid w:val="006D4CF7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7262"/>
    <w:rsid w:val="006D73D2"/>
    <w:rsid w:val="006D746D"/>
    <w:rsid w:val="006D75F5"/>
    <w:rsid w:val="006D762D"/>
    <w:rsid w:val="006D7777"/>
    <w:rsid w:val="006D778C"/>
    <w:rsid w:val="006D782B"/>
    <w:rsid w:val="006D78E8"/>
    <w:rsid w:val="006D795C"/>
    <w:rsid w:val="006D79A2"/>
    <w:rsid w:val="006D7BFF"/>
    <w:rsid w:val="006D7CDC"/>
    <w:rsid w:val="006D7EC5"/>
    <w:rsid w:val="006D7EDB"/>
    <w:rsid w:val="006D7F4C"/>
    <w:rsid w:val="006E032A"/>
    <w:rsid w:val="006E073B"/>
    <w:rsid w:val="006E07ED"/>
    <w:rsid w:val="006E0862"/>
    <w:rsid w:val="006E08C2"/>
    <w:rsid w:val="006E0984"/>
    <w:rsid w:val="006E0D87"/>
    <w:rsid w:val="006E0DF8"/>
    <w:rsid w:val="006E0FA2"/>
    <w:rsid w:val="006E1222"/>
    <w:rsid w:val="006E14DF"/>
    <w:rsid w:val="006E15A7"/>
    <w:rsid w:val="006E16FA"/>
    <w:rsid w:val="006E1CA4"/>
    <w:rsid w:val="006E1D2B"/>
    <w:rsid w:val="006E2176"/>
    <w:rsid w:val="006E2970"/>
    <w:rsid w:val="006E29B2"/>
    <w:rsid w:val="006E2A6A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679"/>
    <w:rsid w:val="006E4772"/>
    <w:rsid w:val="006E47EC"/>
    <w:rsid w:val="006E4970"/>
    <w:rsid w:val="006E4C9C"/>
    <w:rsid w:val="006E4D2B"/>
    <w:rsid w:val="006E4E2E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4D2"/>
    <w:rsid w:val="006E64DA"/>
    <w:rsid w:val="006E663C"/>
    <w:rsid w:val="006E68B6"/>
    <w:rsid w:val="006E6BF3"/>
    <w:rsid w:val="006E6D5A"/>
    <w:rsid w:val="006E6F8A"/>
    <w:rsid w:val="006E6FBC"/>
    <w:rsid w:val="006E7205"/>
    <w:rsid w:val="006E7253"/>
    <w:rsid w:val="006E73F1"/>
    <w:rsid w:val="006E7589"/>
    <w:rsid w:val="006E7798"/>
    <w:rsid w:val="006E791C"/>
    <w:rsid w:val="006E796B"/>
    <w:rsid w:val="006E7A6D"/>
    <w:rsid w:val="006E7D0F"/>
    <w:rsid w:val="006E7D39"/>
    <w:rsid w:val="006E7DC1"/>
    <w:rsid w:val="006E7EB2"/>
    <w:rsid w:val="006E7EF9"/>
    <w:rsid w:val="006F02B2"/>
    <w:rsid w:val="006F04D0"/>
    <w:rsid w:val="006F04E3"/>
    <w:rsid w:val="006F0A3A"/>
    <w:rsid w:val="006F0AF3"/>
    <w:rsid w:val="006F0B07"/>
    <w:rsid w:val="006F0C63"/>
    <w:rsid w:val="006F0CE6"/>
    <w:rsid w:val="006F0D2C"/>
    <w:rsid w:val="006F0D9E"/>
    <w:rsid w:val="006F0EE8"/>
    <w:rsid w:val="006F0FE9"/>
    <w:rsid w:val="006F104B"/>
    <w:rsid w:val="006F1072"/>
    <w:rsid w:val="006F11E4"/>
    <w:rsid w:val="006F132B"/>
    <w:rsid w:val="006F13FF"/>
    <w:rsid w:val="006F1556"/>
    <w:rsid w:val="006F1591"/>
    <w:rsid w:val="006F18FE"/>
    <w:rsid w:val="006F1925"/>
    <w:rsid w:val="006F1A78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748"/>
    <w:rsid w:val="006F2791"/>
    <w:rsid w:val="006F27D7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839"/>
    <w:rsid w:val="006F3887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610A"/>
    <w:rsid w:val="006F6127"/>
    <w:rsid w:val="006F613C"/>
    <w:rsid w:val="006F61C3"/>
    <w:rsid w:val="006F63C8"/>
    <w:rsid w:val="006F6492"/>
    <w:rsid w:val="006F654D"/>
    <w:rsid w:val="006F662A"/>
    <w:rsid w:val="006F674E"/>
    <w:rsid w:val="006F6885"/>
    <w:rsid w:val="006F68EC"/>
    <w:rsid w:val="006F6A5F"/>
    <w:rsid w:val="006F6BA8"/>
    <w:rsid w:val="006F6D84"/>
    <w:rsid w:val="006F6DEA"/>
    <w:rsid w:val="006F6EB5"/>
    <w:rsid w:val="006F6F02"/>
    <w:rsid w:val="006F6F2B"/>
    <w:rsid w:val="006F6FBA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FE"/>
    <w:rsid w:val="00701D12"/>
    <w:rsid w:val="0070225C"/>
    <w:rsid w:val="007024E1"/>
    <w:rsid w:val="007025E7"/>
    <w:rsid w:val="00702705"/>
    <w:rsid w:val="007027E7"/>
    <w:rsid w:val="007027F2"/>
    <w:rsid w:val="00702808"/>
    <w:rsid w:val="0070286A"/>
    <w:rsid w:val="00702885"/>
    <w:rsid w:val="007029D7"/>
    <w:rsid w:val="00702A20"/>
    <w:rsid w:val="00702ACB"/>
    <w:rsid w:val="00702DB5"/>
    <w:rsid w:val="00702F61"/>
    <w:rsid w:val="00702FD8"/>
    <w:rsid w:val="00703185"/>
    <w:rsid w:val="0070328B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695"/>
    <w:rsid w:val="007066B9"/>
    <w:rsid w:val="007067F7"/>
    <w:rsid w:val="007068A3"/>
    <w:rsid w:val="00706A09"/>
    <w:rsid w:val="00706AA9"/>
    <w:rsid w:val="00706BBF"/>
    <w:rsid w:val="00706BD8"/>
    <w:rsid w:val="00706DDB"/>
    <w:rsid w:val="00706F0D"/>
    <w:rsid w:val="00706F19"/>
    <w:rsid w:val="007071D5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E34"/>
    <w:rsid w:val="00710E94"/>
    <w:rsid w:val="00710EAC"/>
    <w:rsid w:val="00710FE1"/>
    <w:rsid w:val="00711495"/>
    <w:rsid w:val="00711576"/>
    <w:rsid w:val="007117A2"/>
    <w:rsid w:val="0071185F"/>
    <w:rsid w:val="00711A8B"/>
    <w:rsid w:val="00711D87"/>
    <w:rsid w:val="00711D9C"/>
    <w:rsid w:val="00711E2B"/>
    <w:rsid w:val="00711E3C"/>
    <w:rsid w:val="00711EB0"/>
    <w:rsid w:val="00711F69"/>
    <w:rsid w:val="00712008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C7"/>
    <w:rsid w:val="00714540"/>
    <w:rsid w:val="007145EB"/>
    <w:rsid w:val="00714643"/>
    <w:rsid w:val="007146B8"/>
    <w:rsid w:val="00714A94"/>
    <w:rsid w:val="00714B3C"/>
    <w:rsid w:val="00715483"/>
    <w:rsid w:val="00715528"/>
    <w:rsid w:val="0071572A"/>
    <w:rsid w:val="00715744"/>
    <w:rsid w:val="00715765"/>
    <w:rsid w:val="007157A3"/>
    <w:rsid w:val="00715D6A"/>
    <w:rsid w:val="00715DE1"/>
    <w:rsid w:val="00715E9A"/>
    <w:rsid w:val="007160F9"/>
    <w:rsid w:val="00716122"/>
    <w:rsid w:val="007161C9"/>
    <w:rsid w:val="0071622F"/>
    <w:rsid w:val="0071633C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BC1"/>
    <w:rsid w:val="00720E75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24F5"/>
    <w:rsid w:val="007226F2"/>
    <w:rsid w:val="00722913"/>
    <w:rsid w:val="0072298C"/>
    <w:rsid w:val="00722D08"/>
    <w:rsid w:val="00722E1E"/>
    <w:rsid w:val="00723173"/>
    <w:rsid w:val="007234D3"/>
    <w:rsid w:val="007234FE"/>
    <w:rsid w:val="00723519"/>
    <w:rsid w:val="007235AC"/>
    <w:rsid w:val="00723659"/>
    <w:rsid w:val="007237C7"/>
    <w:rsid w:val="00723A38"/>
    <w:rsid w:val="00723AC5"/>
    <w:rsid w:val="00723B54"/>
    <w:rsid w:val="00723C76"/>
    <w:rsid w:val="00723DE2"/>
    <w:rsid w:val="00723E5A"/>
    <w:rsid w:val="00723EF4"/>
    <w:rsid w:val="0072408A"/>
    <w:rsid w:val="0072420D"/>
    <w:rsid w:val="007242B9"/>
    <w:rsid w:val="007243EB"/>
    <w:rsid w:val="007244EA"/>
    <w:rsid w:val="007247C7"/>
    <w:rsid w:val="00724839"/>
    <w:rsid w:val="00724968"/>
    <w:rsid w:val="00724A02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C08"/>
    <w:rsid w:val="00725CF7"/>
    <w:rsid w:val="00725E5A"/>
    <w:rsid w:val="00725F9D"/>
    <w:rsid w:val="00726034"/>
    <w:rsid w:val="00726205"/>
    <w:rsid w:val="00726238"/>
    <w:rsid w:val="00726561"/>
    <w:rsid w:val="00726564"/>
    <w:rsid w:val="00726694"/>
    <w:rsid w:val="007266DA"/>
    <w:rsid w:val="00726728"/>
    <w:rsid w:val="0072673A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D51"/>
    <w:rsid w:val="00727DFE"/>
    <w:rsid w:val="00727EC7"/>
    <w:rsid w:val="007303B9"/>
    <w:rsid w:val="00730540"/>
    <w:rsid w:val="007306F8"/>
    <w:rsid w:val="00730838"/>
    <w:rsid w:val="0073084B"/>
    <w:rsid w:val="007309EA"/>
    <w:rsid w:val="00730D06"/>
    <w:rsid w:val="00730D31"/>
    <w:rsid w:val="00730F2A"/>
    <w:rsid w:val="00730F50"/>
    <w:rsid w:val="00731183"/>
    <w:rsid w:val="00731185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D58"/>
    <w:rsid w:val="00733026"/>
    <w:rsid w:val="0073304A"/>
    <w:rsid w:val="00733147"/>
    <w:rsid w:val="00733246"/>
    <w:rsid w:val="007332D8"/>
    <w:rsid w:val="007332EA"/>
    <w:rsid w:val="007333AC"/>
    <w:rsid w:val="007335E1"/>
    <w:rsid w:val="0073361C"/>
    <w:rsid w:val="007337F1"/>
    <w:rsid w:val="00733A51"/>
    <w:rsid w:val="00733B13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E72"/>
    <w:rsid w:val="00736F4F"/>
    <w:rsid w:val="0073704A"/>
    <w:rsid w:val="0073709A"/>
    <w:rsid w:val="007371BB"/>
    <w:rsid w:val="0073758F"/>
    <w:rsid w:val="00737617"/>
    <w:rsid w:val="00737741"/>
    <w:rsid w:val="00737B54"/>
    <w:rsid w:val="007400AD"/>
    <w:rsid w:val="00740391"/>
    <w:rsid w:val="007406F5"/>
    <w:rsid w:val="00740940"/>
    <w:rsid w:val="00740CBC"/>
    <w:rsid w:val="00740CDE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8B"/>
    <w:rsid w:val="00742F77"/>
    <w:rsid w:val="00742FF7"/>
    <w:rsid w:val="0074305A"/>
    <w:rsid w:val="007430A2"/>
    <w:rsid w:val="007433EC"/>
    <w:rsid w:val="00743513"/>
    <w:rsid w:val="0074373E"/>
    <w:rsid w:val="00743788"/>
    <w:rsid w:val="007439FF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A8"/>
    <w:rsid w:val="00744997"/>
    <w:rsid w:val="00744AAF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A77"/>
    <w:rsid w:val="00745A81"/>
    <w:rsid w:val="00745A94"/>
    <w:rsid w:val="00745B76"/>
    <w:rsid w:val="00745D39"/>
    <w:rsid w:val="00745D92"/>
    <w:rsid w:val="00745DC5"/>
    <w:rsid w:val="00745E20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E1"/>
    <w:rsid w:val="00746D1A"/>
    <w:rsid w:val="00747054"/>
    <w:rsid w:val="0074731B"/>
    <w:rsid w:val="00747382"/>
    <w:rsid w:val="007476D7"/>
    <w:rsid w:val="007477F7"/>
    <w:rsid w:val="00747C59"/>
    <w:rsid w:val="00747D17"/>
    <w:rsid w:val="00747D2F"/>
    <w:rsid w:val="00747E1D"/>
    <w:rsid w:val="00747FFD"/>
    <w:rsid w:val="007500D1"/>
    <w:rsid w:val="007504B3"/>
    <w:rsid w:val="0075087F"/>
    <w:rsid w:val="00750947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ED"/>
    <w:rsid w:val="007517F9"/>
    <w:rsid w:val="0075188B"/>
    <w:rsid w:val="00751A66"/>
    <w:rsid w:val="00751B3E"/>
    <w:rsid w:val="00751B9E"/>
    <w:rsid w:val="00751C9D"/>
    <w:rsid w:val="00751E40"/>
    <w:rsid w:val="00751FF8"/>
    <w:rsid w:val="007520DA"/>
    <w:rsid w:val="007521CC"/>
    <w:rsid w:val="0075273F"/>
    <w:rsid w:val="00752830"/>
    <w:rsid w:val="007528B3"/>
    <w:rsid w:val="007528C4"/>
    <w:rsid w:val="00752BE4"/>
    <w:rsid w:val="00752C0D"/>
    <w:rsid w:val="00752CBB"/>
    <w:rsid w:val="00752EFE"/>
    <w:rsid w:val="00752F5A"/>
    <w:rsid w:val="0075304C"/>
    <w:rsid w:val="007530DC"/>
    <w:rsid w:val="007530E7"/>
    <w:rsid w:val="007532E4"/>
    <w:rsid w:val="00753760"/>
    <w:rsid w:val="00753817"/>
    <w:rsid w:val="00753A04"/>
    <w:rsid w:val="00753BAC"/>
    <w:rsid w:val="00753F4A"/>
    <w:rsid w:val="007540FB"/>
    <w:rsid w:val="00754259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4A9"/>
    <w:rsid w:val="007556F0"/>
    <w:rsid w:val="00755892"/>
    <w:rsid w:val="0075598F"/>
    <w:rsid w:val="00755B77"/>
    <w:rsid w:val="00755B93"/>
    <w:rsid w:val="00755CA0"/>
    <w:rsid w:val="00755CD8"/>
    <w:rsid w:val="00755DB8"/>
    <w:rsid w:val="00755DF2"/>
    <w:rsid w:val="00755DFE"/>
    <w:rsid w:val="00756071"/>
    <w:rsid w:val="0075623C"/>
    <w:rsid w:val="007562AA"/>
    <w:rsid w:val="0075673C"/>
    <w:rsid w:val="00756C5E"/>
    <w:rsid w:val="00756EA7"/>
    <w:rsid w:val="00757079"/>
    <w:rsid w:val="0075711A"/>
    <w:rsid w:val="00757225"/>
    <w:rsid w:val="0075725D"/>
    <w:rsid w:val="007574AB"/>
    <w:rsid w:val="00757569"/>
    <w:rsid w:val="00757592"/>
    <w:rsid w:val="00757696"/>
    <w:rsid w:val="007576BF"/>
    <w:rsid w:val="00757717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7A5"/>
    <w:rsid w:val="00760812"/>
    <w:rsid w:val="007608D0"/>
    <w:rsid w:val="007609A4"/>
    <w:rsid w:val="007609FD"/>
    <w:rsid w:val="00760AC2"/>
    <w:rsid w:val="00760CEA"/>
    <w:rsid w:val="00760DD6"/>
    <w:rsid w:val="00760E44"/>
    <w:rsid w:val="00760EFD"/>
    <w:rsid w:val="00760F36"/>
    <w:rsid w:val="00760F79"/>
    <w:rsid w:val="00761136"/>
    <w:rsid w:val="007612D6"/>
    <w:rsid w:val="0076137B"/>
    <w:rsid w:val="0076150E"/>
    <w:rsid w:val="0076186B"/>
    <w:rsid w:val="007618E8"/>
    <w:rsid w:val="00761A40"/>
    <w:rsid w:val="00761AAD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A04"/>
    <w:rsid w:val="00762ABF"/>
    <w:rsid w:val="00762BB9"/>
    <w:rsid w:val="00762C36"/>
    <w:rsid w:val="00762C7A"/>
    <w:rsid w:val="00762D56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405"/>
    <w:rsid w:val="00763480"/>
    <w:rsid w:val="007634EE"/>
    <w:rsid w:val="0076376E"/>
    <w:rsid w:val="00763787"/>
    <w:rsid w:val="007637E7"/>
    <w:rsid w:val="00763935"/>
    <w:rsid w:val="007639D8"/>
    <w:rsid w:val="00763CB3"/>
    <w:rsid w:val="00763CE5"/>
    <w:rsid w:val="00763E06"/>
    <w:rsid w:val="00763EB5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B8D"/>
    <w:rsid w:val="00764F71"/>
    <w:rsid w:val="0076507C"/>
    <w:rsid w:val="007653C5"/>
    <w:rsid w:val="00765507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30C"/>
    <w:rsid w:val="00766324"/>
    <w:rsid w:val="00766356"/>
    <w:rsid w:val="0076648F"/>
    <w:rsid w:val="0076659B"/>
    <w:rsid w:val="007665BA"/>
    <w:rsid w:val="007666C8"/>
    <w:rsid w:val="007666F3"/>
    <w:rsid w:val="00766745"/>
    <w:rsid w:val="0076676E"/>
    <w:rsid w:val="00766C4A"/>
    <w:rsid w:val="00766F6D"/>
    <w:rsid w:val="00766F9A"/>
    <w:rsid w:val="00766FEE"/>
    <w:rsid w:val="00767099"/>
    <w:rsid w:val="0076717D"/>
    <w:rsid w:val="007673E8"/>
    <w:rsid w:val="00767734"/>
    <w:rsid w:val="00767A61"/>
    <w:rsid w:val="00767ABC"/>
    <w:rsid w:val="00767DA2"/>
    <w:rsid w:val="00767FA0"/>
    <w:rsid w:val="00770053"/>
    <w:rsid w:val="0077013E"/>
    <w:rsid w:val="00770370"/>
    <w:rsid w:val="007703AA"/>
    <w:rsid w:val="00770404"/>
    <w:rsid w:val="00770422"/>
    <w:rsid w:val="00770A99"/>
    <w:rsid w:val="00771294"/>
    <w:rsid w:val="007712B5"/>
    <w:rsid w:val="007713B9"/>
    <w:rsid w:val="00771413"/>
    <w:rsid w:val="00771AA4"/>
    <w:rsid w:val="00771D72"/>
    <w:rsid w:val="00771EF7"/>
    <w:rsid w:val="00771FD8"/>
    <w:rsid w:val="00772150"/>
    <w:rsid w:val="00772294"/>
    <w:rsid w:val="00772468"/>
    <w:rsid w:val="007726DC"/>
    <w:rsid w:val="007727A3"/>
    <w:rsid w:val="0077285C"/>
    <w:rsid w:val="007728DA"/>
    <w:rsid w:val="007728EE"/>
    <w:rsid w:val="00772A95"/>
    <w:rsid w:val="00772C55"/>
    <w:rsid w:val="00772C8F"/>
    <w:rsid w:val="00772F13"/>
    <w:rsid w:val="0077361A"/>
    <w:rsid w:val="007736FC"/>
    <w:rsid w:val="0077372D"/>
    <w:rsid w:val="007737D1"/>
    <w:rsid w:val="007737FB"/>
    <w:rsid w:val="00773B60"/>
    <w:rsid w:val="00773C43"/>
    <w:rsid w:val="00773E34"/>
    <w:rsid w:val="007741CA"/>
    <w:rsid w:val="0077426C"/>
    <w:rsid w:val="00774395"/>
    <w:rsid w:val="00774494"/>
    <w:rsid w:val="007745C4"/>
    <w:rsid w:val="007746F5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AA"/>
    <w:rsid w:val="0077570A"/>
    <w:rsid w:val="007757C0"/>
    <w:rsid w:val="00775844"/>
    <w:rsid w:val="00775944"/>
    <w:rsid w:val="00775A7F"/>
    <w:rsid w:val="00775BA3"/>
    <w:rsid w:val="00775C67"/>
    <w:rsid w:val="00775EF7"/>
    <w:rsid w:val="00776097"/>
    <w:rsid w:val="007760C5"/>
    <w:rsid w:val="007763B0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DA5"/>
    <w:rsid w:val="00777E8E"/>
    <w:rsid w:val="00777F2F"/>
    <w:rsid w:val="00777FE2"/>
    <w:rsid w:val="007803DB"/>
    <w:rsid w:val="0078043A"/>
    <w:rsid w:val="0078059D"/>
    <w:rsid w:val="0078062D"/>
    <w:rsid w:val="00780912"/>
    <w:rsid w:val="00780A73"/>
    <w:rsid w:val="00780F23"/>
    <w:rsid w:val="00781024"/>
    <w:rsid w:val="0078121A"/>
    <w:rsid w:val="00781376"/>
    <w:rsid w:val="007816DC"/>
    <w:rsid w:val="007816E1"/>
    <w:rsid w:val="00781866"/>
    <w:rsid w:val="0078197A"/>
    <w:rsid w:val="00781A9A"/>
    <w:rsid w:val="00781B68"/>
    <w:rsid w:val="00781BF5"/>
    <w:rsid w:val="00781C66"/>
    <w:rsid w:val="00781E31"/>
    <w:rsid w:val="00781E48"/>
    <w:rsid w:val="00781FCE"/>
    <w:rsid w:val="0078202A"/>
    <w:rsid w:val="0078203D"/>
    <w:rsid w:val="00782170"/>
    <w:rsid w:val="00782409"/>
    <w:rsid w:val="00782465"/>
    <w:rsid w:val="007824A1"/>
    <w:rsid w:val="007824A7"/>
    <w:rsid w:val="007824E9"/>
    <w:rsid w:val="00782909"/>
    <w:rsid w:val="00782C2E"/>
    <w:rsid w:val="00782C3B"/>
    <w:rsid w:val="00782CA3"/>
    <w:rsid w:val="00782EAC"/>
    <w:rsid w:val="0078306D"/>
    <w:rsid w:val="007832C7"/>
    <w:rsid w:val="0078334D"/>
    <w:rsid w:val="007834DE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9F"/>
    <w:rsid w:val="007844A2"/>
    <w:rsid w:val="007844C1"/>
    <w:rsid w:val="007844E1"/>
    <w:rsid w:val="00784971"/>
    <w:rsid w:val="00784C8B"/>
    <w:rsid w:val="00784EFF"/>
    <w:rsid w:val="00785238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C4"/>
    <w:rsid w:val="00785FBE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0C8"/>
    <w:rsid w:val="007871F7"/>
    <w:rsid w:val="00787278"/>
    <w:rsid w:val="0078733A"/>
    <w:rsid w:val="007873CF"/>
    <w:rsid w:val="007874AA"/>
    <w:rsid w:val="00787617"/>
    <w:rsid w:val="0078763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467"/>
    <w:rsid w:val="007904CD"/>
    <w:rsid w:val="007904DF"/>
    <w:rsid w:val="007907AF"/>
    <w:rsid w:val="007907DB"/>
    <w:rsid w:val="007909FB"/>
    <w:rsid w:val="00790A90"/>
    <w:rsid w:val="00790AA8"/>
    <w:rsid w:val="00790B18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B9F"/>
    <w:rsid w:val="00793E98"/>
    <w:rsid w:val="00793FA7"/>
    <w:rsid w:val="00794147"/>
    <w:rsid w:val="00794151"/>
    <w:rsid w:val="0079415A"/>
    <w:rsid w:val="007945FD"/>
    <w:rsid w:val="0079466F"/>
    <w:rsid w:val="007947F3"/>
    <w:rsid w:val="0079488D"/>
    <w:rsid w:val="007949EF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806"/>
    <w:rsid w:val="007A08DE"/>
    <w:rsid w:val="007A094A"/>
    <w:rsid w:val="007A0A1D"/>
    <w:rsid w:val="007A0C03"/>
    <w:rsid w:val="007A0D05"/>
    <w:rsid w:val="007A0DAE"/>
    <w:rsid w:val="007A0E00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3341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569"/>
    <w:rsid w:val="007A4767"/>
    <w:rsid w:val="007A4781"/>
    <w:rsid w:val="007A4B77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77A"/>
    <w:rsid w:val="007A5A50"/>
    <w:rsid w:val="007A5C16"/>
    <w:rsid w:val="007A5D5E"/>
    <w:rsid w:val="007A6212"/>
    <w:rsid w:val="007A62F1"/>
    <w:rsid w:val="007A63A5"/>
    <w:rsid w:val="007A63B1"/>
    <w:rsid w:val="007A64D9"/>
    <w:rsid w:val="007A658A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47"/>
    <w:rsid w:val="007A6D50"/>
    <w:rsid w:val="007A6E12"/>
    <w:rsid w:val="007A6E15"/>
    <w:rsid w:val="007A6E1F"/>
    <w:rsid w:val="007A6F8F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3B8"/>
    <w:rsid w:val="007B1693"/>
    <w:rsid w:val="007B16AB"/>
    <w:rsid w:val="007B17AC"/>
    <w:rsid w:val="007B1A6C"/>
    <w:rsid w:val="007B1C56"/>
    <w:rsid w:val="007B1D5F"/>
    <w:rsid w:val="007B1FA2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F42"/>
    <w:rsid w:val="007B3074"/>
    <w:rsid w:val="007B30AC"/>
    <w:rsid w:val="007B30F8"/>
    <w:rsid w:val="007B3167"/>
    <w:rsid w:val="007B3233"/>
    <w:rsid w:val="007B3266"/>
    <w:rsid w:val="007B326F"/>
    <w:rsid w:val="007B3387"/>
    <w:rsid w:val="007B3776"/>
    <w:rsid w:val="007B37C3"/>
    <w:rsid w:val="007B38F3"/>
    <w:rsid w:val="007B3961"/>
    <w:rsid w:val="007B3A6D"/>
    <w:rsid w:val="007B3AD0"/>
    <w:rsid w:val="007B3D96"/>
    <w:rsid w:val="007B3E30"/>
    <w:rsid w:val="007B3E48"/>
    <w:rsid w:val="007B3F2A"/>
    <w:rsid w:val="007B45CD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308"/>
    <w:rsid w:val="007B7351"/>
    <w:rsid w:val="007B738B"/>
    <w:rsid w:val="007B742E"/>
    <w:rsid w:val="007B76A1"/>
    <w:rsid w:val="007B79C4"/>
    <w:rsid w:val="007B7F26"/>
    <w:rsid w:val="007B7FA8"/>
    <w:rsid w:val="007C0048"/>
    <w:rsid w:val="007C02D3"/>
    <w:rsid w:val="007C04C4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494"/>
    <w:rsid w:val="007C251C"/>
    <w:rsid w:val="007C255A"/>
    <w:rsid w:val="007C2714"/>
    <w:rsid w:val="007C284D"/>
    <w:rsid w:val="007C2911"/>
    <w:rsid w:val="007C2A1F"/>
    <w:rsid w:val="007C2A30"/>
    <w:rsid w:val="007C2AFD"/>
    <w:rsid w:val="007C2C4F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4093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70D"/>
    <w:rsid w:val="007C57EF"/>
    <w:rsid w:val="007C588A"/>
    <w:rsid w:val="007C5898"/>
    <w:rsid w:val="007C5B0E"/>
    <w:rsid w:val="007C5FCD"/>
    <w:rsid w:val="007C6170"/>
    <w:rsid w:val="007C632A"/>
    <w:rsid w:val="007C63FA"/>
    <w:rsid w:val="007C663D"/>
    <w:rsid w:val="007C66E6"/>
    <w:rsid w:val="007C672C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CFA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C9C"/>
    <w:rsid w:val="007D1EA4"/>
    <w:rsid w:val="007D2013"/>
    <w:rsid w:val="007D2206"/>
    <w:rsid w:val="007D2262"/>
    <w:rsid w:val="007D2316"/>
    <w:rsid w:val="007D2425"/>
    <w:rsid w:val="007D243C"/>
    <w:rsid w:val="007D258E"/>
    <w:rsid w:val="007D262A"/>
    <w:rsid w:val="007D2880"/>
    <w:rsid w:val="007D299F"/>
    <w:rsid w:val="007D2AAA"/>
    <w:rsid w:val="007D2D01"/>
    <w:rsid w:val="007D2D94"/>
    <w:rsid w:val="007D2E0B"/>
    <w:rsid w:val="007D2F3B"/>
    <w:rsid w:val="007D31CC"/>
    <w:rsid w:val="007D350D"/>
    <w:rsid w:val="007D37D1"/>
    <w:rsid w:val="007D384C"/>
    <w:rsid w:val="007D3873"/>
    <w:rsid w:val="007D3A22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12A"/>
    <w:rsid w:val="007D6622"/>
    <w:rsid w:val="007D665C"/>
    <w:rsid w:val="007D6695"/>
    <w:rsid w:val="007D6798"/>
    <w:rsid w:val="007D69A3"/>
    <w:rsid w:val="007D6C85"/>
    <w:rsid w:val="007D6C90"/>
    <w:rsid w:val="007D6D23"/>
    <w:rsid w:val="007D6E36"/>
    <w:rsid w:val="007D6E4D"/>
    <w:rsid w:val="007D70B7"/>
    <w:rsid w:val="007D71A5"/>
    <w:rsid w:val="007D72AA"/>
    <w:rsid w:val="007D72FF"/>
    <w:rsid w:val="007D7322"/>
    <w:rsid w:val="007D759C"/>
    <w:rsid w:val="007D75C0"/>
    <w:rsid w:val="007D76F6"/>
    <w:rsid w:val="007D7903"/>
    <w:rsid w:val="007D7BD3"/>
    <w:rsid w:val="007D7BDA"/>
    <w:rsid w:val="007D7D8A"/>
    <w:rsid w:val="007E002A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AE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950"/>
    <w:rsid w:val="007E2AB2"/>
    <w:rsid w:val="007E2F2E"/>
    <w:rsid w:val="007E3015"/>
    <w:rsid w:val="007E311E"/>
    <w:rsid w:val="007E33BF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5224"/>
    <w:rsid w:val="007E5226"/>
    <w:rsid w:val="007E54F6"/>
    <w:rsid w:val="007E56B3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BBA"/>
    <w:rsid w:val="007E7D71"/>
    <w:rsid w:val="007E7ED3"/>
    <w:rsid w:val="007F0054"/>
    <w:rsid w:val="007F0107"/>
    <w:rsid w:val="007F0178"/>
    <w:rsid w:val="007F03BE"/>
    <w:rsid w:val="007F03CE"/>
    <w:rsid w:val="007F058A"/>
    <w:rsid w:val="007F0AA7"/>
    <w:rsid w:val="007F0AC8"/>
    <w:rsid w:val="007F0B09"/>
    <w:rsid w:val="007F0BC1"/>
    <w:rsid w:val="007F0CF1"/>
    <w:rsid w:val="007F1287"/>
    <w:rsid w:val="007F13EA"/>
    <w:rsid w:val="007F1424"/>
    <w:rsid w:val="007F153B"/>
    <w:rsid w:val="007F1862"/>
    <w:rsid w:val="007F189A"/>
    <w:rsid w:val="007F192E"/>
    <w:rsid w:val="007F1A25"/>
    <w:rsid w:val="007F1C7D"/>
    <w:rsid w:val="007F1E8D"/>
    <w:rsid w:val="007F1EA5"/>
    <w:rsid w:val="007F20CE"/>
    <w:rsid w:val="007F210F"/>
    <w:rsid w:val="007F21FA"/>
    <w:rsid w:val="007F2247"/>
    <w:rsid w:val="007F274A"/>
    <w:rsid w:val="007F2A44"/>
    <w:rsid w:val="007F2AA3"/>
    <w:rsid w:val="007F2B1C"/>
    <w:rsid w:val="007F2C35"/>
    <w:rsid w:val="007F2C67"/>
    <w:rsid w:val="007F2D01"/>
    <w:rsid w:val="007F3070"/>
    <w:rsid w:val="007F3170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F6"/>
    <w:rsid w:val="007F3DDE"/>
    <w:rsid w:val="007F3F3C"/>
    <w:rsid w:val="007F407B"/>
    <w:rsid w:val="007F40B6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1AF"/>
    <w:rsid w:val="007F5247"/>
    <w:rsid w:val="007F5368"/>
    <w:rsid w:val="007F5415"/>
    <w:rsid w:val="007F541A"/>
    <w:rsid w:val="007F571B"/>
    <w:rsid w:val="007F577E"/>
    <w:rsid w:val="007F578B"/>
    <w:rsid w:val="007F5892"/>
    <w:rsid w:val="007F5901"/>
    <w:rsid w:val="007F5A8E"/>
    <w:rsid w:val="007F5CBB"/>
    <w:rsid w:val="007F5CD3"/>
    <w:rsid w:val="007F5DCA"/>
    <w:rsid w:val="007F5EDA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5BC"/>
    <w:rsid w:val="007F7654"/>
    <w:rsid w:val="007F77D1"/>
    <w:rsid w:val="007F7863"/>
    <w:rsid w:val="007F790D"/>
    <w:rsid w:val="007F79C2"/>
    <w:rsid w:val="007F7D65"/>
    <w:rsid w:val="008000C8"/>
    <w:rsid w:val="008001AE"/>
    <w:rsid w:val="0080026A"/>
    <w:rsid w:val="008004B7"/>
    <w:rsid w:val="00800527"/>
    <w:rsid w:val="0080067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512"/>
    <w:rsid w:val="00803563"/>
    <w:rsid w:val="008036CF"/>
    <w:rsid w:val="008037CF"/>
    <w:rsid w:val="00803F6C"/>
    <w:rsid w:val="008040E8"/>
    <w:rsid w:val="00804218"/>
    <w:rsid w:val="008043B1"/>
    <w:rsid w:val="008044E4"/>
    <w:rsid w:val="00804564"/>
    <w:rsid w:val="008045A4"/>
    <w:rsid w:val="008046BD"/>
    <w:rsid w:val="00804725"/>
    <w:rsid w:val="00804732"/>
    <w:rsid w:val="008048C2"/>
    <w:rsid w:val="00804FE6"/>
    <w:rsid w:val="0080510D"/>
    <w:rsid w:val="0080512A"/>
    <w:rsid w:val="0080522B"/>
    <w:rsid w:val="00805300"/>
    <w:rsid w:val="00805357"/>
    <w:rsid w:val="0080544B"/>
    <w:rsid w:val="0080549B"/>
    <w:rsid w:val="00805653"/>
    <w:rsid w:val="00805679"/>
    <w:rsid w:val="0080596F"/>
    <w:rsid w:val="00805A84"/>
    <w:rsid w:val="00805C7C"/>
    <w:rsid w:val="00805D49"/>
    <w:rsid w:val="00805E81"/>
    <w:rsid w:val="00805EE0"/>
    <w:rsid w:val="00805EE7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522"/>
    <w:rsid w:val="00807743"/>
    <w:rsid w:val="008077EC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935"/>
    <w:rsid w:val="008109C3"/>
    <w:rsid w:val="00810A38"/>
    <w:rsid w:val="00810A76"/>
    <w:rsid w:val="00810B8E"/>
    <w:rsid w:val="00810BEE"/>
    <w:rsid w:val="00810F00"/>
    <w:rsid w:val="00810F1A"/>
    <w:rsid w:val="00810FB6"/>
    <w:rsid w:val="00811137"/>
    <w:rsid w:val="008111E7"/>
    <w:rsid w:val="008116F5"/>
    <w:rsid w:val="00811783"/>
    <w:rsid w:val="00811B18"/>
    <w:rsid w:val="00811BA6"/>
    <w:rsid w:val="00811C87"/>
    <w:rsid w:val="00812111"/>
    <w:rsid w:val="008121BB"/>
    <w:rsid w:val="008123BC"/>
    <w:rsid w:val="00812452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830"/>
    <w:rsid w:val="008168B8"/>
    <w:rsid w:val="0081697D"/>
    <w:rsid w:val="00816A59"/>
    <w:rsid w:val="00816B2B"/>
    <w:rsid w:val="00816D06"/>
    <w:rsid w:val="00816DE8"/>
    <w:rsid w:val="0081711D"/>
    <w:rsid w:val="0081715E"/>
    <w:rsid w:val="008175B6"/>
    <w:rsid w:val="008175EF"/>
    <w:rsid w:val="008177A9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FB"/>
    <w:rsid w:val="00820C43"/>
    <w:rsid w:val="00820E7E"/>
    <w:rsid w:val="008212F0"/>
    <w:rsid w:val="00821391"/>
    <w:rsid w:val="00821832"/>
    <w:rsid w:val="008218BA"/>
    <w:rsid w:val="008218EA"/>
    <w:rsid w:val="00821B06"/>
    <w:rsid w:val="00821BC0"/>
    <w:rsid w:val="00821DDF"/>
    <w:rsid w:val="00821F93"/>
    <w:rsid w:val="00821FF1"/>
    <w:rsid w:val="00822283"/>
    <w:rsid w:val="00822288"/>
    <w:rsid w:val="00822425"/>
    <w:rsid w:val="0082269C"/>
    <w:rsid w:val="00822CB6"/>
    <w:rsid w:val="00822D87"/>
    <w:rsid w:val="00822E25"/>
    <w:rsid w:val="008230FD"/>
    <w:rsid w:val="008231E5"/>
    <w:rsid w:val="0082324B"/>
    <w:rsid w:val="008232A9"/>
    <w:rsid w:val="0082332D"/>
    <w:rsid w:val="008236EB"/>
    <w:rsid w:val="00823891"/>
    <w:rsid w:val="00823A8C"/>
    <w:rsid w:val="00823AFF"/>
    <w:rsid w:val="00823C64"/>
    <w:rsid w:val="00823CB5"/>
    <w:rsid w:val="008240F1"/>
    <w:rsid w:val="00824369"/>
    <w:rsid w:val="00824753"/>
    <w:rsid w:val="008247DC"/>
    <w:rsid w:val="008248A6"/>
    <w:rsid w:val="00824C0E"/>
    <w:rsid w:val="00824C6B"/>
    <w:rsid w:val="00824E5B"/>
    <w:rsid w:val="0082521E"/>
    <w:rsid w:val="00825223"/>
    <w:rsid w:val="008252EF"/>
    <w:rsid w:val="0082546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6204"/>
    <w:rsid w:val="00826242"/>
    <w:rsid w:val="0082630F"/>
    <w:rsid w:val="0082645B"/>
    <w:rsid w:val="00826AE4"/>
    <w:rsid w:val="00826B0F"/>
    <w:rsid w:val="00826B9E"/>
    <w:rsid w:val="00826D88"/>
    <w:rsid w:val="00826E1B"/>
    <w:rsid w:val="0082726F"/>
    <w:rsid w:val="008272F9"/>
    <w:rsid w:val="008273E7"/>
    <w:rsid w:val="008275E2"/>
    <w:rsid w:val="00827A2A"/>
    <w:rsid w:val="00827AC5"/>
    <w:rsid w:val="00827B5B"/>
    <w:rsid w:val="00827BAF"/>
    <w:rsid w:val="00827C41"/>
    <w:rsid w:val="00827DDC"/>
    <w:rsid w:val="00827E8B"/>
    <w:rsid w:val="008300A4"/>
    <w:rsid w:val="008303EF"/>
    <w:rsid w:val="00830500"/>
    <w:rsid w:val="008306E2"/>
    <w:rsid w:val="00830810"/>
    <w:rsid w:val="00830945"/>
    <w:rsid w:val="00830ACC"/>
    <w:rsid w:val="00830B45"/>
    <w:rsid w:val="00831265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9E"/>
    <w:rsid w:val="008330F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F5D"/>
    <w:rsid w:val="00835F7B"/>
    <w:rsid w:val="00836291"/>
    <w:rsid w:val="00836533"/>
    <w:rsid w:val="00836544"/>
    <w:rsid w:val="00836566"/>
    <w:rsid w:val="00836805"/>
    <w:rsid w:val="008368B1"/>
    <w:rsid w:val="008368BD"/>
    <w:rsid w:val="008368CF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25"/>
    <w:rsid w:val="00842A4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71C"/>
    <w:rsid w:val="00844757"/>
    <w:rsid w:val="0084483B"/>
    <w:rsid w:val="008448AE"/>
    <w:rsid w:val="0084493E"/>
    <w:rsid w:val="008449DB"/>
    <w:rsid w:val="00844A7D"/>
    <w:rsid w:val="00844AC5"/>
    <w:rsid w:val="00845051"/>
    <w:rsid w:val="0084519D"/>
    <w:rsid w:val="0084526E"/>
    <w:rsid w:val="0084534D"/>
    <w:rsid w:val="008453A5"/>
    <w:rsid w:val="00845429"/>
    <w:rsid w:val="00845549"/>
    <w:rsid w:val="0084566F"/>
    <w:rsid w:val="008457C3"/>
    <w:rsid w:val="00845919"/>
    <w:rsid w:val="008459D5"/>
    <w:rsid w:val="00845AD6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68"/>
    <w:rsid w:val="00847A65"/>
    <w:rsid w:val="00847A7B"/>
    <w:rsid w:val="008500CE"/>
    <w:rsid w:val="00850304"/>
    <w:rsid w:val="0085054A"/>
    <w:rsid w:val="00850903"/>
    <w:rsid w:val="008509EC"/>
    <w:rsid w:val="00850B79"/>
    <w:rsid w:val="00850BB2"/>
    <w:rsid w:val="00850CF7"/>
    <w:rsid w:val="00850F61"/>
    <w:rsid w:val="0085104A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319D"/>
    <w:rsid w:val="0085320A"/>
    <w:rsid w:val="00853212"/>
    <w:rsid w:val="00853284"/>
    <w:rsid w:val="0085348A"/>
    <w:rsid w:val="008535F8"/>
    <w:rsid w:val="008535FC"/>
    <w:rsid w:val="00853768"/>
    <w:rsid w:val="008539E2"/>
    <w:rsid w:val="00853A30"/>
    <w:rsid w:val="00853AC8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C62"/>
    <w:rsid w:val="00854E0A"/>
    <w:rsid w:val="00854EFF"/>
    <w:rsid w:val="00854FDE"/>
    <w:rsid w:val="00854FF7"/>
    <w:rsid w:val="008550AE"/>
    <w:rsid w:val="0085514F"/>
    <w:rsid w:val="008552F1"/>
    <w:rsid w:val="0085530C"/>
    <w:rsid w:val="00855459"/>
    <w:rsid w:val="00855775"/>
    <w:rsid w:val="0085594C"/>
    <w:rsid w:val="008559FF"/>
    <w:rsid w:val="00855A57"/>
    <w:rsid w:val="00855C25"/>
    <w:rsid w:val="00855DE5"/>
    <w:rsid w:val="00855F06"/>
    <w:rsid w:val="00855FA5"/>
    <w:rsid w:val="0085607D"/>
    <w:rsid w:val="00856212"/>
    <w:rsid w:val="00856A18"/>
    <w:rsid w:val="00856BDD"/>
    <w:rsid w:val="00856BFF"/>
    <w:rsid w:val="00856C09"/>
    <w:rsid w:val="00856EAE"/>
    <w:rsid w:val="00856F06"/>
    <w:rsid w:val="00856F53"/>
    <w:rsid w:val="00857018"/>
    <w:rsid w:val="008570BB"/>
    <w:rsid w:val="008572A6"/>
    <w:rsid w:val="0085742E"/>
    <w:rsid w:val="0085746D"/>
    <w:rsid w:val="00857730"/>
    <w:rsid w:val="0085784F"/>
    <w:rsid w:val="008578CE"/>
    <w:rsid w:val="00857938"/>
    <w:rsid w:val="00857A95"/>
    <w:rsid w:val="00857B31"/>
    <w:rsid w:val="00857D5B"/>
    <w:rsid w:val="00857DC8"/>
    <w:rsid w:val="00857E07"/>
    <w:rsid w:val="00857EBE"/>
    <w:rsid w:val="00857EFC"/>
    <w:rsid w:val="00860090"/>
    <w:rsid w:val="00860295"/>
    <w:rsid w:val="00860413"/>
    <w:rsid w:val="00860435"/>
    <w:rsid w:val="00860512"/>
    <w:rsid w:val="008605AE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49B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9"/>
    <w:rsid w:val="008663C7"/>
    <w:rsid w:val="0086646E"/>
    <w:rsid w:val="008664EA"/>
    <w:rsid w:val="008667BC"/>
    <w:rsid w:val="00866954"/>
    <w:rsid w:val="00866973"/>
    <w:rsid w:val="00866F7B"/>
    <w:rsid w:val="008671C9"/>
    <w:rsid w:val="0086738D"/>
    <w:rsid w:val="0086741A"/>
    <w:rsid w:val="00867928"/>
    <w:rsid w:val="00867966"/>
    <w:rsid w:val="00867B55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106A"/>
    <w:rsid w:val="008710DE"/>
    <w:rsid w:val="0087116F"/>
    <w:rsid w:val="00871178"/>
    <w:rsid w:val="008711E3"/>
    <w:rsid w:val="008712DA"/>
    <w:rsid w:val="0087130B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595"/>
    <w:rsid w:val="008725D9"/>
    <w:rsid w:val="00872670"/>
    <w:rsid w:val="008728BD"/>
    <w:rsid w:val="008728D9"/>
    <w:rsid w:val="00872A12"/>
    <w:rsid w:val="00872C7C"/>
    <w:rsid w:val="00872CA6"/>
    <w:rsid w:val="00872E9E"/>
    <w:rsid w:val="00872EC7"/>
    <w:rsid w:val="00873036"/>
    <w:rsid w:val="008731B5"/>
    <w:rsid w:val="0087336E"/>
    <w:rsid w:val="008733CA"/>
    <w:rsid w:val="008733CE"/>
    <w:rsid w:val="00873435"/>
    <w:rsid w:val="008734FE"/>
    <w:rsid w:val="00873662"/>
    <w:rsid w:val="00873722"/>
    <w:rsid w:val="008737E6"/>
    <w:rsid w:val="00873C69"/>
    <w:rsid w:val="00873DA4"/>
    <w:rsid w:val="0087402A"/>
    <w:rsid w:val="008740F9"/>
    <w:rsid w:val="008742EC"/>
    <w:rsid w:val="0087430F"/>
    <w:rsid w:val="008744A4"/>
    <w:rsid w:val="00874717"/>
    <w:rsid w:val="0087479B"/>
    <w:rsid w:val="008748D6"/>
    <w:rsid w:val="008748EA"/>
    <w:rsid w:val="00874D7E"/>
    <w:rsid w:val="00874D97"/>
    <w:rsid w:val="00874E27"/>
    <w:rsid w:val="00874E5B"/>
    <w:rsid w:val="00874E79"/>
    <w:rsid w:val="00874EA2"/>
    <w:rsid w:val="00875054"/>
    <w:rsid w:val="008750FA"/>
    <w:rsid w:val="00875229"/>
    <w:rsid w:val="008752A4"/>
    <w:rsid w:val="00875339"/>
    <w:rsid w:val="008757AC"/>
    <w:rsid w:val="00875876"/>
    <w:rsid w:val="00875941"/>
    <w:rsid w:val="00875AD1"/>
    <w:rsid w:val="00875C3A"/>
    <w:rsid w:val="00875CAF"/>
    <w:rsid w:val="00875E61"/>
    <w:rsid w:val="00876008"/>
    <w:rsid w:val="00876121"/>
    <w:rsid w:val="0087618B"/>
    <w:rsid w:val="00876255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37F"/>
    <w:rsid w:val="0087740B"/>
    <w:rsid w:val="0087774C"/>
    <w:rsid w:val="008779DE"/>
    <w:rsid w:val="008779FA"/>
    <w:rsid w:val="00877D7B"/>
    <w:rsid w:val="00877D9B"/>
    <w:rsid w:val="00877DA0"/>
    <w:rsid w:val="00880048"/>
    <w:rsid w:val="00880122"/>
    <w:rsid w:val="00880196"/>
    <w:rsid w:val="00880249"/>
    <w:rsid w:val="0088029C"/>
    <w:rsid w:val="008803CF"/>
    <w:rsid w:val="0088052D"/>
    <w:rsid w:val="008806C2"/>
    <w:rsid w:val="0088070F"/>
    <w:rsid w:val="008807DA"/>
    <w:rsid w:val="008808A9"/>
    <w:rsid w:val="00880C59"/>
    <w:rsid w:val="00880D1E"/>
    <w:rsid w:val="00880DAB"/>
    <w:rsid w:val="00880DC3"/>
    <w:rsid w:val="00880DF7"/>
    <w:rsid w:val="00880F1A"/>
    <w:rsid w:val="008815CB"/>
    <w:rsid w:val="0088161B"/>
    <w:rsid w:val="008818B4"/>
    <w:rsid w:val="00881AF9"/>
    <w:rsid w:val="00881C5C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484"/>
    <w:rsid w:val="0088358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FE"/>
    <w:rsid w:val="00885217"/>
    <w:rsid w:val="00885247"/>
    <w:rsid w:val="00885532"/>
    <w:rsid w:val="008855A0"/>
    <w:rsid w:val="008857AA"/>
    <w:rsid w:val="008857C8"/>
    <w:rsid w:val="0088596E"/>
    <w:rsid w:val="008859FF"/>
    <w:rsid w:val="00885A53"/>
    <w:rsid w:val="00885BDD"/>
    <w:rsid w:val="00885D79"/>
    <w:rsid w:val="00885ECD"/>
    <w:rsid w:val="0088608A"/>
    <w:rsid w:val="008862BE"/>
    <w:rsid w:val="008862C7"/>
    <w:rsid w:val="00886776"/>
    <w:rsid w:val="0088679E"/>
    <w:rsid w:val="008867FC"/>
    <w:rsid w:val="00886814"/>
    <w:rsid w:val="008869D3"/>
    <w:rsid w:val="00886CB3"/>
    <w:rsid w:val="008870CC"/>
    <w:rsid w:val="008870F8"/>
    <w:rsid w:val="00887567"/>
    <w:rsid w:val="0088759C"/>
    <w:rsid w:val="008875FA"/>
    <w:rsid w:val="0088763E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E06"/>
    <w:rsid w:val="00887FB7"/>
    <w:rsid w:val="00890042"/>
    <w:rsid w:val="00890529"/>
    <w:rsid w:val="00890717"/>
    <w:rsid w:val="00890757"/>
    <w:rsid w:val="0089089F"/>
    <w:rsid w:val="008909D1"/>
    <w:rsid w:val="00890A74"/>
    <w:rsid w:val="00890C80"/>
    <w:rsid w:val="00890E49"/>
    <w:rsid w:val="00890F65"/>
    <w:rsid w:val="0089124A"/>
    <w:rsid w:val="0089129A"/>
    <w:rsid w:val="00891860"/>
    <w:rsid w:val="00891B3B"/>
    <w:rsid w:val="00891B6C"/>
    <w:rsid w:val="00891C35"/>
    <w:rsid w:val="00891DB6"/>
    <w:rsid w:val="00891FEE"/>
    <w:rsid w:val="0089200B"/>
    <w:rsid w:val="0089237D"/>
    <w:rsid w:val="008925AB"/>
    <w:rsid w:val="0089286A"/>
    <w:rsid w:val="00892905"/>
    <w:rsid w:val="00892A66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B79"/>
    <w:rsid w:val="00894C5A"/>
    <w:rsid w:val="00894CE7"/>
    <w:rsid w:val="00894D4E"/>
    <w:rsid w:val="00894DC2"/>
    <w:rsid w:val="00894E75"/>
    <w:rsid w:val="0089527C"/>
    <w:rsid w:val="00895477"/>
    <w:rsid w:val="00895541"/>
    <w:rsid w:val="00895555"/>
    <w:rsid w:val="008955E7"/>
    <w:rsid w:val="0089568A"/>
    <w:rsid w:val="008958B0"/>
    <w:rsid w:val="00895A34"/>
    <w:rsid w:val="00895BFB"/>
    <w:rsid w:val="00895DBA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E7"/>
    <w:rsid w:val="008970E0"/>
    <w:rsid w:val="008970E7"/>
    <w:rsid w:val="0089744A"/>
    <w:rsid w:val="00897760"/>
    <w:rsid w:val="00897799"/>
    <w:rsid w:val="008977EC"/>
    <w:rsid w:val="008979C6"/>
    <w:rsid w:val="00897A8D"/>
    <w:rsid w:val="00897B55"/>
    <w:rsid w:val="00897C0B"/>
    <w:rsid w:val="00897D8E"/>
    <w:rsid w:val="00897F65"/>
    <w:rsid w:val="00897F8A"/>
    <w:rsid w:val="00897F9D"/>
    <w:rsid w:val="008A01A1"/>
    <w:rsid w:val="008A0287"/>
    <w:rsid w:val="008A02F3"/>
    <w:rsid w:val="008A0504"/>
    <w:rsid w:val="008A05BC"/>
    <w:rsid w:val="008A06C6"/>
    <w:rsid w:val="008A079B"/>
    <w:rsid w:val="008A07C3"/>
    <w:rsid w:val="008A08DF"/>
    <w:rsid w:val="008A097E"/>
    <w:rsid w:val="008A0998"/>
    <w:rsid w:val="008A0F21"/>
    <w:rsid w:val="008A12AB"/>
    <w:rsid w:val="008A12ED"/>
    <w:rsid w:val="008A13D7"/>
    <w:rsid w:val="008A149C"/>
    <w:rsid w:val="008A14EA"/>
    <w:rsid w:val="008A1618"/>
    <w:rsid w:val="008A1F7A"/>
    <w:rsid w:val="008A1FE3"/>
    <w:rsid w:val="008A21B4"/>
    <w:rsid w:val="008A246A"/>
    <w:rsid w:val="008A24A6"/>
    <w:rsid w:val="008A2537"/>
    <w:rsid w:val="008A26B0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51A"/>
    <w:rsid w:val="008A56D5"/>
    <w:rsid w:val="008A5C2C"/>
    <w:rsid w:val="008A5CFA"/>
    <w:rsid w:val="008A5E62"/>
    <w:rsid w:val="008A5EC1"/>
    <w:rsid w:val="008A5F99"/>
    <w:rsid w:val="008A6089"/>
    <w:rsid w:val="008A60FB"/>
    <w:rsid w:val="008A6139"/>
    <w:rsid w:val="008A6145"/>
    <w:rsid w:val="008A61F4"/>
    <w:rsid w:val="008A63F1"/>
    <w:rsid w:val="008A646F"/>
    <w:rsid w:val="008A650A"/>
    <w:rsid w:val="008A65B9"/>
    <w:rsid w:val="008A6695"/>
    <w:rsid w:val="008A68B7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F7"/>
    <w:rsid w:val="008B0E01"/>
    <w:rsid w:val="008B0FE9"/>
    <w:rsid w:val="008B10FD"/>
    <w:rsid w:val="008B1236"/>
    <w:rsid w:val="008B1345"/>
    <w:rsid w:val="008B138D"/>
    <w:rsid w:val="008B1417"/>
    <w:rsid w:val="008B153B"/>
    <w:rsid w:val="008B17F8"/>
    <w:rsid w:val="008B19E5"/>
    <w:rsid w:val="008B1A9F"/>
    <w:rsid w:val="008B1C8D"/>
    <w:rsid w:val="008B1CD8"/>
    <w:rsid w:val="008B1D3F"/>
    <w:rsid w:val="008B1E0B"/>
    <w:rsid w:val="008B1E1F"/>
    <w:rsid w:val="008B1EE3"/>
    <w:rsid w:val="008B1F7D"/>
    <w:rsid w:val="008B20B3"/>
    <w:rsid w:val="008B2406"/>
    <w:rsid w:val="008B2420"/>
    <w:rsid w:val="008B2501"/>
    <w:rsid w:val="008B284B"/>
    <w:rsid w:val="008B29F0"/>
    <w:rsid w:val="008B2AB8"/>
    <w:rsid w:val="008B2CA5"/>
    <w:rsid w:val="008B2DB3"/>
    <w:rsid w:val="008B2EDC"/>
    <w:rsid w:val="008B3167"/>
    <w:rsid w:val="008B3187"/>
    <w:rsid w:val="008B3272"/>
    <w:rsid w:val="008B3362"/>
    <w:rsid w:val="008B3541"/>
    <w:rsid w:val="008B3B01"/>
    <w:rsid w:val="008B3B58"/>
    <w:rsid w:val="008B3BBD"/>
    <w:rsid w:val="008B3C3B"/>
    <w:rsid w:val="008B3CD6"/>
    <w:rsid w:val="008B3DD0"/>
    <w:rsid w:val="008B3E61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BC8"/>
    <w:rsid w:val="008B6CCF"/>
    <w:rsid w:val="008B6E98"/>
    <w:rsid w:val="008B705D"/>
    <w:rsid w:val="008B70A5"/>
    <w:rsid w:val="008B719C"/>
    <w:rsid w:val="008B743E"/>
    <w:rsid w:val="008B769D"/>
    <w:rsid w:val="008B77B7"/>
    <w:rsid w:val="008B7BE0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D41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D0"/>
    <w:rsid w:val="008C2222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3026"/>
    <w:rsid w:val="008C30D4"/>
    <w:rsid w:val="008C3185"/>
    <w:rsid w:val="008C32D6"/>
    <w:rsid w:val="008C32F0"/>
    <w:rsid w:val="008C33EA"/>
    <w:rsid w:val="008C35AE"/>
    <w:rsid w:val="008C35FE"/>
    <w:rsid w:val="008C36DD"/>
    <w:rsid w:val="008C3702"/>
    <w:rsid w:val="008C37EB"/>
    <w:rsid w:val="008C3A16"/>
    <w:rsid w:val="008C3D94"/>
    <w:rsid w:val="008C3DAA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3F"/>
    <w:rsid w:val="008C6E36"/>
    <w:rsid w:val="008C6E61"/>
    <w:rsid w:val="008C700D"/>
    <w:rsid w:val="008C7019"/>
    <w:rsid w:val="008C7033"/>
    <w:rsid w:val="008C75E0"/>
    <w:rsid w:val="008C7707"/>
    <w:rsid w:val="008C7974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DC3"/>
    <w:rsid w:val="008D0FBD"/>
    <w:rsid w:val="008D1116"/>
    <w:rsid w:val="008D122D"/>
    <w:rsid w:val="008D1272"/>
    <w:rsid w:val="008D128C"/>
    <w:rsid w:val="008D13E1"/>
    <w:rsid w:val="008D1434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A34"/>
    <w:rsid w:val="008D2ADD"/>
    <w:rsid w:val="008D2C7C"/>
    <w:rsid w:val="008D2C8E"/>
    <w:rsid w:val="008D305A"/>
    <w:rsid w:val="008D30C4"/>
    <w:rsid w:val="008D321A"/>
    <w:rsid w:val="008D3283"/>
    <w:rsid w:val="008D32B0"/>
    <w:rsid w:val="008D3692"/>
    <w:rsid w:val="008D3706"/>
    <w:rsid w:val="008D37E6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90"/>
    <w:rsid w:val="008D6869"/>
    <w:rsid w:val="008D6B3A"/>
    <w:rsid w:val="008D6B69"/>
    <w:rsid w:val="008D6C8A"/>
    <w:rsid w:val="008D6CC3"/>
    <w:rsid w:val="008D6D79"/>
    <w:rsid w:val="008D6EC9"/>
    <w:rsid w:val="008D71A3"/>
    <w:rsid w:val="008D71D1"/>
    <w:rsid w:val="008D7252"/>
    <w:rsid w:val="008D746E"/>
    <w:rsid w:val="008D7478"/>
    <w:rsid w:val="008D7483"/>
    <w:rsid w:val="008D750D"/>
    <w:rsid w:val="008D7933"/>
    <w:rsid w:val="008D7946"/>
    <w:rsid w:val="008D7959"/>
    <w:rsid w:val="008D7A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EC4"/>
    <w:rsid w:val="008E0F4B"/>
    <w:rsid w:val="008E11DC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410C"/>
    <w:rsid w:val="008E4790"/>
    <w:rsid w:val="008E4B22"/>
    <w:rsid w:val="008E4D8E"/>
    <w:rsid w:val="008E4F37"/>
    <w:rsid w:val="008E5037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E6"/>
    <w:rsid w:val="008E61B7"/>
    <w:rsid w:val="008E64A2"/>
    <w:rsid w:val="008E65B8"/>
    <w:rsid w:val="008E685D"/>
    <w:rsid w:val="008E69C9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4E"/>
    <w:rsid w:val="008E7BF7"/>
    <w:rsid w:val="008E7C09"/>
    <w:rsid w:val="008E7EC1"/>
    <w:rsid w:val="008E7F02"/>
    <w:rsid w:val="008E7F70"/>
    <w:rsid w:val="008F010A"/>
    <w:rsid w:val="008F02A3"/>
    <w:rsid w:val="008F0705"/>
    <w:rsid w:val="008F0959"/>
    <w:rsid w:val="008F099A"/>
    <w:rsid w:val="008F09E9"/>
    <w:rsid w:val="008F0A06"/>
    <w:rsid w:val="008F0A58"/>
    <w:rsid w:val="008F0D0F"/>
    <w:rsid w:val="008F0D9E"/>
    <w:rsid w:val="008F0EB5"/>
    <w:rsid w:val="008F0F76"/>
    <w:rsid w:val="008F106F"/>
    <w:rsid w:val="008F10B8"/>
    <w:rsid w:val="008F13EE"/>
    <w:rsid w:val="008F14C3"/>
    <w:rsid w:val="008F15DF"/>
    <w:rsid w:val="008F1601"/>
    <w:rsid w:val="008F1704"/>
    <w:rsid w:val="008F181D"/>
    <w:rsid w:val="008F199B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B08"/>
    <w:rsid w:val="008F2B4B"/>
    <w:rsid w:val="008F2B87"/>
    <w:rsid w:val="008F2CAC"/>
    <w:rsid w:val="008F2CEA"/>
    <w:rsid w:val="008F2D38"/>
    <w:rsid w:val="008F2E6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AC6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F3"/>
    <w:rsid w:val="00901DFA"/>
    <w:rsid w:val="00901E1D"/>
    <w:rsid w:val="00901E58"/>
    <w:rsid w:val="00901E90"/>
    <w:rsid w:val="00901F18"/>
    <w:rsid w:val="00901FE8"/>
    <w:rsid w:val="009025DB"/>
    <w:rsid w:val="0090284B"/>
    <w:rsid w:val="009028F5"/>
    <w:rsid w:val="00902A11"/>
    <w:rsid w:val="00902B86"/>
    <w:rsid w:val="00902BFF"/>
    <w:rsid w:val="00902CAB"/>
    <w:rsid w:val="00902D52"/>
    <w:rsid w:val="00902DF9"/>
    <w:rsid w:val="00902E59"/>
    <w:rsid w:val="00902F21"/>
    <w:rsid w:val="0090343F"/>
    <w:rsid w:val="00903507"/>
    <w:rsid w:val="009035E9"/>
    <w:rsid w:val="00903836"/>
    <w:rsid w:val="0090384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CE"/>
    <w:rsid w:val="00904AC5"/>
    <w:rsid w:val="00904B66"/>
    <w:rsid w:val="00904B74"/>
    <w:rsid w:val="00904BE1"/>
    <w:rsid w:val="00904DFE"/>
    <w:rsid w:val="00905012"/>
    <w:rsid w:val="00905131"/>
    <w:rsid w:val="00905139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491"/>
    <w:rsid w:val="0090678B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801"/>
    <w:rsid w:val="00907984"/>
    <w:rsid w:val="00907AD4"/>
    <w:rsid w:val="00907B27"/>
    <w:rsid w:val="00907E4D"/>
    <w:rsid w:val="00907EC2"/>
    <w:rsid w:val="00907EDC"/>
    <w:rsid w:val="009100F8"/>
    <w:rsid w:val="00910129"/>
    <w:rsid w:val="00910231"/>
    <w:rsid w:val="009103B7"/>
    <w:rsid w:val="0091040C"/>
    <w:rsid w:val="009106C7"/>
    <w:rsid w:val="00910A0E"/>
    <w:rsid w:val="00910A73"/>
    <w:rsid w:val="00910C89"/>
    <w:rsid w:val="00910EE5"/>
    <w:rsid w:val="0091130D"/>
    <w:rsid w:val="00911383"/>
    <w:rsid w:val="009114B5"/>
    <w:rsid w:val="00911734"/>
    <w:rsid w:val="00911783"/>
    <w:rsid w:val="009117A5"/>
    <w:rsid w:val="00911950"/>
    <w:rsid w:val="0091198C"/>
    <w:rsid w:val="00911A99"/>
    <w:rsid w:val="00911E54"/>
    <w:rsid w:val="00912037"/>
    <w:rsid w:val="009123A1"/>
    <w:rsid w:val="009124B0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3DC"/>
    <w:rsid w:val="0091348F"/>
    <w:rsid w:val="009137D0"/>
    <w:rsid w:val="009137FF"/>
    <w:rsid w:val="009138F4"/>
    <w:rsid w:val="00913997"/>
    <w:rsid w:val="009139B9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770"/>
    <w:rsid w:val="00915DDB"/>
    <w:rsid w:val="00915E94"/>
    <w:rsid w:val="00915EB8"/>
    <w:rsid w:val="00915EFF"/>
    <w:rsid w:val="00915FA2"/>
    <w:rsid w:val="00916026"/>
    <w:rsid w:val="0091612D"/>
    <w:rsid w:val="00916381"/>
    <w:rsid w:val="00916401"/>
    <w:rsid w:val="00916487"/>
    <w:rsid w:val="009164C5"/>
    <w:rsid w:val="0091669B"/>
    <w:rsid w:val="009166A7"/>
    <w:rsid w:val="009166E4"/>
    <w:rsid w:val="00916795"/>
    <w:rsid w:val="0091686B"/>
    <w:rsid w:val="00916936"/>
    <w:rsid w:val="00916D87"/>
    <w:rsid w:val="00916E49"/>
    <w:rsid w:val="00916F86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45D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A0"/>
    <w:rsid w:val="0092183F"/>
    <w:rsid w:val="00921908"/>
    <w:rsid w:val="0092190F"/>
    <w:rsid w:val="00921B06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263"/>
    <w:rsid w:val="00922378"/>
    <w:rsid w:val="0092237D"/>
    <w:rsid w:val="009226C7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FD"/>
    <w:rsid w:val="009244D1"/>
    <w:rsid w:val="009245A5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73D"/>
    <w:rsid w:val="00925A68"/>
    <w:rsid w:val="00925CB4"/>
    <w:rsid w:val="00925EDB"/>
    <w:rsid w:val="009260D5"/>
    <w:rsid w:val="009260F7"/>
    <w:rsid w:val="00926271"/>
    <w:rsid w:val="009266ED"/>
    <w:rsid w:val="009267A3"/>
    <w:rsid w:val="00926A53"/>
    <w:rsid w:val="00926C4A"/>
    <w:rsid w:val="00926C79"/>
    <w:rsid w:val="00926E83"/>
    <w:rsid w:val="00926F34"/>
    <w:rsid w:val="00926FCD"/>
    <w:rsid w:val="00927435"/>
    <w:rsid w:val="0092751C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3043D"/>
    <w:rsid w:val="00930661"/>
    <w:rsid w:val="009307FB"/>
    <w:rsid w:val="00930833"/>
    <w:rsid w:val="0093083B"/>
    <w:rsid w:val="00930935"/>
    <w:rsid w:val="00930A84"/>
    <w:rsid w:val="00930ACD"/>
    <w:rsid w:val="00930AF9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76F"/>
    <w:rsid w:val="009319C3"/>
    <w:rsid w:val="00931A58"/>
    <w:rsid w:val="00931A82"/>
    <w:rsid w:val="00931E6B"/>
    <w:rsid w:val="00931EA5"/>
    <w:rsid w:val="00932098"/>
    <w:rsid w:val="009321B3"/>
    <w:rsid w:val="0093250D"/>
    <w:rsid w:val="00932611"/>
    <w:rsid w:val="0093275F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B39"/>
    <w:rsid w:val="00933D57"/>
    <w:rsid w:val="00933E39"/>
    <w:rsid w:val="00933F3B"/>
    <w:rsid w:val="00933FBF"/>
    <w:rsid w:val="009340B2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E2"/>
    <w:rsid w:val="00934D16"/>
    <w:rsid w:val="00934E18"/>
    <w:rsid w:val="0093519D"/>
    <w:rsid w:val="009351AD"/>
    <w:rsid w:val="009351BA"/>
    <w:rsid w:val="00935291"/>
    <w:rsid w:val="009352D1"/>
    <w:rsid w:val="00935849"/>
    <w:rsid w:val="00935A1D"/>
    <w:rsid w:val="00935C0E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E"/>
    <w:rsid w:val="009367AF"/>
    <w:rsid w:val="009368F9"/>
    <w:rsid w:val="00936CAD"/>
    <w:rsid w:val="00936D0D"/>
    <w:rsid w:val="00936EE8"/>
    <w:rsid w:val="00936F3C"/>
    <w:rsid w:val="0093701E"/>
    <w:rsid w:val="00937304"/>
    <w:rsid w:val="0093743E"/>
    <w:rsid w:val="0093745A"/>
    <w:rsid w:val="0093750F"/>
    <w:rsid w:val="0093771E"/>
    <w:rsid w:val="009377C4"/>
    <w:rsid w:val="00937B40"/>
    <w:rsid w:val="00937C32"/>
    <w:rsid w:val="00937F82"/>
    <w:rsid w:val="0094001C"/>
    <w:rsid w:val="009401AF"/>
    <w:rsid w:val="0094041E"/>
    <w:rsid w:val="009405BD"/>
    <w:rsid w:val="009405DA"/>
    <w:rsid w:val="0094063C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70"/>
    <w:rsid w:val="00940F86"/>
    <w:rsid w:val="0094115A"/>
    <w:rsid w:val="0094140C"/>
    <w:rsid w:val="009414B3"/>
    <w:rsid w:val="00941A4F"/>
    <w:rsid w:val="00941C4C"/>
    <w:rsid w:val="00941DD7"/>
    <w:rsid w:val="00942075"/>
    <w:rsid w:val="009422EA"/>
    <w:rsid w:val="00942480"/>
    <w:rsid w:val="009425F6"/>
    <w:rsid w:val="0094264D"/>
    <w:rsid w:val="00942860"/>
    <w:rsid w:val="00942B00"/>
    <w:rsid w:val="00942B32"/>
    <w:rsid w:val="00942BA2"/>
    <w:rsid w:val="00942D20"/>
    <w:rsid w:val="00942DC2"/>
    <w:rsid w:val="00942FD0"/>
    <w:rsid w:val="0094306B"/>
    <w:rsid w:val="009431F3"/>
    <w:rsid w:val="00943297"/>
    <w:rsid w:val="0094333E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509C"/>
    <w:rsid w:val="009452B2"/>
    <w:rsid w:val="00945465"/>
    <w:rsid w:val="0094572D"/>
    <w:rsid w:val="00945835"/>
    <w:rsid w:val="009459C2"/>
    <w:rsid w:val="00945D38"/>
    <w:rsid w:val="00945D92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EA"/>
    <w:rsid w:val="009474D7"/>
    <w:rsid w:val="00947661"/>
    <w:rsid w:val="0094780F"/>
    <w:rsid w:val="00947871"/>
    <w:rsid w:val="0094796A"/>
    <w:rsid w:val="00947B8F"/>
    <w:rsid w:val="00947C7B"/>
    <w:rsid w:val="00947EE5"/>
    <w:rsid w:val="00947F18"/>
    <w:rsid w:val="00947F6C"/>
    <w:rsid w:val="00950067"/>
    <w:rsid w:val="009500F5"/>
    <w:rsid w:val="009501E5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94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911"/>
    <w:rsid w:val="00954AB5"/>
    <w:rsid w:val="00954D58"/>
    <w:rsid w:val="00954E7A"/>
    <w:rsid w:val="00954E94"/>
    <w:rsid w:val="00954F11"/>
    <w:rsid w:val="00954F46"/>
    <w:rsid w:val="009552E7"/>
    <w:rsid w:val="009552F2"/>
    <w:rsid w:val="0095574C"/>
    <w:rsid w:val="00955B69"/>
    <w:rsid w:val="00955B6E"/>
    <w:rsid w:val="00955BAA"/>
    <w:rsid w:val="00955D38"/>
    <w:rsid w:val="00955D4D"/>
    <w:rsid w:val="00955E15"/>
    <w:rsid w:val="00955EB9"/>
    <w:rsid w:val="00956071"/>
    <w:rsid w:val="00956543"/>
    <w:rsid w:val="00956594"/>
    <w:rsid w:val="00956665"/>
    <w:rsid w:val="00956942"/>
    <w:rsid w:val="00956B07"/>
    <w:rsid w:val="00956B25"/>
    <w:rsid w:val="00956C91"/>
    <w:rsid w:val="00956DDC"/>
    <w:rsid w:val="00956F39"/>
    <w:rsid w:val="00957028"/>
    <w:rsid w:val="0095708F"/>
    <w:rsid w:val="009570D4"/>
    <w:rsid w:val="0095716B"/>
    <w:rsid w:val="0095740C"/>
    <w:rsid w:val="0095754E"/>
    <w:rsid w:val="0095761A"/>
    <w:rsid w:val="00957DAA"/>
    <w:rsid w:val="00957E06"/>
    <w:rsid w:val="0096028E"/>
    <w:rsid w:val="00960369"/>
    <w:rsid w:val="00960632"/>
    <w:rsid w:val="009607FB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448"/>
    <w:rsid w:val="009635C5"/>
    <w:rsid w:val="009638EB"/>
    <w:rsid w:val="0096393B"/>
    <w:rsid w:val="0096393C"/>
    <w:rsid w:val="00963AC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39E"/>
    <w:rsid w:val="0096482B"/>
    <w:rsid w:val="0096482E"/>
    <w:rsid w:val="009648D4"/>
    <w:rsid w:val="00964A2F"/>
    <w:rsid w:val="00964B17"/>
    <w:rsid w:val="00964BE6"/>
    <w:rsid w:val="00964D8D"/>
    <w:rsid w:val="00964EA7"/>
    <w:rsid w:val="00964F84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6094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A0"/>
    <w:rsid w:val="00966B60"/>
    <w:rsid w:val="00966BC4"/>
    <w:rsid w:val="00966BFF"/>
    <w:rsid w:val="00966CAA"/>
    <w:rsid w:val="00966CFE"/>
    <w:rsid w:val="00966D9D"/>
    <w:rsid w:val="00966F24"/>
    <w:rsid w:val="00966FF5"/>
    <w:rsid w:val="0096702F"/>
    <w:rsid w:val="009670F5"/>
    <w:rsid w:val="00967147"/>
    <w:rsid w:val="00967366"/>
    <w:rsid w:val="009674F8"/>
    <w:rsid w:val="009675D7"/>
    <w:rsid w:val="009678C3"/>
    <w:rsid w:val="00967A1D"/>
    <w:rsid w:val="00967B12"/>
    <w:rsid w:val="00967B81"/>
    <w:rsid w:val="00967DF3"/>
    <w:rsid w:val="00967EDB"/>
    <w:rsid w:val="009702E0"/>
    <w:rsid w:val="009702E3"/>
    <w:rsid w:val="0097059D"/>
    <w:rsid w:val="009706A1"/>
    <w:rsid w:val="00970801"/>
    <w:rsid w:val="009708A6"/>
    <w:rsid w:val="00970BAC"/>
    <w:rsid w:val="00970CB9"/>
    <w:rsid w:val="00970DA4"/>
    <w:rsid w:val="00970FFD"/>
    <w:rsid w:val="00971127"/>
    <w:rsid w:val="009711F5"/>
    <w:rsid w:val="0097126E"/>
    <w:rsid w:val="00971440"/>
    <w:rsid w:val="0097144B"/>
    <w:rsid w:val="00971601"/>
    <w:rsid w:val="009716C4"/>
    <w:rsid w:val="009716FE"/>
    <w:rsid w:val="0097175E"/>
    <w:rsid w:val="00971832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78"/>
    <w:rsid w:val="009732CA"/>
    <w:rsid w:val="009733C9"/>
    <w:rsid w:val="00973538"/>
    <w:rsid w:val="00973721"/>
    <w:rsid w:val="00973741"/>
    <w:rsid w:val="009737FB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968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36E"/>
    <w:rsid w:val="00975953"/>
    <w:rsid w:val="009759B0"/>
    <w:rsid w:val="00975A80"/>
    <w:rsid w:val="00975A95"/>
    <w:rsid w:val="00975BAB"/>
    <w:rsid w:val="00975BF8"/>
    <w:rsid w:val="00975CAE"/>
    <w:rsid w:val="00975DC8"/>
    <w:rsid w:val="00975E81"/>
    <w:rsid w:val="00975F27"/>
    <w:rsid w:val="00975F4A"/>
    <w:rsid w:val="0097605A"/>
    <w:rsid w:val="009760D9"/>
    <w:rsid w:val="00976316"/>
    <w:rsid w:val="009764AB"/>
    <w:rsid w:val="00976895"/>
    <w:rsid w:val="009768C1"/>
    <w:rsid w:val="00976930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5C0"/>
    <w:rsid w:val="00980614"/>
    <w:rsid w:val="00980648"/>
    <w:rsid w:val="00980662"/>
    <w:rsid w:val="009807EE"/>
    <w:rsid w:val="00980902"/>
    <w:rsid w:val="00980983"/>
    <w:rsid w:val="00980A78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24"/>
    <w:rsid w:val="0098184B"/>
    <w:rsid w:val="0098189E"/>
    <w:rsid w:val="009819E1"/>
    <w:rsid w:val="00981B19"/>
    <w:rsid w:val="00981B20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FE"/>
    <w:rsid w:val="00982F6F"/>
    <w:rsid w:val="00983041"/>
    <w:rsid w:val="00983213"/>
    <w:rsid w:val="0098334A"/>
    <w:rsid w:val="00983437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34"/>
    <w:rsid w:val="00984271"/>
    <w:rsid w:val="0098431D"/>
    <w:rsid w:val="00984407"/>
    <w:rsid w:val="00984773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6FD"/>
    <w:rsid w:val="009858A6"/>
    <w:rsid w:val="009859F1"/>
    <w:rsid w:val="00985CD7"/>
    <w:rsid w:val="00985ECF"/>
    <w:rsid w:val="00985F21"/>
    <w:rsid w:val="00986126"/>
    <w:rsid w:val="009861C2"/>
    <w:rsid w:val="009861CE"/>
    <w:rsid w:val="00986441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373"/>
    <w:rsid w:val="009923C0"/>
    <w:rsid w:val="009925D4"/>
    <w:rsid w:val="00992709"/>
    <w:rsid w:val="009929C0"/>
    <w:rsid w:val="00992CBF"/>
    <w:rsid w:val="00992E6F"/>
    <w:rsid w:val="00992E8B"/>
    <w:rsid w:val="00992FD5"/>
    <w:rsid w:val="00993160"/>
    <w:rsid w:val="009931AD"/>
    <w:rsid w:val="009934BF"/>
    <w:rsid w:val="009934C5"/>
    <w:rsid w:val="009935BA"/>
    <w:rsid w:val="00993668"/>
    <w:rsid w:val="0099371B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403"/>
    <w:rsid w:val="00994498"/>
    <w:rsid w:val="00994506"/>
    <w:rsid w:val="00994673"/>
    <w:rsid w:val="00994831"/>
    <w:rsid w:val="0099487D"/>
    <w:rsid w:val="009948D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D6"/>
    <w:rsid w:val="0099529C"/>
    <w:rsid w:val="00995456"/>
    <w:rsid w:val="00995616"/>
    <w:rsid w:val="00995688"/>
    <w:rsid w:val="009956C6"/>
    <w:rsid w:val="00995724"/>
    <w:rsid w:val="00995821"/>
    <w:rsid w:val="0099586E"/>
    <w:rsid w:val="00995AD0"/>
    <w:rsid w:val="00995CBD"/>
    <w:rsid w:val="00995CF8"/>
    <w:rsid w:val="00995F2D"/>
    <w:rsid w:val="0099605C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FBC"/>
    <w:rsid w:val="00997FDA"/>
    <w:rsid w:val="009A010A"/>
    <w:rsid w:val="009A0167"/>
    <w:rsid w:val="009A035B"/>
    <w:rsid w:val="009A036E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801"/>
    <w:rsid w:val="009A088F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ED0"/>
    <w:rsid w:val="009A1FB8"/>
    <w:rsid w:val="009A1FBF"/>
    <w:rsid w:val="009A2030"/>
    <w:rsid w:val="009A235C"/>
    <w:rsid w:val="009A239C"/>
    <w:rsid w:val="009A242E"/>
    <w:rsid w:val="009A246E"/>
    <w:rsid w:val="009A2796"/>
    <w:rsid w:val="009A29C2"/>
    <w:rsid w:val="009A2A6C"/>
    <w:rsid w:val="009A2C5B"/>
    <w:rsid w:val="009A2D8D"/>
    <w:rsid w:val="009A2E0B"/>
    <w:rsid w:val="009A2E0F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A9E"/>
    <w:rsid w:val="009A4CB8"/>
    <w:rsid w:val="009A4D1C"/>
    <w:rsid w:val="009A4D72"/>
    <w:rsid w:val="009A518A"/>
    <w:rsid w:val="009A523D"/>
    <w:rsid w:val="009A532F"/>
    <w:rsid w:val="009A5432"/>
    <w:rsid w:val="009A5433"/>
    <w:rsid w:val="009A55A7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6064"/>
    <w:rsid w:val="009A61F2"/>
    <w:rsid w:val="009A62AA"/>
    <w:rsid w:val="009A6449"/>
    <w:rsid w:val="009A64A8"/>
    <w:rsid w:val="009A65B6"/>
    <w:rsid w:val="009A65CB"/>
    <w:rsid w:val="009A6676"/>
    <w:rsid w:val="009A68B8"/>
    <w:rsid w:val="009A68C7"/>
    <w:rsid w:val="009A6B48"/>
    <w:rsid w:val="009A6B66"/>
    <w:rsid w:val="009A6E03"/>
    <w:rsid w:val="009A6F59"/>
    <w:rsid w:val="009A7101"/>
    <w:rsid w:val="009A7141"/>
    <w:rsid w:val="009A722D"/>
    <w:rsid w:val="009A7238"/>
    <w:rsid w:val="009A73B5"/>
    <w:rsid w:val="009A741C"/>
    <w:rsid w:val="009A7483"/>
    <w:rsid w:val="009A7502"/>
    <w:rsid w:val="009A79E7"/>
    <w:rsid w:val="009A79E8"/>
    <w:rsid w:val="009A7AA9"/>
    <w:rsid w:val="009A7C1B"/>
    <w:rsid w:val="009A7CE2"/>
    <w:rsid w:val="009A7FAE"/>
    <w:rsid w:val="009B0037"/>
    <w:rsid w:val="009B0121"/>
    <w:rsid w:val="009B026A"/>
    <w:rsid w:val="009B0464"/>
    <w:rsid w:val="009B0841"/>
    <w:rsid w:val="009B08A6"/>
    <w:rsid w:val="009B092F"/>
    <w:rsid w:val="009B0D23"/>
    <w:rsid w:val="009B0F44"/>
    <w:rsid w:val="009B0FC1"/>
    <w:rsid w:val="009B1288"/>
    <w:rsid w:val="009B1365"/>
    <w:rsid w:val="009B152B"/>
    <w:rsid w:val="009B154F"/>
    <w:rsid w:val="009B1632"/>
    <w:rsid w:val="009B171C"/>
    <w:rsid w:val="009B1795"/>
    <w:rsid w:val="009B17C2"/>
    <w:rsid w:val="009B1943"/>
    <w:rsid w:val="009B19A2"/>
    <w:rsid w:val="009B1ACF"/>
    <w:rsid w:val="009B1BA0"/>
    <w:rsid w:val="009B1C0A"/>
    <w:rsid w:val="009B1D8F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B1E"/>
    <w:rsid w:val="009B5C29"/>
    <w:rsid w:val="009B5CF9"/>
    <w:rsid w:val="009B5DD1"/>
    <w:rsid w:val="009B624D"/>
    <w:rsid w:val="009B627C"/>
    <w:rsid w:val="009B64E9"/>
    <w:rsid w:val="009B6721"/>
    <w:rsid w:val="009B67F3"/>
    <w:rsid w:val="009B6A8E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89E"/>
    <w:rsid w:val="009B7A6A"/>
    <w:rsid w:val="009B7BBA"/>
    <w:rsid w:val="009B7BFA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F35"/>
    <w:rsid w:val="009C0FC1"/>
    <w:rsid w:val="009C1021"/>
    <w:rsid w:val="009C1028"/>
    <w:rsid w:val="009C1060"/>
    <w:rsid w:val="009C1205"/>
    <w:rsid w:val="009C122E"/>
    <w:rsid w:val="009C1272"/>
    <w:rsid w:val="009C12A6"/>
    <w:rsid w:val="009C13EB"/>
    <w:rsid w:val="009C1472"/>
    <w:rsid w:val="009C16FA"/>
    <w:rsid w:val="009C1717"/>
    <w:rsid w:val="009C1767"/>
    <w:rsid w:val="009C17D4"/>
    <w:rsid w:val="009C17FA"/>
    <w:rsid w:val="009C180C"/>
    <w:rsid w:val="009C1B0F"/>
    <w:rsid w:val="009C1B92"/>
    <w:rsid w:val="009C1B9F"/>
    <w:rsid w:val="009C1BD3"/>
    <w:rsid w:val="009C1BDE"/>
    <w:rsid w:val="009C1C78"/>
    <w:rsid w:val="009C1C82"/>
    <w:rsid w:val="009C1DBD"/>
    <w:rsid w:val="009C1EE5"/>
    <w:rsid w:val="009C1F7E"/>
    <w:rsid w:val="009C215A"/>
    <w:rsid w:val="009C23BF"/>
    <w:rsid w:val="009C256E"/>
    <w:rsid w:val="009C26E5"/>
    <w:rsid w:val="009C2726"/>
    <w:rsid w:val="009C28D0"/>
    <w:rsid w:val="009C2A94"/>
    <w:rsid w:val="009C2B9B"/>
    <w:rsid w:val="009C2BDE"/>
    <w:rsid w:val="009C2CAD"/>
    <w:rsid w:val="009C31CE"/>
    <w:rsid w:val="009C3282"/>
    <w:rsid w:val="009C328D"/>
    <w:rsid w:val="009C3315"/>
    <w:rsid w:val="009C336F"/>
    <w:rsid w:val="009C34AB"/>
    <w:rsid w:val="009C38F7"/>
    <w:rsid w:val="009C3952"/>
    <w:rsid w:val="009C39D7"/>
    <w:rsid w:val="009C3C43"/>
    <w:rsid w:val="009C3E7B"/>
    <w:rsid w:val="009C4066"/>
    <w:rsid w:val="009C425A"/>
    <w:rsid w:val="009C457A"/>
    <w:rsid w:val="009C4735"/>
    <w:rsid w:val="009C4866"/>
    <w:rsid w:val="009C49B2"/>
    <w:rsid w:val="009C4C72"/>
    <w:rsid w:val="009C4F7A"/>
    <w:rsid w:val="009C509F"/>
    <w:rsid w:val="009C510D"/>
    <w:rsid w:val="009C5410"/>
    <w:rsid w:val="009C553A"/>
    <w:rsid w:val="009C55BE"/>
    <w:rsid w:val="009C55BF"/>
    <w:rsid w:val="009C5640"/>
    <w:rsid w:val="009C57C3"/>
    <w:rsid w:val="009C5AD8"/>
    <w:rsid w:val="009C60CF"/>
    <w:rsid w:val="009C6155"/>
    <w:rsid w:val="009C61CB"/>
    <w:rsid w:val="009C62CD"/>
    <w:rsid w:val="009C6436"/>
    <w:rsid w:val="009C64D4"/>
    <w:rsid w:val="009C65A8"/>
    <w:rsid w:val="009C6604"/>
    <w:rsid w:val="009C6634"/>
    <w:rsid w:val="009C67F1"/>
    <w:rsid w:val="009C6A31"/>
    <w:rsid w:val="009C6A3C"/>
    <w:rsid w:val="009C6C15"/>
    <w:rsid w:val="009C6D8A"/>
    <w:rsid w:val="009C707E"/>
    <w:rsid w:val="009C71BE"/>
    <w:rsid w:val="009C721D"/>
    <w:rsid w:val="009C7921"/>
    <w:rsid w:val="009C795F"/>
    <w:rsid w:val="009C7F92"/>
    <w:rsid w:val="009C7FE2"/>
    <w:rsid w:val="009D01D2"/>
    <w:rsid w:val="009D0225"/>
    <w:rsid w:val="009D02F2"/>
    <w:rsid w:val="009D07C3"/>
    <w:rsid w:val="009D0ABA"/>
    <w:rsid w:val="009D0B44"/>
    <w:rsid w:val="009D0BF2"/>
    <w:rsid w:val="009D0C09"/>
    <w:rsid w:val="009D0C54"/>
    <w:rsid w:val="009D0C9C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3034"/>
    <w:rsid w:val="009D31FF"/>
    <w:rsid w:val="009D3201"/>
    <w:rsid w:val="009D322B"/>
    <w:rsid w:val="009D3307"/>
    <w:rsid w:val="009D3355"/>
    <w:rsid w:val="009D3523"/>
    <w:rsid w:val="009D3699"/>
    <w:rsid w:val="009D3703"/>
    <w:rsid w:val="009D3CE7"/>
    <w:rsid w:val="009D3CEB"/>
    <w:rsid w:val="009D3DC2"/>
    <w:rsid w:val="009D3F3B"/>
    <w:rsid w:val="009D3FFC"/>
    <w:rsid w:val="009D403A"/>
    <w:rsid w:val="009D44A6"/>
    <w:rsid w:val="009D45F3"/>
    <w:rsid w:val="009D46DE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4A2"/>
    <w:rsid w:val="009D7502"/>
    <w:rsid w:val="009D76AF"/>
    <w:rsid w:val="009D76DA"/>
    <w:rsid w:val="009D780D"/>
    <w:rsid w:val="009D7944"/>
    <w:rsid w:val="009D79B6"/>
    <w:rsid w:val="009D7C4B"/>
    <w:rsid w:val="009D7D8E"/>
    <w:rsid w:val="009D7DCD"/>
    <w:rsid w:val="009D7DE4"/>
    <w:rsid w:val="009D7E5F"/>
    <w:rsid w:val="009D7EB2"/>
    <w:rsid w:val="009D7F47"/>
    <w:rsid w:val="009D7FD7"/>
    <w:rsid w:val="009E0028"/>
    <w:rsid w:val="009E01FC"/>
    <w:rsid w:val="009E0232"/>
    <w:rsid w:val="009E0442"/>
    <w:rsid w:val="009E064C"/>
    <w:rsid w:val="009E0880"/>
    <w:rsid w:val="009E0DC5"/>
    <w:rsid w:val="009E0E44"/>
    <w:rsid w:val="009E0EC0"/>
    <w:rsid w:val="009E0F09"/>
    <w:rsid w:val="009E0FD4"/>
    <w:rsid w:val="009E11C9"/>
    <w:rsid w:val="009E1234"/>
    <w:rsid w:val="009E1314"/>
    <w:rsid w:val="009E1328"/>
    <w:rsid w:val="009E13F5"/>
    <w:rsid w:val="009E14CA"/>
    <w:rsid w:val="009E1525"/>
    <w:rsid w:val="009E17B5"/>
    <w:rsid w:val="009E191D"/>
    <w:rsid w:val="009E19C9"/>
    <w:rsid w:val="009E1B34"/>
    <w:rsid w:val="009E1D25"/>
    <w:rsid w:val="009E227B"/>
    <w:rsid w:val="009E2282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A5B"/>
    <w:rsid w:val="009E3B24"/>
    <w:rsid w:val="009E3EEE"/>
    <w:rsid w:val="009E3F91"/>
    <w:rsid w:val="009E468E"/>
    <w:rsid w:val="009E47A2"/>
    <w:rsid w:val="009E4870"/>
    <w:rsid w:val="009E48A5"/>
    <w:rsid w:val="009E48C9"/>
    <w:rsid w:val="009E49E5"/>
    <w:rsid w:val="009E4ADC"/>
    <w:rsid w:val="009E4B2C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E0B"/>
    <w:rsid w:val="009E5F3A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8F"/>
    <w:rsid w:val="009E6A37"/>
    <w:rsid w:val="009E6B1B"/>
    <w:rsid w:val="009E6C59"/>
    <w:rsid w:val="009E6E57"/>
    <w:rsid w:val="009E6E61"/>
    <w:rsid w:val="009E7438"/>
    <w:rsid w:val="009E74E8"/>
    <w:rsid w:val="009E7597"/>
    <w:rsid w:val="009E76F3"/>
    <w:rsid w:val="009E79F3"/>
    <w:rsid w:val="009E7B28"/>
    <w:rsid w:val="009E7B50"/>
    <w:rsid w:val="009E7BC9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D8"/>
    <w:rsid w:val="009F21E9"/>
    <w:rsid w:val="009F231E"/>
    <w:rsid w:val="009F2465"/>
    <w:rsid w:val="009F25CD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8ED"/>
    <w:rsid w:val="009F3905"/>
    <w:rsid w:val="009F3911"/>
    <w:rsid w:val="009F3A05"/>
    <w:rsid w:val="009F3B2A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A77"/>
    <w:rsid w:val="009F4C9D"/>
    <w:rsid w:val="009F4E4B"/>
    <w:rsid w:val="009F51DB"/>
    <w:rsid w:val="009F52B0"/>
    <w:rsid w:val="009F54EF"/>
    <w:rsid w:val="009F574D"/>
    <w:rsid w:val="009F5766"/>
    <w:rsid w:val="009F57DE"/>
    <w:rsid w:val="009F59B5"/>
    <w:rsid w:val="009F5B93"/>
    <w:rsid w:val="009F5BB1"/>
    <w:rsid w:val="009F5EDC"/>
    <w:rsid w:val="009F6134"/>
    <w:rsid w:val="009F622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257"/>
    <w:rsid w:val="009F7312"/>
    <w:rsid w:val="009F7318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279"/>
    <w:rsid w:val="00A0032C"/>
    <w:rsid w:val="00A003CF"/>
    <w:rsid w:val="00A00538"/>
    <w:rsid w:val="00A005B4"/>
    <w:rsid w:val="00A00607"/>
    <w:rsid w:val="00A006AB"/>
    <w:rsid w:val="00A00932"/>
    <w:rsid w:val="00A00946"/>
    <w:rsid w:val="00A0096A"/>
    <w:rsid w:val="00A00DF0"/>
    <w:rsid w:val="00A00E1C"/>
    <w:rsid w:val="00A0135E"/>
    <w:rsid w:val="00A015A1"/>
    <w:rsid w:val="00A016C1"/>
    <w:rsid w:val="00A0186C"/>
    <w:rsid w:val="00A01926"/>
    <w:rsid w:val="00A019AB"/>
    <w:rsid w:val="00A019EA"/>
    <w:rsid w:val="00A01B4B"/>
    <w:rsid w:val="00A0200D"/>
    <w:rsid w:val="00A02205"/>
    <w:rsid w:val="00A0228B"/>
    <w:rsid w:val="00A02298"/>
    <w:rsid w:val="00A02450"/>
    <w:rsid w:val="00A02486"/>
    <w:rsid w:val="00A028CE"/>
    <w:rsid w:val="00A02919"/>
    <w:rsid w:val="00A02E79"/>
    <w:rsid w:val="00A02ECE"/>
    <w:rsid w:val="00A03045"/>
    <w:rsid w:val="00A03123"/>
    <w:rsid w:val="00A03256"/>
    <w:rsid w:val="00A03342"/>
    <w:rsid w:val="00A03361"/>
    <w:rsid w:val="00A03395"/>
    <w:rsid w:val="00A03434"/>
    <w:rsid w:val="00A0349C"/>
    <w:rsid w:val="00A03A42"/>
    <w:rsid w:val="00A03D5A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D9D"/>
    <w:rsid w:val="00A04EC6"/>
    <w:rsid w:val="00A0509C"/>
    <w:rsid w:val="00A050BA"/>
    <w:rsid w:val="00A051CD"/>
    <w:rsid w:val="00A051FA"/>
    <w:rsid w:val="00A0524C"/>
    <w:rsid w:val="00A0535C"/>
    <w:rsid w:val="00A053B3"/>
    <w:rsid w:val="00A0546A"/>
    <w:rsid w:val="00A05611"/>
    <w:rsid w:val="00A05707"/>
    <w:rsid w:val="00A0571C"/>
    <w:rsid w:val="00A05A84"/>
    <w:rsid w:val="00A05B23"/>
    <w:rsid w:val="00A05BF4"/>
    <w:rsid w:val="00A05F4E"/>
    <w:rsid w:val="00A0603B"/>
    <w:rsid w:val="00A060C9"/>
    <w:rsid w:val="00A060F0"/>
    <w:rsid w:val="00A06212"/>
    <w:rsid w:val="00A06436"/>
    <w:rsid w:val="00A065D3"/>
    <w:rsid w:val="00A06644"/>
    <w:rsid w:val="00A068C3"/>
    <w:rsid w:val="00A06983"/>
    <w:rsid w:val="00A06BA4"/>
    <w:rsid w:val="00A06D1F"/>
    <w:rsid w:val="00A06EE2"/>
    <w:rsid w:val="00A06F68"/>
    <w:rsid w:val="00A07042"/>
    <w:rsid w:val="00A0707C"/>
    <w:rsid w:val="00A070A2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4C0"/>
    <w:rsid w:val="00A10620"/>
    <w:rsid w:val="00A10697"/>
    <w:rsid w:val="00A10888"/>
    <w:rsid w:val="00A10987"/>
    <w:rsid w:val="00A10D1D"/>
    <w:rsid w:val="00A11080"/>
    <w:rsid w:val="00A11298"/>
    <w:rsid w:val="00A11362"/>
    <w:rsid w:val="00A11407"/>
    <w:rsid w:val="00A11646"/>
    <w:rsid w:val="00A11657"/>
    <w:rsid w:val="00A11CCA"/>
    <w:rsid w:val="00A11E08"/>
    <w:rsid w:val="00A11E1B"/>
    <w:rsid w:val="00A11F03"/>
    <w:rsid w:val="00A11F07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31B5"/>
    <w:rsid w:val="00A1323B"/>
    <w:rsid w:val="00A13276"/>
    <w:rsid w:val="00A13440"/>
    <w:rsid w:val="00A135FC"/>
    <w:rsid w:val="00A137C9"/>
    <w:rsid w:val="00A1380C"/>
    <w:rsid w:val="00A1396D"/>
    <w:rsid w:val="00A139A1"/>
    <w:rsid w:val="00A13C0B"/>
    <w:rsid w:val="00A13C45"/>
    <w:rsid w:val="00A14283"/>
    <w:rsid w:val="00A142C1"/>
    <w:rsid w:val="00A14309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FEF"/>
    <w:rsid w:val="00A1600D"/>
    <w:rsid w:val="00A161C3"/>
    <w:rsid w:val="00A165D5"/>
    <w:rsid w:val="00A16693"/>
    <w:rsid w:val="00A166DE"/>
    <w:rsid w:val="00A1674A"/>
    <w:rsid w:val="00A16A78"/>
    <w:rsid w:val="00A16AA6"/>
    <w:rsid w:val="00A16B1D"/>
    <w:rsid w:val="00A16DBB"/>
    <w:rsid w:val="00A16DE1"/>
    <w:rsid w:val="00A171F1"/>
    <w:rsid w:val="00A1731B"/>
    <w:rsid w:val="00A17506"/>
    <w:rsid w:val="00A175DD"/>
    <w:rsid w:val="00A1764B"/>
    <w:rsid w:val="00A1783B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108B"/>
    <w:rsid w:val="00A21187"/>
    <w:rsid w:val="00A21487"/>
    <w:rsid w:val="00A21706"/>
    <w:rsid w:val="00A218F5"/>
    <w:rsid w:val="00A21BDF"/>
    <w:rsid w:val="00A21D43"/>
    <w:rsid w:val="00A21E0E"/>
    <w:rsid w:val="00A21E2C"/>
    <w:rsid w:val="00A21F6D"/>
    <w:rsid w:val="00A22191"/>
    <w:rsid w:val="00A22266"/>
    <w:rsid w:val="00A22281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93D"/>
    <w:rsid w:val="00A23C94"/>
    <w:rsid w:val="00A23F8F"/>
    <w:rsid w:val="00A240D0"/>
    <w:rsid w:val="00A24134"/>
    <w:rsid w:val="00A2436A"/>
    <w:rsid w:val="00A2439A"/>
    <w:rsid w:val="00A2445C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3A9"/>
    <w:rsid w:val="00A253BC"/>
    <w:rsid w:val="00A253C0"/>
    <w:rsid w:val="00A25401"/>
    <w:rsid w:val="00A254C4"/>
    <w:rsid w:val="00A255A2"/>
    <w:rsid w:val="00A25742"/>
    <w:rsid w:val="00A25833"/>
    <w:rsid w:val="00A258EE"/>
    <w:rsid w:val="00A25937"/>
    <w:rsid w:val="00A25A2C"/>
    <w:rsid w:val="00A25ADE"/>
    <w:rsid w:val="00A25B4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955"/>
    <w:rsid w:val="00A26983"/>
    <w:rsid w:val="00A26B7A"/>
    <w:rsid w:val="00A26FDD"/>
    <w:rsid w:val="00A27389"/>
    <w:rsid w:val="00A273BB"/>
    <w:rsid w:val="00A27402"/>
    <w:rsid w:val="00A274BE"/>
    <w:rsid w:val="00A276F5"/>
    <w:rsid w:val="00A27A03"/>
    <w:rsid w:val="00A27AC0"/>
    <w:rsid w:val="00A27CB5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E2E"/>
    <w:rsid w:val="00A30EFF"/>
    <w:rsid w:val="00A30F84"/>
    <w:rsid w:val="00A30FFB"/>
    <w:rsid w:val="00A3125B"/>
    <w:rsid w:val="00A312A2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DC3"/>
    <w:rsid w:val="00A31F2B"/>
    <w:rsid w:val="00A32057"/>
    <w:rsid w:val="00A32520"/>
    <w:rsid w:val="00A325D1"/>
    <w:rsid w:val="00A3270F"/>
    <w:rsid w:val="00A327B0"/>
    <w:rsid w:val="00A32926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534"/>
    <w:rsid w:val="00A357F7"/>
    <w:rsid w:val="00A35A6D"/>
    <w:rsid w:val="00A35CCE"/>
    <w:rsid w:val="00A35D7D"/>
    <w:rsid w:val="00A360EF"/>
    <w:rsid w:val="00A36103"/>
    <w:rsid w:val="00A363DC"/>
    <w:rsid w:val="00A3643B"/>
    <w:rsid w:val="00A36463"/>
    <w:rsid w:val="00A365F6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7"/>
    <w:rsid w:val="00A4071E"/>
    <w:rsid w:val="00A4073E"/>
    <w:rsid w:val="00A4085E"/>
    <w:rsid w:val="00A409B9"/>
    <w:rsid w:val="00A40AFE"/>
    <w:rsid w:val="00A40D95"/>
    <w:rsid w:val="00A40DF0"/>
    <w:rsid w:val="00A41006"/>
    <w:rsid w:val="00A41078"/>
    <w:rsid w:val="00A41100"/>
    <w:rsid w:val="00A41161"/>
    <w:rsid w:val="00A411C7"/>
    <w:rsid w:val="00A413BC"/>
    <w:rsid w:val="00A414E2"/>
    <w:rsid w:val="00A4153A"/>
    <w:rsid w:val="00A41606"/>
    <w:rsid w:val="00A41697"/>
    <w:rsid w:val="00A417AC"/>
    <w:rsid w:val="00A4195A"/>
    <w:rsid w:val="00A41A7E"/>
    <w:rsid w:val="00A41B4C"/>
    <w:rsid w:val="00A41B72"/>
    <w:rsid w:val="00A41F28"/>
    <w:rsid w:val="00A41F42"/>
    <w:rsid w:val="00A41FD8"/>
    <w:rsid w:val="00A42185"/>
    <w:rsid w:val="00A42189"/>
    <w:rsid w:val="00A42374"/>
    <w:rsid w:val="00A425E5"/>
    <w:rsid w:val="00A4269F"/>
    <w:rsid w:val="00A426DF"/>
    <w:rsid w:val="00A4273C"/>
    <w:rsid w:val="00A4283B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57F"/>
    <w:rsid w:val="00A43716"/>
    <w:rsid w:val="00A43762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B3"/>
    <w:rsid w:val="00A44CDD"/>
    <w:rsid w:val="00A44CE0"/>
    <w:rsid w:val="00A44E1E"/>
    <w:rsid w:val="00A45090"/>
    <w:rsid w:val="00A45276"/>
    <w:rsid w:val="00A453AD"/>
    <w:rsid w:val="00A453DD"/>
    <w:rsid w:val="00A45518"/>
    <w:rsid w:val="00A45520"/>
    <w:rsid w:val="00A45579"/>
    <w:rsid w:val="00A4557E"/>
    <w:rsid w:val="00A458E3"/>
    <w:rsid w:val="00A45BD8"/>
    <w:rsid w:val="00A45C58"/>
    <w:rsid w:val="00A45C75"/>
    <w:rsid w:val="00A4678F"/>
    <w:rsid w:val="00A467A8"/>
    <w:rsid w:val="00A46881"/>
    <w:rsid w:val="00A468F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EA"/>
    <w:rsid w:val="00A47833"/>
    <w:rsid w:val="00A47AE3"/>
    <w:rsid w:val="00A47B7C"/>
    <w:rsid w:val="00A47F30"/>
    <w:rsid w:val="00A50183"/>
    <w:rsid w:val="00A505C8"/>
    <w:rsid w:val="00A5078F"/>
    <w:rsid w:val="00A50F8D"/>
    <w:rsid w:val="00A51135"/>
    <w:rsid w:val="00A5134B"/>
    <w:rsid w:val="00A516B6"/>
    <w:rsid w:val="00A516C4"/>
    <w:rsid w:val="00A51718"/>
    <w:rsid w:val="00A51768"/>
    <w:rsid w:val="00A51882"/>
    <w:rsid w:val="00A519E0"/>
    <w:rsid w:val="00A51AFD"/>
    <w:rsid w:val="00A51BA6"/>
    <w:rsid w:val="00A51D5F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7F"/>
    <w:rsid w:val="00A53FC5"/>
    <w:rsid w:val="00A54090"/>
    <w:rsid w:val="00A5410A"/>
    <w:rsid w:val="00A5417C"/>
    <w:rsid w:val="00A54247"/>
    <w:rsid w:val="00A54273"/>
    <w:rsid w:val="00A54508"/>
    <w:rsid w:val="00A5453D"/>
    <w:rsid w:val="00A545C0"/>
    <w:rsid w:val="00A5472C"/>
    <w:rsid w:val="00A54917"/>
    <w:rsid w:val="00A54ABB"/>
    <w:rsid w:val="00A54C2B"/>
    <w:rsid w:val="00A54C43"/>
    <w:rsid w:val="00A54E3C"/>
    <w:rsid w:val="00A54F20"/>
    <w:rsid w:val="00A54F5A"/>
    <w:rsid w:val="00A550A0"/>
    <w:rsid w:val="00A55438"/>
    <w:rsid w:val="00A55469"/>
    <w:rsid w:val="00A55934"/>
    <w:rsid w:val="00A559B1"/>
    <w:rsid w:val="00A55B82"/>
    <w:rsid w:val="00A55BCB"/>
    <w:rsid w:val="00A55D6C"/>
    <w:rsid w:val="00A55DCC"/>
    <w:rsid w:val="00A55EA4"/>
    <w:rsid w:val="00A55F43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70B9"/>
    <w:rsid w:val="00A570E1"/>
    <w:rsid w:val="00A572BF"/>
    <w:rsid w:val="00A57345"/>
    <w:rsid w:val="00A57526"/>
    <w:rsid w:val="00A575CE"/>
    <w:rsid w:val="00A576E8"/>
    <w:rsid w:val="00A57754"/>
    <w:rsid w:val="00A57AB3"/>
    <w:rsid w:val="00A57B00"/>
    <w:rsid w:val="00A57C0C"/>
    <w:rsid w:val="00A57C34"/>
    <w:rsid w:val="00A57D84"/>
    <w:rsid w:val="00A57EDB"/>
    <w:rsid w:val="00A600AD"/>
    <w:rsid w:val="00A600AE"/>
    <w:rsid w:val="00A60193"/>
    <w:rsid w:val="00A60219"/>
    <w:rsid w:val="00A606A2"/>
    <w:rsid w:val="00A606DB"/>
    <w:rsid w:val="00A606FE"/>
    <w:rsid w:val="00A60776"/>
    <w:rsid w:val="00A609EF"/>
    <w:rsid w:val="00A60A39"/>
    <w:rsid w:val="00A60A6E"/>
    <w:rsid w:val="00A60B25"/>
    <w:rsid w:val="00A60B49"/>
    <w:rsid w:val="00A60BB3"/>
    <w:rsid w:val="00A60C52"/>
    <w:rsid w:val="00A60E3E"/>
    <w:rsid w:val="00A60EAC"/>
    <w:rsid w:val="00A60F67"/>
    <w:rsid w:val="00A60FE6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94"/>
    <w:rsid w:val="00A626A6"/>
    <w:rsid w:val="00A62743"/>
    <w:rsid w:val="00A6282C"/>
    <w:rsid w:val="00A6283F"/>
    <w:rsid w:val="00A628B2"/>
    <w:rsid w:val="00A62A31"/>
    <w:rsid w:val="00A62A33"/>
    <w:rsid w:val="00A62A63"/>
    <w:rsid w:val="00A62B12"/>
    <w:rsid w:val="00A62DF6"/>
    <w:rsid w:val="00A62EF5"/>
    <w:rsid w:val="00A62EF6"/>
    <w:rsid w:val="00A62F52"/>
    <w:rsid w:val="00A63208"/>
    <w:rsid w:val="00A632C9"/>
    <w:rsid w:val="00A634B4"/>
    <w:rsid w:val="00A63569"/>
    <w:rsid w:val="00A63CFD"/>
    <w:rsid w:val="00A63D9B"/>
    <w:rsid w:val="00A63E29"/>
    <w:rsid w:val="00A6422B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24B"/>
    <w:rsid w:val="00A65289"/>
    <w:rsid w:val="00A65373"/>
    <w:rsid w:val="00A653D2"/>
    <w:rsid w:val="00A653DA"/>
    <w:rsid w:val="00A653E8"/>
    <w:rsid w:val="00A655EB"/>
    <w:rsid w:val="00A65A34"/>
    <w:rsid w:val="00A65AFC"/>
    <w:rsid w:val="00A65BBB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EC6"/>
    <w:rsid w:val="00A66EFB"/>
    <w:rsid w:val="00A66F07"/>
    <w:rsid w:val="00A67096"/>
    <w:rsid w:val="00A67160"/>
    <w:rsid w:val="00A672A4"/>
    <w:rsid w:val="00A6740E"/>
    <w:rsid w:val="00A67433"/>
    <w:rsid w:val="00A6781D"/>
    <w:rsid w:val="00A6789B"/>
    <w:rsid w:val="00A67923"/>
    <w:rsid w:val="00A67B1E"/>
    <w:rsid w:val="00A67D54"/>
    <w:rsid w:val="00A67D7E"/>
    <w:rsid w:val="00A67F56"/>
    <w:rsid w:val="00A700AA"/>
    <w:rsid w:val="00A7015B"/>
    <w:rsid w:val="00A7043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DB3"/>
    <w:rsid w:val="00A72165"/>
    <w:rsid w:val="00A721DF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328"/>
    <w:rsid w:val="00A734ED"/>
    <w:rsid w:val="00A735F8"/>
    <w:rsid w:val="00A73605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3EE"/>
    <w:rsid w:val="00A743F2"/>
    <w:rsid w:val="00A744BD"/>
    <w:rsid w:val="00A7465C"/>
    <w:rsid w:val="00A746EC"/>
    <w:rsid w:val="00A749C4"/>
    <w:rsid w:val="00A749DA"/>
    <w:rsid w:val="00A74A5A"/>
    <w:rsid w:val="00A74C21"/>
    <w:rsid w:val="00A74C46"/>
    <w:rsid w:val="00A750A0"/>
    <w:rsid w:val="00A753BF"/>
    <w:rsid w:val="00A7545D"/>
    <w:rsid w:val="00A754F9"/>
    <w:rsid w:val="00A7564C"/>
    <w:rsid w:val="00A758F5"/>
    <w:rsid w:val="00A758F8"/>
    <w:rsid w:val="00A75BFA"/>
    <w:rsid w:val="00A75D0F"/>
    <w:rsid w:val="00A75E24"/>
    <w:rsid w:val="00A75F93"/>
    <w:rsid w:val="00A75F95"/>
    <w:rsid w:val="00A760C7"/>
    <w:rsid w:val="00A76363"/>
    <w:rsid w:val="00A763AA"/>
    <w:rsid w:val="00A76503"/>
    <w:rsid w:val="00A76955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AD0"/>
    <w:rsid w:val="00A77C44"/>
    <w:rsid w:val="00A77D63"/>
    <w:rsid w:val="00A77D6F"/>
    <w:rsid w:val="00A77DA5"/>
    <w:rsid w:val="00A77E93"/>
    <w:rsid w:val="00A80388"/>
    <w:rsid w:val="00A8045A"/>
    <w:rsid w:val="00A805A8"/>
    <w:rsid w:val="00A80763"/>
    <w:rsid w:val="00A80A9B"/>
    <w:rsid w:val="00A80B0F"/>
    <w:rsid w:val="00A80BAF"/>
    <w:rsid w:val="00A80C7E"/>
    <w:rsid w:val="00A80D48"/>
    <w:rsid w:val="00A81265"/>
    <w:rsid w:val="00A813BC"/>
    <w:rsid w:val="00A81736"/>
    <w:rsid w:val="00A817F3"/>
    <w:rsid w:val="00A81EDC"/>
    <w:rsid w:val="00A82159"/>
    <w:rsid w:val="00A82205"/>
    <w:rsid w:val="00A8226E"/>
    <w:rsid w:val="00A823A0"/>
    <w:rsid w:val="00A823DF"/>
    <w:rsid w:val="00A823F7"/>
    <w:rsid w:val="00A823FE"/>
    <w:rsid w:val="00A82952"/>
    <w:rsid w:val="00A82C61"/>
    <w:rsid w:val="00A82EEC"/>
    <w:rsid w:val="00A82F62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FC9"/>
    <w:rsid w:val="00A850C1"/>
    <w:rsid w:val="00A8522F"/>
    <w:rsid w:val="00A85341"/>
    <w:rsid w:val="00A85407"/>
    <w:rsid w:val="00A85468"/>
    <w:rsid w:val="00A85502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EA"/>
    <w:rsid w:val="00A86526"/>
    <w:rsid w:val="00A86578"/>
    <w:rsid w:val="00A86637"/>
    <w:rsid w:val="00A866BE"/>
    <w:rsid w:val="00A8682B"/>
    <w:rsid w:val="00A86A14"/>
    <w:rsid w:val="00A86A87"/>
    <w:rsid w:val="00A86AA8"/>
    <w:rsid w:val="00A87028"/>
    <w:rsid w:val="00A872A9"/>
    <w:rsid w:val="00A872DC"/>
    <w:rsid w:val="00A8778F"/>
    <w:rsid w:val="00A879FC"/>
    <w:rsid w:val="00A87AB0"/>
    <w:rsid w:val="00A87D0F"/>
    <w:rsid w:val="00A87E25"/>
    <w:rsid w:val="00A87FB2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358"/>
    <w:rsid w:val="00A91407"/>
    <w:rsid w:val="00A9141B"/>
    <w:rsid w:val="00A91486"/>
    <w:rsid w:val="00A9160D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58"/>
    <w:rsid w:val="00A9210E"/>
    <w:rsid w:val="00A92116"/>
    <w:rsid w:val="00A92600"/>
    <w:rsid w:val="00A926F4"/>
    <w:rsid w:val="00A92745"/>
    <w:rsid w:val="00A92767"/>
    <w:rsid w:val="00A9288B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26E"/>
    <w:rsid w:val="00A94441"/>
    <w:rsid w:val="00A945CD"/>
    <w:rsid w:val="00A94A75"/>
    <w:rsid w:val="00A94E0B"/>
    <w:rsid w:val="00A95180"/>
    <w:rsid w:val="00A954A5"/>
    <w:rsid w:val="00A956E4"/>
    <w:rsid w:val="00A9570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83C"/>
    <w:rsid w:val="00A96937"/>
    <w:rsid w:val="00A9698F"/>
    <w:rsid w:val="00A96A5E"/>
    <w:rsid w:val="00A96B80"/>
    <w:rsid w:val="00A96BAF"/>
    <w:rsid w:val="00A96DBB"/>
    <w:rsid w:val="00A96EC3"/>
    <w:rsid w:val="00A96F10"/>
    <w:rsid w:val="00A970F6"/>
    <w:rsid w:val="00A971F1"/>
    <w:rsid w:val="00A972F4"/>
    <w:rsid w:val="00A97320"/>
    <w:rsid w:val="00A97345"/>
    <w:rsid w:val="00A97370"/>
    <w:rsid w:val="00A97692"/>
    <w:rsid w:val="00A97744"/>
    <w:rsid w:val="00A97886"/>
    <w:rsid w:val="00A978ED"/>
    <w:rsid w:val="00A97BE5"/>
    <w:rsid w:val="00A97E26"/>
    <w:rsid w:val="00A97EE3"/>
    <w:rsid w:val="00A97F73"/>
    <w:rsid w:val="00AA0126"/>
    <w:rsid w:val="00AA014F"/>
    <w:rsid w:val="00AA068B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769"/>
    <w:rsid w:val="00AA1847"/>
    <w:rsid w:val="00AA193A"/>
    <w:rsid w:val="00AA1A09"/>
    <w:rsid w:val="00AA1AD8"/>
    <w:rsid w:val="00AA1B40"/>
    <w:rsid w:val="00AA1B72"/>
    <w:rsid w:val="00AA1BD1"/>
    <w:rsid w:val="00AA1CA5"/>
    <w:rsid w:val="00AA1D63"/>
    <w:rsid w:val="00AA1D9C"/>
    <w:rsid w:val="00AA1FA5"/>
    <w:rsid w:val="00AA213D"/>
    <w:rsid w:val="00AA2198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497"/>
    <w:rsid w:val="00AA3640"/>
    <w:rsid w:val="00AA366C"/>
    <w:rsid w:val="00AA3C57"/>
    <w:rsid w:val="00AA3C6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AF2"/>
    <w:rsid w:val="00AA4CC2"/>
    <w:rsid w:val="00AA4E50"/>
    <w:rsid w:val="00AA4F4D"/>
    <w:rsid w:val="00AA4F8A"/>
    <w:rsid w:val="00AA5180"/>
    <w:rsid w:val="00AA5336"/>
    <w:rsid w:val="00AA5405"/>
    <w:rsid w:val="00AA54A0"/>
    <w:rsid w:val="00AA54BA"/>
    <w:rsid w:val="00AA5661"/>
    <w:rsid w:val="00AA58A2"/>
    <w:rsid w:val="00AA5ACC"/>
    <w:rsid w:val="00AA5FE7"/>
    <w:rsid w:val="00AA5FE8"/>
    <w:rsid w:val="00AA6067"/>
    <w:rsid w:val="00AA621C"/>
    <w:rsid w:val="00AA6253"/>
    <w:rsid w:val="00AA62AF"/>
    <w:rsid w:val="00AA655E"/>
    <w:rsid w:val="00AA66E7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2A"/>
    <w:rsid w:val="00AA7630"/>
    <w:rsid w:val="00AA7692"/>
    <w:rsid w:val="00AA79AF"/>
    <w:rsid w:val="00AA79C0"/>
    <w:rsid w:val="00AA7BD9"/>
    <w:rsid w:val="00AA7D8A"/>
    <w:rsid w:val="00AB0106"/>
    <w:rsid w:val="00AB01C8"/>
    <w:rsid w:val="00AB057D"/>
    <w:rsid w:val="00AB06E7"/>
    <w:rsid w:val="00AB0723"/>
    <w:rsid w:val="00AB0726"/>
    <w:rsid w:val="00AB0A79"/>
    <w:rsid w:val="00AB0A8C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93E"/>
    <w:rsid w:val="00AB1B4F"/>
    <w:rsid w:val="00AB1C70"/>
    <w:rsid w:val="00AB1C79"/>
    <w:rsid w:val="00AB1CC2"/>
    <w:rsid w:val="00AB1D5B"/>
    <w:rsid w:val="00AB1EE2"/>
    <w:rsid w:val="00AB1F1A"/>
    <w:rsid w:val="00AB1FA6"/>
    <w:rsid w:val="00AB2283"/>
    <w:rsid w:val="00AB22AD"/>
    <w:rsid w:val="00AB2312"/>
    <w:rsid w:val="00AB26CF"/>
    <w:rsid w:val="00AB2707"/>
    <w:rsid w:val="00AB28A2"/>
    <w:rsid w:val="00AB28D5"/>
    <w:rsid w:val="00AB2BCA"/>
    <w:rsid w:val="00AB2D12"/>
    <w:rsid w:val="00AB2D44"/>
    <w:rsid w:val="00AB2ECA"/>
    <w:rsid w:val="00AB3137"/>
    <w:rsid w:val="00AB3142"/>
    <w:rsid w:val="00AB3257"/>
    <w:rsid w:val="00AB3298"/>
    <w:rsid w:val="00AB32EB"/>
    <w:rsid w:val="00AB335D"/>
    <w:rsid w:val="00AB3385"/>
    <w:rsid w:val="00AB34CA"/>
    <w:rsid w:val="00AB35CF"/>
    <w:rsid w:val="00AB3767"/>
    <w:rsid w:val="00AB388F"/>
    <w:rsid w:val="00AB39BC"/>
    <w:rsid w:val="00AB3A08"/>
    <w:rsid w:val="00AB3D02"/>
    <w:rsid w:val="00AB3E41"/>
    <w:rsid w:val="00AB3E61"/>
    <w:rsid w:val="00AB4321"/>
    <w:rsid w:val="00AB4461"/>
    <w:rsid w:val="00AB4490"/>
    <w:rsid w:val="00AB44FE"/>
    <w:rsid w:val="00AB451D"/>
    <w:rsid w:val="00AB4603"/>
    <w:rsid w:val="00AB4610"/>
    <w:rsid w:val="00AB4912"/>
    <w:rsid w:val="00AB4BCE"/>
    <w:rsid w:val="00AB4BFB"/>
    <w:rsid w:val="00AB4CA5"/>
    <w:rsid w:val="00AB4CD3"/>
    <w:rsid w:val="00AB5098"/>
    <w:rsid w:val="00AB510F"/>
    <w:rsid w:val="00AB5203"/>
    <w:rsid w:val="00AB5409"/>
    <w:rsid w:val="00AB543E"/>
    <w:rsid w:val="00AB5655"/>
    <w:rsid w:val="00AB57A1"/>
    <w:rsid w:val="00AB5A5E"/>
    <w:rsid w:val="00AB5AB6"/>
    <w:rsid w:val="00AB5B35"/>
    <w:rsid w:val="00AB5CB4"/>
    <w:rsid w:val="00AB5CE2"/>
    <w:rsid w:val="00AB5E37"/>
    <w:rsid w:val="00AB5F10"/>
    <w:rsid w:val="00AB5F61"/>
    <w:rsid w:val="00AB6032"/>
    <w:rsid w:val="00AB6227"/>
    <w:rsid w:val="00AB622E"/>
    <w:rsid w:val="00AB62DC"/>
    <w:rsid w:val="00AB65EF"/>
    <w:rsid w:val="00AB6C00"/>
    <w:rsid w:val="00AB6CAA"/>
    <w:rsid w:val="00AB6CAE"/>
    <w:rsid w:val="00AB6CB2"/>
    <w:rsid w:val="00AB7009"/>
    <w:rsid w:val="00AB713D"/>
    <w:rsid w:val="00AB753C"/>
    <w:rsid w:val="00AB76E5"/>
    <w:rsid w:val="00AB776D"/>
    <w:rsid w:val="00AB7821"/>
    <w:rsid w:val="00AB79FD"/>
    <w:rsid w:val="00AB7D44"/>
    <w:rsid w:val="00AB7DED"/>
    <w:rsid w:val="00AC03DD"/>
    <w:rsid w:val="00AC059B"/>
    <w:rsid w:val="00AC067C"/>
    <w:rsid w:val="00AC06EB"/>
    <w:rsid w:val="00AC071D"/>
    <w:rsid w:val="00AC0774"/>
    <w:rsid w:val="00AC083E"/>
    <w:rsid w:val="00AC08BF"/>
    <w:rsid w:val="00AC0A9E"/>
    <w:rsid w:val="00AC0C8E"/>
    <w:rsid w:val="00AC0D1D"/>
    <w:rsid w:val="00AC0E28"/>
    <w:rsid w:val="00AC0E5D"/>
    <w:rsid w:val="00AC0EAE"/>
    <w:rsid w:val="00AC0F06"/>
    <w:rsid w:val="00AC0F9D"/>
    <w:rsid w:val="00AC1245"/>
    <w:rsid w:val="00AC12D1"/>
    <w:rsid w:val="00AC12FC"/>
    <w:rsid w:val="00AC12FF"/>
    <w:rsid w:val="00AC1456"/>
    <w:rsid w:val="00AC146F"/>
    <w:rsid w:val="00AC150D"/>
    <w:rsid w:val="00AC17CC"/>
    <w:rsid w:val="00AC1855"/>
    <w:rsid w:val="00AC1A06"/>
    <w:rsid w:val="00AC1A7A"/>
    <w:rsid w:val="00AC1B00"/>
    <w:rsid w:val="00AC1B16"/>
    <w:rsid w:val="00AC1B34"/>
    <w:rsid w:val="00AC1D3E"/>
    <w:rsid w:val="00AC1EE0"/>
    <w:rsid w:val="00AC1F4B"/>
    <w:rsid w:val="00AC2192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AD"/>
    <w:rsid w:val="00AC36BD"/>
    <w:rsid w:val="00AC36E5"/>
    <w:rsid w:val="00AC37D3"/>
    <w:rsid w:val="00AC38B7"/>
    <w:rsid w:val="00AC3E57"/>
    <w:rsid w:val="00AC3F21"/>
    <w:rsid w:val="00AC4026"/>
    <w:rsid w:val="00AC41D2"/>
    <w:rsid w:val="00AC422D"/>
    <w:rsid w:val="00AC446C"/>
    <w:rsid w:val="00AC45F2"/>
    <w:rsid w:val="00AC48FC"/>
    <w:rsid w:val="00AC4976"/>
    <w:rsid w:val="00AC4D06"/>
    <w:rsid w:val="00AC4E46"/>
    <w:rsid w:val="00AC50D6"/>
    <w:rsid w:val="00AC5232"/>
    <w:rsid w:val="00AC537B"/>
    <w:rsid w:val="00AC5463"/>
    <w:rsid w:val="00AC5473"/>
    <w:rsid w:val="00AC55CC"/>
    <w:rsid w:val="00AC55FD"/>
    <w:rsid w:val="00AC5758"/>
    <w:rsid w:val="00AC5766"/>
    <w:rsid w:val="00AC5853"/>
    <w:rsid w:val="00AC5A7F"/>
    <w:rsid w:val="00AC5B41"/>
    <w:rsid w:val="00AC5D94"/>
    <w:rsid w:val="00AC5E1B"/>
    <w:rsid w:val="00AC5E59"/>
    <w:rsid w:val="00AC5F25"/>
    <w:rsid w:val="00AC5F38"/>
    <w:rsid w:val="00AC5FD1"/>
    <w:rsid w:val="00AC61B8"/>
    <w:rsid w:val="00AC65E7"/>
    <w:rsid w:val="00AC65EC"/>
    <w:rsid w:val="00AC6785"/>
    <w:rsid w:val="00AC6955"/>
    <w:rsid w:val="00AC695A"/>
    <w:rsid w:val="00AC6B3F"/>
    <w:rsid w:val="00AC6C9E"/>
    <w:rsid w:val="00AC6D7D"/>
    <w:rsid w:val="00AC6EC3"/>
    <w:rsid w:val="00AC6EC5"/>
    <w:rsid w:val="00AC6F47"/>
    <w:rsid w:val="00AC7059"/>
    <w:rsid w:val="00AC73E6"/>
    <w:rsid w:val="00AC73F6"/>
    <w:rsid w:val="00AC745C"/>
    <w:rsid w:val="00AC74BA"/>
    <w:rsid w:val="00AC7A14"/>
    <w:rsid w:val="00AC7B70"/>
    <w:rsid w:val="00AC7BCD"/>
    <w:rsid w:val="00AC7D34"/>
    <w:rsid w:val="00AD02AD"/>
    <w:rsid w:val="00AD0375"/>
    <w:rsid w:val="00AD0412"/>
    <w:rsid w:val="00AD0463"/>
    <w:rsid w:val="00AD05D5"/>
    <w:rsid w:val="00AD0772"/>
    <w:rsid w:val="00AD09AB"/>
    <w:rsid w:val="00AD0A57"/>
    <w:rsid w:val="00AD0B21"/>
    <w:rsid w:val="00AD0BAB"/>
    <w:rsid w:val="00AD0C91"/>
    <w:rsid w:val="00AD0E3A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3DC"/>
    <w:rsid w:val="00AD245A"/>
    <w:rsid w:val="00AD2582"/>
    <w:rsid w:val="00AD27B6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523"/>
    <w:rsid w:val="00AD3524"/>
    <w:rsid w:val="00AD35A6"/>
    <w:rsid w:val="00AD3765"/>
    <w:rsid w:val="00AD37B6"/>
    <w:rsid w:val="00AD37DE"/>
    <w:rsid w:val="00AD37FB"/>
    <w:rsid w:val="00AD3A35"/>
    <w:rsid w:val="00AD3EB5"/>
    <w:rsid w:val="00AD3FAA"/>
    <w:rsid w:val="00AD40FB"/>
    <w:rsid w:val="00AD44F0"/>
    <w:rsid w:val="00AD4873"/>
    <w:rsid w:val="00AD48A5"/>
    <w:rsid w:val="00AD48AA"/>
    <w:rsid w:val="00AD492E"/>
    <w:rsid w:val="00AD49AF"/>
    <w:rsid w:val="00AD4B4A"/>
    <w:rsid w:val="00AD4C22"/>
    <w:rsid w:val="00AD4D2F"/>
    <w:rsid w:val="00AD4E76"/>
    <w:rsid w:val="00AD4F52"/>
    <w:rsid w:val="00AD4FBC"/>
    <w:rsid w:val="00AD4FE3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5B8"/>
    <w:rsid w:val="00AD76B0"/>
    <w:rsid w:val="00AD76CB"/>
    <w:rsid w:val="00AD7820"/>
    <w:rsid w:val="00AD79B3"/>
    <w:rsid w:val="00AD79B8"/>
    <w:rsid w:val="00AD7BCC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4C"/>
    <w:rsid w:val="00AE0816"/>
    <w:rsid w:val="00AE0883"/>
    <w:rsid w:val="00AE0B5F"/>
    <w:rsid w:val="00AE0BB3"/>
    <w:rsid w:val="00AE0E36"/>
    <w:rsid w:val="00AE107B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685"/>
    <w:rsid w:val="00AE26A2"/>
    <w:rsid w:val="00AE289E"/>
    <w:rsid w:val="00AE2AB8"/>
    <w:rsid w:val="00AE2B2B"/>
    <w:rsid w:val="00AE2BBD"/>
    <w:rsid w:val="00AE2C84"/>
    <w:rsid w:val="00AE2C9A"/>
    <w:rsid w:val="00AE2CF3"/>
    <w:rsid w:val="00AE2EF0"/>
    <w:rsid w:val="00AE2F9E"/>
    <w:rsid w:val="00AE330A"/>
    <w:rsid w:val="00AE3317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7D"/>
    <w:rsid w:val="00AE3F8F"/>
    <w:rsid w:val="00AE4003"/>
    <w:rsid w:val="00AE4068"/>
    <w:rsid w:val="00AE420B"/>
    <w:rsid w:val="00AE44F8"/>
    <w:rsid w:val="00AE454A"/>
    <w:rsid w:val="00AE483A"/>
    <w:rsid w:val="00AE4848"/>
    <w:rsid w:val="00AE48EB"/>
    <w:rsid w:val="00AE49B5"/>
    <w:rsid w:val="00AE4A7B"/>
    <w:rsid w:val="00AE4B7A"/>
    <w:rsid w:val="00AE4BB6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54D"/>
    <w:rsid w:val="00AE664A"/>
    <w:rsid w:val="00AE66FD"/>
    <w:rsid w:val="00AE68BE"/>
    <w:rsid w:val="00AE6AC0"/>
    <w:rsid w:val="00AE6AFB"/>
    <w:rsid w:val="00AE6C02"/>
    <w:rsid w:val="00AE6C05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61"/>
    <w:rsid w:val="00AF083A"/>
    <w:rsid w:val="00AF0A7E"/>
    <w:rsid w:val="00AF0A92"/>
    <w:rsid w:val="00AF0ABD"/>
    <w:rsid w:val="00AF0BA5"/>
    <w:rsid w:val="00AF0BD9"/>
    <w:rsid w:val="00AF0DC4"/>
    <w:rsid w:val="00AF0DEB"/>
    <w:rsid w:val="00AF0F8F"/>
    <w:rsid w:val="00AF0FB8"/>
    <w:rsid w:val="00AF10B1"/>
    <w:rsid w:val="00AF1164"/>
    <w:rsid w:val="00AF1238"/>
    <w:rsid w:val="00AF13D0"/>
    <w:rsid w:val="00AF143D"/>
    <w:rsid w:val="00AF144F"/>
    <w:rsid w:val="00AF1569"/>
    <w:rsid w:val="00AF1725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F2A"/>
    <w:rsid w:val="00AF3077"/>
    <w:rsid w:val="00AF31D9"/>
    <w:rsid w:val="00AF327E"/>
    <w:rsid w:val="00AF32CA"/>
    <w:rsid w:val="00AF33C3"/>
    <w:rsid w:val="00AF3512"/>
    <w:rsid w:val="00AF3776"/>
    <w:rsid w:val="00AF38C7"/>
    <w:rsid w:val="00AF3FC9"/>
    <w:rsid w:val="00AF411A"/>
    <w:rsid w:val="00AF4395"/>
    <w:rsid w:val="00AF4428"/>
    <w:rsid w:val="00AF475E"/>
    <w:rsid w:val="00AF480C"/>
    <w:rsid w:val="00AF4965"/>
    <w:rsid w:val="00AF4D89"/>
    <w:rsid w:val="00AF5021"/>
    <w:rsid w:val="00AF5026"/>
    <w:rsid w:val="00AF5076"/>
    <w:rsid w:val="00AF5129"/>
    <w:rsid w:val="00AF513B"/>
    <w:rsid w:val="00AF5251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E6F"/>
    <w:rsid w:val="00AF5EA4"/>
    <w:rsid w:val="00AF5F30"/>
    <w:rsid w:val="00AF6160"/>
    <w:rsid w:val="00AF61C5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B66"/>
    <w:rsid w:val="00AF7BB4"/>
    <w:rsid w:val="00AF7EEE"/>
    <w:rsid w:val="00AF7FF0"/>
    <w:rsid w:val="00B00032"/>
    <w:rsid w:val="00B00304"/>
    <w:rsid w:val="00B00350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521"/>
    <w:rsid w:val="00B02587"/>
    <w:rsid w:val="00B02653"/>
    <w:rsid w:val="00B026EF"/>
    <w:rsid w:val="00B02768"/>
    <w:rsid w:val="00B02A0F"/>
    <w:rsid w:val="00B02A62"/>
    <w:rsid w:val="00B02CDE"/>
    <w:rsid w:val="00B02D56"/>
    <w:rsid w:val="00B031C8"/>
    <w:rsid w:val="00B03321"/>
    <w:rsid w:val="00B03387"/>
    <w:rsid w:val="00B035C3"/>
    <w:rsid w:val="00B03AA5"/>
    <w:rsid w:val="00B03BC8"/>
    <w:rsid w:val="00B03C82"/>
    <w:rsid w:val="00B03D3E"/>
    <w:rsid w:val="00B0410D"/>
    <w:rsid w:val="00B0496C"/>
    <w:rsid w:val="00B04AED"/>
    <w:rsid w:val="00B04DAB"/>
    <w:rsid w:val="00B04E39"/>
    <w:rsid w:val="00B04E8D"/>
    <w:rsid w:val="00B050E6"/>
    <w:rsid w:val="00B05111"/>
    <w:rsid w:val="00B0511F"/>
    <w:rsid w:val="00B051FF"/>
    <w:rsid w:val="00B05327"/>
    <w:rsid w:val="00B05400"/>
    <w:rsid w:val="00B0549D"/>
    <w:rsid w:val="00B057EB"/>
    <w:rsid w:val="00B0580A"/>
    <w:rsid w:val="00B0591F"/>
    <w:rsid w:val="00B0593D"/>
    <w:rsid w:val="00B05A3F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91F"/>
    <w:rsid w:val="00B06A84"/>
    <w:rsid w:val="00B06C10"/>
    <w:rsid w:val="00B06DA2"/>
    <w:rsid w:val="00B06F85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100DB"/>
    <w:rsid w:val="00B100DF"/>
    <w:rsid w:val="00B1056E"/>
    <w:rsid w:val="00B107A0"/>
    <w:rsid w:val="00B10AA4"/>
    <w:rsid w:val="00B10BE1"/>
    <w:rsid w:val="00B10C67"/>
    <w:rsid w:val="00B10F0C"/>
    <w:rsid w:val="00B11100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217F"/>
    <w:rsid w:val="00B1221B"/>
    <w:rsid w:val="00B1223F"/>
    <w:rsid w:val="00B12289"/>
    <w:rsid w:val="00B122F4"/>
    <w:rsid w:val="00B125E1"/>
    <w:rsid w:val="00B126E6"/>
    <w:rsid w:val="00B126FD"/>
    <w:rsid w:val="00B12903"/>
    <w:rsid w:val="00B12963"/>
    <w:rsid w:val="00B129A7"/>
    <w:rsid w:val="00B12EC2"/>
    <w:rsid w:val="00B12EC5"/>
    <w:rsid w:val="00B1301E"/>
    <w:rsid w:val="00B13231"/>
    <w:rsid w:val="00B133ED"/>
    <w:rsid w:val="00B13631"/>
    <w:rsid w:val="00B13633"/>
    <w:rsid w:val="00B136B8"/>
    <w:rsid w:val="00B1374F"/>
    <w:rsid w:val="00B13970"/>
    <w:rsid w:val="00B13A72"/>
    <w:rsid w:val="00B13B7A"/>
    <w:rsid w:val="00B13DCE"/>
    <w:rsid w:val="00B13F4E"/>
    <w:rsid w:val="00B13FA3"/>
    <w:rsid w:val="00B141E6"/>
    <w:rsid w:val="00B1429A"/>
    <w:rsid w:val="00B143CD"/>
    <w:rsid w:val="00B14724"/>
    <w:rsid w:val="00B14755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42A"/>
    <w:rsid w:val="00B15524"/>
    <w:rsid w:val="00B1563E"/>
    <w:rsid w:val="00B158B9"/>
    <w:rsid w:val="00B159C2"/>
    <w:rsid w:val="00B15D36"/>
    <w:rsid w:val="00B15E55"/>
    <w:rsid w:val="00B160D8"/>
    <w:rsid w:val="00B16125"/>
    <w:rsid w:val="00B161B7"/>
    <w:rsid w:val="00B16234"/>
    <w:rsid w:val="00B1634A"/>
    <w:rsid w:val="00B163E3"/>
    <w:rsid w:val="00B16532"/>
    <w:rsid w:val="00B16778"/>
    <w:rsid w:val="00B167A3"/>
    <w:rsid w:val="00B16808"/>
    <w:rsid w:val="00B169BA"/>
    <w:rsid w:val="00B16AE9"/>
    <w:rsid w:val="00B16CCB"/>
    <w:rsid w:val="00B17140"/>
    <w:rsid w:val="00B1716E"/>
    <w:rsid w:val="00B171F8"/>
    <w:rsid w:val="00B17208"/>
    <w:rsid w:val="00B17250"/>
    <w:rsid w:val="00B1744C"/>
    <w:rsid w:val="00B174D8"/>
    <w:rsid w:val="00B17940"/>
    <w:rsid w:val="00B17A24"/>
    <w:rsid w:val="00B17E7B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630"/>
    <w:rsid w:val="00B2163E"/>
    <w:rsid w:val="00B2164C"/>
    <w:rsid w:val="00B2180D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50E"/>
    <w:rsid w:val="00B225B2"/>
    <w:rsid w:val="00B226E8"/>
    <w:rsid w:val="00B22825"/>
    <w:rsid w:val="00B22970"/>
    <w:rsid w:val="00B22ACC"/>
    <w:rsid w:val="00B23559"/>
    <w:rsid w:val="00B236D1"/>
    <w:rsid w:val="00B23914"/>
    <w:rsid w:val="00B23964"/>
    <w:rsid w:val="00B23B08"/>
    <w:rsid w:val="00B23C20"/>
    <w:rsid w:val="00B23CD1"/>
    <w:rsid w:val="00B23CF3"/>
    <w:rsid w:val="00B23EB3"/>
    <w:rsid w:val="00B2401A"/>
    <w:rsid w:val="00B2403F"/>
    <w:rsid w:val="00B243E1"/>
    <w:rsid w:val="00B244E4"/>
    <w:rsid w:val="00B2454D"/>
    <w:rsid w:val="00B245A1"/>
    <w:rsid w:val="00B2465E"/>
    <w:rsid w:val="00B24831"/>
    <w:rsid w:val="00B2484C"/>
    <w:rsid w:val="00B24939"/>
    <w:rsid w:val="00B24A2D"/>
    <w:rsid w:val="00B24C8B"/>
    <w:rsid w:val="00B24F8A"/>
    <w:rsid w:val="00B252BA"/>
    <w:rsid w:val="00B252D7"/>
    <w:rsid w:val="00B25373"/>
    <w:rsid w:val="00B254E6"/>
    <w:rsid w:val="00B2554A"/>
    <w:rsid w:val="00B255B5"/>
    <w:rsid w:val="00B257B7"/>
    <w:rsid w:val="00B257EC"/>
    <w:rsid w:val="00B25A28"/>
    <w:rsid w:val="00B25A2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5C"/>
    <w:rsid w:val="00B26DC7"/>
    <w:rsid w:val="00B26F6F"/>
    <w:rsid w:val="00B27135"/>
    <w:rsid w:val="00B2714B"/>
    <w:rsid w:val="00B27273"/>
    <w:rsid w:val="00B2739E"/>
    <w:rsid w:val="00B273B8"/>
    <w:rsid w:val="00B27608"/>
    <w:rsid w:val="00B27838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367"/>
    <w:rsid w:val="00B304C3"/>
    <w:rsid w:val="00B30571"/>
    <w:rsid w:val="00B3070D"/>
    <w:rsid w:val="00B3072F"/>
    <w:rsid w:val="00B30733"/>
    <w:rsid w:val="00B30976"/>
    <w:rsid w:val="00B3097F"/>
    <w:rsid w:val="00B30A88"/>
    <w:rsid w:val="00B30B50"/>
    <w:rsid w:val="00B30C9F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F6"/>
    <w:rsid w:val="00B322FC"/>
    <w:rsid w:val="00B32336"/>
    <w:rsid w:val="00B3235B"/>
    <w:rsid w:val="00B32943"/>
    <w:rsid w:val="00B329B0"/>
    <w:rsid w:val="00B32A0F"/>
    <w:rsid w:val="00B32C38"/>
    <w:rsid w:val="00B32E6D"/>
    <w:rsid w:val="00B32F02"/>
    <w:rsid w:val="00B332BA"/>
    <w:rsid w:val="00B332FE"/>
    <w:rsid w:val="00B335CE"/>
    <w:rsid w:val="00B3365F"/>
    <w:rsid w:val="00B336B6"/>
    <w:rsid w:val="00B33960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5A5"/>
    <w:rsid w:val="00B3464B"/>
    <w:rsid w:val="00B346DC"/>
    <w:rsid w:val="00B34712"/>
    <w:rsid w:val="00B34927"/>
    <w:rsid w:val="00B3496F"/>
    <w:rsid w:val="00B34B24"/>
    <w:rsid w:val="00B34D39"/>
    <w:rsid w:val="00B35050"/>
    <w:rsid w:val="00B3508B"/>
    <w:rsid w:val="00B350F9"/>
    <w:rsid w:val="00B351DE"/>
    <w:rsid w:val="00B3532E"/>
    <w:rsid w:val="00B353B2"/>
    <w:rsid w:val="00B354F3"/>
    <w:rsid w:val="00B356CA"/>
    <w:rsid w:val="00B35909"/>
    <w:rsid w:val="00B35A0B"/>
    <w:rsid w:val="00B35A86"/>
    <w:rsid w:val="00B35AEE"/>
    <w:rsid w:val="00B35C3C"/>
    <w:rsid w:val="00B35D58"/>
    <w:rsid w:val="00B36013"/>
    <w:rsid w:val="00B362E0"/>
    <w:rsid w:val="00B362F5"/>
    <w:rsid w:val="00B36352"/>
    <w:rsid w:val="00B3680B"/>
    <w:rsid w:val="00B36871"/>
    <w:rsid w:val="00B36908"/>
    <w:rsid w:val="00B369D8"/>
    <w:rsid w:val="00B36A69"/>
    <w:rsid w:val="00B36E0F"/>
    <w:rsid w:val="00B36E17"/>
    <w:rsid w:val="00B3712E"/>
    <w:rsid w:val="00B37447"/>
    <w:rsid w:val="00B37732"/>
    <w:rsid w:val="00B379D9"/>
    <w:rsid w:val="00B37C22"/>
    <w:rsid w:val="00B37D5E"/>
    <w:rsid w:val="00B37DA3"/>
    <w:rsid w:val="00B37EE6"/>
    <w:rsid w:val="00B40123"/>
    <w:rsid w:val="00B40172"/>
    <w:rsid w:val="00B401B6"/>
    <w:rsid w:val="00B40395"/>
    <w:rsid w:val="00B40536"/>
    <w:rsid w:val="00B407F0"/>
    <w:rsid w:val="00B40936"/>
    <w:rsid w:val="00B40A2F"/>
    <w:rsid w:val="00B40B0F"/>
    <w:rsid w:val="00B40C16"/>
    <w:rsid w:val="00B40D4D"/>
    <w:rsid w:val="00B40DDE"/>
    <w:rsid w:val="00B4116E"/>
    <w:rsid w:val="00B412B1"/>
    <w:rsid w:val="00B4130D"/>
    <w:rsid w:val="00B41839"/>
    <w:rsid w:val="00B41850"/>
    <w:rsid w:val="00B418D2"/>
    <w:rsid w:val="00B4190C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6F"/>
    <w:rsid w:val="00B42A71"/>
    <w:rsid w:val="00B42C4C"/>
    <w:rsid w:val="00B431D1"/>
    <w:rsid w:val="00B4330A"/>
    <w:rsid w:val="00B43382"/>
    <w:rsid w:val="00B433BA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8E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D00"/>
    <w:rsid w:val="00B45DF2"/>
    <w:rsid w:val="00B45FC3"/>
    <w:rsid w:val="00B4650A"/>
    <w:rsid w:val="00B465A1"/>
    <w:rsid w:val="00B46866"/>
    <w:rsid w:val="00B46A58"/>
    <w:rsid w:val="00B46CE3"/>
    <w:rsid w:val="00B46D47"/>
    <w:rsid w:val="00B46FAE"/>
    <w:rsid w:val="00B47008"/>
    <w:rsid w:val="00B4703A"/>
    <w:rsid w:val="00B4728E"/>
    <w:rsid w:val="00B472BF"/>
    <w:rsid w:val="00B47369"/>
    <w:rsid w:val="00B473B5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F1"/>
    <w:rsid w:val="00B47E64"/>
    <w:rsid w:val="00B47F98"/>
    <w:rsid w:val="00B502C3"/>
    <w:rsid w:val="00B5030B"/>
    <w:rsid w:val="00B505CB"/>
    <w:rsid w:val="00B50637"/>
    <w:rsid w:val="00B506CC"/>
    <w:rsid w:val="00B50812"/>
    <w:rsid w:val="00B50B8B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AF"/>
    <w:rsid w:val="00B518E3"/>
    <w:rsid w:val="00B519F1"/>
    <w:rsid w:val="00B51B4C"/>
    <w:rsid w:val="00B51BE5"/>
    <w:rsid w:val="00B51C9A"/>
    <w:rsid w:val="00B51DD8"/>
    <w:rsid w:val="00B51E89"/>
    <w:rsid w:val="00B51ECA"/>
    <w:rsid w:val="00B5216E"/>
    <w:rsid w:val="00B5223E"/>
    <w:rsid w:val="00B527E5"/>
    <w:rsid w:val="00B52878"/>
    <w:rsid w:val="00B52886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3004"/>
    <w:rsid w:val="00B5326D"/>
    <w:rsid w:val="00B53286"/>
    <w:rsid w:val="00B53538"/>
    <w:rsid w:val="00B535DB"/>
    <w:rsid w:val="00B535ED"/>
    <w:rsid w:val="00B53714"/>
    <w:rsid w:val="00B53842"/>
    <w:rsid w:val="00B53A7A"/>
    <w:rsid w:val="00B53BD7"/>
    <w:rsid w:val="00B53DED"/>
    <w:rsid w:val="00B53FF5"/>
    <w:rsid w:val="00B54090"/>
    <w:rsid w:val="00B541FE"/>
    <w:rsid w:val="00B54349"/>
    <w:rsid w:val="00B543C6"/>
    <w:rsid w:val="00B547D6"/>
    <w:rsid w:val="00B547E8"/>
    <w:rsid w:val="00B5497C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D33"/>
    <w:rsid w:val="00B55D7E"/>
    <w:rsid w:val="00B55EE6"/>
    <w:rsid w:val="00B560BB"/>
    <w:rsid w:val="00B561AB"/>
    <w:rsid w:val="00B562CA"/>
    <w:rsid w:val="00B56382"/>
    <w:rsid w:val="00B5638E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216"/>
    <w:rsid w:val="00B603AE"/>
    <w:rsid w:val="00B60541"/>
    <w:rsid w:val="00B606A2"/>
    <w:rsid w:val="00B60709"/>
    <w:rsid w:val="00B607CA"/>
    <w:rsid w:val="00B6096E"/>
    <w:rsid w:val="00B60979"/>
    <w:rsid w:val="00B609A2"/>
    <w:rsid w:val="00B60A55"/>
    <w:rsid w:val="00B60BA2"/>
    <w:rsid w:val="00B60D55"/>
    <w:rsid w:val="00B60EE7"/>
    <w:rsid w:val="00B60FD8"/>
    <w:rsid w:val="00B60FDD"/>
    <w:rsid w:val="00B61067"/>
    <w:rsid w:val="00B614E3"/>
    <w:rsid w:val="00B61568"/>
    <w:rsid w:val="00B61695"/>
    <w:rsid w:val="00B6173A"/>
    <w:rsid w:val="00B618BF"/>
    <w:rsid w:val="00B6192C"/>
    <w:rsid w:val="00B61F1A"/>
    <w:rsid w:val="00B62016"/>
    <w:rsid w:val="00B6219E"/>
    <w:rsid w:val="00B62268"/>
    <w:rsid w:val="00B622EA"/>
    <w:rsid w:val="00B62434"/>
    <w:rsid w:val="00B62546"/>
    <w:rsid w:val="00B625FE"/>
    <w:rsid w:val="00B62C28"/>
    <w:rsid w:val="00B62C38"/>
    <w:rsid w:val="00B62C8E"/>
    <w:rsid w:val="00B62D1A"/>
    <w:rsid w:val="00B62E79"/>
    <w:rsid w:val="00B63437"/>
    <w:rsid w:val="00B63519"/>
    <w:rsid w:val="00B637FE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FB"/>
    <w:rsid w:val="00B64295"/>
    <w:rsid w:val="00B647CF"/>
    <w:rsid w:val="00B64BFD"/>
    <w:rsid w:val="00B64CDD"/>
    <w:rsid w:val="00B64DA5"/>
    <w:rsid w:val="00B64F95"/>
    <w:rsid w:val="00B65024"/>
    <w:rsid w:val="00B651EB"/>
    <w:rsid w:val="00B65701"/>
    <w:rsid w:val="00B657E4"/>
    <w:rsid w:val="00B659AF"/>
    <w:rsid w:val="00B659CF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A54"/>
    <w:rsid w:val="00B66DE6"/>
    <w:rsid w:val="00B67033"/>
    <w:rsid w:val="00B67069"/>
    <w:rsid w:val="00B67179"/>
    <w:rsid w:val="00B6720E"/>
    <w:rsid w:val="00B6783F"/>
    <w:rsid w:val="00B678D9"/>
    <w:rsid w:val="00B67A41"/>
    <w:rsid w:val="00B67D08"/>
    <w:rsid w:val="00B67E60"/>
    <w:rsid w:val="00B67F45"/>
    <w:rsid w:val="00B67FE9"/>
    <w:rsid w:val="00B70072"/>
    <w:rsid w:val="00B7018F"/>
    <w:rsid w:val="00B7023E"/>
    <w:rsid w:val="00B70428"/>
    <w:rsid w:val="00B70680"/>
    <w:rsid w:val="00B70695"/>
    <w:rsid w:val="00B709B0"/>
    <w:rsid w:val="00B709B1"/>
    <w:rsid w:val="00B70B82"/>
    <w:rsid w:val="00B70C10"/>
    <w:rsid w:val="00B70C59"/>
    <w:rsid w:val="00B70DA2"/>
    <w:rsid w:val="00B70ED3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711"/>
    <w:rsid w:val="00B72A40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FE6"/>
    <w:rsid w:val="00B7402B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AB"/>
    <w:rsid w:val="00B757BC"/>
    <w:rsid w:val="00B7583F"/>
    <w:rsid w:val="00B759BC"/>
    <w:rsid w:val="00B75CCA"/>
    <w:rsid w:val="00B76075"/>
    <w:rsid w:val="00B76136"/>
    <w:rsid w:val="00B76173"/>
    <w:rsid w:val="00B7634A"/>
    <w:rsid w:val="00B76437"/>
    <w:rsid w:val="00B76498"/>
    <w:rsid w:val="00B7649D"/>
    <w:rsid w:val="00B764CF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F99"/>
    <w:rsid w:val="00B77057"/>
    <w:rsid w:val="00B7747C"/>
    <w:rsid w:val="00B775DF"/>
    <w:rsid w:val="00B7780B"/>
    <w:rsid w:val="00B77834"/>
    <w:rsid w:val="00B77A2B"/>
    <w:rsid w:val="00B77B4D"/>
    <w:rsid w:val="00B77F1D"/>
    <w:rsid w:val="00B77F44"/>
    <w:rsid w:val="00B77FD4"/>
    <w:rsid w:val="00B801B2"/>
    <w:rsid w:val="00B80257"/>
    <w:rsid w:val="00B802ED"/>
    <w:rsid w:val="00B80335"/>
    <w:rsid w:val="00B80537"/>
    <w:rsid w:val="00B805E5"/>
    <w:rsid w:val="00B80699"/>
    <w:rsid w:val="00B80964"/>
    <w:rsid w:val="00B809BC"/>
    <w:rsid w:val="00B81074"/>
    <w:rsid w:val="00B811CD"/>
    <w:rsid w:val="00B81268"/>
    <w:rsid w:val="00B81341"/>
    <w:rsid w:val="00B817A8"/>
    <w:rsid w:val="00B8184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F48"/>
    <w:rsid w:val="00B83019"/>
    <w:rsid w:val="00B83066"/>
    <w:rsid w:val="00B83253"/>
    <w:rsid w:val="00B832B4"/>
    <w:rsid w:val="00B836D3"/>
    <w:rsid w:val="00B83874"/>
    <w:rsid w:val="00B83A49"/>
    <w:rsid w:val="00B83B32"/>
    <w:rsid w:val="00B83CC7"/>
    <w:rsid w:val="00B83D54"/>
    <w:rsid w:val="00B83F09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35A"/>
    <w:rsid w:val="00B86415"/>
    <w:rsid w:val="00B86746"/>
    <w:rsid w:val="00B867BC"/>
    <w:rsid w:val="00B867F3"/>
    <w:rsid w:val="00B868D3"/>
    <w:rsid w:val="00B86910"/>
    <w:rsid w:val="00B86A52"/>
    <w:rsid w:val="00B86CC3"/>
    <w:rsid w:val="00B86CE7"/>
    <w:rsid w:val="00B86EC8"/>
    <w:rsid w:val="00B870E6"/>
    <w:rsid w:val="00B8711D"/>
    <w:rsid w:val="00B8720A"/>
    <w:rsid w:val="00B8721E"/>
    <w:rsid w:val="00B872E7"/>
    <w:rsid w:val="00B8758B"/>
    <w:rsid w:val="00B876A1"/>
    <w:rsid w:val="00B877BB"/>
    <w:rsid w:val="00B878C6"/>
    <w:rsid w:val="00B878E8"/>
    <w:rsid w:val="00B87A45"/>
    <w:rsid w:val="00B87BE5"/>
    <w:rsid w:val="00B87BFE"/>
    <w:rsid w:val="00B87C0C"/>
    <w:rsid w:val="00B87C1C"/>
    <w:rsid w:val="00B87D45"/>
    <w:rsid w:val="00B87F65"/>
    <w:rsid w:val="00B90312"/>
    <w:rsid w:val="00B904C0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AB"/>
    <w:rsid w:val="00B914AA"/>
    <w:rsid w:val="00B91627"/>
    <w:rsid w:val="00B91DBE"/>
    <w:rsid w:val="00B91DEE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373"/>
    <w:rsid w:val="00B95406"/>
    <w:rsid w:val="00B95465"/>
    <w:rsid w:val="00B95655"/>
    <w:rsid w:val="00B9565B"/>
    <w:rsid w:val="00B9575D"/>
    <w:rsid w:val="00B959AD"/>
    <w:rsid w:val="00B95A2E"/>
    <w:rsid w:val="00B96091"/>
    <w:rsid w:val="00B9611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A0031"/>
    <w:rsid w:val="00BA015C"/>
    <w:rsid w:val="00BA017B"/>
    <w:rsid w:val="00BA02EC"/>
    <w:rsid w:val="00BA0301"/>
    <w:rsid w:val="00BA056F"/>
    <w:rsid w:val="00BA05CF"/>
    <w:rsid w:val="00BA066A"/>
    <w:rsid w:val="00BA089A"/>
    <w:rsid w:val="00BA0AD8"/>
    <w:rsid w:val="00BA0BE8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70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F90"/>
    <w:rsid w:val="00BA3FB1"/>
    <w:rsid w:val="00BA4324"/>
    <w:rsid w:val="00BA49C3"/>
    <w:rsid w:val="00BA4B1B"/>
    <w:rsid w:val="00BA4BB8"/>
    <w:rsid w:val="00BA4D86"/>
    <w:rsid w:val="00BA501C"/>
    <w:rsid w:val="00BA51A9"/>
    <w:rsid w:val="00BA52D6"/>
    <w:rsid w:val="00BA5595"/>
    <w:rsid w:val="00BA566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C61"/>
    <w:rsid w:val="00BA6D70"/>
    <w:rsid w:val="00BA6DC9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CF6"/>
    <w:rsid w:val="00BA7DB8"/>
    <w:rsid w:val="00BA7F9C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AA4"/>
    <w:rsid w:val="00BB0B9D"/>
    <w:rsid w:val="00BB0C9A"/>
    <w:rsid w:val="00BB0D91"/>
    <w:rsid w:val="00BB0E1C"/>
    <w:rsid w:val="00BB0E4C"/>
    <w:rsid w:val="00BB1163"/>
    <w:rsid w:val="00BB11F9"/>
    <w:rsid w:val="00BB1245"/>
    <w:rsid w:val="00BB12EB"/>
    <w:rsid w:val="00BB1356"/>
    <w:rsid w:val="00BB142F"/>
    <w:rsid w:val="00BB1520"/>
    <w:rsid w:val="00BB1603"/>
    <w:rsid w:val="00BB1620"/>
    <w:rsid w:val="00BB162A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30EA"/>
    <w:rsid w:val="00BB34CF"/>
    <w:rsid w:val="00BB355D"/>
    <w:rsid w:val="00BB35E4"/>
    <w:rsid w:val="00BB36CB"/>
    <w:rsid w:val="00BB393D"/>
    <w:rsid w:val="00BB3AB8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811"/>
    <w:rsid w:val="00BB4870"/>
    <w:rsid w:val="00BB4A44"/>
    <w:rsid w:val="00BB4C4A"/>
    <w:rsid w:val="00BB4D20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94"/>
    <w:rsid w:val="00BB5A97"/>
    <w:rsid w:val="00BB5AE1"/>
    <w:rsid w:val="00BB5FBF"/>
    <w:rsid w:val="00BB6042"/>
    <w:rsid w:val="00BB6086"/>
    <w:rsid w:val="00BB62F5"/>
    <w:rsid w:val="00BB64D1"/>
    <w:rsid w:val="00BB6507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C7"/>
    <w:rsid w:val="00BB6FF8"/>
    <w:rsid w:val="00BB7059"/>
    <w:rsid w:val="00BB71D4"/>
    <w:rsid w:val="00BB7249"/>
    <w:rsid w:val="00BB73FC"/>
    <w:rsid w:val="00BB75FE"/>
    <w:rsid w:val="00BB7718"/>
    <w:rsid w:val="00BB790E"/>
    <w:rsid w:val="00BB7A28"/>
    <w:rsid w:val="00BB7AE3"/>
    <w:rsid w:val="00BB7BB5"/>
    <w:rsid w:val="00BB7C21"/>
    <w:rsid w:val="00BC00F6"/>
    <w:rsid w:val="00BC0254"/>
    <w:rsid w:val="00BC027A"/>
    <w:rsid w:val="00BC0792"/>
    <w:rsid w:val="00BC09C7"/>
    <w:rsid w:val="00BC0B30"/>
    <w:rsid w:val="00BC0BB4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201C"/>
    <w:rsid w:val="00BC2031"/>
    <w:rsid w:val="00BC20D8"/>
    <w:rsid w:val="00BC2224"/>
    <w:rsid w:val="00BC2290"/>
    <w:rsid w:val="00BC2776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840"/>
    <w:rsid w:val="00BC5901"/>
    <w:rsid w:val="00BC5AA9"/>
    <w:rsid w:val="00BC5AF9"/>
    <w:rsid w:val="00BC5D4F"/>
    <w:rsid w:val="00BC5D8F"/>
    <w:rsid w:val="00BC60B1"/>
    <w:rsid w:val="00BC654F"/>
    <w:rsid w:val="00BC65C4"/>
    <w:rsid w:val="00BC65FD"/>
    <w:rsid w:val="00BC66A3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6CD"/>
    <w:rsid w:val="00BC7856"/>
    <w:rsid w:val="00BC7931"/>
    <w:rsid w:val="00BC79E6"/>
    <w:rsid w:val="00BC79F8"/>
    <w:rsid w:val="00BC7DEA"/>
    <w:rsid w:val="00BD01B3"/>
    <w:rsid w:val="00BD03F5"/>
    <w:rsid w:val="00BD0598"/>
    <w:rsid w:val="00BD0667"/>
    <w:rsid w:val="00BD075C"/>
    <w:rsid w:val="00BD07AB"/>
    <w:rsid w:val="00BD080E"/>
    <w:rsid w:val="00BD0840"/>
    <w:rsid w:val="00BD08BA"/>
    <w:rsid w:val="00BD0C84"/>
    <w:rsid w:val="00BD0CB7"/>
    <w:rsid w:val="00BD0DAB"/>
    <w:rsid w:val="00BD0E0E"/>
    <w:rsid w:val="00BD0E52"/>
    <w:rsid w:val="00BD1130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6BA"/>
    <w:rsid w:val="00BD26DB"/>
    <w:rsid w:val="00BD2995"/>
    <w:rsid w:val="00BD2A80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437"/>
    <w:rsid w:val="00BD448B"/>
    <w:rsid w:val="00BD46AD"/>
    <w:rsid w:val="00BD4772"/>
    <w:rsid w:val="00BD4786"/>
    <w:rsid w:val="00BD479A"/>
    <w:rsid w:val="00BD4D74"/>
    <w:rsid w:val="00BD4EB4"/>
    <w:rsid w:val="00BD4FB8"/>
    <w:rsid w:val="00BD5057"/>
    <w:rsid w:val="00BD5144"/>
    <w:rsid w:val="00BD5151"/>
    <w:rsid w:val="00BD5191"/>
    <w:rsid w:val="00BD5265"/>
    <w:rsid w:val="00BD54E9"/>
    <w:rsid w:val="00BD54EA"/>
    <w:rsid w:val="00BD54EC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E2"/>
    <w:rsid w:val="00BD63A0"/>
    <w:rsid w:val="00BD63AD"/>
    <w:rsid w:val="00BD6616"/>
    <w:rsid w:val="00BD67DD"/>
    <w:rsid w:val="00BD6828"/>
    <w:rsid w:val="00BD6850"/>
    <w:rsid w:val="00BD6A57"/>
    <w:rsid w:val="00BD6B8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9EA"/>
    <w:rsid w:val="00BD7D55"/>
    <w:rsid w:val="00BD7E03"/>
    <w:rsid w:val="00BE002C"/>
    <w:rsid w:val="00BE00D3"/>
    <w:rsid w:val="00BE024C"/>
    <w:rsid w:val="00BE0280"/>
    <w:rsid w:val="00BE02B5"/>
    <w:rsid w:val="00BE0682"/>
    <w:rsid w:val="00BE08CB"/>
    <w:rsid w:val="00BE0955"/>
    <w:rsid w:val="00BE09E5"/>
    <w:rsid w:val="00BE0B61"/>
    <w:rsid w:val="00BE0C02"/>
    <w:rsid w:val="00BE0D0C"/>
    <w:rsid w:val="00BE0D10"/>
    <w:rsid w:val="00BE0DA9"/>
    <w:rsid w:val="00BE1354"/>
    <w:rsid w:val="00BE155B"/>
    <w:rsid w:val="00BE1573"/>
    <w:rsid w:val="00BE19CA"/>
    <w:rsid w:val="00BE1A15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97A"/>
    <w:rsid w:val="00BE2B5E"/>
    <w:rsid w:val="00BE2F25"/>
    <w:rsid w:val="00BE30EA"/>
    <w:rsid w:val="00BE32B0"/>
    <w:rsid w:val="00BE32D7"/>
    <w:rsid w:val="00BE3443"/>
    <w:rsid w:val="00BE34A3"/>
    <w:rsid w:val="00BE3575"/>
    <w:rsid w:val="00BE3780"/>
    <w:rsid w:val="00BE382A"/>
    <w:rsid w:val="00BE3874"/>
    <w:rsid w:val="00BE38BE"/>
    <w:rsid w:val="00BE39ED"/>
    <w:rsid w:val="00BE3A3E"/>
    <w:rsid w:val="00BE3A5E"/>
    <w:rsid w:val="00BE3E33"/>
    <w:rsid w:val="00BE3ECB"/>
    <w:rsid w:val="00BE3F0F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50C4"/>
    <w:rsid w:val="00BE51DD"/>
    <w:rsid w:val="00BE541F"/>
    <w:rsid w:val="00BE5422"/>
    <w:rsid w:val="00BE5492"/>
    <w:rsid w:val="00BE580A"/>
    <w:rsid w:val="00BE5852"/>
    <w:rsid w:val="00BE5AEF"/>
    <w:rsid w:val="00BE5AF0"/>
    <w:rsid w:val="00BE61A3"/>
    <w:rsid w:val="00BE64CB"/>
    <w:rsid w:val="00BE6B8B"/>
    <w:rsid w:val="00BE6D1E"/>
    <w:rsid w:val="00BE6DC7"/>
    <w:rsid w:val="00BE6EF7"/>
    <w:rsid w:val="00BE6F76"/>
    <w:rsid w:val="00BE6FE6"/>
    <w:rsid w:val="00BE7068"/>
    <w:rsid w:val="00BE708D"/>
    <w:rsid w:val="00BE71C2"/>
    <w:rsid w:val="00BE71C6"/>
    <w:rsid w:val="00BE720F"/>
    <w:rsid w:val="00BE7440"/>
    <w:rsid w:val="00BE7480"/>
    <w:rsid w:val="00BE748C"/>
    <w:rsid w:val="00BE7993"/>
    <w:rsid w:val="00BE7B70"/>
    <w:rsid w:val="00BE7BA2"/>
    <w:rsid w:val="00BE7DB2"/>
    <w:rsid w:val="00BF0566"/>
    <w:rsid w:val="00BF0822"/>
    <w:rsid w:val="00BF0D78"/>
    <w:rsid w:val="00BF0DB0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214F"/>
    <w:rsid w:val="00BF251A"/>
    <w:rsid w:val="00BF27DD"/>
    <w:rsid w:val="00BF296A"/>
    <w:rsid w:val="00BF2B60"/>
    <w:rsid w:val="00BF3082"/>
    <w:rsid w:val="00BF323E"/>
    <w:rsid w:val="00BF3560"/>
    <w:rsid w:val="00BF35F7"/>
    <w:rsid w:val="00BF366E"/>
    <w:rsid w:val="00BF372C"/>
    <w:rsid w:val="00BF38E0"/>
    <w:rsid w:val="00BF397C"/>
    <w:rsid w:val="00BF3A2B"/>
    <w:rsid w:val="00BF3A58"/>
    <w:rsid w:val="00BF3CA1"/>
    <w:rsid w:val="00BF3CBA"/>
    <w:rsid w:val="00BF3CE0"/>
    <w:rsid w:val="00BF3F90"/>
    <w:rsid w:val="00BF414E"/>
    <w:rsid w:val="00BF449B"/>
    <w:rsid w:val="00BF4864"/>
    <w:rsid w:val="00BF49DE"/>
    <w:rsid w:val="00BF4A98"/>
    <w:rsid w:val="00BF4B5A"/>
    <w:rsid w:val="00BF4E03"/>
    <w:rsid w:val="00BF50F9"/>
    <w:rsid w:val="00BF51AB"/>
    <w:rsid w:val="00BF523A"/>
    <w:rsid w:val="00BF5317"/>
    <w:rsid w:val="00BF55DA"/>
    <w:rsid w:val="00BF560B"/>
    <w:rsid w:val="00BF5638"/>
    <w:rsid w:val="00BF5A9B"/>
    <w:rsid w:val="00BF5D34"/>
    <w:rsid w:val="00BF5E43"/>
    <w:rsid w:val="00BF5E60"/>
    <w:rsid w:val="00BF5F12"/>
    <w:rsid w:val="00BF640B"/>
    <w:rsid w:val="00BF6430"/>
    <w:rsid w:val="00BF64E4"/>
    <w:rsid w:val="00BF65FE"/>
    <w:rsid w:val="00BF660A"/>
    <w:rsid w:val="00BF6924"/>
    <w:rsid w:val="00BF6A3C"/>
    <w:rsid w:val="00BF6B63"/>
    <w:rsid w:val="00BF6B9F"/>
    <w:rsid w:val="00BF6D23"/>
    <w:rsid w:val="00BF6EEC"/>
    <w:rsid w:val="00BF708D"/>
    <w:rsid w:val="00BF724A"/>
    <w:rsid w:val="00BF72BE"/>
    <w:rsid w:val="00BF72D9"/>
    <w:rsid w:val="00BF7479"/>
    <w:rsid w:val="00BF76B0"/>
    <w:rsid w:val="00BF79E6"/>
    <w:rsid w:val="00BF7BB8"/>
    <w:rsid w:val="00BF7D3D"/>
    <w:rsid w:val="00BF7DC8"/>
    <w:rsid w:val="00BF7DF3"/>
    <w:rsid w:val="00C00142"/>
    <w:rsid w:val="00C001CE"/>
    <w:rsid w:val="00C00242"/>
    <w:rsid w:val="00C004F6"/>
    <w:rsid w:val="00C0069D"/>
    <w:rsid w:val="00C00B94"/>
    <w:rsid w:val="00C00D28"/>
    <w:rsid w:val="00C011D4"/>
    <w:rsid w:val="00C012F2"/>
    <w:rsid w:val="00C013B3"/>
    <w:rsid w:val="00C016B6"/>
    <w:rsid w:val="00C017D2"/>
    <w:rsid w:val="00C01B44"/>
    <w:rsid w:val="00C01B8B"/>
    <w:rsid w:val="00C01BD8"/>
    <w:rsid w:val="00C01C7F"/>
    <w:rsid w:val="00C01FAC"/>
    <w:rsid w:val="00C02167"/>
    <w:rsid w:val="00C023AA"/>
    <w:rsid w:val="00C02618"/>
    <w:rsid w:val="00C02802"/>
    <w:rsid w:val="00C0285C"/>
    <w:rsid w:val="00C02A88"/>
    <w:rsid w:val="00C02D74"/>
    <w:rsid w:val="00C02FD2"/>
    <w:rsid w:val="00C03215"/>
    <w:rsid w:val="00C03514"/>
    <w:rsid w:val="00C0391F"/>
    <w:rsid w:val="00C03C44"/>
    <w:rsid w:val="00C03E11"/>
    <w:rsid w:val="00C03F3F"/>
    <w:rsid w:val="00C03F4A"/>
    <w:rsid w:val="00C04171"/>
    <w:rsid w:val="00C0438C"/>
    <w:rsid w:val="00C0461B"/>
    <w:rsid w:val="00C04677"/>
    <w:rsid w:val="00C04887"/>
    <w:rsid w:val="00C04BEF"/>
    <w:rsid w:val="00C04BF5"/>
    <w:rsid w:val="00C04C90"/>
    <w:rsid w:val="00C04D13"/>
    <w:rsid w:val="00C04F0E"/>
    <w:rsid w:val="00C050D7"/>
    <w:rsid w:val="00C05255"/>
    <w:rsid w:val="00C0543B"/>
    <w:rsid w:val="00C05853"/>
    <w:rsid w:val="00C0585F"/>
    <w:rsid w:val="00C05B4C"/>
    <w:rsid w:val="00C05BA1"/>
    <w:rsid w:val="00C05BAB"/>
    <w:rsid w:val="00C05CC2"/>
    <w:rsid w:val="00C060B5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D"/>
    <w:rsid w:val="00C07335"/>
    <w:rsid w:val="00C07663"/>
    <w:rsid w:val="00C07714"/>
    <w:rsid w:val="00C07859"/>
    <w:rsid w:val="00C07BE1"/>
    <w:rsid w:val="00C07CAF"/>
    <w:rsid w:val="00C07CF4"/>
    <w:rsid w:val="00C100BE"/>
    <w:rsid w:val="00C101C0"/>
    <w:rsid w:val="00C102F7"/>
    <w:rsid w:val="00C1032F"/>
    <w:rsid w:val="00C10550"/>
    <w:rsid w:val="00C1058A"/>
    <w:rsid w:val="00C107E8"/>
    <w:rsid w:val="00C108C8"/>
    <w:rsid w:val="00C108E6"/>
    <w:rsid w:val="00C10915"/>
    <w:rsid w:val="00C10B61"/>
    <w:rsid w:val="00C10B97"/>
    <w:rsid w:val="00C10DEE"/>
    <w:rsid w:val="00C10FD3"/>
    <w:rsid w:val="00C11034"/>
    <w:rsid w:val="00C11358"/>
    <w:rsid w:val="00C1138A"/>
    <w:rsid w:val="00C1178C"/>
    <w:rsid w:val="00C1178E"/>
    <w:rsid w:val="00C11892"/>
    <w:rsid w:val="00C118F7"/>
    <w:rsid w:val="00C119D8"/>
    <w:rsid w:val="00C11A3D"/>
    <w:rsid w:val="00C11BA1"/>
    <w:rsid w:val="00C11BD2"/>
    <w:rsid w:val="00C11C41"/>
    <w:rsid w:val="00C11C53"/>
    <w:rsid w:val="00C11C5F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D3A"/>
    <w:rsid w:val="00C1310A"/>
    <w:rsid w:val="00C131E9"/>
    <w:rsid w:val="00C1321F"/>
    <w:rsid w:val="00C13461"/>
    <w:rsid w:val="00C134B5"/>
    <w:rsid w:val="00C134FE"/>
    <w:rsid w:val="00C13667"/>
    <w:rsid w:val="00C13668"/>
    <w:rsid w:val="00C137F2"/>
    <w:rsid w:val="00C138E7"/>
    <w:rsid w:val="00C1398A"/>
    <w:rsid w:val="00C139E5"/>
    <w:rsid w:val="00C13A22"/>
    <w:rsid w:val="00C13B58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DAE"/>
    <w:rsid w:val="00C14DDA"/>
    <w:rsid w:val="00C14DFB"/>
    <w:rsid w:val="00C14E6B"/>
    <w:rsid w:val="00C14F04"/>
    <w:rsid w:val="00C14FC6"/>
    <w:rsid w:val="00C15300"/>
    <w:rsid w:val="00C1548C"/>
    <w:rsid w:val="00C1563C"/>
    <w:rsid w:val="00C15838"/>
    <w:rsid w:val="00C15888"/>
    <w:rsid w:val="00C15930"/>
    <w:rsid w:val="00C15A8E"/>
    <w:rsid w:val="00C15B2F"/>
    <w:rsid w:val="00C15D6B"/>
    <w:rsid w:val="00C15E31"/>
    <w:rsid w:val="00C15ECC"/>
    <w:rsid w:val="00C15F8C"/>
    <w:rsid w:val="00C1609F"/>
    <w:rsid w:val="00C160DD"/>
    <w:rsid w:val="00C1611E"/>
    <w:rsid w:val="00C161C3"/>
    <w:rsid w:val="00C1631D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A63"/>
    <w:rsid w:val="00C17B34"/>
    <w:rsid w:val="00C17C82"/>
    <w:rsid w:val="00C17E00"/>
    <w:rsid w:val="00C17E9D"/>
    <w:rsid w:val="00C17F3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4A"/>
    <w:rsid w:val="00C20B85"/>
    <w:rsid w:val="00C2131C"/>
    <w:rsid w:val="00C21331"/>
    <w:rsid w:val="00C21576"/>
    <w:rsid w:val="00C21857"/>
    <w:rsid w:val="00C2185F"/>
    <w:rsid w:val="00C218E3"/>
    <w:rsid w:val="00C21A86"/>
    <w:rsid w:val="00C21BBF"/>
    <w:rsid w:val="00C21E98"/>
    <w:rsid w:val="00C21EE4"/>
    <w:rsid w:val="00C21F10"/>
    <w:rsid w:val="00C221E1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4079"/>
    <w:rsid w:val="00C242BA"/>
    <w:rsid w:val="00C24373"/>
    <w:rsid w:val="00C24A40"/>
    <w:rsid w:val="00C24B49"/>
    <w:rsid w:val="00C24C6D"/>
    <w:rsid w:val="00C24C80"/>
    <w:rsid w:val="00C24CD1"/>
    <w:rsid w:val="00C24E04"/>
    <w:rsid w:val="00C24ECB"/>
    <w:rsid w:val="00C25377"/>
    <w:rsid w:val="00C2537B"/>
    <w:rsid w:val="00C25399"/>
    <w:rsid w:val="00C25419"/>
    <w:rsid w:val="00C254D9"/>
    <w:rsid w:val="00C255E9"/>
    <w:rsid w:val="00C25748"/>
    <w:rsid w:val="00C257F4"/>
    <w:rsid w:val="00C2581E"/>
    <w:rsid w:val="00C25885"/>
    <w:rsid w:val="00C25AF0"/>
    <w:rsid w:val="00C25B63"/>
    <w:rsid w:val="00C25ED1"/>
    <w:rsid w:val="00C26215"/>
    <w:rsid w:val="00C26412"/>
    <w:rsid w:val="00C265CB"/>
    <w:rsid w:val="00C269EF"/>
    <w:rsid w:val="00C26BCA"/>
    <w:rsid w:val="00C26CA4"/>
    <w:rsid w:val="00C26FD2"/>
    <w:rsid w:val="00C27090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403"/>
    <w:rsid w:val="00C3059F"/>
    <w:rsid w:val="00C30623"/>
    <w:rsid w:val="00C308A8"/>
    <w:rsid w:val="00C30951"/>
    <w:rsid w:val="00C30CFA"/>
    <w:rsid w:val="00C30D65"/>
    <w:rsid w:val="00C30DBD"/>
    <w:rsid w:val="00C30E48"/>
    <w:rsid w:val="00C30EF7"/>
    <w:rsid w:val="00C30F87"/>
    <w:rsid w:val="00C30FB3"/>
    <w:rsid w:val="00C31005"/>
    <w:rsid w:val="00C3116B"/>
    <w:rsid w:val="00C312FD"/>
    <w:rsid w:val="00C3145A"/>
    <w:rsid w:val="00C31469"/>
    <w:rsid w:val="00C314BD"/>
    <w:rsid w:val="00C31A1B"/>
    <w:rsid w:val="00C31A2A"/>
    <w:rsid w:val="00C31AAB"/>
    <w:rsid w:val="00C31B5C"/>
    <w:rsid w:val="00C31BCC"/>
    <w:rsid w:val="00C31C46"/>
    <w:rsid w:val="00C31CAC"/>
    <w:rsid w:val="00C31F36"/>
    <w:rsid w:val="00C31FDC"/>
    <w:rsid w:val="00C31FF3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3045"/>
    <w:rsid w:val="00C330AD"/>
    <w:rsid w:val="00C330CE"/>
    <w:rsid w:val="00C33248"/>
    <w:rsid w:val="00C33383"/>
    <w:rsid w:val="00C33496"/>
    <w:rsid w:val="00C3366F"/>
    <w:rsid w:val="00C336FA"/>
    <w:rsid w:val="00C337F9"/>
    <w:rsid w:val="00C33BFA"/>
    <w:rsid w:val="00C33CA9"/>
    <w:rsid w:val="00C33E2C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5286"/>
    <w:rsid w:val="00C3528A"/>
    <w:rsid w:val="00C3528B"/>
    <w:rsid w:val="00C354CB"/>
    <w:rsid w:val="00C35616"/>
    <w:rsid w:val="00C35C27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CBA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95C"/>
    <w:rsid w:val="00C41AB5"/>
    <w:rsid w:val="00C41AC0"/>
    <w:rsid w:val="00C41D09"/>
    <w:rsid w:val="00C41D8D"/>
    <w:rsid w:val="00C41EBC"/>
    <w:rsid w:val="00C41F24"/>
    <w:rsid w:val="00C42288"/>
    <w:rsid w:val="00C42373"/>
    <w:rsid w:val="00C42562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C15"/>
    <w:rsid w:val="00C42D83"/>
    <w:rsid w:val="00C42DC4"/>
    <w:rsid w:val="00C43050"/>
    <w:rsid w:val="00C4326A"/>
    <w:rsid w:val="00C432CD"/>
    <w:rsid w:val="00C43307"/>
    <w:rsid w:val="00C4336A"/>
    <w:rsid w:val="00C43390"/>
    <w:rsid w:val="00C433C2"/>
    <w:rsid w:val="00C43595"/>
    <w:rsid w:val="00C43785"/>
    <w:rsid w:val="00C43C80"/>
    <w:rsid w:val="00C43CC4"/>
    <w:rsid w:val="00C43F6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6EC"/>
    <w:rsid w:val="00C4677D"/>
    <w:rsid w:val="00C467AA"/>
    <w:rsid w:val="00C46900"/>
    <w:rsid w:val="00C4694E"/>
    <w:rsid w:val="00C469A3"/>
    <w:rsid w:val="00C46ABB"/>
    <w:rsid w:val="00C46C39"/>
    <w:rsid w:val="00C47058"/>
    <w:rsid w:val="00C47164"/>
    <w:rsid w:val="00C47201"/>
    <w:rsid w:val="00C472A5"/>
    <w:rsid w:val="00C477A0"/>
    <w:rsid w:val="00C477E4"/>
    <w:rsid w:val="00C4785D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F3"/>
    <w:rsid w:val="00C51109"/>
    <w:rsid w:val="00C511C6"/>
    <w:rsid w:val="00C514B4"/>
    <w:rsid w:val="00C515BE"/>
    <w:rsid w:val="00C5168F"/>
    <w:rsid w:val="00C5173C"/>
    <w:rsid w:val="00C51959"/>
    <w:rsid w:val="00C5228C"/>
    <w:rsid w:val="00C522D9"/>
    <w:rsid w:val="00C522F5"/>
    <w:rsid w:val="00C52485"/>
    <w:rsid w:val="00C52505"/>
    <w:rsid w:val="00C525B9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F5F"/>
    <w:rsid w:val="00C532A0"/>
    <w:rsid w:val="00C53424"/>
    <w:rsid w:val="00C5347A"/>
    <w:rsid w:val="00C534F6"/>
    <w:rsid w:val="00C5389A"/>
    <w:rsid w:val="00C53CDD"/>
    <w:rsid w:val="00C5408D"/>
    <w:rsid w:val="00C542B3"/>
    <w:rsid w:val="00C5435D"/>
    <w:rsid w:val="00C54508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863"/>
    <w:rsid w:val="00C55933"/>
    <w:rsid w:val="00C55EEB"/>
    <w:rsid w:val="00C55F56"/>
    <w:rsid w:val="00C55F69"/>
    <w:rsid w:val="00C560A5"/>
    <w:rsid w:val="00C561A9"/>
    <w:rsid w:val="00C563BA"/>
    <w:rsid w:val="00C566C0"/>
    <w:rsid w:val="00C567FA"/>
    <w:rsid w:val="00C568B8"/>
    <w:rsid w:val="00C56948"/>
    <w:rsid w:val="00C56A4B"/>
    <w:rsid w:val="00C56A80"/>
    <w:rsid w:val="00C56DDD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E74"/>
    <w:rsid w:val="00C62F4F"/>
    <w:rsid w:val="00C62F51"/>
    <w:rsid w:val="00C63338"/>
    <w:rsid w:val="00C633B5"/>
    <w:rsid w:val="00C63454"/>
    <w:rsid w:val="00C6353C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EEF"/>
    <w:rsid w:val="00C64EF7"/>
    <w:rsid w:val="00C64FE9"/>
    <w:rsid w:val="00C651EB"/>
    <w:rsid w:val="00C651EF"/>
    <w:rsid w:val="00C6521F"/>
    <w:rsid w:val="00C652B8"/>
    <w:rsid w:val="00C65367"/>
    <w:rsid w:val="00C65577"/>
    <w:rsid w:val="00C6567E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1E2"/>
    <w:rsid w:val="00C662AA"/>
    <w:rsid w:val="00C6649A"/>
    <w:rsid w:val="00C66572"/>
    <w:rsid w:val="00C6664D"/>
    <w:rsid w:val="00C66AE3"/>
    <w:rsid w:val="00C66AE6"/>
    <w:rsid w:val="00C66B77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D07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79"/>
    <w:rsid w:val="00C727DF"/>
    <w:rsid w:val="00C72815"/>
    <w:rsid w:val="00C72911"/>
    <w:rsid w:val="00C72913"/>
    <w:rsid w:val="00C72D5D"/>
    <w:rsid w:val="00C72FC7"/>
    <w:rsid w:val="00C73143"/>
    <w:rsid w:val="00C7324A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526"/>
    <w:rsid w:val="00C7461E"/>
    <w:rsid w:val="00C74905"/>
    <w:rsid w:val="00C74ACD"/>
    <w:rsid w:val="00C74D85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655"/>
    <w:rsid w:val="00C7674F"/>
    <w:rsid w:val="00C767E2"/>
    <w:rsid w:val="00C768D4"/>
    <w:rsid w:val="00C76AD4"/>
    <w:rsid w:val="00C76B3A"/>
    <w:rsid w:val="00C76C1A"/>
    <w:rsid w:val="00C76C5B"/>
    <w:rsid w:val="00C76DCA"/>
    <w:rsid w:val="00C76E1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80025"/>
    <w:rsid w:val="00C80118"/>
    <w:rsid w:val="00C80129"/>
    <w:rsid w:val="00C801BF"/>
    <w:rsid w:val="00C8023A"/>
    <w:rsid w:val="00C80360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48"/>
    <w:rsid w:val="00C81239"/>
    <w:rsid w:val="00C81461"/>
    <w:rsid w:val="00C8157C"/>
    <w:rsid w:val="00C8173D"/>
    <w:rsid w:val="00C817CD"/>
    <w:rsid w:val="00C8182B"/>
    <w:rsid w:val="00C81905"/>
    <w:rsid w:val="00C81957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82"/>
    <w:rsid w:val="00C827D6"/>
    <w:rsid w:val="00C82A1B"/>
    <w:rsid w:val="00C82A59"/>
    <w:rsid w:val="00C82AD3"/>
    <w:rsid w:val="00C82D3F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E0A"/>
    <w:rsid w:val="00C83ECB"/>
    <w:rsid w:val="00C83ED0"/>
    <w:rsid w:val="00C83F5C"/>
    <w:rsid w:val="00C83FDD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734"/>
    <w:rsid w:val="00C847F9"/>
    <w:rsid w:val="00C84B46"/>
    <w:rsid w:val="00C850F6"/>
    <w:rsid w:val="00C8511E"/>
    <w:rsid w:val="00C851D5"/>
    <w:rsid w:val="00C8520C"/>
    <w:rsid w:val="00C852A0"/>
    <w:rsid w:val="00C853F9"/>
    <w:rsid w:val="00C8547D"/>
    <w:rsid w:val="00C854E4"/>
    <w:rsid w:val="00C85531"/>
    <w:rsid w:val="00C8563A"/>
    <w:rsid w:val="00C858B8"/>
    <w:rsid w:val="00C859E1"/>
    <w:rsid w:val="00C85B18"/>
    <w:rsid w:val="00C85C1A"/>
    <w:rsid w:val="00C85CCE"/>
    <w:rsid w:val="00C85F38"/>
    <w:rsid w:val="00C85F94"/>
    <w:rsid w:val="00C8609E"/>
    <w:rsid w:val="00C860A8"/>
    <w:rsid w:val="00C86406"/>
    <w:rsid w:val="00C865F7"/>
    <w:rsid w:val="00C86A50"/>
    <w:rsid w:val="00C86A83"/>
    <w:rsid w:val="00C86A87"/>
    <w:rsid w:val="00C86A9A"/>
    <w:rsid w:val="00C86AAC"/>
    <w:rsid w:val="00C86B07"/>
    <w:rsid w:val="00C86D8A"/>
    <w:rsid w:val="00C86F2B"/>
    <w:rsid w:val="00C86F6A"/>
    <w:rsid w:val="00C8746E"/>
    <w:rsid w:val="00C87534"/>
    <w:rsid w:val="00C87650"/>
    <w:rsid w:val="00C877DF"/>
    <w:rsid w:val="00C87A2B"/>
    <w:rsid w:val="00C87D61"/>
    <w:rsid w:val="00C87E8C"/>
    <w:rsid w:val="00C87E9C"/>
    <w:rsid w:val="00C87F61"/>
    <w:rsid w:val="00C90100"/>
    <w:rsid w:val="00C90436"/>
    <w:rsid w:val="00C907F8"/>
    <w:rsid w:val="00C90842"/>
    <w:rsid w:val="00C9090D"/>
    <w:rsid w:val="00C90C4D"/>
    <w:rsid w:val="00C90C81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7FF"/>
    <w:rsid w:val="00C92814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D4"/>
    <w:rsid w:val="00C9358A"/>
    <w:rsid w:val="00C9369B"/>
    <w:rsid w:val="00C937C7"/>
    <w:rsid w:val="00C937E4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30E"/>
    <w:rsid w:val="00C954F5"/>
    <w:rsid w:val="00C955E8"/>
    <w:rsid w:val="00C95951"/>
    <w:rsid w:val="00C95A9D"/>
    <w:rsid w:val="00C95AD8"/>
    <w:rsid w:val="00C95B52"/>
    <w:rsid w:val="00C95E84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FD5"/>
    <w:rsid w:val="00C9726A"/>
    <w:rsid w:val="00C972F9"/>
    <w:rsid w:val="00C9764F"/>
    <w:rsid w:val="00C976D9"/>
    <w:rsid w:val="00C97730"/>
    <w:rsid w:val="00C97A32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58"/>
    <w:rsid w:val="00CA0799"/>
    <w:rsid w:val="00CA07E8"/>
    <w:rsid w:val="00CA0942"/>
    <w:rsid w:val="00CA0962"/>
    <w:rsid w:val="00CA09A5"/>
    <w:rsid w:val="00CA09E7"/>
    <w:rsid w:val="00CA0A47"/>
    <w:rsid w:val="00CA0F93"/>
    <w:rsid w:val="00CA10BF"/>
    <w:rsid w:val="00CA12B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2221"/>
    <w:rsid w:val="00CA2396"/>
    <w:rsid w:val="00CA24DC"/>
    <w:rsid w:val="00CA2750"/>
    <w:rsid w:val="00CA2792"/>
    <w:rsid w:val="00CA27C9"/>
    <w:rsid w:val="00CA27CF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616"/>
    <w:rsid w:val="00CA466A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C1"/>
    <w:rsid w:val="00CA4ED5"/>
    <w:rsid w:val="00CA4FB4"/>
    <w:rsid w:val="00CA520C"/>
    <w:rsid w:val="00CA53B8"/>
    <w:rsid w:val="00CA5435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3D0"/>
    <w:rsid w:val="00CA660F"/>
    <w:rsid w:val="00CA6955"/>
    <w:rsid w:val="00CA6BF4"/>
    <w:rsid w:val="00CA6E00"/>
    <w:rsid w:val="00CA6E4C"/>
    <w:rsid w:val="00CA7161"/>
    <w:rsid w:val="00CA7205"/>
    <w:rsid w:val="00CA74A2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D2"/>
    <w:rsid w:val="00CB0904"/>
    <w:rsid w:val="00CB09D8"/>
    <w:rsid w:val="00CB09F5"/>
    <w:rsid w:val="00CB0A29"/>
    <w:rsid w:val="00CB0EB9"/>
    <w:rsid w:val="00CB0F21"/>
    <w:rsid w:val="00CB1038"/>
    <w:rsid w:val="00CB109F"/>
    <w:rsid w:val="00CB114B"/>
    <w:rsid w:val="00CB129B"/>
    <w:rsid w:val="00CB1668"/>
    <w:rsid w:val="00CB16B9"/>
    <w:rsid w:val="00CB17C5"/>
    <w:rsid w:val="00CB19CC"/>
    <w:rsid w:val="00CB1DAF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75"/>
    <w:rsid w:val="00CB2778"/>
    <w:rsid w:val="00CB27E2"/>
    <w:rsid w:val="00CB28E1"/>
    <w:rsid w:val="00CB2A25"/>
    <w:rsid w:val="00CB2BC7"/>
    <w:rsid w:val="00CB2BE2"/>
    <w:rsid w:val="00CB2C99"/>
    <w:rsid w:val="00CB2E4A"/>
    <w:rsid w:val="00CB2F10"/>
    <w:rsid w:val="00CB301A"/>
    <w:rsid w:val="00CB320B"/>
    <w:rsid w:val="00CB3235"/>
    <w:rsid w:val="00CB35E0"/>
    <w:rsid w:val="00CB3670"/>
    <w:rsid w:val="00CB3712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F95"/>
    <w:rsid w:val="00CB5040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616E"/>
    <w:rsid w:val="00CB6304"/>
    <w:rsid w:val="00CB643B"/>
    <w:rsid w:val="00CB6664"/>
    <w:rsid w:val="00CB67BE"/>
    <w:rsid w:val="00CB67C7"/>
    <w:rsid w:val="00CB6985"/>
    <w:rsid w:val="00CB6ADB"/>
    <w:rsid w:val="00CB6F27"/>
    <w:rsid w:val="00CB6F43"/>
    <w:rsid w:val="00CB6FB9"/>
    <w:rsid w:val="00CB7797"/>
    <w:rsid w:val="00CB79BE"/>
    <w:rsid w:val="00CB7C17"/>
    <w:rsid w:val="00CB7CA5"/>
    <w:rsid w:val="00CB7DD0"/>
    <w:rsid w:val="00CB7E45"/>
    <w:rsid w:val="00CB7EBA"/>
    <w:rsid w:val="00CB7EEE"/>
    <w:rsid w:val="00CC00D2"/>
    <w:rsid w:val="00CC0144"/>
    <w:rsid w:val="00CC017E"/>
    <w:rsid w:val="00CC018F"/>
    <w:rsid w:val="00CC0266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110C"/>
    <w:rsid w:val="00CC11AE"/>
    <w:rsid w:val="00CC1346"/>
    <w:rsid w:val="00CC1400"/>
    <w:rsid w:val="00CC1552"/>
    <w:rsid w:val="00CC1582"/>
    <w:rsid w:val="00CC1CA1"/>
    <w:rsid w:val="00CC1DFB"/>
    <w:rsid w:val="00CC1E57"/>
    <w:rsid w:val="00CC1E93"/>
    <w:rsid w:val="00CC1EE1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878"/>
    <w:rsid w:val="00CC2933"/>
    <w:rsid w:val="00CC29DA"/>
    <w:rsid w:val="00CC2B0E"/>
    <w:rsid w:val="00CC2CE2"/>
    <w:rsid w:val="00CC2FE7"/>
    <w:rsid w:val="00CC304A"/>
    <w:rsid w:val="00CC30C0"/>
    <w:rsid w:val="00CC30ED"/>
    <w:rsid w:val="00CC3117"/>
    <w:rsid w:val="00CC322B"/>
    <w:rsid w:val="00CC3724"/>
    <w:rsid w:val="00CC3A11"/>
    <w:rsid w:val="00CC3AE2"/>
    <w:rsid w:val="00CC3BFD"/>
    <w:rsid w:val="00CC3C72"/>
    <w:rsid w:val="00CC3D53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D7"/>
    <w:rsid w:val="00CC52AD"/>
    <w:rsid w:val="00CC5407"/>
    <w:rsid w:val="00CC55A5"/>
    <w:rsid w:val="00CC5701"/>
    <w:rsid w:val="00CC5A04"/>
    <w:rsid w:val="00CC5AAF"/>
    <w:rsid w:val="00CC5C93"/>
    <w:rsid w:val="00CC5CDA"/>
    <w:rsid w:val="00CC5F7E"/>
    <w:rsid w:val="00CC6065"/>
    <w:rsid w:val="00CC609E"/>
    <w:rsid w:val="00CC633A"/>
    <w:rsid w:val="00CC6525"/>
    <w:rsid w:val="00CC6627"/>
    <w:rsid w:val="00CC6D01"/>
    <w:rsid w:val="00CC6DCB"/>
    <w:rsid w:val="00CC7278"/>
    <w:rsid w:val="00CC72A5"/>
    <w:rsid w:val="00CC72F0"/>
    <w:rsid w:val="00CC7373"/>
    <w:rsid w:val="00CC7421"/>
    <w:rsid w:val="00CC7670"/>
    <w:rsid w:val="00CC769F"/>
    <w:rsid w:val="00CC7754"/>
    <w:rsid w:val="00CC77AE"/>
    <w:rsid w:val="00CC77CA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9A6"/>
    <w:rsid w:val="00CD0AB6"/>
    <w:rsid w:val="00CD0F29"/>
    <w:rsid w:val="00CD1017"/>
    <w:rsid w:val="00CD1157"/>
    <w:rsid w:val="00CD133B"/>
    <w:rsid w:val="00CD1689"/>
    <w:rsid w:val="00CD1712"/>
    <w:rsid w:val="00CD1842"/>
    <w:rsid w:val="00CD189F"/>
    <w:rsid w:val="00CD1C9B"/>
    <w:rsid w:val="00CD22FD"/>
    <w:rsid w:val="00CD230B"/>
    <w:rsid w:val="00CD24BE"/>
    <w:rsid w:val="00CD24DB"/>
    <w:rsid w:val="00CD26DD"/>
    <w:rsid w:val="00CD2819"/>
    <w:rsid w:val="00CD28C9"/>
    <w:rsid w:val="00CD2901"/>
    <w:rsid w:val="00CD2990"/>
    <w:rsid w:val="00CD2A2F"/>
    <w:rsid w:val="00CD2A60"/>
    <w:rsid w:val="00CD2AA5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4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C9B"/>
    <w:rsid w:val="00CD5F82"/>
    <w:rsid w:val="00CD622F"/>
    <w:rsid w:val="00CD63BB"/>
    <w:rsid w:val="00CD64CA"/>
    <w:rsid w:val="00CD6BC9"/>
    <w:rsid w:val="00CD6C85"/>
    <w:rsid w:val="00CD6D3D"/>
    <w:rsid w:val="00CD6FCC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A93"/>
    <w:rsid w:val="00CE0B52"/>
    <w:rsid w:val="00CE0B68"/>
    <w:rsid w:val="00CE0BF3"/>
    <w:rsid w:val="00CE0CAB"/>
    <w:rsid w:val="00CE0D5D"/>
    <w:rsid w:val="00CE0D61"/>
    <w:rsid w:val="00CE0E17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8F9"/>
    <w:rsid w:val="00CE1913"/>
    <w:rsid w:val="00CE1953"/>
    <w:rsid w:val="00CE1A81"/>
    <w:rsid w:val="00CE1B43"/>
    <w:rsid w:val="00CE1B67"/>
    <w:rsid w:val="00CE1D19"/>
    <w:rsid w:val="00CE1F5F"/>
    <w:rsid w:val="00CE214E"/>
    <w:rsid w:val="00CE2563"/>
    <w:rsid w:val="00CE26E4"/>
    <w:rsid w:val="00CE2714"/>
    <w:rsid w:val="00CE2AAB"/>
    <w:rsid w:val="00CE2AB1"/>
    <w:rsid w:val="00CE2C64"/>
    <w:rsid w:val="00CE2D45"/>
    <w:rsid w:val="00CE306C"/>
    <w:rsid w:val="00CE3206"/>
    <w:rsid w:val="00CE329F"/>
    <w:rsid w:val="00CE33A6"/>
    <w:rsid w:val="00CE3567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BD"/>
    <w:rsid w:val="00CE4D27"/>
    <w:rsid w:val="00CE4EAC"/>
    <w:rsid w:val="00CE4FC8"/>
    <w:rsid w:val="00CE509B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CD"/>
    <w:rsid w:val="00CE5F70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A34"/>
    <w:rsid w:val="00CE7AF0"/>
    <w:rsid w:val="00CE7E6F"/>
    <w:rsid w:val="00CE7EF0"/>
    <w:rsid w:val="00CF0028"/>
    <w:rsid w:val="00CF015C"/>
    <w:rsid w:val="00CF0486"/>
    <w:rsid w:val="00CF05B9"/>
    <w:rsid w:val="00CF0606"/>
    <w:rsid w:val="00CF0672"/>
    <w:rsid w:val="00CF06FD"/>
    <w:rsid w:val="00CF094D"/>
    <w:rsid w:val="00CF09E0"/>
    <w:rsid w:val="00CF0AE4"/>
    <w:rsid w:val="00CF0B45"/>
    <w:rsid w:val="00CF0B8F"/>
    <w:rsid w:val="00CF0C20"/>
    <w:rsid w:val="00CF0EFB"/>
    <w:rsid w:val="00CF0F34"/>
    <w:rsid w:val="00CF102D"/>
    <w:rsid w:val="00CF118A"/>
    <w:rsid w:val="00CF141A"/>
    <w:rsid w:val="00CF159E"/>
    <w:rsid w:val="00CF173E"/>
    <w:rsid w:val="00CF17FD"/>
    <w:rsid w:val="00CF1D42"/>
    <w:rsid w:val="00CF1D4D"/>
    <w:rsid w:val="00CF1D79"/>
    <w:rsid w:val="00CF20DC"/>
    <w:rsid w:val="00CF2211"/>
    <w:rsid w:val="00CF2817"/>
    <w:rsid w:val="00CF2863"/>
    <w:rsid w:val="00CF28DD"/>
    <w:rsid w:val="00CF29F4"/>
    <w:rsid w:val="00CF2F16"/>
    <w:rsid w:val="00CF2F7E"/>
    <w:rsid w:val="00CF31EC"/>
    <w:rsid w:val="00CF3417"/>
    <w:rsid w:val="00CF369B"/>
    <w:rsid w:val="00CF374D"/>
    <w:rsid w:val="00CF386E"/>
    <w:rsid w:val="00CF392E"/>
    <w:rsid w:val="00CF3996"/>
    <w:rsid w:val="00CF3AC0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CC9"/>
    <w:rsid w:val="00CF4D06"/>
    <w:rsid w:val="00CF4E01"/>
    <w:rsid w:val="00CF4EA0"/>
    <w:rsid w:val="00CF4F78"/>
    <w:rsid w:val="00CF5019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B6"/>
    <w:rsid w:val="00CF5CCA"/>
    <w:rsid w:val="00CF5D49"/>
    <w:rsid w:val="00CF5E70"/>
    <w:rsid w:val="00CF5FDA"/>
    <w:rsid w:val="00CF637E"/>
    <w:rsid w:val="00CF6474"/>
    <w:rsid w:val="00CF6833"/>
    <w:rsid w:val="00CF699D"/>
    <w:rsid w:val="00CF6A94"/>
    <w:rsid w:val="00CF6B1D"/>
    <w:rsid w:val="00CF6DBF"/>
    <w:rsid w:val="00CF6FAA"/>
    <w:rsid w:val="00CF702B"/>
    <w:rsid w:val="00CF71AB"/>
    <w:rsid w:val="00CF7419"/>
    <w:rsid w:val="00CF7551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B2D"/>
    <w:rsid w:val="00D00B4F"/>
    <w:rsid w:val="00D01088"/>
    <w:rsid w:val="00D010AA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C6B"/>
    <w:rsid w:val="00D01D72"/>
    <w:rsid w:val="00D01D87"/>
    <w:rsid w:val="00D01FD1"/>
    <w:rsid w:val="00D0226A"/>
    <w:rsid w:val="00D022C2"/>
    <w:rsid w:val="00D02A0A"/>
    <w:rsid w:val="00D02B7B"/>
    <w:rsid w:val="00D02D31"/>
    <w:rsid w:val="00D02E61"/>
    <w:rsid w:val="00D02F03"/>
    <w:rsid w:val="00D031B4"/>
    <w:rsid w:val="00D032A1"/>
    <w:rsid w:val="00D032F5"/>
    <w:rsid w:val="00D03429"/>
    <w:rsid w:val="00D035CB"/>
    <w:rsid w:val="00D039D4"/>
    <w:rsid w:val="00D03C19"/>
    <w:rsid w:val="00D03C7B"/>
    <w:rsid w:val="00D03D17"/>
    <w:rsid w:val="00D040F1"/>
    <w:rsid w:val="00D041B3"/>
    <w:rsid w:val="00D04334"/>
    <w:rsid w:val="00D04565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B37"/>
    <w:rsid w:val="00D06D1F"/>
    <w:rsid w:val="00D06EAD"/>
    <w:rsid w:val="00D0716C"/>
    <w:rsid w:val="00D0719C"/>
    <w:rsid w:val="00D074E5"/>
    <w:rsid w:val="00D07728"/>
    <w:rsid w:val="00D07759"/>
    <w:rsid w:val="00D077D7"/>
    <w:rsid w:val="00D0792A"/>
    <w:rsid w:val="00D07A7E"/>
    <w:rsid w:val="00D07BA7"/>
    <w:rsid w:val="00D07BF8"/>
    <w:rsid w:val="00D1000D"/>
    <w:rsid w:val="00D10021"/>
    <w:rsid w:val="00D10282"/>
    <w:rsid w:val="00D1067C"/>
    <w:rsid w:val="00D106E1"/>
    <w:rsid w:val="00D107BF"/>
    <w:rsid w:val="00D109AC"/>
    <w:rsid w:val="00D109FB"/>
    <w:rsid w:val="00D1108E"/>
    <w:rsid w:val="00D110B0"/>
    <w:rsid w:val="00D1128F"/>
    <w:rsid w:val="00D113DE"/>
    <w:rsid w:val="00D119C4"/>
    <w:rsid w:val="00D11A73"/>
    <w:rsid w:val="00D11B12"/>
    <w:rsid w:val="00D11DC6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937"/>
    <w:rsid w:val="00D14945"/>
    <w:rsid w:val="00D14A3C"/>
    <w:rsid w:val="00D14A4E"/>
    <w:rsid w:val="00D14D26"/>
    <w:rsid w:val="00D14D91"/>
    <w:rsid w:val="00D14EB4"/>
    <w:rsid w:val="00D1537D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60B3"/>
    <w:rsid w:val="00D160DC"/>
    <w:rsid w:val="00D16195"/>
    <w:rsid w:val="00D16205"/>
    <w:rsid w:val="00D16252"/>
    <w:rsid w:val="00D16274"/>
    <w:rsid w:val="00D16295"/>
    <w:rsid w:val="00D1633A"/>
    <w:rsid w:val="00D16702"/>
    <w:rsid w:val="00D1670F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3D4"/>
    <w:rsid w:val="00D20528"/>
    <w:rsid w:val="00D20535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10AE"/>
    <w:rsid w:val="00D210DF"/>
    <w:rsid w:val="00D21102"/>
    <w:rsid w:val="00D211E9"/>
    <w:rsid w:val="00D2137B"/>
    <w:rsid w:val="00D213BF"/>
    <w:rsid w:val="00D21414"/>
    <w:rsid w:val="00D214E8"/>
    <w:rsid w:val="00D216CD"/>
    <w:rsid w:val="00D218E9"/>
    <w:rsid w:val="00D2191B"/>
    <w:rsid w:val="00D21A18"/>
    <w:rsid w:val="00D21ABA"/>
    <w:rsid w:val="00D21ABC"/>
    <w:rsid w:val="00D21EF4"/>
    <w:rsid w:val="00D21F0F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30DF"/>
    <w:rsid w:val="00D23284"/>
    <w:rsid w:val="00D2359E"/>
    <w:rsid w:val="00D23824"/>
    <w:rsid w:val="00D238FC"/>
    <w:rsid w:val="00D23927"/>
    <w:rsid w:val="00D23A38"/>
    <w:rsid w:val="00D23C7C"/>
    <w:rsid w:val="00D23CDD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AC"/>
    <w:rsid w:val="00D259AB"/>
    <w:rsid w:val="00D25A4B"/>
    <w:rsid w:val="00D25B07"/>
    <w:rsid w:val="00D25B43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1041"/>
    <w:rsid w:val="00D31178"/>
    <w:rsid w:val="00D312B1"/>
    <w:rsid w:val="00D315E6"/>
    <w:rsid w:val="00D31A4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21E"/>
    <w:rsid w:val="00D33433"/>
    <w:rsid w:val="00D33667"/>
    <w:rsid w:val="00D33782"/>
    <w:rsid w:val="00D33800"/>
    <w:rsid w:val="00D338E7"/>
    <w:rsid w:val="00D339F5"/>
    <w:rsid w:val="00D33A8D"/>
    <w:rsid w:val="00D33DF8"/>
    <w:rsid w:val="00D33F9C"/>
    <w:rsid w:val="00D33FA0"/>
    <w:rsid w:val="00D3401F"/>
    <w:rsid w:val="00D340D6"/>
    <w:rsid w:val="00D34269"/>
    <w:rsid w:val="00D34295"/>
    <w:rsid w:val="00D3434B"/>
    <w:rsid w:val="00D346F6"/>
    <w:rsid w:val="00D34772"/>
    <w:rsid w:val="00D34A24"/>
    <w:rsid w:val="00D34A7E"/>
    <w:rsid w:val="00D34DCD"/>
    <w:rsid w:val="00D34E85"/>
    <w:rsid w:val="00D34F67"/>
    <w:rsid w:val="00D350C2"/>
    <w:rsid w:val="00D35392"/>
    <w:rsid w:val="00D3551E"/>
    <w:rsid w:val="00D35772"/>
    <w:rsid w:val="00D35965"/>
    <w:rsid w:val="00D35AAB"/>
    <w:rsid w:val="00D35C54"/>
    <w:rsid w:val="00D35D0F"/>
    <w:rsid w:val="00D35D61"/>
    <w:rsid w:val="00D35F5B"/>
    <w:rsid w:val="00D35F91"/>
    <w:rsid w:val="00D35FB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F4A"/>
    <w:rsid w:val="00D36F4C"/>
    <w:rsid w:val="00D37291"/>
    <w:rsid w:val="00D3729F"/>
    <w:rsid w:val="00D37463"/>
    <w:rsid w:val="00D375A7"/>
    <w:rsid w:val="00D375D0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D9"/>
    <w:rsid w:val="00D41873"/>
    <w:rsid w:val="00D4190E"/>
    <w:rsid w:val="00D41B2E"/>
    <w:rsid w:val="00D41BB9"/>
    <w:rsid w:val="00D41C8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655"/>
    <w:rsid w:val="00D44780"/>
    <w:rsid w:val="00D449F6"/>
    <w:rsid w:val="00D44A7E"/>
    <w:rsid w:val="00D44CD0"/>
    <w:rsid w:val="00D44F72"/>
    <w:rsid w:val="00D452C8"/>
    <w:rsid w:val="00D455C7"/>
    <w:rsid w:val="00D4566A"/>
    <w:rsid w:val="00D45750"/>
    <w:rsid w:val="00D45771"/>
    <w:rsid w:val="00D45AD6"/>
    <w:rsid w:val="00D45B3B"/>
    <w:rsid w:val="00D45C6C"/>
    <w:rsid w:val="00D45CE7"/>
    <w:rsid w:val="00D45F48"/>
    <w:rsid w:val="00D4602A"/>
    <w:rsid w:val="00D460C4"/>
    <w:rsid w:val="00D4648C"/>
    <w:rsid w:val="00D46738"/>
    <w:rsid w:val="00D467A6"/>
    <w:rsid w:val="00D467D2"/>
    <w:rsid w:val="00D46828"/>
    <w:rsid w:val="00D469C5"/>
    <w:rsid w:val="00D46C71"/>
    <w:rsid w:val="00D46C83"/>
    <w:rsid w:val="00D46DBB"/>
    <w:rsid w:val="00D46E19"/>
    <w:rsid w:val="00D46ED3"/>
    <w:rsid w:val="00D46F32"/>
    <w:rsid w:val="00D471CC"/>
    <w:rsid w:val="00D471D8"/>
    <w:rsid w:val="00D47360"/>
    <w:rsid w:val="00D474AC"/>
    <w:rsid w:val="00D474B1"/>
    <w:rsid w:val="00D4751C"/>
    <w:rsid w:val="00D47595"/>
    <w:rsid w:val="00D4780B"/>
    <w:rsid w:val="00D479E5"/>
    <w:rsid w:val="00D47BC0"/>
    <w:rsid w:val="00D47D84"/>
    <w:rsid w:val="00D50792"/>
    <w:rsid w:val="00D5083B"/>
    <w:rsid w:val="00D50B38"/>
    <w:rsid w:val="00D50B43"/>
    <w:rsid w:val="00D50C04"/>
    <w:rsid w:val="00D50CD1"/>
    <w:rsid w:val="00D50F47"/>
    <w:rsid w:val="00D51131"/>
    <w:rsid w:val="00D51469"/>
    <w:rsid w:val="00D516F8"/>
    <w:rsid w:val="00D51750"/>
    <w:rsid w:val="00D51955"/>
    <w:rsid w:val="00D51A4B"/>
    <w:rsid w:val="00D51BE6"/>
    <w:rsid w:val="00D51C2B"/>
    <w:rsid w:val="00D51C3D"/>
    <w:rsid w:val="00D51D8E"/>
    <w:rsid w:val="00D51F66"/>
    <w:rsid w:val="00D51F85"/>
    <w:rsid w:val="00D52606"/>
    <w:rsid w:val="00D526F4"/>
    <w:rsid w:val="00D52711"/>
    <w:rsid w:val="00D52891"/>
    <w:rsid w:val="00D528CF"/>
    <w:rsid w:val="00D529B3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687"/>
    <w:rsid w:val="00D536DF"/>
    <w:rsid w:val="00D536F2"/>
    <w:rsid w:val="00D5383C"/>
    <w:rsid w:val="00D539B9"/>
    <w:rsid w:val="00D539CF"/>
    <w:rsid w:val="00D53A8F"/>
    <w:rsid w:val="00D53BB7"/>
    <w:rsid w:val="00D53C1B"/>
    <w:rsid w:val="00D53CCB"/>
    <w:rsid w:val="00D53F61"/>
    <w:rsid w:val="00D53FE3"/>
    <w:rsid w:val="00D5425F"/>
    <w:rsid w:val="00D54300"/>
    <w:rsid w:val="00D544E4"/>
    <w:rsid w:val="00D545C3"/>
    <w:rsid w:val="00D54C25"/>
    <w:rsid w:val="00D54CAD"/>
    <w:rsid w:val="00D54CF4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3A2"/>
    <w:rsid w:val="00D565A8"/>
    <w:rsid w:val="00D568F7"/>
    <w:rsid w:val="00D56979"/>
    <w:rsid w:val="00D56D22"/>
    <w:rsid w:val="00D56E93"/>
    <w:rsid w:val="00D56FC5"/>
    <w:rsid w:val="00D5710D"/>
    <w:rsid w:val="00D571DB"/>
    <w:rsid w:val="00D572DD"/>
    <w:rsid w:val="00D573FD"/>
    <w:rsid w:val="00D575FE"/>
    <w:rsid w:val="00D576A6"/>
    <w:rsid w:val="00D5778D"/>
    <w:rsid w:val="00D577ED"/>
    <w:rsid w:val="00D5785C"/>
    <w:rsid w:val="00D5793B"/>
    <w:rsid w:val="00D57A64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75F"/>
    <w:rsid w:val="00D6079D"/>
    <w:rsid w:val="00D6082B"/>
    <w:rsid w:val="00D609BE"/>
    <w:rsid w:val="00D60A22"/>
    <w:rsid w:val="00D60B79"/>
    <w:rsid w:val="00D60C80"/>
    <w:rsid w:val="00D6103D"/>
    <w:rsid w:val="00D61291"/>
    <w:rsid w:val="00D61710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B3E"/>
    <w:rsid w:val="00D62B5D"/>
    <w:rsid w:val="00D62D96"/>
    <w:rsid w:val="00D62DEB"/>
    <w:rsid w:val="00D63320"/>
    <w:rsid w:val="00D63776"/>
    <w:rsid w:val="00D637D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F1"/>
    <w:rsid w:val="00D65717"/>
    <w:rsid w:val="00D65A80"/>
    <w:rsid w:val="00D65B2A"/>
    <w:rsid w:val="00D65F23"/>
    <w:rsid w:val="00D65F29"/>
    <w:rsid w:val="00D65F58"/>
    <w:rsid w:val="00D65F6B"/>
    <w:rsid w:val="00D6623D"/>
    <w:rsid w:val="00D662B1"/>
    <w:rsid w:val="00D662EA"/>
    <w:rsid w:val="00D6632B"/>
    <w:rsid w:val="00D6688C"/>
    <w:rsid w:val="00D66A2D"/>
    <w:rsid w:val="00D66A4C"/>
    <w:rsid w:val="00D66C29"/>
    <w:rsid w:val="00D66CAB"/>
    <w:rsid w:val="00D66DEB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100"/>
    <w:rsid w:val="00D70318"/>
    <w:rsid w:val="00D70554"/>
    <w:rsid w:val="00D7068F"/>
    <w:rsid w:val="00D70789"/>
    <w:rsid w:val="00D708A5"/>
    <w:rsid w:val="00D70A50"/>
    <w:rsid w:val="00D70B50"/>
    <w:rsid w:val="00D70BF9"/>
    <w:rsid w:val="00D70D07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5D"/>
    <w:rsid w:val="00D72262"/>
    <w:rsid w:val="00D723F0"/>
    <w:rsid w:val="00D725D1"/>
    <w:rsid w:val="00D727F7"/>
    <w:rsid w:val="00D7296D"/>
    <w:rsid w:val="00D72AFA"/>
    <w:rsid w:val="00D72B27"/>
    <w:rsid w:val="00D72D51"/>
    <w:rsid w:val="00D72FD9"/>
    <w:rsid w:val="00D731B7"/>
    <w:rsid w:val="00D73460"/>
    <w:rsid w:val="00D7350B"/>
    <w:rsid w:val="00D73544"/>
    <w:rsid w:val="00D737DA"/>
    <w:rsid w:val="00D7394F"/>
    <w:rsid w:val="00D73EEC"/>
    <w:rsid w:val="00D73F40"/>
    <w:rsid w:val="00D73FD3"/>
    <w:rsid w:val="00D742F0"/>
    <w:rsid w:val="00D7431F"/>
    <w:rsid w:val="00D7435A"/>
    <w:rsid w:val="00D744B2"/>
    <w:rsid w:val="00D7463B"/>
    <w:rsid w:val="00D746B3"/>
    <w:rsid w:val="00D746CD"/>
    <w:rsid w:val="00D74A26"/>
    <w:rsid w:val="00D74A4F"/>
    <w:rsid w:val="00D74D6D"/>
    <w:rsid w:val="00D74D98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A8"/>
    <w:rsid w:val="00D75CD7"/>
    <w:rsid w:val="00D75D6A"/>
    <w:rsid w:val="00D75DBA"/>
    <w:rsid w:val="00D75F13"/>
    <w:rsid w:val="00D75F36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26E"/>
    <w:rsid w:val="00D7756E"/>
    <w:rsid w:val="00D77573"/>
    <w:rsid w:val="00D775EE"/>
    <w:rsid w:val="00D776C4"/>
    <w:rsid w:val="00D77808"/>
    <w:rsid w:val="00D77837"/>
    <w:rsid w:val="00D7784A"/>
    <w:rsid w:val="00D77A2F"/>
    <w:rsid w:val="00D77C35"/>
    <w:rsid w:val="00D77C3F"/>
    <w:rsid w:val="00D77DF1"/>
    <w:rsid w:val="00D800E2"/>
    <w:rsid w:val="00D80118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5F8"/>
    <w:rsid w:val="00D81D63"/>
    <w:rsid w:val="00D81FF9"/>
    <w:rsid w:val="00D82049"/>
    <w:rsid w:val="00D82090"/>
    <w:rsid w:val="00D820F6"/>
    <w:rsid w:val="00D82169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796"/>
    <w:rsid w:val="00D837C0"/>
    <w:rsid w:val="00D838A1"/>
    <w:rsid w:val="00D838AC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97"/>
    <w:rsid w:val="00D83FDC"/>
    <w:rsid w:val="00D83FF5"/>
    <w:rsid w:val="00D840DA"/>
    <w:rsid w:val="00D842AD"/>
    <w:rsid w:val="00D84346"/>
    <w:rsid w:val="00D84421"/>
    <w:rsid w:val="00D84BCE"/>
    <w:rsid w:val="00D84C56"/>
    <w:rsid w:val="00D84CE5"/>
    <w:rsid w:val="00D84FEF"/>
    <w:rsid w:val="00D8508E"/>
    <w:rsid w:val="00D850EB"/>
    <w:rsid w:val="00D8549A"/>
    <w:rsid w:val="00D85504"/>
    <w:rsid w:val="00D85621"/>
    <w:rsid w:val="00D8572F"/>
    <w:rsid w:val="00D85824"/>
    <w:rsid w:val="00D8589B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A84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DC5"/>
    <w:rsid w:val="00D87EFE"/>
    <w:rsid w:val="00D87F24"/>
    <w:rsid w:val="00D87F76"/>
    <w:rsid w:val="00D90055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2B6"/>
    <w:rsid w:val="00D91364"/>
    <w:rsid w:val="00D913D5"/>
    <w:rsid w:val="00D9149D"/>
    <w:rsid w:val="00D91688"/>
    <w:rsid w:val="00D918A8"/>
    <w:rsid w:val="00D9199F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F75"/>
    <w:rsid w:val="00D930C7"/>
    <w:rsid w:val="00D93191"/>
    <w:rsid w:val="00D931A7"/>
    <w:rsid w:val="00D9375D"/>
    <w:rsid w:val="00D938A7"/>
    <w:rsid w:val="00D93938"/>
    <w:rsid w:val="00D93C7A"/>
    <w:rsid w:val="00D93C8E"/>
    <w:rsid w:val="00D93C92"/>
    <w:rsid w:val="00D93DBC"/>
    <w:rsid w:val="00D93E2B"/>
    <w:rsid w:val="00D93E6B"/>
    <w:rsid w:val="00D94157"/>
    <w:rsid w:val="00D9416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E7"/>
    <w:rsid w:val="00D94A05"/>
    <w:rsid w:val="00D94A08"/>
    <w:rsid w:val="00D94A61"/>
    <w:rsid w:val="00D94AA6"/>
    <w:rsid w:val="00D94B8E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A54"/>
    <w:rsid w:val="00D96B03"/>
    <w:rsid w:val="00D96B6E"/>
    <w:rsid w:val="00D96D78"/>
    <w:rsid w:val="00D97219"/>
    <w:rsid w:val="00D972B7"/>
    <w:rsid w:val="00D97402"/>
    <w:rsid w:val="00D97913"/>
    <w:rsid w:val="00D9794C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8F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DB"/>
    <w:rsid w:val="00DA3605"/>
    <w:rsid w:val="00DA3660"/>
    <w:rsid w:val="00DA36A6"/>
    <w:rsid w:val="00DA37AF"/>
    <w:rsid w:val="00DA3825"/>
    <w:rsid w:val="00DA3B28"/>
    <w:rsid w:val="00DA3DA3"/>
    <w:rsid w:val="00DA3FFB"/>
    <w:rsid w:val="00DA4035"/>
    <w:rsid w:val="00DA40F9"/>
    <w:rsid w:val="00DA4118"/>
    <w:rsid w:val="00DA4270"/>
    <w:rsid w:val="00DA46AA"/>
    <w:rsid w:val="00DA4792"/>
    <w:rsid w:val="00DA490F"/>
    <w:rsid w:val="00DA4A1A"/>
    <w:rsid w:val="00DA5339"/>
    <w:rsid w:val="00DA53A6"/>
    <w:rsid w:val="00DA54E9"/>
    <w:rsid w:val="00DA5666"/>
    <w:rsid w:val="00DA56D8"/>
    <w:rsid w:val="00DA5B7A"/>
    <w:rsid w:val="00DA5BD0"/>
    <w:rsid w:val="00DA5C6E"/>
    <w:rsid w:val="00DA5CE5"/>
    <w:rsid w:val="00DA5EFA"/>
    <w:rsid w:val="00DA5F80"/>
    <w:rsid w:val="00DA5FEB"/>
    <w:rsid w:val="00DA6026"/>
    <w:rsid w:val="00DA605F"/>
    <w:rsid w:val="00DA60E9"/>
    <w:rsid w:val="00DA643F"/>
    <w:rsid w:val="00DA65D2"/>
    <w:rsid w:val="00DA6726"/>
    <w:rsid w:val="00DA6847"/>
    <w:rsid w:val="00DA6903"/>
    <w:rsid w:val="00DA6963"/>
    <w:rsid w:val="00DA69EF"/>
    <w:rsid w:val="00DA6A0E"/>
    <w:rsid w:val="00DA6A25"/>
    <w:rsid w:val="00DA6BA9"/>
    <w:rsid w:val="00DA6CA1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558"/>
    <w:rsid w:val="00DA77BA"/>
    <w:rsid w:val="00DA790B"/>
    <w:rsid w:val="00DA7B79"/>
    <w:rsid w:val="00DA7C0E"/>
    <w:rsid w:val="00DA7C47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9C"/>
    <w:rsid w:val="00DB09D4"/>
    <w:rsid w:val="00DB0AEC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DEF"/>
    <w:rsid w:val="00DB2028"/>
    <w:rsid w:val="00DB2186"/>
    <w:rsid w:val="00DB225A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4257"/>
    <w:rsid w:val="00DB42FA"/>
    <w:rsid w:val="00DB49DA"/>
    <w:rsid w:val="00DB4DF3"/>
    <w:rsid w:val="00DB4F40"/>
    <w:rsid w:val="00DB5031"/>
    <w:rsid w:val="00DB50DD"/>
    <w:rsid w:val="00DB50FA"/>
    <w:rsid w:val="00DB53FB"/>
    <w:rsid w:val="00DB54E2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60B"/>
    <w:rsid w:val="00DB77DC"/>
    <w:rsid w:val="00DB7988"/>
    <w:rsid w:val="00DB7BB8"/>
    <w:rsid w:val="00DB7D5D"/>
    <w:rsid w:val="00DB7E09"/>
    <w:rsid w:val="00DB7E9A"/>
    <w:rsid w:val="00DB7ECE"/>
    <w:rsid w:val="00DB7F21"/>
    <w:rsid w:val="00DC02A9"/>
    <w:rsid w:val="00DC037C"/>
    <w:rsid w:val="00DC06EB"/>
    <w:rsid w:val="00DC083B"/>
    <w:rsid w:val="00DC085B"/>
    <w:rsid w:val="00DC094D"/>
    <w:rsid w:val="00DC097D"/>
    <w:rsid w:val="00DC09C7"/>
    <w:rsid w:val="00DC0A32"/>
    <w:rsid w:val="00DC0B47"/>
    <w:rsid w:val="00DC0D41"/>
    <w:rsid w:val="00DC0E43"/>
    <w:rsid w:val="00DC10CC"/>
    <w:rsid w:val="00DC152F"/>
    <w:rsid w:val="00DC16C6"/>
    <w:rsid w:val="00DC1BB5"/>
    <w:rsid w:val="00DC1C01"/>
    <w:rsid w:val="00DC1EEB"/>
    <w:rsid w:val="00DC20FA"/>
    <w:rsid w:val="00DC2115"/>
    <w:rsid w:val="00DC2231"/>
    <w:rsid w:val="00DC2306"/>
    <w:rsid w:val="00DC236E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44"/>
    <w:rsid w:val="00DC3594"/>
    <w:rsid w:val="00DC3880"/>
    <w:rsid w:val="00DC3BA5"/>
    <w:rsid w:val="00DC3BB1"/>
    <w:rsid w:val="00DC3CEB"/>
    <w:rsid w:val="00DC3EE7"/>
    <w:rsid w:val="00DC40C8"/>
    <w:rsid w:val="00DC40D7"/>
    <w:rsid w:val="00DC45C9"/>
    <w:rsid w:val="00DC46CA"/>
    <w:rsid w:val="00DC46CB"/>
    <w:rsid w:val="00DC4717"/>
    <w:rsid w:val="00DC527E"/>
    <w:rsid w:val="00DC53DA"/>
    <w:rsid w:val="00DC55D6"/>
    <w:rsid w:val="00DC577E"/>
    <w:rsid w:val="00DC58B5"/>
    <w:rsid w:val="00DC59A8"/>
    <w:rsid w:val="00DC5B51"/>
    <w:rsid w:val="00DC5CC7"/>
    <w:rsid w:val="00DC5DA5"/>
    <w:rsid w:val="00DC5E60"/>
    <w:rsid w:val="00DC5E95"/>
    <w:rsid w:val="00DC5EB7"/>
    <w:rsid w:val="00DC5FAB"/>
    <w:rsid w:val="00DC5FC2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5A4"/>
    <w:rsid w:val="00DC7989"/>
    <w:rsid w:val="00DC7AE9"/>
    <w:rsid w:val="00DC7B53"/>
    <w:rsid w:val="00DC7DD0"/>
    <w:rsid w:val="00DC7EA1"/>
    <w:rsid w:val="00DC7EE8"/>
    <w:rsid w:val="00DD029B"/>
    <w:rsid w:val="00DD052D"/>
    <w:rsid w:val="00DD054B"/>
    <w:rsid w:val="00DD06D0"/>
    <w:rsid w:val="00DD0868"/>
    <w:rsid w:val="00DD09D0"/>
    <w:rsid w:val="00DD0A2C"/>
    <w:rsid w:val="00DD0CFE"/>
    <w:rsid w:val="00DD0D0D"/>
    <w:rsid w:val="00DD0D78"/>
    <w:rsid w:val="00DD0E13"/>
    <w:rsid w:val="00DD1065"/>
    <w:rsid w:val="00DD14F4"/>
    <w:rsid w:val="00DD157D"/>
    <w:rsid w:val="00DD19A5"/>
    <w:rsid w:val="00DD1C35"/>
    <w:rsid w:val="00DD2179"/>
    <w:rsid w:val="00DD25FA"/>
    <w:rsid w:val="00DD263A"/>
    <w:rsid w:val="00DD2A2D"/>
    <w:rsid w:val="00DD2A93"/>
    <w:rsid w:val="00DD2B51"/>
    <w:rsid w:val="00DD2B86"/>
    <w:rsid w:val="00DD2CDD"/>
    <w:rsid w:val="00DD2D01"/>
    <w:rsid w:val="00DD2F0C"/>
    <w:rsid w:val="00DD2F67"/>
    <w:rsid w:val="00DD2FA0"/>
    <w:rsid w:val="00DD31D9"/>
    <w:rsid w:val="00DD31E2"/>
    <w:rsid w:val="00DD3294"/>
    <w:rsid w:val="00DD330B"/>
    <w:rsid w:val="00DD3340"/>
    <w:rsid w:val="00DD33DF"/>
    <w:rsid w:val="00DD37A7"/>
    <w:rsid w:val="00DD3A15"/>
    <w:rsid w:val="00DD3F4C"/>
    <w:rsid w:val="00DD3F6C"/>
    <w:rsid w:val="00DD3F7D"/>
    <w:rsid w:val="00DD40B1"/>
    <w:rsid w:val="00DD40CE"/>
    <w:rsid w:val="00DD4210"/>
    <w:rsid w:val="00DD4522"/>
    <w:rsid w:val="00DD47BC"/>
    <w:rsid w:val="00DD4D48"/>
    <w:rsid w:val="00DD4EFC"/>
    <w:rsid w:val="00DD4F5C"/>
    <w:rsid w:val="00DD4F64"/>
    <w:rsid w:val="00DD519D"/>
    <w:rsid w:val="00DD5202"/>
    <w:rsid w:val="00DD524B"/>
    <w:rsid w:val="00DD5250"/>
    <w:rsid w:val="00DD52D9"/>
    <w:rsid w:val="00DD52F7"/>
    <w:rsid w:val="00DD5360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AD1"/>
    <w:rsid w:val="00DD6B06"/>
    <w:rsid w:val="00DD6C1E"/>
    <w:rsid w:val="00DD6D18"/>
    <w:rsid w:val="00DD6D5C"/>
    <w:rsid w:val="00DD6D90"/>
    <w:rsid w:val="00DD6E24"/>
    <w:rsid w:val="00DD6E65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C0F"/>
    <w:rsid w:val="00DD7CDF"/>
    <w:rsid w:val="00DD7D3D"/>
    <w:rsid w:val="00DD7DFF"/>
    <w:rsid w:val="00DE00C1"/>
    <w:rsid w:val="00DE00ED"/>
    <w:rsid w:val="00DE02F0"/>
    <w:rsid w:val="00DE0358"/>
    <w:rsid w:val="00DE03C5"/>
    <w:rsid w:val="00DE0513"/>
    <w:rsid w:val="00DE057D"/>
    <w:rsid w:val="00DE05B2"/>
    <w:rsid w:val="00DE05D6"/>
    <w:rsid w:val="00DE08CA"/>
    <w:rsid w:val="00DE09F8"/>
    <w:rsid w:val="00DE0A03"/>
    <w:rsid w:val="00DE0DC0"/>
    <w:rsid w:val="00DE0DCA"/>
    <w:rsid w:val="00DE0FFA"/>
    <w:rsid w:val="00DE1360"/>
    <w:rsid w:val="00DE140B"/>
    <w:rsid w:val="00DE1559"/>
    <w:rsid w:val="00DE1560"/>
    <w:rsid w:val="00DE1611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A5F"/>
    <w:rsid w:val="00DE2AF4"/>
    <w:rsid w:val="00DE2B96"/>
    <w:rsid w:val="00DE2BB4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B4"/>
    <w:rsid w:val="00DE3C84"/>
    <w:rsid w:val="00DE3CC4"/>
    <w:rsid w:val="00DE3F7E"/>
    <w:rsid w:val="00DE421A"/>
    <w:rsid w:val="00DE43A5"/>
    <w:rsid w:val="00DE43B5"/>
    <w:rsid w:val="00DE4489"/>
    <w:rsid w:val="00DE462C"/>
    <w:rsid w:val="00DE464E"/>
    <w:rsid w:val="00DE46B3"/>
    <w:rsid w:val="00DE48AD"/>
    <w:rsid w:val="00DE48E9"/>
    <w:rsid w:val="00DE4A62"/>
    <w:rsid w:val="00DE4A75"/>
    <w:rsid w:val="00DE4B40"/>
    <w:rsid w:val="00DE4B7D"/>
    <w:rsid w:val="00DE4C5B"/>
    <w:rsid w:val="00DE4E41"/>
    <w:rsid w:val="00DE51FF"/>
    <w:rsid w:val="00DE528A"/>
    <w:rsid w:val="00DE52CA"/>
    <w:rsid w:val="00DE54F9"/>
    <w:rsid w:val="00DE552C"/>
    <w:rsid w:val="00DE5560"/>
    <w:rsid w:val="00DE55A0"/>
    <w:rsid w:val="00DE56BA"/>
    <w:rsid w:val="00DE56CA"/>
    <w:rsid w:val="00DE5792"/>
    <w:rsid w:val="00DE58AF"/>
    <w:rsid w:val="00DE5BAD"/>
    <w:rsid w:val="00DE5D4E"/>
    <w:rsid w:val="00DE5E2F"/>
    <w:rsid w:val="00DE619E"/>
    <w:rsid w:val="00DE6346"/>
    <w:rsid w:val="00DE6444"/>
    <w:rsid w:val="00DE672B"/>
    <w:rsid w:val="00DE67F9"/>
    <w:rsid w:val="00DE6822"/>
    <w:rsid w:val="00DE685F"/>
    <w:rsid w:val="00DE693F"/>
    <w:rsid w:val="00DE6982"/>
    <w:rsid w:val="00DE6D33"/>
    <w:rsid w:val="00DE6D58"/>
    <w:rsid w:val="00DE6FD2"/>
    <w:rsid w:val="00DE7095"/>
    <w:rsid w:val="00DE71FD"/>
    <w:rsid w:val="00DE76C6"/>
    <w:rsid w:val="00DE779A"/>
    <w:rsid w:val="00DE784C"/>
    <w:rsid w:val="00DE7A20"/>
    <w:rsid w:val="00DE7A4A"/>
    <w:rsid w:val="00DF0286"/>
    <w:rsid w:val="00DF046F"/>
    <w:rsid w:val="00DF054B"/>
    <w:rsid w:val="00DF07D8"/>
    <w:rsid w:val="00DF0946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8C5"/>
    <w:rsid w:val="00DF1B0E"/>
    <w:rsid w:val="00DF1D85"/>
    <w:rsid w:val="00DF1EAC"/>
    <w:rsid w:val="00DF1F17"/>
    <w:rsid w:val="00DF1F48"/>
    <w:rsid w:val="00DF259F"/>
    <w:rsid w:val="00DF261B"/>
    <w:rsid w:val="00DF263B"/>
    <w:rsid w:val="00DF2699"/>
    <w:rsid w:val="00DF26D7"/>
    <w:rsid w:val="00DF2806"/>
    <w:rsid w:val="00DF28DB"/>
    <w:rsid w:val="00DF2AAD"/>
    <w:rsid w:val="00DF2C3D"/>
    <w:rsid w:val="00DF2C4D"/>
    <w:rsid w:val="00DF2C79"/>
    <w:rsid w:val="00DF2D8A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8E8"/>
    <w:rsid w:val="00DF5C98"/>
    <w:rsid w:val="00DF5D01"/>
    <w:rsid w:val="00DF5D40"/>
    <w:rsid w:val="00DF5EF4"/>
    <w:rsid w:val="00DF5F38"/>
    <w:rsid w:val="00DF6031"/>
    <w:rsid w:val="00DF60D2"/>
    <w:rsid w:val="00DF6301"/>
    <w:rsid w:val="00DF6379"/>
    <w:rsid w:val="00DF63DE"/>
    <w:rsid w:val="00DF64E1"/>
    <w:rsid w:val="00DF651A"/>
    <w:rsid w:val="00DF65FF"/>
    <w:rsid w:val="00DF66D3"/>
    <w:rsid w:val="00DF676C"/>
    <w:rsid w:val="00DF6781"/>
    <w:rsid w:val="00DF68E3"/>
    <w:rsid w:val="00DF6A92"/>
    <w:rsid w:val="00DF6B20"/>
    <w:rsid w:val="00DF6CEC"/>
    <w:rsid w:val="00DF6D42"/>
    <w:rsid w:val="00DF700E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717"/>
    <w:rsid w:val="00E007CD"/>
    <w:rsid w:val="00E0087A"/>
    <w:rsid w:val="00E008F3"/>
    <w:rsid w:val="00E00A29"/>
    <w:rsid w:val="00E00DF2"/>
    <w:rsid w:val="00E00FCB"/>
    <w:rsid w:val="00E0103C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EAF"/>
    <w:rsid w:val="00E01FE4"/>
    <w:rsid w:val="00E01FFD"/>
    <w:rsid w:val="00E020CA"/>
    <w:rsid w:val="00E02156"/>
    <w:rsid w:val="00E021C3"/>
    <w:rsid w:val="00E02213"/>
    <w:rsid w:val="00E0248F"/>
    <w:rsid w:val="00E0259D"/>
    <w:rsid w:val="00E0261C"/>
    <w:rsid w:val="00E02721"/>
    <w:rsid w:val="00E0278F"/>
    <w:rsid w:val="00E028A3"/>
    <w:rsid w:val="00E02946"/>
    <w:rsid w:val="00E02A76"/>
    <w:rsid w:val="00E02A9E"/>
    <w:rsid w:val="00E02D8B"/>
    <w:rsid w:val="00E02E47"/>
    <w:rsid w:val="00E02EF3"/>
    <w:rsid w:val="00E03001"/>
    <w:rsid w:val="00E03140"/>
    <w:rsid w:val="00E034C0"/>
    <w:rsid w:val="00E03686"/>
    <w:rsid w:val="00E036A5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733"/>
    <w:rsid w:val="00E04760"/>
    <w:rsid w:val="00E0485E"/>
    <w:rsid w:val="00E04914"/>
    <w:rsid w:val="00E04B0F"/>
    <w:rsid w:val="00E04CEA"/>
    <w:rsid w:val="00E04D98"/>
    <w:rsid w:val="00E05029"/>
    <w:rsid w:val="00E05090"/>
    <w:rsid w:val="00E05183"/>
    <w:rsid w:val="00E05332"/>
    <w:rsid w:val="00E0545A"/>
    <w:rsid w:val="00E055B4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E6B"/>
    <w:rsid w:val="00E05EC1"/>
    <w:rsid w:val="00E05F09"/>
    <w:rsid w:val="00E06030"/>
    <w:rsid w:val="00E063E7"/>
    <w:rsid w:val="00E06562"/>
    <w:rsid w:val="00E0656F"/>
    <w:rsid w:val="00E066B0"/>
    <w:rsid w:val="00E06960"/>
    <w:rsid w:val="00E06A27"/>
    <w:rsid w:val="00E06A92"/>
    <w:rsid w:val="00E06BD1"/>
    <w:rsid w:val="00E06D63"/>
    <w:rsid w:val="00E06D6A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91"/>
    <w:rsid w:val="00E07CC9"/>
    <w:rsid w:val="00E07E5B"/>
    <w:rsid w:val="00E07EAA"/>
    <w:rsid w:val="00E07EB3"/>
    <w:rsid w:val="00E07EDB"/>
    <w:rsid w:val="00E07F98"/>
    <w:rsid w:val="00E100A6"/>
    <w:rsid w:val="00E102C1"/>
    <w:rsid w:val="00E102D6"/>
    <w:rsid w:val="00E1030F"/>
    <w:rsid w:val="00E10466"/>
    <w:rsid w:val="00E10567"/>
    <w:rsid w:val="00E10595"/>
    <w:rsid w:val="00E10680"/>
    <w:rsid w:val="00E1081A"/>
    <w:rsid w:val="00E10820"/>
    <w:rsid w:val="00E10AF4"/>
    <w:rsid w:val="00E10B40"/>
    <w:rsid w:val="00E10C3A"/>
    <w:rsid w:val="00E10DEF"/>
    <w:rsid w:val="00E11010"/>
    <w:rsid w:val="00E1118B"/>
    <w:rsid w:val="00E11465"/>
    <w:rsid w:val="00E11613"/>
    <w:rsid w:val="00E117F3"/>
    <w:rsid w:val="00E1180D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612"/>
    <w:rsid w:val="00E12639"/>
    <w:rsid w:val="00E127D7"/>
    <w:rsid w:val="00E1282D"/>
    <w:rsid w:val="00E128AB"/>
    <w:rsid w:val="00E12CA0"/>
    <w:rsid w:val="00E12D2E"/>
    <w:rsid w:val="00E12EF6"/>
    <w:rsid w:val="00E12FD2"/>
    <w:rsid w:val="00E13163"/>
    <w:rsid w:val="00E1361C"/>
    <w:rsid w:val="00E13682"/>
    <w:rsid w:val="00E13800"/>
    <w:rsid w:val="00E138A4"/>
    <w:rsid w:val="00E13948"/>
    <w:rsid w:val="00E139BE"/>
    <w:rsid w:val="00E13C82"/>
    <w:rsid w:val="00E13D7D"/>
    <w:rsid w:val="00E13E04"/>
    <w:rsid w:val="00E13E9F"/>
    <w:rsid w:val="00E14096"/>
    <w:rsid w:val="00E141AB"/>
    <w:rsid w:val="00E14236"/>
    <w:rsid w:val="00E142B3"/>
    <w:rsid w:val="00E14559"/>
    <w:rsid w:val="00E14585"/>
    <w:rsid w:val="00E145DF"/>
    <w:rsid w:val="00E14735"/>
    <w:rsid w:val="00E14815"/>
    <w:rsid w:val="00E149B3"/>
    <w:rsid w:val="00E14B30"/>
    <w:rsid w:val="00E14C2B"/>
    <w:rsid w:val="00E14D39"/>
    <w:rsid w:val="00E14E41"/>
    <w:rsid w:val="00E14F8A"/>
    <w:rsid w:val="00E150BC"/>
    <w:rsid w:val="00E152C7"/>
    <w:rsid w:val="00E154C3"/>
    <w:rsid w:val="00E15592"/>
    <w:rsid w:val="00E15651"/>
    <w:rsid w:val="00E157CD"/>
    <w:rsid w:val="00E15906"/>
    <w:rsid w:val="00E15A50"/>
    <w:rsid w:val="00E15B72"/>
    <w:rsid w:val="00E15C4C"/>
    <w:rsid w:val="00E16160"/>
    <w:rsid w:val="00E161F4"/>
    <w:rsid w:val="00E16214"/>
    <w:rsid w:val="00E16243"/>
    <w:rsid w:val="00E1627D"/>
    <w:rsid w:val="00E165ED"/>
    <w:rsid w:val="00E166AE"/>
    <w:rsid w:val="00E16741"/>
    <w:rsid w:val="00E1690D"/>
    <w:rsid w:val="00E16ABF"/>
    <w:rsid w:val="00E16BCA"/>
    <w:rsid w:val="00E174BD"/>
    <w:rsid w:val="00E17563"/>
    <w:rsid w:val="00E1757D"/>
    <w:rsid w:val="00E1778E"/>
    <w:rsid w:val="00E17818"/>
    <w:rsid w:val="00E17A52"/>
    <w:rsid w:val="00E17BAF"/>
    <w:rsid w:val="00E17F8A"/>
    <w:rsid w:val="00E200E4"/>
    <w:rsid w:val="00E20451"/>
    <w:rsid w:val="00E204BE"/>
    <w:rsid w:val="00E20556"/>
    <w:rsid w:val="00E2097F"/>
    <w:rsid w:val="00E209B6"/>
    <w:rsid w:val="00E20A41"/>
    <w:rsid w:val="00E20AE1"/>
    <w:rsid w:val="00E20B22"/>
    <w:rsid w:val="00E20D60"/>
    <w:rsid w:val="00E20E48"/>
    <w:rsid w:val="00E21174"/>
    <w:rsid w:val="00E21215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732"/>
    <w:rsid w:val="00E22A09"/>
    <w:rsid w:val="00E22A31"/>
    <w:rsid w:val="00E22A6D"/>
    <w:rsid w:val="00E22A81"/>
    <w:rsid w:val="00E22AA2"/>
    <w:rsid w:val="00E22C59"/>
    <w:rsid w:val="00E22D00"/>
    <w:rsid w:val="00E23080"/>
    <w:rsid w:val="00E23136"/>
    <w:rsid w:val="00E2336E"/>
    <w:rsid w:val="00E233C3"/>
    <w:rsid w:val="00E2347C"/>
    <w:rsid w:val="00E2371E"/>
    <w:rsid w:val="00E23754"/>
    <w:rsid w:val="00E2381D"/>
    <w:rsid w:val="00E23A98"/>
    <w:rsid w:val="00E23BB7"/>
    <w:rsid w:val="00E23BC1"/>
    <w:rsid w:val="00E23D64"/>
    <w:rsid w:val="00E23DD7"/>
    <w:rsid w:val="00E23FF1"/>
    <w:rsid w:val="00E241EE"/>
    <w:rsid w:val="00E24273"/>
    <w:rsid w:val="00E24596"/>
    <w:rsid w:val="00E248C0"/>
    <w:rsid w:val="00E24ACC"/>
    <w:rsid w:val="00E24BE4"/>
    <w:rsid w:val="00E24CCF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C36"/>
    <w:rsid w:val="00E25CDE"/>
    <w:rsid w:val="00E25DEB"/>
    <w:rsid w:val="00E25E55"/>
    <w:rsid w:val="00E25E76"/>
    <w:rsid w:val="00E25E85"/>
    <w:rsid w:val="00E25FCE"/>
    <w:rsid w:val="00E260DB"/>
    <w:rsid w:val="00E261B7"/>
    <w:rsid w:val="00E26332"/>
    <w:rsid w:val="00E26353"/>
    <w:rsid w:val="00E263B1"/>
    <w:rsid w:val="00E26464"/>
    <w:rsid w:val="00E264CE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868"/>
    <w:rsid w:val="00E279AF"/>
    <w:rsid w:val="00E27B4E"/>
    <w:rsid w:val="00E27E8D"/>
    <w:rsid w:val="00E3003E"/>
    <w:rsid w:val="00E30052"/>
    <w:rsid w:val="00E3024E"/>
    <w:rsid w:val="00E302B4"/>
    <w:rsid w:val="00E302B9"/>
    <w:rsid w:val="00E304D5"/>
    <w:rsid w:val="00E30766"/>
    <w:rsid w:val="00E30950"/>
    <w:rsid w:val="00E3095A"/>
    <w:rsid w:val="00E30A73"/>
    <w:rsid w:val="00E30B0C"/>
    <w:rsid w:val="00E30BF3"/>
    <w:rsid w:val="00E30C9A"/>
    <w:rsid w:val="00E30D08"/>
    <w:rsid w:val="00E30DD1"/>
    <w:rsid w:val="00E30F3B"/>
    <w:rsid w:val="00E31181"/>
    <w:rsid w:val="00E3129F"/>
    <w:rsid w:val="00E312AA"/>
    <w:rsid w:val="00E31519"/>
    <w:rsid w:val="00E316FA"/>
    <w:rsid w:val="00E31BBF"/>
    <w:rsid w:val="00E31CBA"/>
    <w:rsid w:val="00E31CCC"/>
    <w:rsid w:val="00E31D51"/>
    <w:rsid w:val="00E31FBC"/>
    <w:rsid w:val="00E3216B"/>
    <w:rsid w:val="00E32241"/>
    <w:rsid w:val="00E32366"/>
    <w:rsid w:val="00E3241D"/>
    <w:rsid w:val="00E3256C"/>
    <w:rsid w:val="00E3265B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E7"/>
    <w:rsid w:val="00E3344E"/>
    <w:rsid w:val="00E334F8"/>
    <w:rsid w:val="00E337BB"/>
    <w:rsid w:val="00E339F5"/>
    <w:rsid w:val="00E33B81"/>
    <w:rsid w:val="00E33BDE"/>
    <w:rsid w:val="00E33C7B"/>
    <w:rsid w:val="00E33CFC"/>
    <w:rsid w:val="00E34151"/>
    <w:rsid w:val="00E341D2"/>
    <w:rsid w:val="00E342CC"/>
    <w:rsid w:val="00E3438C"/>
    <w:rsid w:val="00E345CF"/>
    <w:rsid w:val="00E34829"/>
    <w:rsid w:val="00E348FF"/>
    <w:rsid w:val="00E3498B"/>
    <w:rsid w:val="00E34993"/>
    <w:rsid w:val="00E34B43"/>
    <w:rsid w:val="00E34BB1"/>
    <w:rsid w:val="00E35287"/>
    <w:rsid w:val="00E35461"/>
    <w:rsid w:val="00E3548F"/>
    <w:rsid w:val="00E35759"/>
    <w:rsid w:val="00E35762"/>
    <w:rsid w:val="00E35797"/>
    <w:rsid w:val="00E359C7"/>
    <w:rsid w:val="00E35AC0"/>
    <w:rsid w:val="00E35C44"/>
    <w:rsid w:val="00E35EA9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40214"/>
    <w:rsid w:val="00E403A7"/>
    <w:rsid w:val="00E40449"/>
    <w:rsid w:val="00E4087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8E9"/>
    <w:rsid w:val="00E41C10"/>
    <w:rsid w:val="00E41CC0"/>
    <w:rsid w:val="00E41E5D"/>
    <w:rsid w:val="00E420E8"/>
    <w:rsid w:val="00E42109"/>
    <w:rsid w:val="00E42292"/>
    <w:rsid w:val="00E42431"/>
    <w:rsid w:val="00E4287E"/>
    <w:rsid w:val="00E428C3"/>
    <w:rsid w:val="00E42C62"/>
    <w:rsid w:val="00E42FC5"/>
    <w:rsid w:val="00E43215"/>
    <w:rsid w:val="00E43416"/>
    <w:rsid w:val="00E434C7"/>
    <w:rsid w:val="00E434DC"/>
    <w:rsid w:val="00E43629"/>
    <w:rsid w:val="00E437D5"/>
    <w:rsid w:val="00E43A39"/>
    <w:rsid w:val="00E43A77"/>
    <w:rsid w:val="00E43C6E"/>
    <w:rsid w:val="00E43DB1"/>
    <w:rsid w:val="00E43EAC"/>
    <w:rsid w:val="00E43F1B"/>
    <w:rsid w:val="00E44097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1E9"/>
    <w:rsid w:val="00E45262"/>
    <w:rsid w:val="00E45351"/>
    <w:rsid w:val="00E45444"/>
    <w:rsid w:val="00E4586D"/>
    <w:rsid w:val="00E458E4"/>
    <w:rsid w:val="00E45996"/>
    <w:rsid w:val="00E45A01"/>
    <w:rsid w:val="00E45A19"/>
    <w:rsid w:val="00E45AD7"/>
    <w:rsid w:val="00E45C67"/>
    <w:rsid w:val="00E45DB1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E0"/>
    <w:rsid w:val="00E46FD0"/>
    <w:rsid w:val="00E47015"/>
    <w:rsid w:val="00E475C1"/>
    <w:rsid w:val="00E47603"/>
    <w:rsid w:val="00E47673"/>
    <w:rsid w:val="00E476A7"/>
    <w:rsid w:val="00E4796D"/>
    <w:rsid w:val="00E479C0"/>
    <w:rsid w:val="00E47BC2"/>
    <w:rsid w:val="00E47D91"/>
    <w:rsid w:val="00E50382"/>
    <w:rsid w:val="00E50671"/>
    <w:rsid w:val="00E506B6"/>
    <w:rsid w:val="00E50759"/>
    <w:rsid w:val="00E50909"/>
    <w:rsid w:val="00E50957"/>
    <w:rsid w:val="00E50A04"/>
    <w:rsid w:val="00E50AC5"/>
    <w:rsid w:val="00E50DAA"/>
    <w:rsid w:val="00E50E4F"/>
    <w:rsid w:val="00E50F3E"/>
    <w:rsid w:val="00E510C1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E31"/>
    <w:rsid w:val="00E52022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900"/>
    <w:rsid w:val="00E53A1F"/>
    <w:rsid w:val="00E54050"/>
    <w:rsid w:val="00E54199"/>
    <w:rsid w:val="00E54238"/>
    <w:rsid w:val="00E5457E"/>
    <w:rsid w:val="00E54657"/>
    <w:rsid w:val="00E54675"/>
    <w:rsid w:val="00E5471F"/>
    <w:rsid w:val="00E549DD"/>
    <w:rsid w:val="00E54CF7"/>
    <w:rsid w:val="00E54D23"/>
    <w:rsid w:val="00E54D2E"/>
    <w:rsid w:val="00E54F09"/>
    <w:rsid w:val="00E5514F"/>
    <w:rsid w:val="00E55202"/>
    <w:rsid w:val="00E55276"/>
    <w:rsid w:val="00E552FE"/>
    <w:rsid w:val="00E55444"/>
    <w:rsid w:val="00E554BB"/>
    <w:rsid w:val="00E5589B"/>
    <w:rsid w:val="00E55A33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9F"/>
    <w:rsid w:val="00E602C8"/>
    <w:rsid w:val="00E6048B"/>
    <w:rsid w:val="00E60492"/>
    <w:rsid w:val="00E604BD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1310"/>
    <w:rsid w:val="00E61471"/>
    <w:rsid w:val="00E6156C"/>
    <w:rsid w:val="00E6163A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C36"/>
    <w:rsid w:val="00E62C86"/>
    <w:rsid w:val="00E62DBD"/>
    <w:rsid w:val="00E62EBA"/>
    <w:rsid w:val="00E63140"/>
    <w:rsid w:val="00E631BE"/>
    <w:rsid w:val="00E632B3"/>
    <w:rsid w:val="00E633C4"/>
    <w:rsid w:val="00E63716"/>
    <w:rsid w:val="00E637B7"/>
    <w:rsid w:val="00E637F2"/>
    <w:rsid w:val="00E6383B"/>
    <w:rsid w:val="00E63F9C"/>
    <w:rsid w:val="00E640D2"/>
    <w:rsid w:val="00E64122"/>
    <w:rsid w:val="00E6428D"/>
    <w:rsid w:val="00E6444F"/>
    <w:rsid w:val="00E64481"/>
    <w:rsid w:val="00E645B6"/>
    <w:rsid w:val="00E646DF"/>
    <w:rsid w:val="00E64706"/>
    <w:rsid w:val="00E64A17"/>
    <w:rsid w:val="00E64A98"/>
    <w:rsid w:val="00E64AED"/>
    <w:rsid w:val="00E64F79"/>
    <w:rsid w:val="00E64FDD"/>
    <w:rsid w:val="00E6523F"/>
    <w:rsid w:val="00E652D0"/>
    <w:rsid w:val="00E65417"/>
    <w:rsid w:val="00E65457"/>
    <w:rsid w:val="00E6575A"/>
    <w:rsid w:val="00E65CAF"/>
    <w:rsid w:val="00E65CD8"/>
    <w:rsid w:val="00E65EAF"/>
    <w:rsid w:val="00E65F9F"/>
    <w:rsid w:val="00E66153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AF"/>
    <w:rsid w:val="00E67F55"/>
    <w:rsid w:val="00E700C7"/>
    <w:rsid w:val="00E700ED"/>
    <w:rsid w:val="00E70128"/>
    <w:rsid w:val="00E7012C"/>
    <w:rsid w:val="00E70134"/>
    <w:rsid w:val="00E70707"/>
    <w:rsid w:val="00E70723"/>
    <w:rsid w:val="00E707E5"/>
    <w:rsid w:val="00E70A54"/>
    <w:rsid w:val="00E70B08"/>
    <w:rsid w:val="00E70B7B"/>
    <w:rsid w:val="00E70C6D"/>
    <w:rsid w:val="00E70FCF"/>
    <w:rsid w:val="00E7101C"/>
    <w:rsid w:val="00E710E6"/>
    <w:rsid w:val="00E712A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31E7"/>
    <w:rsid w:val="00E733EB"/>
    <w:rsid w:val="00E73433"/>
    <w:rsid w:val="00E734AF"/>
    <w:rsid w:val="00E734C6"/>
    <w:rsid w:val="00E73575"/>
    <w:rsid w:val="00E736C8"/>
    <w:rsid w:val="00E73770"/>
    <w:rsid w:val="00E73899"/>
    <w:rsid w:val="00E73B2A"/>
    <w:rsid w:val="00E73E70"/>
    <w:rsid w:val="00E73EE9"/>
    <w:rsid w:val="00E74189"/>
    <w:rsid w:val="00E74212"/>
    <w:rsid w:val="00E7424D"/>
    <w:rsid w:val="00E743DB"/>
    <w:rsid w:val="00E746A6"/>
    <w:rsid w:val="00E74797"/>
    <w:rsid w:val="00E74879"/>
    <w:rsid w:val="00E74A0D"/>
    <w:rsid w:val="00E74A52"/>
    <w:rsid w:val="00E74B14"/>
    <w:rsid w:val="00E74B8C"/>
    <w:rsid w:val="00E74E22"/>
    <w:rsid w:val="00E74ECC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11F"/>
    <w:rsid w:val="00E76263"/>
    <w:rsid w:val="00E76335"/>
    <w:rsid w:val="00E763EA"/>
    <w:rsid w:val="00E7678C"/>
    <w:rsid w:val="00E76895"/>
    <w:rsid w:val="00E76971"/>
    <w:rsid w:val="00E76A41"/>
    <w:rsid w:val="00E76ACE"/>
    <w:rsid w:val="00E76AD4"/>
    <w:rsid w:val="00E76C37"/>
    <w:rsid w:val="00E76CB8"/>
    <w:rsid w:val="00E76D2F"/>
    <w:rsid w:val="00E76E08"/>
    <w:rsid w:val="00E76E19"/>
    <w:rsid w:val="00E7714E"/>
    <w:rsid w:val="00E77205"/>
    <w:rsid w:val="00E772E8"/>
    <w:rsid w:val="00E77348"/>
    <w:rsid w:val="00E774A1"/>
    <w:rsid w:val="00E77C66"/>
    <w:rsid w:val="00E800EA"/>
    <w:rsid w:val="00E80124"/>
    <w:rsid w:val="00E8023F"/>
    <w:rsid w:val="00E80361"/>
    <w:rsid w:val="00E803A8"/>
    <w:rsid w:val="00E807AA"/>
    <w:rsid w:val="00E807EE"/>
    <w:rsid w:val="00E80CAA"/>
    <w:rsid w:val="00E80E36"/>
    <w:rsid w:val="00E80EB4"/>
    <w:rsid w:val="00E810D7"/>
    <w:rsid w:val="00E812BB"/>
    <w:rsid w:val="00E813A0"/>
    <w:rsid w:val="00E813B2"/>
    <w:rsid w:val="00E814C6"/>
    <w:rsid w:val="00E8156D"/>
    <w:rsid w:val="00E8159A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C35"/>
    <w:rsid w:val="00E82C98"/>
    <w:rsid w:val="00E82EBD"/>
    <w:rsid w:val="00E82EE4"/>
    <w:rsid w:val="00E8314F"/>
    <w:rsid w:val="00E8323F"/>
    <w:rsid w:val="00E83410"/>
    <w:rsid w:val="00E83AD0"/>
    <w:rsid w:val="00E83F74"/>
    <w:rsid w:val="00E8409A"/>
    <w:rsid w:val="00E843A7"/>
    <w:rsid w:val="00E84693"/>
    <w:rsid w:val="00E8471C"/>
    <w:rsid w:val="00E84A7A"/>
    <w:rsid w:val="00E84AE5"/>
    <w:rsid w:val="00E84E07"/>
    <w:rsid w:val="00E84EA5"/>
    <w:rsid w:val="00E85086"/>
    <w:rsid w:val="00E85276"/>
    <w:rsid w:val="00E85290"/>
    <w:rsid w:val="00E854AA"/>
    <w:rsid w:val="00E854B2"/>
    <w:rsid w:val="00E85563"/>
    <w:rsid w:val="00E856EF"/>
    <w:rsid w:val="00E856FB"/>
    <w:rsid w:val="00E858C4"/>
    <w:rsid w:val="00E85985"/>
    <w:rsid w:val="00E85A5B"/>
    <w:rsid w:val="00E85DF1"/>
    <w:rsid w:val="00E85FAC"/>
    <w:rsid w:val="00E8600F"/>
    <w:rsid w:val="00E86114"/>
    <w:rsid w:val="00E86303"/>
    <w:rsid w:val="00E8658D"/>
    <w:rsid w:val="00E865AC"/>
    <w:rsid w:val="00E865D2"/>
    <w:rsid w:val="00E865DB"/>
    <w:rsid w:val="00E865E6"/>
    <w:rsid w:val="00E86746"/>
    <w:rsid w:val="00E8681D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900DE"/>
    <w:rsid w:val="00E900FA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CF3"/>
    <w:rsid w:val="00E90E65"/>
    <w:rsid w:val="00E90E66"/>
    <w:rsid w:val="00E90ED4"/>
    <w:rsid w:val="00E910EE"/>
    <w:rsid w:val="00E91267"/>
    <w:rsid w:val="00E9132C"/>
    <w:rsid w:val="00E914C3"/>
    <w:rsid w:val="00E91590"/>
    <w:rsid w:val="00E91A19"/>
    <w:rsid w:val="00E91A86"/>
    <w:rsid w:val="00E91B48"/>
    <w:rsid w:val="00E91B88"/>
    <w:rsid w:val="00E91C80"/>
    <w:rsid w:val="00E91D94"/>
    <w:rsid w:val="00E91E32"/>
    <w:rsid w:val="00E920C4"/>
    <w:rsid w:val="00E923FF"/>
    <w:rsid w:val="00E92426"/>
    <w:rsid w:val="00E924A6"/>
    <w:rsid w:val="00E92552"/>
    <w:rsid w:val="00E9274D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778"/>
    <w:rsid w:val="00E9379F"/>
    <w:rsid w:val="00E9386D"/>
    <w:rsid w:val="00E93968"/>
    <w:rsid w:val="00E93D69"/>
    <w:rsid w:val="00E93E40"/>
    <w:rsid w:val="00E93EA3"/>
    <w:rsid w:val="00E93FA8"/>
    <w:rsid w:val="00E93FC3"/>
    <w:rsid w:val="00E94454"/>
    <w:rsid w:val="00E94562"/>
    <w:rsid w:val="00E945F2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8C"/>
    <w:rsid w:val="00E953D6"/>
    <w:rsid w:val="00E95432"/>
    <w:rsid w:val="00E954DF"/>
    <w:rsid w:val="00E955BA"/>
    <w:rsid w:val="00E956D7"/>
    <w:rsid w:val="00E9575A"/>
    <w:rsid w:val="00E95762"/>
    <w:rsid w:val="00E958E2"/>
    <w:rsid w:val="00E95921"/>
    <w:rsid w:val="00E95A64"/>
    <w:rsid w:val="00E95BEB"/>
    <w:rsid w:val="00E95D06"/>
    <w:rsid w:val="00E95D9F"/>
    <w:rsid w:val="00E960E1"/>
    <w:rsid w:val="00E963D6"/>
    <w:rsid w:val="00E963F1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C7"/>
    <w:rsid w:val="00E977F9"/>
    <w:rsid w:val="00E978B1"/>
    <w:rsid w:val="00E97ADB"/>
    <w:rsid w:val="00E97B2A"/>
    <w:rsid w:val="00E97E7B"/>
    <w:rsid w:val="00E97FE2"/>
    <w:rsid w:val="00EA007F"/>
    <w:rsid w:val="00EA00FD"/>
    <w:rsid w:val="00EA016A"/>
    <w:rsid w:val="00EA02AB"/>
    <w:rsid w:val="00EA03DA"/>
    <w:rsid w:val="00EA06AE"/>
    <w:rsid w:val="00EA07B2"/>
    <w:rsid w:val="00EA0849"/>
    <w:rsid w:val="00EA0990"/>
    <w:rsid w:val="00EA0B50"/>
    <w:rsid w:val="00EA0B51"/>
    <w:rsid w:val="00EA0B58"/>
    <w:rsid w:val="00EA0C77"/>
    <w:rsid w:val="00EA0E0C"/>
    <w:rsid w:val="00EA0E36"/>
    <w:rsid w:val="00EA0EAB"/>
    <w:rsid w:val="00EA1104"/>
    <w:rsid w:val="00EA1110"/>
    <w:rsid w:val="00EA1526"/>
    <w:rsid w:val="00EA1795"/>
    <w:rsid w:val="00EA17A5"/>
    <w:rsid w:val="00EA1A2A"/>
    <w:rsid w:val="00EA1D2A"/>
    <w:rsid w:val="00EA1DAA"/>
    <w:rsid w:val="00EA1EE7"/>
    <w:rsid w:val="00EA1F1E"/>
    <w:rsid w:val="00EA20C1"/>
    <w:rsid w:val="00EA213D"/>
    <w:rsid w:val="00EA225F"/>
    <w:rsid w:val="00EA23F4"/>
    <w:rsid w:val="00EA2513"/>
    <w:rsid w:val="00EA2638"/>
    <w:rsid w:val="00EA2741"/>
    <w:rsid w:val="00EA2749"/>
    <w:rsid w:val="00EA2757"/>
    <w:rsid w:val="00EA2B9C"/>
    <w:rsid w:val="00EA2C73"/>
    <w:rsid w:val="00EA2DC2"/>
    <w:rsid w:val="00EA32AA"/>
    <w:rsid w:val="00EA338E"/>
    <w:rsid w:val="00EA3695"/>
    <w:rsid w:val="00EA36EF"/>
    <w:rsid w:val="00EA3F37"/>
    <w:rsid w:val="00EA3FD8"/>
    <w:rsid w:val="00EA40BA"/>
    <w:rsid w:val="00EA430A"/>
    <w:rsid w:val="00EA43FB"/>
    <w:rsid w:val="00EA4445"/>
    <w:rsid w:val="00EA460E"/>
    <w:rsid w:val="00EA468E"/>
    <w:rsid w:val="00EA479B"/>
    <w:rsid w:val="00EA49B6"/>
    <w:rsid w:val="00EA4A6A"/>
    <w:rsid w:val="00EA4B80"/>
    <w:rsid w:val="00EA4C09"/>
    <w:rsid w:val="00EA50D7"/>
    <w:rsid w:val="00EA513D"/>
    <w:rsid w:val="00EA5206"/>
    <w:rsid w:val="00EA565F"/>
    <w:rsid w:val="00EA577C"/>
    <w:rsid w:val="00EA5878"/>
    <w:rsid w:val="00EA589A"/>
    <w:rsid w:val="00EA5E53"/>
    <w:rsid w:val="00EA5E75"/>
    <w:rsid w:val="00EA5EF1"/>
    <w:rsid w:val="00EA61C8"/>
    <w:rsid w:val="00EA625D"/>
    <w:rsid w:val="00EA6286"/>
    <w:rsid w:val="00EA63DE"/>
    <w:rsid w:val="00EA668B"/>
    <w:rsid w:val="00EA69B6"/>
    <w:rsid w:val="00EA6A86"/>
    <w:rsid w:val="00EA6AF6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881"/>
    <w:rsid w:val="00EA79AE"/>
    <w:rsid w:val="00EA7CEC"/>
    <w:rsid w:val="00EA7E9F"/>
    <w:rsid w:val="00EB003C"/>
    <w:rsid w:val="00EB0196"/>
    <w:rsid w:val="00EB0287"/>
    <w:rsid w:val="00EB02C0"/>
    <w:rsid w:val="00EB05C1"/>
    <w:rsid w:val="00EB0766"/>
    <w:rsid w:val="00EB0853"/>
    <w:rsid w:val="00EB09D9"/>
    <w:rsid w:val="00EB0B74"/>
    <w:rsid w:val="00EB0D47"/>
    <w:rsid w:val="00EB0D9F"/>
    <w:rsid w:val="00EB0F75"/>
    <w:rsid w:val="00EB11D7"/>
    <w:rsid w:val="00EB1344"/>
    <w:rsid w:val="00EB1A7B"/>
    <w:rsid w:val="00EB1B23"/>
    <w:rsid w:val="00EB1BA3"/>
    <w:rsid w:val="00EB1C97"/>
    <w:rsid w:val="00EB202A"/>
    <w:rsid w:val="00EB20B6"/>
    <w:rsid w:val="00EB2138"/>
    <w:rsid w:val="00EB21D5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54E"/>
    <w:rsid w:val="00EB4619"/>
    <w:rsid w:val="00EB46A1"/>
    <w:rsid w:val="00EB4851"/>
    <w:rsid w:val="00EB48F6"/>
    <w:rsid w:val="00EB4AF1"/>
    <w:rsid w:val="00EB4BA2"/>
    <w:rsid w:val="00EB4BBB"/>
    <w:rsid w:val="00EB4FA3"/>
    <w:rsid w:val="00EB503D"/>
    <w:rsid w:val="00EB5167"/>
    <w:rsid w:val="00EB524C"/>
    <w:rsid w:val="00EB52F3"/>
    <w:rsid w:val="00EB57AB"/>
    <w:rsid w:val="00EB5A6D"/>
    <w:rsid w:val="00EB5BDF"/>
    <w:rsid w:val="00EB5BF4"/>
    <w:rsid w:val="00EB5D8E"/>
    <w:rsid w:val="00EB6167"/>
    <w:rsid w:val="00EB616E"/>
    <w:rsid w:val="00EB6231"/>
    <w:rsid w:val="00EB62BF"/>
    <w:rsid w:val="00EB6372"/>
    <w:rsid w:val="00EB63D0"/>
    <w:rsid w:val="00EB6495"/>
    <w:rsid w:val="00EB64C2"/>
    <w:rsid w:val="00EB6608"/>
    <w:rsid w:val="00EB664E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381"/>
    <w:rsid w:val="00EB7421"/>
    <w:rsid w:val="00EB7533"/>
    <w:rsid w:val="00EB7616"/>
    <w:rsid w:val="00EB7628"/>
    <w:rsid w:val="00EB76F8"/>
    <w:rsid w:val="00EB76FF"/>
    <w:rsid w:val="00EB777A"/>
    <w:rsid w:val="00EB7834"/>
    <w:rsid w:val="00EB78B9"/>
    <w:rsid w:val="00EC0004"/>
    <w:rsid w:val="00EC0367"/>
    <w:rsid w:val="00EC04C2"/>
    <w:rsid w:val="00EC05D1"/>
    <w:rsid w:val="00EC082E"/>
    <w:rsid w:val="00EC0A25"/>
    <w:rsid w:val="00EC0B24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C0B"/>
    <w:rsid w:val="00EC1C25"/>
    <w:rsid w:val="00EC1F1E"/>
    <w:rsid w:val="00EC2103"/>
    <w:rsid w:val="00EC23CC"/>
    <w:rsid w:val="00EC2466"/>
    <w:rsid w:val="00EC2670"/>
    <w:rsid w:val="00EC2817"/>
    <w:rsid w:val="00EC29CF"/>
    <w:rsid w:val="00EC2ABE"/>
    <w:rsid w:val="00EC2E0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D8"/>
    <w:rsid w:val="00EC3FC8"/>
    <w:rsid w:val="00EC4087"/>
    <w:rsid w:val="00EC40C0"/>
    <w:rsid w:val="00EC43E8"/>
    <w:rsid w:val="00EC4639"/>
    <w:rsid w:val="00EC46C9"/>
    <w:rsid w:val="00EC46D0"/>
    <w:rsid w:val="00EC4737"/>
    <w:rsid w:val="00EC4A2C"/>
    <w:rsid w:val="00EC4FA9"/>
    <w:rsid w:val="00EC5047"/>
    <w:rsid w:val="00EC5147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291"/>
    <w:rsid w:val="00EC62D7"/>
    <w:rsid w:val="00EC63BF"/>
    <w:rsid w:val="00EC64AE"/>
    <w:rsid w:val="00EC668B"/>
    <w:rsid w:val="00EC6E8E"/>
    <w:rsid w:val="00EC6F31"/>
    <w:rsid w:val="00EC7312"/>
    <w:rsid w:val="00EC7336"/>
    <w:rsid w:val="00EC7490"/>
    <w:rsid w:val="00EC76CF"/>
    <w:rsid w:val="00EC7BCF"/>
    <w:rsid w:val="00EC7BDA"/>
    <w:rsid w:val="00EC7C95"/>
    <w:rsid w:val="00EC7FE3"/>
    <w:rsid w:val="00ED02F7"/>
    <w:rsid w:val="00ED0611"/>
    <w:rsid w:val="00ED079D"/>
    <w:rsid w:val="00ED081D"/>
    <w:rsid w:val="00ED0847"/>
    <w:rsid w:val="00ED0933"/>
    <w:rsid w:val="00ED09A6"/>
    <w:rsid w:val="00ED0B94"/>
    <w:rsid w:val="00ED0C77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E13"/>
    <w:rsid w:val="00ED2FB7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D1"/>
    <w:rsid w:val="00ED4617"/>
    <w:rsid w:val="00ED466A"/>
    <w:rsid w:val="00ED46AB"/>
    <w:rsid w:val="00ED477F"/>
    <w:rsid w:val="00ED47EF"/>
    <w:rsid w:val="00ED4B20"/>
    <w:rsid w:val="00ED4BD3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67F"/>
    <w:rsid w:val="00ED56CC"/>
    <w:rsid w:val="00ED59A9"/>
    <w:rsid w:val="00ED5AAC"/>
    <w:rsid w:val="00ED5C03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E48"/>
    <w:rsid w:val="00ED6E69"/>
    <w:rsid w:val="00ED6F39"/>
    <w:rsid w:val="00ED6F56"/>
    <w:rsid w:val="00ED70C2"/>
    <w:rsid w:val="00ED7409"/>
    <w:rsid w:val="00ED747C"/>
    <w:rsid w:val="00ED75FD"/>
    <w:rsid w:val="00ED765F"/>
    <w:rsid w:val="00ED7919"/>
    <w:rsid w:val="00ED7960"/>
    <w:rsid w:val="00ED79FD"/>
    <w:rsid w:val="00ED7A57"/>
    <w:rsid w:val="00ED7A5E"/>
    <w:rsid w:val="00ED7AB7"/>
    <w:rsid w:val="00ED7BA2"/>
    <w:rsid w:val="00ED7DFC"/>
    <w:rsid w:val="00ED7E96"/>
    <w:rsid w:val="00ED7FE7"/>
    <w:rsid w:val="00ED7FEA"/>
    <w:rsid w:val="00EE0115"/>
    <w:rsid w:val="00EE011F"/>
    <w:rsid w:val="00EE0429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251"/>
    <w:rsid w:val="00EE14CD"/>
    <w:rsid w:val="00EE15BA"/>
    <w:rsid w:val="00EE16EF"/>
    <w:rsid w:val="00EE16F4"/>
    <w:rsid w:val="00EE192E"/>
    <w:rsid w:val="00EE19AE"/>
    <w:rsid w:val="00EE1C3B"/>
    <w:rsid w:val="00EE1D80"/>
    <w:rsid w:val="00EE1F3E"/>
    <w:rsid w:val="00EE1F5A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30F"/>
    <w:rsid w:val="00EE33FA"/>
    <w:rsid w:val="00EE3452"/>
    <w:rsid w:val="00EE3476"/>
    <w:rsid w:val="00EE359E"/>
    <w:rsid w:val="00EE35B3"/>
    <w:rsid w:val="00EE3618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CE"/>
    <w:rsid w:val="00EE50CA"/>
    <w:rsid w:val="00EE5111"/>
    <w:rsid w:val="00EE560B"/>
    <w:rsid w:val="00EE566E"/>
    <w:rsid w:val="00EE56B5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68"/>
    <w:rsid w:val="00EE693A"/>
    <w:rsid w:val="00EE6A4E"/>
    <w:rsid w:val="00EE6ACA"/>
    <w:rsid w:val="00EE6CAA"/>
    <w:rsid w:val="00EE6CE8"/>
    <w:rsid w:val="00EE707B"/>
    <w:rsid w:val="00EE73C4"/>
    <w:rsid w:val="00EE7655"/>
    <w:rsid w:val="00EE7695"/>
    <w:rsid w:val="00EE76BA"/>
    <w:rsid w:val="00EE7721"/>
    <w:rsid w:val="00EE7851"/>
    <w:rsid w:val="00EE799B"/>
    <w:rsid w:val="00EE7AC8"/>
    <w:rsid w:val="00EE7BE5"/>
    <w:rsid w:val="00EE7BED"/>
    <w:rsid w:val="00EE7DAE"/>
    <w:rsid w:val="00EE7E32"/>
    <w:rsid w:val="00EE7F23"/>
    <w:rsid w:val="00EF00D2"/>
    <w:rsid w:val="00EF014B"/>
    <w:rsid w:val="00EF0245"/>
    <w:rsid w:val="00EF0567"/>
    <w:rsid w:val="00EF0641"/>
    <w:rsid w:val="00EF06FB"/>
    <w:rsid w:val="00EF07D4"/>
    <w:rsid w:val="00EF080A"/>
    <w:rsid w:val="00EF0A28"/>
    <w:rsid w:val="00EF0DFD"/>
    <w:rsid w:val="00EF102C"/>
    <w:rsid w:val="00EF13A4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2280"/>
    <w:rsid w:val="00EF233D"/>
    <w:rsid w:val="00EF264F"/>
    <w:rsid w:val="00EF26FC"/>
    <w:rsid w:val="00EF293E"/>
    <w:rsid w:val="00EF29CE"/>
    <w:rsid w:val="00EF29F5"/>
    <w:rsid w:val="00EF2BA9"/>
    <w:rsid w:val="00EF2BE0"/>
    <w:rsid w:val="00EF2C8C"/>
    <w:rsid w:val="00EF2DAC"/>
    <w:rsid w:val="00EF2DE1"/>
    <w:rsid w:val="00EF2E00"/>
    <w:rsid w:val="00EF3060"/>
    <w:rsid w:val="00EF3068"/>
    <w:rsid w:val="00EF3331"/>
    <w:rsid w:val="00EF33F0"/>
    <w:rsid w:val="00EF37BD"/>
    <w:rsid w:val="00EF3BC4"/>
    <w:rsid w:val="00EF3BED"/>
    <w:rsid w:val="00EF3C44"/>
    <w:rsid w:val="00EF3C78"/>
    <w:rsid w:val="00EF3CAA"/>
    <w:rsid w:val="00EF3CEF"/>
    <w:rsid w:val="00EF3E33"/>
    <w:rsid w:val="00EF4052"/>
    <w:rsid w:val="00EF40A1"/>
    <w:rsid w:val="00EF4386"/>
    <w:rsid w:val="00EF47FD"/>
    <w:rsid w:val="00EF488B"/>
    <w:rsid w:val="00EF4A28"/>
    <w:rsid w:val="00EF4A64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A6"/>
    <w:rsid w:val="00EF59D8"/>
    <w:rsid w:val="00EF5A74"/>
    <w:rsid w:val="00EF5AF1"/>
    <w:rsid w:val="00EF5E9B"/>
    <w:rsid w:val="00EF5F9B"/>
    <w:rsid w:val="00EF5FB4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7065"/>
    <w:rsid w:val="00EF7135"/>
    <w:rsid w:val="00EF72B2"/>
    <w:rsid w:val="00EF73FA"/>
    <w:rsid w:val="00EF791B"/>
    <w:rsid w:val="00EF7A62"/>
    <w:rsid w:val="00EF7C1E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905"/>
    <w:rsid w:val="00F00913"/>
    <w:rsid w:val="00F00981"/>
    <w:rsid w:val="00F00B0A"/>
    <w:rsid w:val="00F00B1E"/>
    <w:rsid w:val="00F00BA4"/>
    <w:rsid w:val="00F00C76"/>
    <w:rsid w:val="00F00C79"/>
    <w:rsid w:val="00F00EFA"/>
    <w:rsid w:val="00F00F65"/>
    <w:rsid w:val="00F01125"/>
    <w:rsid w:val="00F01171"/>
    <w:rsid w:val="00F0150C"/>
    <w:rsid w:val="00F0158C"/>
    <w:rsid w:val="00F01679"/>
    <w:rsid w:val="00F017B1"/>
    <w:rsid w:val="00F01864"/>
    <w:rsid w:val="00F018D0"/>
    <w:rsid w:val="00F01AB3"/>
    <w:rsid w:val="00F01C3F"/>
    <w:rsid w:val="00F01C71"/>
    <w:rsid w:val="00F01F34"/>
    <w:rsid w:val="00F022AE"/>
    <w:rsid w:val="00F027A0"/>
    <w:rsid w:val="00F027F9"/>
    <w:rsid w:val="00F028FF"/>
    <w:rsid w:val="00F029B6"/>
    <w:rsid w:val="00F02BC4"/>
    <w:rsid w:val="00F02CA1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604"/>
    <w:rsid w:val="00F04630"/>
    <w:rsid w:val="00F0478F"/>
    <w:rsid w:val="00F04B98"/>
    <w:rsid w:val="00F04DC7"/>
    <w:rsid w:val="00F04E34"/>
    <w:rsid w:val="00F051C1"/>
    <w:rsid w:val="00F05260"/>
    <w:rsid w:val="00F05400"/>
    <w:rsid w:val="00F0568A"/>
    <w:rsid w:val="00F0579A"/>
    <w:rsid w:val="00F059C7"/>
    <w:rsid w:val="00F05AE0"/>
    <w:rsid w:val="00F05BEA"/>
    <w:rsid w:val="00F05D47"/>
    <w:rsid w:val="00F05D4B"/>
    <w:rsid w:val="00F0601E"/>
    <w:rsid w:val="00F0616B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70"/>
    <w:rsid w:val="00F10517"/>
    <w:rsid w:val="00F106AF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60"/>
    <w:rsid w:val="00F1107F"/>
    <w:rsid w:val="00F110A2"/>
    <w:rsid w:val="00F1115A"/>
    <w:rsid w:val="00F112E5"/>
    <w:rsid w:val="00F113A4"/>
    <w:rsid w:val="00F116FB"/>
    <w:rsid w:val="00F11770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ED"/>
    <w:rsid w:val="00F12454"/>
    <w:rsid w:val="00F12A03"/>
    <w:rsid w:val="00F12C1B"/>
    <w:rsid w:val="00F12E99"/>
    <w:rsid w:val="00F12F8E"/>
    <w:rsid w:val="00F13014"/>
    <w:rsid w:val="00F130C3"/>
    <w:rsid w:val="00F13312"/>
    <w:rsid w:val="00F1344F"/>
    <w:rsid w:val="00F136A8"/>
    <w:rsid w:val="00F136AC"/>
    <w:rsid w:val="00F138FF"/>
    <w:rsid w:val="00F13907"/>
    <w:rsid w:val="00F13BA0"/>
    <w:rsid w:val="00F13BA4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642"/>
    <w:rsid w:val="00F14A26"/>
    <w:rsid w:val="00F14CA9"/>
    <w:rsid w:val="00F14E1D"/>
    <w:rsid w:val="00F14F58"/>
    <w:rsid w:val="00F15135"/>
    <w:rsid w:val="00F15239"/>
    <w:rsid w:val="00F153A3"/>
    <w:rsid w:val="00F153E9"/>
    <w:rsid w:val="00F15566"/>
    <w:rsid w:val="00F155DE"/>
    <w:rsid w:val="00F156A4"/>
    <w:rsid w:val="00F15907"/>
    <w:rsid w:val="00F15B5D"/>
    <w:rsid w:val="00F15C3E"/>
    <w:rsid w:val="00F15C94"/>
    <w:rsid w:val="00F15E3F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9"/>
    <w:rsid w:val="00F17714"/>
    <w:rsid w:val="00F17BFC"/>
    <w:rsid w:val="00F17CEC"/>
    <w:rsid w:val="00F17D96"/>
    <w:rsid w:val="00F17EB3"/>
    <w:rsid w:val="00F17EFF"/>
    <w:rsid w:val="00F17F8A"/>
    <w:rsid w:val="00F2021F"/>
    <w:rsid w:val="00F203FB"/>
    <w:rsid w:val="00F20427"/>
    <w:rsid w:val="00F20654"/>
    <w:rsid w:val="00F206A9"/>
    <w:rsid w:val="00F20844"/>
    <w:rsid w:val="00F20A29"/>
    <w:rsid w:val="00F20D3A"/>
    <w:rsid w:val="00F2108E"/>
    <w:rsid w:val="00F21309"/>
    <w:rsid w:val="00F2133B"/>
    <w:rsid w:val="00F216A1"/>
    <w:rsid w:val="00F216B1"/>
    <w:rsid w:val="00F216FE"/>
    <w:rsid w:val="00F217BE"/>
    <w:rsid w:val="00F2181A"/>
    <w:rsid w:val="00F218FD"/>
    <w:rsid w:val="00F2198D"/>
    <w:rsid w:val="00F219D5"/>
    <w:rsid w:val="00F21AD7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EB"/>
    <w:rsid w:val="00F2282F"/>
    <w:rsid w:val="00F228AB"/>
    <w:rsid w:val="00F22BE2"/>
    <w:rsid w:val="00F22E59"/>
    <w:rsid w:val="00F23097"/>
    <w:rsid w:val="00F231C9"/>
    <w:rsid w:val="00F2339F"/>
    <w:rsid w:val="00F23614"/>
    <w:rsid w:val="00F2370D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9"/>
    <w:rsid w:val="00F24464"/>
    <w:rsid w:val="00F24702"/>
    <w:rsid w:val="00F247FC"/>
    <w:rsid w:val="00F24983"/>
    <w:rsid w:val="00F24986"/>
    <w:rsid w:val="00F24995"/>
    <w:rsid w:val="00F24A80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719"/>
    <w:rsid w:val="00F257A2"/>
    <w:rsid w:val="00F257B3"/>
    <w:rsid w:val="00F25883"/>
    <w:rsid w:val="00F259B4"/>
    <w:rsid w:val="00F25A26"/>
    <w:rsid w:val="00F25A3B"/>
    <w:rsid w:val="00F25EAB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E06"/>
    <w:rsid w:val="00F26FB7"/>
    <w:rsid w:val="00F26FFE"/>
    <w:rsid w:val="00F27099"/>
    <w:rsid w:val="00F2710C"/>
    <w:rsid w:val="00F271AD"/>
    <w:rsid w:val="00F2745B"/>
    <w:rsid w:val="00F2748D"/>
    <w:rsid w:val="00F276B1"/>
    <w:rsid w:val="00F27880"/>
    <w:rsid w:val="00F2795E"/>
    <w:rsid w:val="00F27A14"/>
    <w:rsid w:val="00F27AC0"/>
    <w:rsid w:val="00F27B4A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E0A"/>
    <w:rsid w:val="00F30E83"/>
    <w:rsid w:val="00F3114F"/>
    <w:rsid w:val="00F3127F"/>
    <w:rsid w:val="00F31329"/>
    <w:rsid w:val="00F313F3"/>
    <w:rsid w:val="00F31648"/>
    <w:rsid w:val="00F317EA"/>
    <w:rsid w:val="00F31978"/>
    <w:rsid w:val="00F31AC3"/>
    <w:rsid w:val="00F31CAF"/>
    <w:rsid w:val="00F31ECC"/>
    <w:rsid w:val="00F31F8A"/>
    <w:rsid w:val="00F3215E"/>
    <w:rsid w:val="00F32465"/>
    <w:rsid w:val="00F327E2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74"/>
    <w:rsid w:val="00F346E5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A5"/>
    <w:rsid w:val="00F35D2C"/>
    <w:rsid w:val="00F35DB5"/>
    <w:rsid w:val="00F362C4"/>
    <w:rsid w:val="00F36544"/>
    <w:rsid w:val="00F366C9"/>
    <w:rsid w:val="00F36718"/>
    <w:rsid w:val="00F367BA"/>
    <w:rsid w:val="00F367D3"/>
    <w:rsid w:val="00F368DC"/>
    <w:rsid w:val="00F36C9C"/>
    <w:rsid w:val="00F36E35"/>
    <w:rsid w:val="00F36EB3"/>
    <w:rsid w:val="00F36F71"/>
    <w:rsid w:val="00F37165"/>
    <w:rsid w:val="00F371D4"/>
    <w:rsid w:val="00F379A9"/>
    <w:rsid w:val="00F37A36"/>
    <w:rsid w:val="00F37B36"/>
    <w:rsid w:val="00F37E32"/>
    <w:rsid w:val="00F40036"/>
    <w:rsid w:val="00F402B8"/>
    <w:rsid w:val="00F402CE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482"/>
    <w:rsid w:val="00F415F8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606"/>
    <w:rsid w:val="00F4362C"/>
    <w:rsid w:val="00F4365F"/>
    <w:rsid w:val="00F436AF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37D"/>
    <w:rsid w:val="00F454AA"/>
    <w:rsid w:val="00F45956"/>
    <w:rsid w:val="00F45B6B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55C"/>
    <w:rsid w:val="00F465FC"/>
    <w:rsid w:val="00F46642"/>
    <w:rsid w:val="00F467A3"/>
    <w:rsid w:val="00F46848"/>
    <w:rsid w:val="00F46909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8DD"/>
    <w:rsid w:val="00F4790A"/>
    <w:rsid w:val="00F47C55"/>
    <w:rsid w:val="00F47F50"/>
    <w:rsid w:val="00F47F63"/>
    <w:rsid w:val="00F47F70"/>
    <w:rsid w:val="00F5011C"/>
    <w:rsid w:val="00F50214"/>
    <w:rsid w:val="00F5036C"/>
    <w:rsid w:val="00F50497"/>
    <w:rsid w:val="00F50589"/>
    <w:rsid w:val="00F50A8A"/>
    <w:rsid w:val="00F50AEE"/>
    <w:rsid w:val="00F50B54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960"/>
    <w:rsid w:val="00F519A5"/>
    <w:rsid w:val="00F51A62"/>
    <w:rsid w:val="00F51B50"/>
    <w:rsid w:val="00F51DF2"/>
    <w:rsid w:val="00F51EB2"/>
    <w:rsid w:val="00F51F80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93A"/>
    <w:rsid w:val="00F52965"/>
    <w:rsid w:val="00F52BBB"/>
    <w:rsid w:val="00F52BBE"/>
    <w:rsid w:val="00F52C23"/>
    <w:rsid w:val="00F52DFA"/>
    <w:rsid w:val="00F52E1F"/>
    <w:rsid w:val="00F52FE4"/>
    <w:rsid w:val="00F53905"/>
    <w:rsid w:val="00F53A7D"/>
    <w:rsid w:val="00F53A91"/>
    <w:rsid w:val="00F53BED"/>
    <w:rsid w:val="00F53E29"/>
    <w:rsid w:val="00F53E99"/>
    <w:rsid w:val="00F542DC"/>
    <w:rsid w:val="00F543D4"/>
    <w:rsid w:val="00F544A4"/>
    <w:rsid w:val="00F545FF"/>
    <w:rsid w:val="00F54736"/>
    <w:rsid w:val="00F54A09"/>
    <w:rsid w:val="00F54B7F"/>
    <w:rsid w:val="00F54C06"/>
    <w:rsid w:val="00F54D92"/>
    <w:rsid w:val="00F550BF"/>
    <w:rsid w:val="00F553CA"/>
    <w:rsid w:val="00F553E6"/>
    <w:rsid w:val="00F55627"/>
    <w:rsid w:val="00F556BB"/>
    <w:rsid w:val="00F55720"/>
    <w:rsid w:val="00F55758"/>
    <w:rsid w:val="00F55851"/>
    <w:rsid w:val="00F558A7"/>
    <w:rsid w:val="00F5595D"/>
    <w:rsid w:val="00F559AC"/>
    <w:rsid w:val="00F559E7"/>
    <w:rsid w:val="00F55A37"/>
    <w:rsid w:val="00F55E94"/>
    <w:rsid w:val="00F5602A"/>
    <w:rsid w:val="00F56196"/>
    <w:rsid w:val="00F56285"/>
    <w:rsid w:val="00F56323"/>
    <w:rsid w:val="00F5638F"/>
    <w:rsid w:val="00F56483"/>
    <w:rsid w:val="00F564F5"/>
    <w:rsid w:val="00F564F6"/>
    <w:rsid w:val="00F567D8"/>
    <w:rsid w:val="00F568D0"/>
    <w:rsid w:val="00F56A4E"/>
    <w:rsid w:val="00F56D8C"/>
    <w:rsid w:val="00F57056"/>
    <w:rsid w:val="00F571B6"/>
    <w:rsid w:val="00F571B8"/>
    <w:rsid w:val="00F572E5"/>
    <w:rsid w:val="00F57377"/>
    <w:rsid w:val="00F57432"/>
    <w:rsid w:val="00F57493"/>
    <w:rsid w:val="00F57505"/>
    <w:rsid w:val="00F57649"/>
    <w:rsid w:val="00F577B8"/>
    <w:rsid w:val="00F5797E"/>
    <w:rsid w:val="00F57AAF"/>
    <w:rsid w:val="00F57B22"/>
    <w:rsid w:val="00F57C01"/>
    <w:rsid w:val="00F57C1A"/>
    <w:rsid w:val="00F57EBD"/>
    <w:rsid w:val="00F60018"/>
    <w:rsid w:val="00F60034"/>
    <w:rsid w:val="00F600BB"/>
    <w:rsid w:val="00F603DD"/>
    <w:rsid w:val="00F603F3"/>
    <w:rsid w:val="00F60635"/>
    <w:rsid w:val="00F60659"/>
    <w:rsid w:val="00F60850"/>
    <w:rsid w:val="00F60AA4"/>
    <w:rsid w:val="00F60AFD"/>
    <w:rsid w:val="00F60B2C"/>
    <w:rsid w:val="00F60C6A"/>
    <w:rsid w:val="00F61063"/>
    <w:rsid w:val="00F610EE"/>
    <w:rsid w:val="00F61174"/>
    <w:rsid w:val="00F61307"/>
    <w:rsid w:val="00F613E5"/>
    <w:rsid w:val="00F614ED"/>
    <w:rsid w:val="00F6165F"/>
    <w:rsid w:val="00F61975"/>
    <w:rsid w:val="00F61983"/>
    <w:rsid w:val="00F61B0E"/>
    <w:rsid w:val="00F61BE8"/>
    <w:rsid w:val="00F61CDA"/>
    <w:rsid w:val="00F6222C"/>
    <w:rsid w:val="00F623F5"/>
    <w:rsid w:val="00F6242D"/>
    <w:rsid w:val="00F625F6"/>
    <w:rsid w:val="00F62693"/>
    <w:rsid w:val="00F62695"/>
    <w:rsid w:val="00F62806"/>
    <w:rsid w:val="00F629FC"/>
    <w:rsid w:val="00F62C33"/>
    <w:rsid w:val="00F62DEE"/>
    <w:rsid w:val="00F62EB6"/>
    <w:rsid w:val="00F62EEB"/>
    <w:rsid w:val="00F63045"/>
    <w:rsid w:val="00F6310B"/>
    <w:rsid w:val="00F632C6"/>
    <w:rsid w:val="00F63523"/>
    <w:rsid w:val="00F635C6"/>
    <w:rsid w:val="00F63602"/>
    <w:rsid w:val="00F638A5"/>
    <w:rsid w:val="00F63915"/>
    <w:rsid w:val="00F63917"/>
    <w:rsid w:val="00F63D49"/>
    <w:rsid w:val="00F63E9D"/>
    <w:rsid w:val="00F63FA6"/>
    <w:rsid w:val="00F63FBE"/>
    <w:rsid w:val="00F6401C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86"/>
    <w:rsid w:val="00F651B2"/>
    <w:rsid w:val="00F65440"/>
    <w:rsid w:val="00F656E4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9F"/>
    <w:rsid w:val="00F66C11"/>
    <w:rsid w:val="00F66D79"/>
    <w:rsid w:val="00F66E7A"/>
    <w:rsid w:val="00F66E89"/>
    <w:rsid w:val="00F66F0B"/>
    <w:rsid w:val="00F670ED"/>
    <w:rsid w:val="00F671A3"/>
    <w:rsid w:val="00F671D3"/>
    <w:rsid w:val="00F67202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D2B"/>
    <w:rsid w:val="00F67FD7"/>
    <w:rsid w:val="00F7009D"/>
    <w:rsid w:val="00F70228"/>
    <w:rsid w:val="00F7025D"/>
    <w:rsid w:val="00F70509"/>
    <w:rsid w:val="00F708FB"/>
    <w:rsid w:val="00F70B25"/>
    <w:rsid w:val="00F70BF5"/>
    <w:rsid w:val="00F70CD1"/>
    <w:rsid w:val="00F70DAD"/>
    <w:rsid w:val="00F70E5E"/>
    <w:rsid w:val="00F70E9F"/>
    <w:rsid w:val="00F710D8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8D8"/>
    <w:rsid w:val="00F729FF"/>
    <w:rsid w:val="00F72B04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D18"/>
    <w:rsid w:val="00F73E27"/>
    <w:rsid w:val="00F73E48"/>
    <w:rsid w:val="00F73ECB"/>
    <w:rsid w:val="00F7406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354"/>
    <w:rsid w:val="00F754B0"/>
    <w:rsid w:val="00F754EF"/>
    <w:rsid w:val="00F758DC"/>
    <w:rsid w:val="00F75C44"/>
    <w:rsid w:val="00F75E78"/>
    <w:rsid w:val="00F75ECE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FA2"/>
    <w:rsid w:val="00F76FAE"/>
    <w:rsid w:val="00F76FBC"/>
    <w:rsid w:val="00F77000"/>
    <w:rsid w:val="00F77053"/>
    <w:rsid w:val="00F772CB"/>
    <w:rsid w:val="00F77300"/>
    <w:rsid w:val="00F773D2"/>
    <w:rsid w:val="00F77472"/>
    <w:rsid w:val="00F775F9"/>
    <w:rsid w:val="00F77727"/>
    <w:rsid w:val="00F77761"/>
    <w:rsid w:val="00F777A0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953"/>
    <w:rsid w:val="00F80C1F"/>
    <w:rsid w:val="00F81045"/>
    <w:rsid w:val="00F810C4"/>
    <w:rsid w:val="00F8114C"/>
    <w:rsid w:val="00F811FC"/>
    <w:rsid w:val="00F81464"/>
    <w:rsid w:val="00F81484"/>
    <w:rsid w:val="00F8156B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9B"/>
    <w:rsid w:val="00F826EA"/>
    <w:rsid w:val="00F82762"/>
    <w:rsid w:val="00F827D5"/>
    <w:rsid w:val="00F829A2"/>
    <w:rsid w:val="00F82A83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EA2"/>
    <w:rsid w:val="00F83FB7"/>
    <w:rsid w:val="00F84002"/>
    <w:rsid w:val="00F84133"/>
    <w:rsid w:val="00F84347"/>
    <w:rsid w:val="00F84365"/>
    <w:rsid w:val="00F84465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4F0B"/>
    <w:rsid w:val="00F84F89"/>
    <w:rsid w:val="00F850AE"/>
    <w:rsid w:val="00F85189"/>
    <w:rsid w:val="00F852F2"/>
    <w:rsid w:val="00F85331"/>
    <w:rsid w:val="00F85379"/>
    <w:rsid w:val="00F85628"/>
    <w:rsid w:val="00F85B67"/>
    <w:rsid w:val="00F85C11"/>
    <w:rsid w:val="00F85CC2"/>
    <w:rsid w:val="00F85D04"/>
    <w:rsid w:val="00F85E19"/>
    <w:rsid w:val="00F85F11"/>
    <w:rsid w:val="00F86063"/>
    <w:rsid w:val="00F86083"/>
    <w:rsid w:val="00F86153"/>
    <w:rsid w:val="00F861CB"/>
    <w:rsid w:val="00F861F2"/>
    <w:rsid w:val="00F8627B"/>
    <w:rsid w:val="00F863E4"/>
    <w:rsid w:val="00F867DD"/>
    <w:rsid w:val="00F86930"/>
    <w:rsid w:val="00F86B34"/>
    <w:rsid w:val="00F86E82"/>
    <w:rsid w:val="00F87343"/>
    <w:rsid w:val="00F874F4"/>
    <w:rsid w:val="00F87870"/>
    <w:rsid w:val="00F87AC7"/>
    <w:rsid w:val="00F87AEE"/>
    <w:rsid w:val="00F87C89"/>
    <w:rsid w:val="00F87F6B"/>
    <w:rsid w:val="00F900B0"/>
    <w:rsid w:val="00F900F2"/>
    <w:rsid w:val="00F9020A"/>
    <w:rsid w:val="00F90295"/>
    <w:rsid w:val="00F903CB"/>
    <w:rsid w:val="00F903E2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271"/>
    <w:rsid w:val="00F92321"/>
    <w:rsid w:val="00F9239B"/>
    <w:rsid w:val="00F923A0"/>
    <w:rsid w:val="00F925A7"/>
    <w:rsid w:val="00F92615"/>
    <w:rsid w:val="00F92707"/>
    <w:rsid w:val="00F92C82"/>
    <w:rsid w:val="00F92D5B"/>
    <w:rsid w:val="00F92F00"/>
    <w:rsid w:val="00F9301D"/>
    <w:rsid w:val="00F9303B"/>
    <w:rsid w:val="00F930F9"/>
    <w:rsid w:val="00F931EC"/>
    <w:rsid w:val="00F93314"/>
    <w:rsid w:val="00F934C1"/>
    <w:rsid w:val="00F93528"/>
    <w:rsid w:val="00F9353B"/>
    <w:rsid w:val="00F93792"/>
    <w:rsid w:val="00F93866"/>
    <w:rsid w:val="00F938A8"/>
    <w:rsid w:val="00F939A5"/>
    <w:rsid w:val="00F939B2"/>
    <w:rsid w:val="00F93D50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8B7"/>
    <w:rsid w:val="00F95953"/>
    <w:rsid w:val="00F95C62"/>
    <w:rsid w:val="00F960C2"/>
    <w:rsid w:val="00F9620F"/>
    <w:rsid w:val="00F965F1"/>
    <w:rsid w:val="00F966B2"/>
    <w:rsid w:val="00F96CE7"/>
    <w:rsid w:val="00F96D4D"/>
    <w:rsid w:val="00F96E44"/>
    <w:rsid w:val="00F97440"/>
    <w:rsid w:val="00F9748C"/>
    <w:rsid w:val="00F97A56"/>
    <w:rsid w:val="00F97B5F"/>
    <w:rsid w:val="00F97BE8"/>
    <w:rsid w:val="00F97E30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6F0"/>
    <w:rsid w:val="00FA0773"/>
    <w:rsid w:val="00FA0969"/>
    <w:rsid w:val="00FA09B9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D"/>
    <w:rsid w:val="00FA1D69"/>
    <w:rsid w:val="00FA1DA8"/>
    <w:rsid w:val="00FA1E78"/>
    <w:rsid w:val="00FA2188"/>
    <w:rsid w:val="00FA2314"/>
    <w:rsid w:val="00FA256A"/>
    <w:rsid w:val="00FA26B7"/>
    <w:rsid w:val="00FA2A26"/>
    <w:rsid w:val="00FA2A8E"/>
    <w:rsid w:val="00FA2AAB"/>
    <w:rsid w:val="00FA2B21"/>
    <w:rsid w:val="00FA2B43"/>
    <w:rsid w:val="00FA2CE3"/>
    <w:rsid w:val="00FA3174"/>
    <w:rsid w:val="00FA325F"/>
    <w:rsid w:val="00FA32C8"/>
    <w:rsid w:val="00FA3378"/>
    <w:rsid w:val="00FA33DB"/>
    <w:rsid w:val="00FA3415"/>
    <w:rsid w:val="00FA34AA"/>
    <w:rsid w:val="00FA3A6F"/>
    <w:rsid w:val="00FA4275"/>
    <w:rsid w:val="00FA43A7"/>
    <w:rsid w:val="00FA45E0"/>
    <w:rsid w:val="00FA479F"/>
    <w:rsid w:val="00FA4916"/>
    <w:rsid w:val="00FA4924"/>
    <w:rsid w:val="00FA4A54"/>
    <w:rsid w:val="00FA4AC7"/>
    <w:rsid w:val="00FA4C97"/>
    <w:rsid w:val="00FA4F5E"/>
    <w:rsid w:val="00FA5069"/>
    <w:rsid w:val="00FA50BC"/>
    <w:rsid w:val="00FA5295"/>
    <w:rsid w:val="00FA553A"/>
    <w:rsid w:val="00FA5551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E1"/>
    <w:rsid w:val="00FA6D19"/>
    <w:rsid w:val="00FA6FA6"/>
    <w:rsid w:val="00FA6FB3"/>
    <w:rsid w:val="00FA71A9"/>
    <w:rsid w:val="00FA72FC"/>
    <w:rsid w:val="00FA7332"/>
    <w:rsid w:val="00FA7431"/>
    <w:rsid w:val="00FA76CA"/>
    <w:rsid w:val="00FA7763"/>
    <w:rsid w:val="00FA777C"/>
    <w:rsid w:val="00FA7961"/>
    <w:rsid w:val="00FA7C00"/>
    <w:rsid w:val="00FA7C69"/>
    <w:rsid w:val="00FA7C85"/>
    <w:rsid w:val="00FA7F1E"/>
    <w:rsid w:val="00FB01A6"/>
    <w:rsid w:val="00FB0272"/>
    <w:rsid w:val="00FB0440"/>
    <w:rsid w:val="00FB04E9"/>
    <w:rsid w:val="00FB0627"/>
    <w:rsid w:val="00FB0638"/>
    <w:rsid w:val="00FB0731"/>
    <w:rsid w:val="00FB07B8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4E4"/>
    <w:rsid w:val="00FB25C6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6B"/>
    <w:rsid w:val="00FB346C"/>
    <w:rsid w:val="00FB34BC"/>
    <w:rsid w:val="00FB3615"/>
    <w:rsid w:val="00FB361C"/>
    <w:rsid w:val="00FB364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A8"/>
    <w:rsid w:val="00FB4116"/>
    <w:rsid w:val="00FB4126"/>
    <w:rsid w:val="00FB445A"/>
    <w:rsid w:val="00FB44F1"/>
    <w:rsid w:val="00FB4562"/>
    <w:rsid w:val="00FB4583"/>
    <w:rsid w:val="00FB461E"/>
    <w:rsid w:val="00FB463A"/>
    <w:rsid w:val="00FB470E"/>
    <w:rsid w:val="00FB479D"/>
    <w:rsid w:val="00FB4871"/>
    <w:rsid w:val="00FB4874"/>
    <w:rsid w:val="00FB4A4C"/>
    <w:rsid w:val="00FB4DA7"/>
    <w:rsid w:val="00FB4DC4"/>
    <w:rsid w:val="00FB5162"/>
    <w:rsid w:val="00FB516C"/>
    <w:rsid w:val="00FB5294"/>
    <w:rsid w:val="00FB5332"/>
    <w:rsid w:val="00FB5447"/>
    <w:rsid w:val="00FB54AB"/>
    <w:rsid w:val="00FB56F2"/>
    <w:rsid w:val="00FB5A7A"/>
    <w:rsid w:val="00FB5B09"/>
    <w:rsid w:val="00FB5C12"/>
    <w:rsid w:val="00FB5C49"/>
    <w:rsid w:val="00FB5CE6"/>
    <w:rsid w:val="00FB5D40"/>
    <w:rsid w:val="00FB5E4B"/>
    <w:rsid w:val="00FB5FB3"/>
    <w:rsid w:val="00FB609A"/>
    <w:rsid w:val="00FB614E"/>
    <w:rsid w:val="00FB64AF"/>
    <w:rsid w:val="00FB64F7"/>
    <w:rsid w:val="00FB6665"/>
    <w:rsid w:val="00FB66F6"/>
    <w:rsid w:val="00FB6CF7"/>
    <w:rsid w:val="00FB6F03"/>
    <w:rsid w:val="00FB6F4F"/>
    <w:rsid w:val="00FB7096"/>
    <w:rsid w:val="00FB70B7"/>
    <w:rsid w:val="00FB70DA"/>
    <w:rsid w:val="00FB722D"/>
    <w:rsid w:val="00FB732C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DAB"/>
    <w:rsid w:val="00FC0EF8"/>
    <w:rsid w:val="00FC1161"/>
    <w:rsid w:val="00FC11BB"/>
    <w:rsid w:val="00FC11DB"/>
    <w:rsid w:val="00FC1380"/>
    <w:rsid w:val="00FC159C"/>
    <w:rsid w:val="00FC15AE"/>
    <w:rsid w:val="00FC1891"/>
    <w:rsid w:val="00FC1944"/>
    <w:rsid w:val="00FC1C7B"/>
    <w:rsid w:val="00FC1D0A"/>
    <w:rsid w:val="00FC1D5A"/>
    <w:rsid w:val="00FC1DDF"/>
    <w:rsid w:val="00FC1E21"/>
    <w:rsid w:val="00FC1FC5"/>
    <w:rsid w:val="00FC2171"/>
    <w:rsid w:val="00FC21BC"/>
    <w:rsid w:val="00FC236A"/>
    <w:rsid w:val="00FC243F"/>
    <w:rsid w:val="00FC2474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F9A"/>
    <w:rsid w:val="00FC40DB"/>
    <w:rsid w:val="00FC40EC"/>
    <w:rsid w:val="00FC41F6"/>
    <w:rsid w:val="00FC44FA"/>
    <w:rsid w:val="00FC4593"/>
    <w:rsid w:val="00FC45CD"/>
    <w:rsid w:val="00FC461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B56"/>
    <w:rsid w:val="00FC7B9F"/>
    <w:rsid w:val="00FD0226"/>
    <w:rsid w:val="00FD0464"/>
    <w:rsid w:val="00FD0491"/>
    <w:rsid w:val="00FD078D"/>
    <w:rsid w:val="00FD08DF"/>
    <w:rsid w:val="00FD0B3A"/>
    <w:rsid w:val="00FD0B65"/>
    <w:rsid w:val="00FD0BC6"/>
    <w:rsid w:val="00FD0D64"/>
    <w:rsid w:val="00FD0DC1"/>
    <w:rsid w:val="00FD0FCE"/>
    <w:rsid w:val="00FD1246"/>
    <w:rsid w:val="00FD144F"/>
    <w:rsid w:val="00FD1678"/>
    <w:rsid w:val="00FD1746"/>
    <w:rsid w:val="00FD1753"/>
    <w:rsid w:val="00FD17B1"/>
    <w:rsid w:val="00FD18B1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81E"/>
    <w:rsid w:val="00FD38C5"/>
    <w:rsid w:val="00FD390A"/>
    <w:rsid w:val="00FD3B3E"/>
    <w:rsid w:val="00FD3CF5"/>
    <w:rsid w:val="00FD3DB4"/>
    <w:rsid w:val="00FD4000"/>
    <w:rsid w:val="00FD4610"/>
    <w:rsid w:val="00FD48A5"/>
    <w:rsid w:val="00FD4924"/>
    <w:rsid w:val="00FD494A"/>
    <w:rsid w:val="00FD498C"/>
    <w:rsid w:val="00FD4DE5"/>
    <w:rsid w:val="00FD4E5D"/>
    <w:rsid w:val="00FD4F73"/>
    <w:rsid w:val="00FD4FE2"/>
    <w:rsid w:val="00FD5065"/>
    <w:rsid w:val="00FD51AA"/>
    <w:rsid w:val="00FD51BD"/>
    <w:rsid w:val="00FD53CF"/>
    <w:rsid w:val="00FD549E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3CE"/>
    <w:rsid w:val="00FD683C"/>
    <w:rsid w:val="00FD6859"/>
    <w:rsid w:val="00FD68A3"/>
    <w:rsid w:val="00FD6A11"/>
    <w:rsid w:val="00FD6AC4"/>
    <w:rsid w:val="00FD6AE6"/>
    <w:rsid w:val="00FD6CB6"/>
    <w:rsid w:val="00FD6DD0"/>
    <w:rsid w:val="00FD6E6C"/>
    <w:rsid w:val="00FD6F1E"/>
    <w:rsid w:val="00FD6F3C"/>
    <w:rsid w:val="00FD6F62"/>
    <w:rsid w:val="00FD7046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21F"/>
    <w:rsid w:val="00FE1355"/>
    <w:rsid w:val="00FE192A"/>
    <w:rsid w:val="00FE1A2E"/>
    <w:rsid w:val="00FE1AB8"/>
    <w:rsid w:val="00FE1ACC"/>
    <w:rsid w:val="00FE1AFC"/>
    <w:rsid w:val="00FE1C97"/>
    <w:rsid w:val="00FE1E00"/>
    <w:rsid w:val="00FE1F21"/>
    <w:rsid w:val="00FE2471"/>
    <w:rsid w:val="00FE258E"/>
    <w:rsid w:val="00FE2611"/>
    <w:rsid w:val="00FE29FF"/>
    <w:rsid w:val="00FE2AE8"/>
    <w:rsid w:val="00FE2C02"/>
    <w:rsid w:val="00FE2C23"/>
    <w:rsid w:val="00FE2CCB"/>
    <w:rsid w:val="00FE2CEB"/>
    <w:rsid w:val="00FE2EDE"/>
    <w:rsid w:val="00FE2F41"/>
    <w:rsid w:val="00FE2FF0"/>
    <w:rsid w:val="00FE30CF"/>
    <w:rsid w:val="00FE30EF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5C1"/>
    <w:rsid w:val="00FE486E"/>
    <w:rsid w:val="00FE4877"/>
    <w:rsid w:val="00FE4CC3"/>
    <w:rsid w:val="00FE4F5D"/>
    <w:rsid w:val="00FE510C"/>
    <w:rsid w:val="00FE51D9"/>
    <w:rsid w:val="00FE53DB"/>
    <w:rsid w:val="00FE541F"/>
    <w:rsid w:val="00FE54F7"/>
    <w:rsid w:val="00FE569A"/>
    <w:rsid w:val="00FE56CF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6072"/>
    <w:rsid w:val="00FE6135"/>
    <w:rsid w:val="00FE6154"/>
    <w:rsid w:val="00FE67AD"/>
    <w:rsid w:val="00FE6A28"/>
    <w:rsid w:val="00FE6B12"/>
    <w:rsid w:val="00FE6C60"/>
    <w:rsid w:val="00FE6D4D"/>
    <w:rsid w:val="00FE6DE7"/>
    <w:rsid w:val="00FE6E97"/>
    <w:rsid w:val="00FE711F"/>
    <w:rsid w:val="00FE71FD"/>
    <w:rsid w:val="00FE7321"/>
    <w:rsid w:val="00FE790E"/>
    <w:rsid w:val="00FE79C7"/>
    <w:rsid w:val="00FE79EA"/>
    <w:rsid w:val="00FE7D57"/>
    <w:rsid w:val="00FE7D9F"/>
    <w:rsid w:val="00FE7DF9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33"/>
    <w:rsid w:val="00FF300B"/>
    <w:rsid w:val="00FF3102"/>
    <w:rsid w:val="00FF384C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4C7"/>
    <w:rsid w:val="00FF551C"/>
    <w:rsid w:val="00FF5528"/>
    <w:rsid w:val="00FF5A2F"/>
    <w:rsid w:val="00FF5CD4"/>
    <w:rsid w:val="00FF5DA2"/>
    <w:rsid w:val="00FF5E6F"/>
    <w:rsid w:val="00FF5F63"/>
    <w:rsid w:val="00FF5FCA"/>
    <w:rsid w:val="00FF6047"/>
    <w:rsid w:val="00FF6191"/>
    <w:rsid w:val="00FF635A"/>
    <w:rsid w:val="00FF6491"/>
    <w:rsid w:val="00FF66F7"/>
    <w:rsid w:val="00FF6712"/>
    <w:rsid w:val="00FF6741"/>
    <w:rsid w:val="00FF67EE"/>
    <w:rsid w:val="00FF68B2"/>
    <w:rsid w:val="00FF68DA"/>
    <w:rsid w:val="00FF699D"/>
    <w:rsid w:val="00FF69A5"/>
    <w:rsid w:val="00FF6A59"/>
    <w:rsid w:val="00FF6A98"/>
    <w:rsid w:val="00FF6AF3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FD69162"/>
    <w:rsid w:val="2871A908"/>
    <w:rsid w:val="2919F6AA"/>
    <w:rsid w:val="2AD8C88C"/>
    <w:rsid w:val="2EAA8CD3"/>
    <w:rsid w:val="3CB939E9"/>
    <w:rsid w:val="4B44AE46"/>
    <w:rsid w:val="5C02E63A"/>
    <w:rsid w:val="5C4ACCCA"/>
    <w:rsid w:val="6604DEAE"/>
    <w:rsid w:val="69B023E8"/>
    <w:rsid w:val="70CC6E02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E4C38942-0D18-415A-BBFF-3292EE43F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2E014-0708-44DC-9724-C42268A1A42E}">
  <ds:schemaRefs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3995950f-9cf1-4553-a302-545ab36cf70b"/>
    <ds:schemaRef ds:uri="518de180-63db-4acc-8bde-dd5ee2d509fa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425</Words>
  <Characters>1660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Ganittha, Thirasophitlert</dc:creator>
  <cp:keywords/>
  <dc:description/>
  <cp:lastModifiedBy>Saisamorn, Chimyoo</cp:lastModifiedBy>
  <cp:revision>3</cp:revision>
  <cp:lastPrinted>2021-08-11T04:06:00Z</cp:lastPrinted>
  <dcterms:created xsi:type="dcterms:W3CDTF">2021-08-13T04:00:00Z</dcterms:created>
  <dcterms:modified xsi:type="dcterms:W3CDTF">2021-08-13T04:01:00Z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0x010100A84D60DE1BF87541B179544BBE165E40</vt:lpwstr>
  </property>
</Properties>
</file>