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A57B00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7777777" w:rsidR="00897A8D" w:rsidRPr="00A57B00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12E50" w:rsidRPr="00A57B00">
              <w:rPr>
                <w:rFonts w:asciiTheme="majorBidi" w:hAnsiTheme="majorBidi" w:cstheme="majorBidi"/>
                <w:cs/>
              </w:rPr>
              <w:br w:type="page"/>
            </w:r>
            <w:r w:rsidR="00412E50" w:rsidRPr="00A57B00">
              <w:rPr>
                <w:rFonts w:asciiTheme="majorBidi" w:hAnsiTheme="majorBidi" w:cstheme="majorBidi"/>
              </w:rPr>
              <w:br w:type="page"/>
            </w:r>
            <w:r w:rsidR="00897A8D"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A57B00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A57B00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A57B00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A57B00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A57B00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2B137329" w:rsidR="008F7546" w:rsidRPr="00A57B00" w:rsidRDefault="007E33BF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A57B00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86DD1" w:rsidRPr="00A57B00" w14:paraId="73CF41E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2DF90CE" w14:textId="4781D896" w:rsidR="00586DD1" w:rsidRDefault="007E33BF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5C2F8CB" w14:textId="70575497" w:rsidR="00586DD1" w:rsidRPr="00A57B00" w:rsidRDefault="002C250C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B23964" w:rsidRPr="00A57B00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5D255DD2" w:rsidR="00B23964" w:rsidRPr="00A57B00" w:rsidRDefault="007E33BF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3ADD39D" w14:textId="77777777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B23964" w:rsidRPr="00A57B00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294DF30D" w:rsidR="00B23964" w:rsidRPr="00A57B00" w:rsidRDefault="007E33BF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F42BD75" w14:textId="149835DD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  <w:r w:rsidR="00153A2B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  <w:r w:rsidR="00694ABD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B23964" w:rsidRPr="00A57B00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28D63AF6" w:rsidR="00B23964" w:rsidRPr="00A57B00" w:rsidRDefault="007057D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6D52AFF" w14:textId="3FBB8068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B1603" w:rsidRPr="00A57B00" w14:paraId="3C3793EC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140802" w14:textId="5A5F9E6D" w:rsidR="00BB1603" w:rsidRDefault="007057D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F842976" w14:textId="080C0458" w:rsidR="00BB1603" w:rsidRPr="00A57B00" w:rsidRDefault="00BB1603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="001D1227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ระยะยาว</w:t>
            </w:r>
          </w:p>
        </w:tc>
      </w:tr>
      <w:tr w:rsidR="00B23964" w:rsidRPr="00A57B00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3C530E5B" w:rsidR="00B23964" w:rsidRPr="00A57B00" w:rsidRDefault="007057D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29834BB3" w14:textId="5CFB2592" w:rsidR="00B23964" w:rsidRPr="00A57B00" w:rsidRDefault="0059467F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B23964" w:rsidRPr="00A57B00" w14:paraId="0CE8BAC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04E74C" w14:textId="7070238B" w:rsidR="00B23964" w:rsidRPr="00A57B00" w:rsidRDefault="007057D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52A2561" w14:textId="123345A2" w:rsidR="00B23964" w:rsidRPr="00A57B00" w:rsidRDefault="0059467F" w:rsidP="00E525D0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F341E6" w:rsidRPr="00A57B00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2C3D0109" w:rsidR="00F341E6" w:rsidRPr="00E00098" w:rsidRDefault="007057D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2CA71131" w14:textId="653D2B50" w:rsidR="00F341E6" w:rsidRPr="00A57B00" w:rsidRDefault="00EE29EF" w:rsidP="00E525D0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B23964" w:rsidRPr="00A57B00" w14:paraId="5E231B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5140A6" w14:textId="0B07868B" w:rsidR="00B23964" w:rsidRPr="00A57B00" w:rsidRDefault="00E00098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7057D9" w:rsidRPr="000A400A">
              <w:rPr>
                <w:rFonts w:asciiTheme="majorBidi" w:eastAsia="Tahoma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14:paraId="632A0588" w14:textId="524E810F" w:rsidR="00B23964" w:rsidRPr="002E1DA5" w:rsidRDefault="0059467F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02439" w:rsidRPr="00A57B00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21D01CAA" w:rsidR="00302439" w:rsidRPr="00A57B00" w:rsidRDefault="00E00098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7057D9"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0F0007E" w14:textId="0260B897" w:rsidR="00302439" w:rsidRPr="00A57B00" w:rsidRDefault="0059467F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02439" w:rsidRPr="00A57B00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3B407B9A" w:rsidR="00302439" w:rsidRPr="00A57B00" w:rsidRDefault="00E00098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7057D9" w:rsidRPr="000A400A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F3AA524" w14:textId="4568B0F2" w:rsidR="00302439" w:rsidRPr="00A57B00" w:rsidRDefault="0059467F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302439" w:rsidRPr="00A57B00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3214D9D9" w:rsidR="00302439" w:rsidRPr="00A57B00" w:rsidRDefault="00E00098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7057D9" w:rsidRPr="000A400A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7BB87D34" w14:textId="0D2C6B6D" w:rsidR="00302439" w:rsidRPr="00A57B00" w:rsidRDefault="00061F8D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การเปิดเผยข้อมูลเพิ่มเติม</w:t>
            </w:r>
          </w:p>
        </w:tc>
      </w:tr>
      <w:tr w:rsidR="00E441B4" w:rsidRPr="00A57B00" w14:paraId="457BCC4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ECD0E5" w14:textId="3F319D01" w:rsidR="00E441B4" w:rsidRPr="00904B74" w:rsidRDefault="00E441B4" w:rsidP="00E4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16D1CF" w14:textId="157B3702" w:rsidR="00E441B4" w:rsidRPr="00A57B00" w:rsidRDefault="00E441B4" w:rsidP="00E441B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02439" w:rsidRPr="00A57B00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90CF12A" w14:textId="77777777" w:rsidR="005819FB" w:rsidRPr="00A57B00" w:rsidRDefault="005819FB" w:rsidP="000429AC">
      <w:pPr>
        <w:rPr>
          <w:rFonts w:asciiTheme="majorBidi" w:hAnsiTheme="majorBidi" w:cstheme="majorBidi"/>
        </w:rPr>
      </w:pPr>
    </w:p>
    <w:p w14:paraId="6D74038C" w14:textId="27935BB7" w:rsidR="00FA7C85" w:rsidRPr="00A57B00" w:rsidRDefault="00DC5E95" w:rsidP="000429AC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</w:tabs>
        <w:spacing w:line="240" w:lineRule="auto"/>
        <w:ind w:left="313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z w:val="30"/>
          <w:szCs w:val="30"/>
        </w:rPr>
        <w:tab/>
      </w:r>
    </w:p>
    <w:p w14:paraId="7FBF6960" w14:textId="77777777" w:rsidR="00E2238D" w:rsidRDefault="00E2238D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73313A7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11FE440F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3FFF3A20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04868786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6C63B249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02A1832A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502A295F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254E766C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16A94CCA" w14:textId="77777777" w:rsidR="00E2238D" w:rsidRPr="00E2238D" w:rsidRDefault="00E2238D" w:rsidP="00E2238D">
      <w:pPr>
        <w:rPr>
          <w:rFonts w:asciiTheme="majorBidi" w:hAnsiTheme="majorBidi" w:cstheme="majorBidi"/>
          <w:sz w:val="30"/>
          <w:szCs w:val="30"/>
        </w:rPr>
      </w:pPr>
    </w:p>
    <w:p w14:paraId="16B8FE6F" w14:textId="2140254C" w:rsidR="00C142F6" w:rsidRPr="00A57B00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A57B00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1843F048" w:rsidR="00FA7C85" w:rsidRPr="00A57B00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A57B00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57B00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</w:rPr>
        <w:t>13</w:t>
      </w:r>
      <w:r w:rsidR="00614EA7">
        <w:rPr>
          <w:rFonts w:asciiTheme="majorBidi" w:hAnsiTheme="majorBidi" w:cstheme="majorBidi"/>
          <w:sz w:val="30"/>
          <w:szCs w:val="30"/>
        </w:rPr>
        <w:t xml:space="preserve"> </w:t>
      </w:r>
      <w:r w:rsidR="00614EA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C608F" w:rsidRPr="00123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</w:rPr>
        <w:t>2564</w:t>
      </w:r>
    </w:p>
    <w:p w14:paraId="00272512" w14:textId="7F6CFE91" w:rsidR="00F568D0" w:rsidRPr="00EA468E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B6E4C74" w:rsidR="00C142F6" w:rsidRPr="00A57B00" w:rsidRDefault="00E60899" w:rsidP="000430E8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C142F6" w:rsidRPr="00A57B00">
        <w:rPr>
          <w:rFonts w:asciiTheme="majorBidi" w:hAnsiTheme="majorBidi" w:cstheme="majorBidi"/>
          <w:sz w:val="30"/>
          <w:szCs w:val="30"/>
        </w:rPr>
        <w:tab/>
      </w:r>
      <w:r w:rsidR="008E5B5B" w:rsidRPr="00A57B00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1C1941" w14:textId="77777777" w:rsidR="002622C8" w:rsidRPr="00EA468E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5BF0B9BB" w:rsidR="009F5EDC" w:rsidRDefault="004A187C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(“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งบการเงินระหว่างกาล</w:t>
      </w:r>
      <w:r w:rsidRPr="004A187C">
        <w:rPr>
          <w:rFonts w:asciiTheme="majorBidi" w:hAnsiTheme="majorBidi" w:cstheme="majorBidi" w:hint="eastAsia"/>
          <w:spacing w:val="2"/>
          <w:sz w:val="30"/>
          <w:szCs w:val="30"/>
          <w:cs/>
        </w:rPr>
        <w:t>”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)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ตามมาตรฐานการบัญชี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ฉบับที่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5060F">
        <w:rPr>
          <w:rFonts w:asciiTheme="majorBidi" w:hAnsiTheme="majorBidi" w:cstheme="majorBidi"/>
          <w:spacing w:val="2"/>
          <w:sz w:val="30"/>
          <w:szCs w:val="30"/>
          <w:cs/>
        </w:rPr>
        <w:t>34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เรื่อง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C354CB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เหตุการณ์และสถานการณ์ใหม่ๆ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บริษัท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3D2B87"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เจริญโภคภัณฑ์อาหาร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3D2B87"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จำกัด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 xml:space="preserve"> (</w:t>
      </w:r>
      <w:r w:rsidR="003D2B87"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มหาชน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>) “</w:t>
      </w:r>
      <w:r w:rsidR="003D2B87"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บริษัท</w:t>
      </w:r>
      <w:r w:rsidR="003D2B87" w:rsidRPr="003D2B87">
        <w:rPr>
          <w:rFonts w:asciiTheme="majorBidi" w:hAnsiTheme="majorBidi" w:cs="Angsana New" w:hint="eastAsia"/>
          <w:spacing w:val="2"/>
          <w:sz w:val="30"/>
          <w:szCs w:val="30"/>
          <w:cs/>
        </w:rPr>
        <w:t>”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 xml:space="preserve">  </w:t>
      </w:r>
      <w:r w:rsidR="00DC02A9">
        <w:rPr>
          <w:rFonts w:asciiTheme="majorBidi" w:hAnsiTheme="majorBidi" w:cs="Angsana New" w:hint="cs"/>
          <w:spacing w:val="2"/>
          <w:sz w:val="30"/>
          <w:szCs w:val="30"/>
          <w:cs/>
        </w:rPr>
        <w:t>และ</w:t>
      </w:r>
      <w:r w:rsidR="006009EA">
        <w:rPr>
          <w:rFonts w:asciiTheme="majorBidi" w:hAnsiTheme="majorBidi" w:cs="Angsana New" w:hint="cs"/>
          <w:spacing w:val="2"/>
          <w:sz w:val="30"/>
          <w:szCs w:val="30"/>
          <w:cs/>
        </w:rPr>
        <w:t>บริษัท</w:t>
      </w:r>
      <w:r w:rsidR="003D2B87"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และบริษัทย่อย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 xml:space="preserve"> (</w:t>
      </w:r>
      <w:r w:rsidR="003D2B87"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รวมกันเรียกว่า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 xml:space="preserve"> “</w:t>
      </w:r>
      <w:r w:rsidR="003D2B87" w:rsidRPr="003D2B87">
        <w:rPr>
          <w:rFonts w:asciiTheme="majorBidi" w:hAnsiTheme="majorBidi" w:cs="Angsana New" w:hint="cs"/>
          <w:spacing w:val="2"/>
          <w:sz w:val="30"/>
          <w:szCs w:val="30"/>
          <w:cs/>
        </w:rPr>
        <w:t>กลุ่มบริษัท</w:t>
      </w:r>
      <w:r w:rsidR="003D2B87" w:rsidRPr="003D2B87">
        <w:rPr>
          <w:rFonts w:asciiTheme="majorBidi" w:hAnsiTheme="majorBidi" w:cs="Angsana New" w:hint="eastAsia"/>
          <w:spacing w:val="2"/>
          <w:sz w:val="30"/>
          <w:szCs w:val="30"/>
          <w:cs/>
        </w:rPr>
        <w:t>”</w:t>
      </w:r>
      <w:r w:rsidR="003D2B87" w:rsidRPr="003D2B87">
        <w:rPr>
          <w:rFonts w:asciiTheme="majorBidi" w:hAnsiTheme="majorBidi" w:cs="Angsana New"/>
          <w:spacing w:val="2"/>
          <w:sz w:val="30"/>
          <w:szCs w:val="30"/>
          <w:cs/>
        </w:rPr>
        <w:t xml:space="preserve">)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สำหรับปีสิ้นสุดวันที่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187C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Pr="004A187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2563</w:t>
      </w:r>
    </w:p>
    <w:p w14:paraId="04960283" w14:textId="20F4169E" w:rsidR="003928F1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="Angsana New"/>
          <w:sz w:val="30"/>
          <w:szCs w:val="30"/>
        </w:rPr>
      </w:pPr>
    </w:p>
    <w:p w14:paraId="1312EE2F" w14:textId="67EC244E" w:rsidR="001A1B59" w:rsidRPr="00360206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ในการจัดทำงบการเงินระหว่างกาล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ทั้งนี้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นโยบายการบัญชี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739345A5" w14:textId="77777777" w:rsidR="00E60899" w:rsidRDefault="00E60899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A984A6" w14:textId="01CD6BFF" w:rsidR="00A3643B" w:rsidRPr="00A57B00" w:rsidRDefault="00E60899" w:rsidP="000430E8">
      <w:pPr>
        <w:pStyle w:val="Heading8"/>
        <w:tabs>
          <w:tab w:val="left" w:pos="558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A3643B" w:rsidRPr="00A57B00">
        <w:rPr>
          <w:rFonts w:asciiTheme="majorBidi" w:hAnsiTheme="majorBidi" w:cstheme="majorBidi"/>
          <w:sz w:val="30"/>
          <w:szCs w:val="30"/>
        </w:rPr>
        <w:tab/>
      </w:r>
      <w:r w:rsidR="00E4586D">
        <w:rPr>
          <w:rFonts w:asciiTheme="majorBidi" w:hAnsiTheme="majorBidi" w:cstheme="majorBidi" w:hint="cs"/>
          <w:sz w:val="30"/>
          <w:szCs w:val="30"/>
          <w:cs/>
        </w:rPr>
        <w:t>การซื้อบริษัทย่อย</w:t>
      </w:r>
    </w:p>
    <w:p w14:paraId="6013E673" w14:textId="77777777" w:rsidR="00EE6246" w:rsidRPr="00EA468E" w:rsidRDefault="00EE6246" w:rsidP="00EE6246">
      <w:pPr>
        <w:rPr>
          <w:rFonts w:asciiTheme="majorBidi" w:hAnsiTheme="majorBidi" w:cstheme="majorBidi"/>
          <w:sz w:val="30"/>
          <w:szCs w:val="30"/>
          <w:cs/>
        </w:rPr>
      </w:pPr>
    </w:p>
    <w:p w14:paraId="1C30DBEF" w14:textId="3F530847" w:rsidR="00EE6246" w:rsidRPr="00C71679" w:rsidRDefault="00EE6246" w:rsidP="000430E8">
      <w:pPr>
        <w:tabs>
          <w:tab w:val="clear" w:pos="454"/>
          <w:tab w:val="clear" w:pos="680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C716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การซื้อหุ้นใน </w:t>
      </w:r>
      <w:r w:rsidR="009C510D" w:rsidRPr="00C71679">
        <w:rPr>
          <w:rFonts w:asciiTheme="majorBidi" w:hAnsiTheme="majorBidi" w:cstheme="majorBidi"/>
          <w:b/>
          <w:bCs/>
          <w:spacing w:val="-4"/>
          <w:sz w:val="30"/>
          <w:szCs w:val="30"/>
        </w:rPr>
        <w:t>C.P. Aquaculture (India) Private Limited (“CPA”)</w:t>
      </w:r>
    </w:p>
    <w:p w14:paraId="19722EBA" w14:textId="77777777" w:rsidR="00EE6246" w:rsidRPr="00EA468E" w:rsidRDefault="00EE6246" w:rsidP="000430E8">
      <w:pPr>
        <w:pStyle w:val="BodyText2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</w:pPr>
    </w:p>
    <w:p w14:paraId="6AE23964" w14:textId="0AB59528" w:rsidR="00C75921" w:rsidRPr="00E371B8" w:rsidRDefault="00F81045" w:rsidP="00E37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ในระหว่างไตรมาส</w:t>
      </w:r>
      <w:r w:rsidR="0078797C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ที่</w:t>
      </w:r>
      <w:r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E62222">
        <w:rPr>
          <w:rFonts w:asciiTheme="majorBidi" w:hAnsiTheme="majorBidi" w:cstheme="majorBidi"/>
          <w:spacing w:val="2"/>
          <w:sz w:val="30"/>
          <w:szCs w:val="30"/>
        </w:rPr>
        <w:t>2</w:t>
      </w:r>
      <w:r w:rsidR="00E37B1E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ปี 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BD07AB" w:rsidRPr="00E371B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477C18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265CCA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C70CE8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70CE8" w:rsidRPr="00E371B8">
        <w:rPr>
          <w:rFonts w:asciiTheme="majorBidi" w:hAnsiTheme="majorBidi" w:cstheme="majorBidi"/>
          <w:spacing w:val="2"/>
          <w:sz w:val="30"/>
          <w:szCs w:val="30"/>
        </w:rPr>
        <w:t>CPF (India) Private Limited</w:t>
      </w:r>
      <w:r w:rsidR="00C70CE8" w:rsidRPr="00E371B8">
        <w:rPr>
          <w:rFonts w:asciiTheme="majorBidi" w:hAnsiTheme="majorBidi" w:cstheme="majorBidi" w:hint="cs"/>
          <w:spacing w:val="2"/>
          <w:sz w:val="30"/>
          <w:szCs w:val="30"/>
        </w:rPr>
        <w:t xml:space="preserve"> </w:t>
      </w:r>
      <w:r w:rsidR="00EF3060" w:rsidRPr="00E371B8">
        <w:rPr>
          <w:rFonts w:asciiTheme="majorBidi" w:hAnsiTheme="majorBidi" w:cstheme="majorBidi"/>
          <w:spacing w:val="2"/>
          <w:sz w:val="30"/>
          <w:szCs w:val="30"/>
        </w:rPr>
        <w:t>(“CPF India”)</w:t>
      </w:r>
      <w:r w:rsidR="00C70CE8" w:rsidRPr="00E371B8">
        <w:rPr>
          <w:rFonts w:asciiTheme="majorBidi" w:hAnsiTheme="majorBidi" w:cstheme="majorBidi" w:hint="cs"/>
          <w:spacing w:val="2"/>
          <w:sz w:val="30"/>
          <w:szCs w:val="30"/>
        </w:rPr>
        <w:t xml:space="preserve">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เข้าซื้อหุ้นสามัญใน 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CPA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จากบริษัท เครือเจริญโภคภัณฑ์ จำกัด (“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CPG”)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ซึ่งเป็นบริษัทที่มีอิทธิพลอย่างมีนัยสำคัญของบริษัท และ 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>C.T. Progressive (Investment) L</w:t>
      </w:r>
      <w:r w:rsidR="00A20E3C" w:rsidRPr="00E371B8">
        <w:rPr>
          <w:rFonts w:asciiTheme="majorBidi" w:hAnsiTheme="majorBidi" w:cstheme="majorBidi"/>
          <w:spacing w:val="2"/>
          <w:sz w:val="30"/>
          <w:szCs w:val="30"/>
        </w:rPr>
        <w:t>imited</w:t>
      </w:r>
      <w:r w:rsidR="00967EDB" w:rsidRPr="00E371B8">
        <w:rPr>
          <w:rFonts w:asciiTheme="majorBidi" w:hAnsiTheme="majorBidi" w:cstheme="majorBidi" w:hint="cs"/>
          <w:spacing w:val="2"/>
          <w:sz w:val="30"/>
          <w:szCs w:val="30"/>
        </w:rPr>
        <w:t xml:space="preserve"> </w:t>
      </w:r>
      <w:r w:rsidR="00967EDB" w:rsidRPr="00E371B8">
        <w:rPr>
          <w:rFonts w:asciiTheme="majorBidi" w:hAnsiTheme="majorBidi" w:cstheme="majorBidi"/>
          <w:spacing w:val="2"/>
          <w:sz w:val="30"/>
          <w:szCs w:val="30"/>
        </w:rPr>
        <w:t>(“C.T. Progressive”)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ซึ่งเป็นบริษัทที่</w:t>
      </w:r>
      <w:r w:rsidR="006F4FB6">
        <w:rPr>
          <w:rFonts w:asciiTheme="majorBidi" w:hAnsiTheme="majorBidi" w:cstheme="majorBidi" w:hint="cs"/>
          <w:spacing w:val="2"/>
          <w:sz w:val="30"/>
          <w:szCs w:val="30"/>
          <w:cs/>
        </w:rPr>
        <w:t>เกี่ยวข้องกันกับบริษัท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คิดเป็นสัดส่วนรวมร้อยละ 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43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ของหุ้นที่ออกและชำระแล้วของ 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CPA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ในราคารวมทั้งสิ้น 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1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  <w:cs/>
        </w:rPr>
        <w:t>,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469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</w:t>
      </w:r>
    </w:p>
    <w:p w14:paraId="6A82C261" w14:textId="77777777" w:rsidR="007363EC" w:rsidRPr="0045327F" w:rsidRDefault="007363EC" w:rsidP="000430E8">
      <w:pPr>
        <w:tabs>
          <w:tab w:val="clear" w:pos="454"/>
          <w:tab w:val="clear" w:pos="680"/>
        </w:tabs>
        <w:ind w:left="60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BFBFEEF" w14:textId="77777777" w:rsidR="00D15C26" w:rsidRDefault="00D1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4DF49E" w14:textId="0249ADA0" w:rsidR="00EE6246" w:rsidRPr="00EF3060" w:rsidRDefault="00704C96" w:rsidP="00F5614A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F3060">
        <w:rPr>
          <w:rFonts w:asciiTheme="majorBidi" w:hAnsiTheme="majorBidi" w:cstheme="majorBidi"/>
          <w:sz w:val="30"/>
          <w:szCs w:val="30"/>
        </w:rPr>
        <w:lastRenderedPageBreak/>
        <w:t xml:space="preserve">CPA </w:t>
      </w:r>
      <w:r w:rsidRPr="00EF3060">
        <w:rPr>
          <w:rFonts w:asciiTheme="majorBidi" w:hAnsiTheme="majorBidi" w:cstheme="majorBidi"/>
          <w:sz w:val="30"/>
          <w:szCs w:val="30"/>
          <w:cs/>
        </w:rPr>
        <w:t>เป็นบริษัทที่จดทะเบียนจัดตั้งในประเทศอินเดีย โดยประกอบธุรกิจหลักคือ ผลิตและจำหน่ายอาหารกุ้ง</w:t>
      </w:r>
      <w:r w:rsidR="008B1F7D">
        <w:rPr>
          <w:rFonts w:asciiTheme="majorBidi" w:hAnsiTheme="majorBidi" w:cstheme="majorBidi"/>
          <w:sz w:val="30"/>
          <w:szCs w:val="30"/>
        </w:rPr>
        <w:br/>
      </w:r>
      <w:r w:rsidRPr="00EF3060">
        <w:rPr>
          <w:rFonts w:asciiTheme="majorBidi" w:hAnsiTheme="majorBidi" w:cstheme="majorBidi"/>
          <w:sz w:val="30"/>
          <w:szCs w:val="30"/>
          <w:cs/>
        </w:rPr>
        <w:t>ฟาร์มเพาะฟักลูกกุ้ง และจำหน่ายกุ้งแปรรูปขั้นต้น</w:t>
      </w:r>
    </w:p>
    <w:p w14:paraId="2960350B" w14:textId="77777777" w:rsidR="00D15C26" w:rsidRDefault="00D15C26" w:rsidP="00D15C26">
      <w:pPr>
        <w:tabs>
          <w:tab w:val="clear" w:pos="454"/>
          <w:tab w:val="clear" w:pos="680"/>
        </w:tabs>
        <w:ind w:left="648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4FFA137B" w14:textId="4F415AA6" w:rsidR="0057737F" w:rsidRDefault="009A1848" w:rsidP="00F5614A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กลุ่มบริษัทได้มาซึ่งอำนาจควบคุมใน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CPA 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2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เมษายน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2564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(“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วันที่ซื้อ</w:t>
      </w:r>
      <w:r w:rsidRPr="009A1848">
        <w:rPr>
          <w:rFonts w:asciiTheme="majorBidi" w:hAnsiTheme="majorBidi" w:cs="Angsana New" w:hint="eastAsia"/>
          <w:spacing w:val="-2"/>
          <w:sz w:val="30"/>
          <w:szCs w:val="30"/>
          <w:cs/>
        </w:rPr>
        <w:t>”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จากการที่บริษัทได้ชำระะค่าหุ้นให้แก่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CPG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1,041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และได้รับโอนหุ้นสามัญคิดเป็นสัดส่วนร้อยละ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30.80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เมื่อรวมกับสัดส่วนเดิมที่ถือหุ้นในอัตราร้อยละ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31.70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ทำให้บริษัทถือหุ้นในอัตราร้อยละ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62.50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ของหุ้นที่ออกและชำระแล้วของ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CPA 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และเมื่อวันที่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06D1F">
        <w:rPr>
          <w:rFonts w:asciiTheme="majorBidi" w:hAnsiTheme="majorBidi" w:cs="Angsana New"/>
          <w:spacing w:val="-2"/>
          <w:sz w:val="30"/>
          <w:szCs w:val="30"/>
        </w:rPr>
        <w:t>24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2564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CPF India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ได้ชำระค่าหุ้นให้แก่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C.T. Progressive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428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โดยได้รับโอนหุ้นสามัญคิดเป็นสัดส่วนร้อยละ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12.50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ทำให้กลุ่มบริษัทถือหุ้นใน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CPA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ในอัตราร้อยละ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75.00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ของหุ้นที่ออกและชำระแล้วของ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>CPA</w:t>
      </w:r>
    </w:p>
    <w:p w14:paraId="02451DD8" w14:textId="77777777" w:rsidR="009A1848" w:rsidRDefault="009A1848" w:rsidP="001B0BB9">
      <w:pPr>
        <w:tabs>
          <w:tab w:val="clear" w:pos="454"/>
          <w:tab w:val="clear" w:pos="680"/>
        </w:tabs>
        <w:ind w:left="513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7029BF93" w14:textId="75B4B461" w:rsidR="00EE6246" w:rsidRPr="00BD35D2" w:rsidRDefault="00EE6246" w:rsidP="00F5614A">
      <w:pPr>
        <w:tabs>
          <w:tab w:val="clear" w:pos="454"/>
          <w:tab w:val="clear" w:pos="68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35D2">
        <w:rPr>
          <w:rFonts w:asciiTheme="majorBidi" w:hAnsiTheme="majorBidi" w:cstheme="majorBidi"/>
          <w:sz w:val="30"/>
          <w:szCs w:val="30"/>
          <w:cs/>
        </w:rPr>
        <w:t>กลุ่มบริษัทได้รับรู้รายการซื้อธุรกิจให้เป็นไปตามมาตรฐานการรายงานทางการเงินฉบับที่</w:t>
      </w:r>
      <w:r w:rsidR="003A3166">
        <w:rPr>
          <w:rFonts w:asciiTheme="majorBidi" w:hAnsiTheme="majorBidi" w:cstheme="majorBidi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</w:rPr>
        <w:t>3</w:t>
      </w:r>
      <w:r w:rsidRPr="00BD35D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BD35D2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BD35D2">
        <w:rPr>
          <w:rFonts w:asciiTheme="majorBidi" w:hAnsiTheme="majorBidi" w:cstheme="majorBidi"/>
          <w:sz w:val="30"/>
          <w:szCs w:val="30"/>
          <w:cs/>
        </w:rPr>
        <w:t xml:space="preserve"> 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3E185FB2" w14:textId="747D6E23" w:rsidR="00652F49" w:rsidRDefault="00652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D94CF5A" w14:textId="1C184675" w:rsidR="00EE6246" w:rsidRPr="00BD35D2" w:rsidRDefault="00EE6246" w:rsidP="00F5614A">
      <w:pPr>
        <w:tabs>
          <w:tab w:val="clear" w:pos="454"/>
          <w:tab w:val="clear" w:pos="680"/>
        </w:tabs>
        <w:ind w:left="513" w:firstLine="2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D35D2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สิ่งตอบแทนในการซื้อ</w:t>
      </w:r>
      <w:r w:rsidRPr="00BD35D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6408"/>
        <w:gridCol w:w="810"/>
        <w:gridCol w:w="450"/>
        <w:gridCol w:w="1692"/>
      </w:tblGrid>
      <w:tr w:rsidR="00EE6246" w:rsidRPr="00E9508B" w14:paraId="4EE822BE" w14:textId="77777777" w:rsidTr="00F5614A">
        <w:trPr>
          <w:trHeight w:hRule="exact" w:val="407"/>
        </w:trPr>
        <w:tc>
          <w:tcPr>
            <w:tcW w:w="6408" w:type="dxa"/>
          </w:tcPr>
          <w:p w14:paraId="20E36C8A" w14:textId="77777777" w:rsidR="00EE6246" w:rsidRPr="00E9508B" w:rsidRDefault="00EE6246" w:rsidP="00AC0F9D">
            <w:pPr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C7B07D" w14:textId="77777777" w:rsidR="00EE6246" w:rsidRPr="00E9508B" w:rsidRDefault="00EE6246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ACA9AC1" w14:textId="77777777" w:rsidR="00EE6246" w:rsidRPr="00E9508B" w:rsidRDefault="00EE6246" w:rsidP="00AC0F9D">
            <w:pPr>
              <w:tabs>
                <w:tab w:val="clear" w:pos="227"/>
                <w:tab w:val="left" w:pos="54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hideMark/>
          </w:tcPr>
          <w:p w14:paraId="099FB4CF" w14:textId="77777777" w:rsidR="00EE6246" w:rsidRPr="00E9508B" w:rsidRDefault="00EE6246" w:rsidP="00AC0F9D">
            <w:pPr>
              <w:spacing w:line="240" w:lineRule="auto"/>
              <w:ind w:left="-2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6246" w:rsidRPr="00E9508B" w14:paraId="323EB897" w14:textId="77777777" w:rsidTr="00F5614A">
        <w:tc>
          <w:tcPr>
            <w:tcW w:w="6408" w:type="dxa"/>
          </w:tcPr>
          <w:p w14:paraId="3A89C00B" w14:textId="77777777" w:rsidR="00EE6246" w:rsidRPr="00E9508B" w:rsidRDefault="00EE6246" w:rsidP="00AC0F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994AD9" w14:textId="77777777" w:rsidR="00EE6246" w:rsidRPr="00E9508B" w:rsidRDefault="00EE6246" w:rsidP="00AC0F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0D95368" w14:textId="77777777" w:rsidR="00EE6246" w:rsidRPr="00E9508B" w:rsidRDefault="00EE6246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177D4" w14:textId="77777777" w:rsidR="00EE6246" w:rsidRPr="00E9508B" w:rsidRDefault="00EE6246" w:rsidP="00AC0F9D">
            <w:pPr>
              <w:tabs>
                <w:tab w:val="left" w:pos="13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E6246" w:rsidRPr="00934DBD" w14:paraId="11EFE340" w14:textId="77777777" w:rsidTr="00F5614A">
        <w:trPr>
          <w:trHeight w:val="379"/>
        </w:trPr>
        <w:tc>
          <w:tcPr>
            <w:tcW w:w="6408" w:type="dxa"/>
            <w:hideMark/>
          </w:tcPr>
          <w:p w14:paraId="2B3C3D27" w14:textId="77777777" w:rsidR="00EE6246" w:rsidRPr="00E9508B" w:rsidRDefault="00EE6246" w:rsidP="003E0EC0">
            <w:pPr>
              <w:tabs>
                <w:tab w:val="clear" w:pos="227"/>
                <w:tab w:val="left" w:pos="-113"/>
              </w:tabs>
              <w:spacing w:line="240" w:lineRule="auto"/>
              <w:ind w:left="-96" w:firstLine="96"/>
              <w:rPr>
                <w:rFonts w:asciiTheme="majorBidi" w:hAnsiTheme="majorBidi" w:cstheme="majorBidi"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810" w:type="dxa"/>
          </w:tcPr>
          <w:p w14:paraId="4102DD84" w14:textId="77777777" w:rsidR="00EE6246" w:rsidRPr="00E9508B" w:rsidRDefault="00EE6246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5F8F911" w14:textId="77777777" w:rsidR="00EE6246" w:rsidRPr="00E9508B" w:rsidRDefault="00EE6246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F762180" w14:textId="2A053360" w:rsidR="00EE6246" w:rsidRPr="00934DBD" w:rsidRDefault="00E9508B" w:rsidP="006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52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</w:tr>
    </w:tbl>
    <w:p w14:paraId="4EFCC4EE" w14:textId="065F7C11" w:rsidR="00EE6246" w:rsidRPr="004D58E6" w:rsidRDefault="00157498" w:rsidP="000E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EE6246" w:rsidRPr="004D58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</w:p>
    <w:tbl>
      <w:tblPr>
        <w:tblW w:w="9441" w:type="dxa"/>
        <w:tblInd w:w="360" w:type="dxa"/>
        <w:tblLook w:val="01E0" w:firstRow="1" w:lastRow="1" w:firstColumn="1" w:lastColumn="1" w:noHBand="0" w:noVBand="0"/>
      </w:tblPr>
      <w:tblGrid>
        <w:gridCol w:w="7276"/>
        <w:gridCol w:w="449"/>
        <w:gridCol w:w="1716"/>
      </w:tblGrid>
      <w:tr w:rsidR="00EE6246" w:rsidRPr="004D58E6" w14:paraId="48EBB777" w14:textId="77777777" w:rsidTr="000B0ECB">
        <w:tc>
          <w:tcPr>
            <w:tcW w:w="7276" w:type="dxa"/>
          </w:tcPr>
          <w:p w14:paraId="521BC20A" w14:textId="77777777" w:rsidR="00EE6246" w:rsidRPr="004D58E6" w:rsidRDefault="00EE6246" w:rsidP="00AC0F9D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449" w:type="dxa"/>
            <w:vMerge w:val="restart"/>
          </w:tcPr>
          <w:p w14:paraId="0DEFE2D6" w14:textId="77777777" w:rsidR="00EE6246" w:rsidRPr="004D58E6" w:rsidRDefault="00EE6246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hideMark/>
          </w:tcPr>
          <w:p w14:paraId="46DDE01E" w14:textId="77777777" w:rsidR="00EE6246" w:rsidRPr="004D58E6" w:rsidRDefault="00EE6246" w:rsidP="00AC0F9D">
            <w:pPr>
              <w:spacing w:line="240" w:lineRule="auto"/>
              <w:ind w:left="-2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8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58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4D58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D58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D58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6246" w:rsidRPr="004349F6" w14:paraId="3D8BDEBA" w14:textId="77777777" w:rsidTr="000B0ECB">
        <w:tc>
          <w:tcPr>
            <w:tcW w:w="7276" w:type="dxa"/>
          </w:tcPr>
          <w:p w14:paraId="15EA1E89" w14:textId="77777777" w:rsidR="00EE6246" w:rsidRPr="004D58E6" w:rsidRDefault="00EE6246" w:rsidP="00AC0F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dxa"/>
            <w:vMerge/>
            <w:vAlign w:val="center"/>
            <w:hideMark/>
          </w:tcPr>
          <w:p w14:paraId="51A21A20" w14:textId="77777777" w:rsidR="00EE6246" w:rsidRPr="004D58E6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12BD8" w14:textId="77777777" w:rsidR="00EE6246" w:rsidRPr="004D58E6" w:rsidRDefault="00EE6246" w:rsidP="00AC0F9D">
            <w:pPr>
              <w:tabs>
                <w:tab w:val="left" w:pos="13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8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E6246" w:rsidRPr="004349F6" w14:paraId="2CB328BA" w14:textId="77777777" w:rsidTr="000B0ECB">
        <w:trPr>
          <w:trHeight w:val="109"/>
        </w:trPr>
        <w:tc>
          <w:tcPr>
            <w:tcW w:w="7276" w:type="dxa"/>
          </w:tcPr>
          <w:p w14:paraId="39EC5692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spacing w:line="240" w:lineRule="auto"/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49" w:type="dxa"/>
            <w:vMerge/>
            <w:vAlign w:val="center"/>
            <w:hideMark/>
          </w:tcPr>
          <w:p w14:paraId="3AC1E014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3ABE2C38" w14:textId="0F2C04EB" w:rsidR="00EE6246" w:rsidRPr="00E7714E" w:rsidRDefault="00EC29CF" w:rsidP="000D0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92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266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6246" w:rsidRPr="004349F6" w14:paraId="780BB317" w14:textId="77777777" w:rsidTr="000B0ECB">
        <w:trPr>
          <w:trHeight w:val="109"/>
        </w:trPr>
        <w:tc>
          <w:tcPr>
            <w:tcW w:w="7276" w:type="dxa"/>
            <w:vAlign w:val="bottom"/>
          </w:tcPr>
          <w:p w14:paraId="702E2CE0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spacing w:line="240" w:lineRule="auto"/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49" w:type="dxa"/>
            <w:vMerge/>
            <w:vAlign w:val="center"/>
          </w:tcPr>
          <w:p w14:paraId="367C8E41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636A1746" w14:textId="6D524318" w:rsidR="00EE6246" w:rsidRPr="00E7714E" w:rsidRDefault="00ED19D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EE6246" w:rsidRPr="004349F6" w14:paraId="70ED26D9" w14:textId="77777777" w:rsidTr="000B0ECB">
        <w:tc>
          <w:tcPr>
            <w:tcW w:w="7276" w:type="dxa"/>
            <w:vAlign w:val="bottom"/>
            <w:hideMark/>
          </w:tcPr>
          <w:p w14:paraId="73E27150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49" w:type="dxa"/>
            <w:vMerge/>
            <w:vAlign w:val="center"/>
            <w:hideMark/>
          </w:tcPr>
          <w:p w14:paraId="512202EC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20D6F120" w14:textId="1AF77721" w:rsidR="00EE6246" w:rsidRPr="00E7714E" w:rsidRDefault="00ED19D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</w:tr>
      <w:tr w:rsidR="00EE6246" w:rsidRPr="004349F6" w14:paraId="450086E8" w14:textId="77777777" w:rsidTr="000B0ECB">
        <w:tc>
          <w:tcPr>
            <w:tcW w:w="7276" w:type="dxa"/>
            <w:hideMark/>
          </w:tcPr>
          <w:p w14:paraId="4B46DEE0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449" w:type="dxa"/>
            <w:vMerge/>
            <w:vAlign w:val="center"/>
            <w:hideMark/>
          </w:tcPr>
          <w:p w14:paraId="78E1254B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706099FE" w14:textId="45CFE722" w:rsidR="00EE6246" w:rsidRPr="00E7714E" w:rsidRDefault="00ED19DB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89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4648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EE6246" w:rsidRPr="004349F6" w14:paraId="07A48EF5" w14:textId="77777777" w:rsidTr="000B0ECB">
        <w:tc>
          <w:tcPr>
            <w:tcW w:w="7276" w:type="dxa"/>
          </w:tcPr>
          <w:p w14:paraId="40443FD5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49" w:type="dxa"/>
            <w:vAlign w:val="center"/>
            <w:hideMark/>
          </w:tcPr>
          <w:p w14:paraId="1551A825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78AC5E24" w14:textId="73F71C11" w:rsidR="00EE6246" w:rsidRPr="00E7714E" w:rsidRDefault="00B515D8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3,76</w:t>
            </w:r>
            <w:r w:rsidR="001170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EE6246" w:rsidRPr="004349F6" w14:paraId="37469FE5" w14:textId="77777777" w:rsidTr="000B0ECB">
        <w:tc>
          <w:tcPr>
            <w:tcW w:w="7276" w:type="dxa"/>
            <w:vAlign w:val="bottom"/>
          </w:tcPr>
          <w:p w14:paraId="01114618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49" w:type="dxa"/>
            <w:vAlign w:val="center"/>
            <w:hideMark/>
          </w:tcPr>
          <w:p w14:paraId="0EBAADAF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2AA5D770" w14:textId="3F98A48A" w:rsidR="00EE6246" w:rsidRPr="00E7714E" w:rsidRDefault="00C80A57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EE6246" w:rsidRPr="004349F6" w14:paraId="4D5CD56B" w14:textId="77777777" w:rsidTr="000B0ECB">
        <w:tc>
          <w:tcPr>
            <w:tcW w:w="7276" w:type="dxa"/>
          </w:tcPr>
          <w:p w14:paraId="2B70D8DD" w14:textId="31FDAC7A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449" w:type="dxa"/>
            <w:vAlign w:val="center"/>
            <w:hideMark/>
          </w:tcPr>
          <w:p w14:paraId="233C6F27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  <w:vAlign w:val="bottom"/>
          </w:tcPr>
          <w:p w14:paraId="6080EEFA" w14:textId="3DCD848C" w:rsidR="00EE6246" w:rsidRPr="00E7714E" w:rsidRDefault="00DB362B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04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6DDD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5C2D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386BF92E" w14:textId="77777777" w:rsidTr="000B0ECB">
        <w:tc>
          <w:tcPr>
            <w:tcW w:w="7276" w:type="dxa"/>
          </w:tcPr>
          <w:p w14:paraId="7D745996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49" w:type="dxa"/>
            <w:vAlign w:val="center"/>
          </w:tcPr>
          <w:p w14:paraId="739DC906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nil"/>
              <w:right w:val="nil"/>
            </w:tcBorders>
            <w:vAlign w:val="bottom"/>
          </w:tcPr>
          <w:p w14:paraId="0735DD00" w14:textId="5C24213B" w:rsidR="00EE6246" w:rsidRPr="00E7714E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6DDD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5C2D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06F5536C" w14:textId="77777777" w:rsidTr="000B0ECB">
        <w:tc>
          <w:tcPr>
            <w:tcW w:w="7276" w:type="dxa"/>
          </w:tcPr>
          <w:p w14:paraId="0DB7E755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49" w:type="dxa"/>
            <w:vAlign w:val="center"/>
          </w:tcPr>
          <w:p w14:paraId="63325A9B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nil"/>
              <w:right w:val="nil"/>
            </w:tcBorders>
            <w:vAlign w:val="bottom"/>
          </w:tcPr>
          <w:p w14:paraId="1DCAC507" w14:textId="62B1245B" w:rsidR="00EE6246" w:rsidRPr="00E7714E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4139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716F6296" w14:textId="77777777" w:rsidTr="000B0ECB">
        <w:tc>
          <w:tcPr>
            <w:tcW w:w="7276" w:type="dxa"/>
            <w:vAlign w:val="bottom"/>
          </w:tcPr>
          <w:p w14:paraId="0C8DFA5A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449" w:type="dxa"/>
            <w:vAlign w:val="center"/>
          </w:tcPr>
          <w:p w14:paraId="3DCA174D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nil"/>
              <w:right w:val="nil"/>
            </w:tcBorders>
            <w:vAlign w:val="bottom"/>
          </w:tcPr>
          <w:p w14:paraId="0CECBF31" w14:textId="18F01E5D" w:rsidR="00EE6246" w:rsidRPr="00E7714E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046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41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66C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57677EEC" w14:textId="77777777" w:rsidTr="000B0ECB">
        <w:tc>
          <w:tcPr>
            <w:tcW w:w="7276" w:type="dxa"/>
            <w:vAlign w:val="bottom"/>
          </w:tcPr>
          <w:p w14:paraId="1A0B0BBD" w14:textId="3F8CF319" w:rsidR="00EE6246" w:rsidRPr="004D5005" w:rsidRDefault="004D5005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00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449" w:type="dxa"/>
            <w:vAlign w:val="center"/>
          </w:tcPr>
          <w:p w14:paraId="34CE13D3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</w:tcPr>
          <w:p w14:paraId="60DB480A" w14:textId="286720D3" w:rsidR="00EE6246" w:rsidRPr="00E7714E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190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0BC1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4269" w:rsidRPr="004349F6" w14:paraId="5176D6A6" w14:textId="77777777" w:rsidTr="000B0ECB">
        <w:tc>
          <w:tcPr>
            <w:tcW w:w="7276" w:type="dxa"/>
            <w:vAlign w:val="bottom"/>
          </w:tcPr>
          <w:p w14:paraId="63E9F28F" w14:textId="355468B2" w:rsidR="00D34269" w:rsidRPr="00E7714E" w:rsidRDefault="00BC7428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E7714E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ประมาณการหนี้สินและอื่นๆ</w:t>
            </w:r>
          </w:p>
        </w:tc>
        <w:tc>
          <w:tcPr>
            <w:tcW w:w="449" w:type="dxa"/>
            <w:vAlign w:val="center"/>
          </w:tcPr>
          <w:p w14:paraId="210B554E" w14:textId="77777777" w:rsidR="00D34269" w:rsidRPr="00E7714E" w:rsidRDefault="00D34269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</w:tcPr>
          <w:p w14:paraId="4AD466C1" w14:textId="7D141379" w:rsidR="00D34269" w:rsidRPr="00E7714E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CEF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033016F1" w14:textId="77777777" w:rsidTr="000B0ECB">
        <w:tc>
          <w:tcPr>
            <w:tcW w:w="7276" w:type="dxa"/>
          </w:tcPr>
          <w:p w14:paraId="387D1507" w14:textId="77777777" w:rsidR="00EE6246" w:rsidRPr="00670F6C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449" w:type="dxa"/>
            <w:vAlign w:val="center"/>
          </w:tcPr>
          <w:p w14:paraId="319C7999" w14:textId="77777777" w:rsidR="00EE6246" w:rsidRPr="00670F6C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right w:val="nil"/>
            </w:tcBorders>
          </w:tcPr>
          <w:p w14:paraId="5AF1A411" w14:textId="0B4B1037" w:rsidR="00EE6246" w:rsidRPr="00670F6C" w:rsidRDefault="00EF7A62" w:rsidP="000B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</w:t>
            </w:r>
            <w:r w:rsidR="006C63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91440B" w:rsidRPr="004349F6" w14:paraId="36FC85AA" w14:textId="77777777" w:rsidTr="000B0ECB">
        <w:tc>
          <w:tcPr>
            <w:tcW w:w="7276" w:type="dxa"/>
          </w:tcPr>
          <w:p w14:paraId="3B606F44" w14:textId="1B8FC24C" w:rsidR="0091440B" w:rsidRPr="00D3262D" w:rsidRDefault="00D3262D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D326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449" w:type="dxa"/>
            <w:vAlign w:val="center"/>
          </w:tcPr>
          <w:p w14:paraId="7D9959B8" w14:textId="77777777" w:rsidR="0091440B" w:rsidRPr="00670F6C" w:rsidRDefault="0091440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</w:tcPr>
          <w:p w14:paraId="7F13D5C3" w14:textId="561CA579" w:rsidR="0091440B" w:rsidRPr="00916936" w:rsidRDefault="00916936" w:rsidP="001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936">
              <w:rPr>
                <w:rFonts w:asciiTheme="majorBidi" w:hAnsiTheme="majorBidi" w:cstheme="majorBidi"/>
                <w:sz w:val="30"/>
                <w:szCs w:val="30"/>
              </w:rPr>
              <w:t>(75</w:t>
            </w:r>
            <w:r w:rsidR="00855DE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16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440B" w:rsidRPr="004349F6" w14:paraId="43A8DA1E" w14:textId="77777777" w:rsidTr="000B0ECB">
        <w:tc>
          <w:tcPr>
            <w:tcW w:w="7276" w:type="dxa"/>
          </w:tcPr>
          <w:p w14:paraId="1E46E499" w14:textId="018324CC" w:rsidR="0091440B" w:rsidRPr="00670F6C" w:rsidRDefault="00914527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449" w:type="dxa"/>
            <w:vAlign w:val="center"/>
          </w:tcPr>
          <w:p w14:paraId="20BC7150" w14:textId="77777777" w:rsidR="0091440B" w:rsidRPr="00670F6C" w:rsidRDefault="0091440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right w:val="nil"/>
            </w:tcBorders>
          </w:tcPr>
          <w:p w14:paraId="7853D896" w14:textId="60D83483" w:rsidR="0091440B" w:rsidRPr="00670F6C" w:rsidRDefault="008702E9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</w:t>
            </w:r>
            <w:r w:rsidR="006D3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EE6246" w:rsidRPr="004349F6" w14:paraId="2C8E3CB2" w14:textId="77777777" w:rsidTr="000B0ECB">
        <w:tc>
          <w:tcPr>
            <w:tcW w:w="7276" w:type="dxa"/>
          </w:tcPr>
          <w:p w14:paraId="66ECCB34" w14:textId="3354B0DC" w:rsidR="00EE6246" w:rsidRPr="004F3E48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4F3E48">
              <w:rPr>
                <w:rFonts w:asciiTheme="majorBidi" w:hAnsiTheme="majorBidi" w:cstheme="majorBidi"/>
                <w:sz w:val="30"/>
                <w:szCs w:val="30"/>
              </w:rPr>
              <w:t>CP</w:t>
            </w:r>
            <w:r w:rsidR="00AF73F2" w:rsidRPr="004F3E48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4F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ที่มีอยู่ก่อนการซื้อธุรกิจ</w:t>
            </w:r>
          </w:p>
        </w:tc>
        <w:tc>
          <w:tcPr>
            <w:tcW w:w="449" w:type="dxa"/>
            <w:vAlign w:val="center"/>
          </w:tcPr>
          <w:p w14:paraId="253C77D1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  <w:vAlign w:val="bottom"/>
          </w:tcPr>
          <w:p w14:paraId="1BCD42F4" w14:textId="2F6B5836" w:rsidR="00EE6246" w:rsidRPr="004F3E48" w:rsidRDefault="00577236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E48">
              <w:rPr>
                <w:rFonts w:asciiTheme="majorBidi" w:hAnsiTheme="majorBidi" w:cstheme="majorBidi"/>
                <w:sz w:val="30"/>
                <w:szCs w:val="30"/>
              </w:rPr>
              <w:t>(1,076)</w:t>
            </w:r>
          </w:p>
        </w:tc>
      </w:tr>
      <w:tr w:rsidR="00EE6246" w:rsidRPr="004349F6" w14:paraId="60431B2D" w14:textId="77777777" w:rsidTr="000B0ECB">
        <w:tc>
          <w:tcPr>
            <w:tcW w:w="7276" w:type="dxa"/>
          </w:tcPr>
          <w:p w14:paraId="67BB3906" w14:textId="32A2D52C" w:rsidR="00EE6246" w:rsidRPr="004F3E48" w:rsidRDefault="00AA2542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E4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449" w:type="dxa"/>
            <w:vAlign w:val="center"/>
          </w:tcPr>
          <w:p w14:paraId="14879C82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BEE56" w14:textId="1C203913" w:rsidR="00EE6246" w:rsidRPr="004F3E48" w:rsidRDefault="00A44CE0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3E48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EE6246" w:rsidRPr="004349F6" w14:paraId="63721722" w14:textId="77777777" w:rsidTr="000B0ECB">
        <w:tc>
          <w:tcPr>
            <w:tcW w:w="7276" w:type="dxa"/>
          </w:tcPr>
          <w:p w14:paraId="0976878F" w14:textId="77777777" w:rsidR="00EE6246" w:rsidRPr="004F3E48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4F3E48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449" w:type="dxa"/>
            <w:vAlign w:val="center"/>
          </w:tcPr>
          <w:p w14:paraId="233B363E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CB254" w14:textId="78B69D9A" w:rsidR="00EE6246" w:rsidRPr="004F3E48" w:rsidRDefault="009E62AF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97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3E48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</w:tr>
      <w:tr w:rsidR="00EE6246" w:rsidRPr="004349F6" w14:paraId="1CF24320" w14:textId="77777777" w:rsidTr="000B0ECB">
        <w:tc>
          <w:tcPr>
            <w:tcW w:w="7276" w:type="dxa"/>
          </w:tcPr>
          <w:p w14:paraId="2AEE4C4B" w14:textId="77777777" w:rsidR="00EE6246" w:rsidRPr="004F3E48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E4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เงินสดของบริษัทที่ได้มาจากการซื้อบริษัทย่อย</w:t>
            </w:r>
          </w:p>
        </w:tc>
        <w:tc>
          <w:tcPr>
            <w:tcW w:w="449" w:type="dxa"/>
            <w:vAlign w:val="center"/>
          </w:tcPr>
          <w:p w14:paraId="12F1A407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E5EA8" w14:textId="09FA83C0" w:rsidR="00EE6246" w:rsidRPr="004F3E48" w:rsidRDefault="009E62AF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70E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A03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F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56128659" w14:textId="77777777" w:rsidTr="000B0ECB">
        <w:tc>
          <w:tcPr>
            <w:tcW w:w="7276" w:type="dxa"/>
          </w:tcPr>
          <w:p w14:paraId="1505F247" w14:textId="77777777" w:rsidR="00EE6246" w:rsidRPr="004F3E48" w:rsidRDefault="00EE6246" w:rsidP="001F20B0">
            <w:pPr>
              <w:pStyle w:val="BodyText2"/>
              <w:tabs>
                <w:tab w:val="left" w:pos="156"/>
                <w:tab w:val="left" w:pos="1800"/>
              </w:tabs>
              <w:ind w:left="156" w:right="-86" w:hanging="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F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เงินสดจ่ายสุทธิจากการซื้อบริษัทย่อย</w:t>
            </w:r>
          </w:p>
        </w:tc>
        <w:tc>
          <w:tcPr>
            <w:tcW w:w="449" w:type="dxa"/>
            <w:vAlign w:val="center"/>
          </w:tcPr>
          <w:p w14:paraId="202C447E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C602D" w14:textId="50901CBF" w:rsidR="00EE6246" w:rsidRPr="004F3E48" w:rsidRDefault="004F3E48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A16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</w:tbl>
    <w:p w14:paraId="76D1DF1A" w14:textId="4BC95628" w:rsidR="001A68F5" w:rsidRDefault="001A68F5" w:rsidP="001B0BB9">
      <w:pPr>
        <w:tabs>
          <w:tab w:val="clear" w:pos="454"/>
          <w:tab w:val="clear" w:pos="680"/>
          <w:tab w:val="left" w:pos="630"/>
        </w:tabs>
        <w:ind w:left="51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eastAsia="en-GB"/>
        </w:rPr>
      </w:pPr>
    </w:p>
    <w:p w14:paraId="05FB2CDA" w14:textId="77777777" w:rsidR="001A68F5" w:rsidRDefault="001A6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en-GB"/>
        </w:rPr>
      </w:pPr>
      <w:r>
        <w:rPr>
          <w:rFonts w:asciiTheme="majorBidi" w:hAnsiTheme="majorBidi" w:cstheme="majorBidi"/>
          <w:sz w:val="30"/>
          <w:szCs w:val="30"/>
          <w:cs/>
          <w:lang w:eastAsia="en-GB"/>
        </w:rPr>
        <w:br w:type="page"/>
      </w:r>
    </w:p>
    <w:p w14:paraId="4F1D83F6" w14:textId="7000FCF0" w:rsidR="00EE6246" w:rsidRPr="00591A57" w:rsidRDefault="00EE6246" w:rsidP="001B0BB9">
      <w:pPr>
        <w:tabs>
          <w:tab w:val="clear" w:pos="454"/>
          <w:tab w:val="clear" w:pos="680"/>
          <w:tab w:val="left" w:pos="630"/>
        </w:tabs>
        <w:ind w:left="513"/>
        <w:contextualSpacing/>
        <w:jc w:val="thaiDistribute"/>
        <w:rPr>
          <w:rFonts w:asciiTheme="majorBidi" w:hAnsiTheme="majorBidi" w:cstheme="majorBidi"/>
          <w:sz w:val="30"/>
          <w:szCs w:val="30"/>
          <w:highlight w:val="cyan"/>
          <w:lang w:eastAsia="en-GB"/>
        </w:rPr>
      </w:pP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lastRenderedPageBreak/>
        <w:t xml:space="preserve">ณ วันที่ซื้อ กลุ่มบริษัทต้องวัดมูลค่ายุติธรรมของส่วนได้เสียใน </w:t>
      </w:r>
      <w:r w:rsidRPr="00821DDF">
        <w:rPr>
          <w:rFonts w:asciiTheme="majorBidi" w:hAnsiTheme="majorBidi" w:cstheme="majorBidi"/>
          <w:sz w:val="30"/>
          <w:szCs w:val="30"/>
          <w:lang w:eastAsia="en-GB"/>
        </w:rPr>
        <w:t>CP</w:t>
      </w:r>
      <w:r w:rsidR="00AF73F2" w:rsidRPr="00821DDF">
        <w:rPr>
          <w:rFonts w:asciiTheme="majorBidi" w:hAnsiTheme="majorBidi" w:cstheme="majorBidi"/>
          <w:sz w:val="30"/>
          <w:szCs w:val="30"/>
          <w:lang w:eastAsia="en-GB"/>
        </w:rPr>
        <w:t>A</w:t>
      </w:r>
      <w:r w:rsidRPr="00821DDF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>ที่มีอยู่ก่อนการซื้อธุรกิจ และมีผลให้เกิด</w:t>
      </w:r>
      <w:r w:rsidR="00BA6F2F" w:rsidRPr="00821DDF">
        <w:rPr>
          <w:rFonts w:asciiTheme="majorBidi" w:hAnsiTheme="majorBidi" w:cstheme="majorBidi" w:hint="cs"/>
          <w:sz w:val="30"/>
          <w:szCs w:val="30"/>
          <w:cs/>
          <w:lang w:eastAsia="en-GB"/>
        </w:rPr>
        <w:t>กำไร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>จากการเปลี่ยนแปลงมูลค่ายุติธรรม ซึ่งได้รับรู้ในบัญชี “</w:t>
      </w:r>
      <w:r w:rsidR="00BA6F2F" w:rsidRPr="00821DDF">
        <w:rPr>
          <w:rFonts w:asciiTheme="majorBidi" w:hAnsiTheme="majorBidi" w:cstheme="majorBidi" w:hint="cs"/>
          <w:sz w:val="30"/>
          <w:szCs w:val="30"/>
          <w:cs/>
          <w:lang w:eastAsia="en-GB"/>
        </w:rPr>
        <w:t>กำไร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จากการเปลี่ยนแปลงมูลค่ายุติธรรมของเงินลงทุนในบริษัทร่วม” ในงบกำไรขาดทุนรวมสำหรับงวดสิ้นสุดวันที่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AF73F2" w:rsidRPr="00821DDF">
        <w:rPr>
          <w:rFonts w:asciiTheme="majorBidi" w:hAnsiTheme="majorBidi" w:cstheme="majorBidi"/>
          <w:sz w:val="30"/>
          <w:szCs w:val="30"/>
          <w:cs/>
          <w:lang w:eastAsia="en-GB"/>
        </w:rPr>
        <w:t>มิถุนายน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B23914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โดยมีรายละเอียดดังนี้</w:t>
      </w:r>
    </w:p>
    <w:p w14:paraId="3A5C4225" w14:textId="77777777" w:rsidR="00EE6246" w:rsidRPr="00D60273" w:rsidRDefault="00EE6246" w:rsidP="00EE6246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tbl>
      <w:tblPr>
        <w:tblW w:w="9441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7767"/>
        <w:gridCol w:w="1674"/>
      </w:tblGrid>
      <w:tr w:rsidR="00EE6246" w:rsidRPr="00D60273" w14:paraId="564D7D17" w14:textId="77777777" w:rsidTr="001B0BB9">
        <w:tc>
          <w:tcPr>
            <w:tcW w:w="9441" w:type="dxa"/>
            <w:gridSpan w:val="2"/>
          </w:tcPr>
          <w:p w14:paraId="00624DC0" w14:textId="77777777" w:rsidR="00EE6246" w:rsidRPr="00D60273" w:rsidRDefault="00EE6246" w:rsidP="00A14F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6246" w:rsidRPr="00D60273" w14:paraId="451D1B74" w14:textId="77777777" w:rsidTr="001B0BB9">
        <w:tc>
          <w:tcPr>
            <w:tcW w:w="7767" w:type="dxa"/>
          </w:tcPr>
          <w:p w14:paraId="75C4B9FD" w14:textId="77777777" w:rsidR="00EE6246" w:rsidRPr="00D60273" w:rsidRDefault="00EE6246" w:rsidP="00AC0F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72016F3" w14:textId="77777777" w:rsidR="00EE6246" w:rsidRPr="00D60273" w:rsidRDefault="00EE6246" w:rsidP="00AC0F9D">
            <w:pPr>
              <w:tabs>
                <w:tab w:val="decimal" w:pos="10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246" w:rsidRPr="00D60273" w14:paraId="4C4F4D8F" w14:textId="77777777" w:rsidTr="001B0BB9">
        <w:tc>
          <w:tcPr>
            <w:tcW w:w="7767" w:type="dxa"/>
          </w:tcPr>
          <w:p w14:paraId="08B30D4E" w14:textId="33FC3043" w:rsidR="00EE6246" w:rsidRPr="00D60273" w:rsidRDefault="00EE6246" w:rsidP="001F1CA0">
            <w:pPr>
              <w:ind w:left="156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>CP</w:t>
            </w:r>
            <w:r w:rsidR="00E506B6" w:rsidRPr="00D60273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ที่มีอยู่ก่อนการซื้อธุรกิจ</w:t>
            </w:r>
          </w:p>
        </w:tc>
        <w:tc>
          <w:tcPr>
            <w:tcW w:w="1674" w:type="dxa"/>
          </w:tcPr>
          <w:p w14:paraId="58122CD8" w14:textId="36CE5D5C" w:rsidR="00EE6246" w:rsidRPr="00D60273" w:rsidRDefault="00382098" w:rsidP="00A14FDE">
            <w:pPr>
              <w:pStyle w:val="BodyText2"/>
              <w:tabs>
                <w:tab w:val="decimal" w:pos="1243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F758DC" w:rsidRPr="00D602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E6246" w:rsidRPr="00D60273" w14:paraId="5D298D79" w14:textId="77777777" w:rsidTr="001B0BB9">
        <w:trPr>
          <w:trHeight w:val="371"/>
        </w:trPr>
        <w:tc>
          <w:tcPr>
            <w:tcW w:w="7767" w:type="dxa"/>
          </w:tcPr>
          <w:p w14:paraId="195F40CA" w14:textId="1B9057E0" w:rsidR="00EE6246" w:rsidRPr="00D60273" w:rsidRDefault="00EE6246" w:rsidP="001B0BB9">
            <w:pPr>
              <w:ind w:left="156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CP</w:t>
            </w:r>
            <w:r w:rsidR="00E506B6" w:rsidRPr="00D60273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</w:t>
            </w:r>
            <w:r w:rsidR="00D60273" w:rsidRPr="00D6027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วันที่ซื้อ</w:t>
            </w:r>
          </w:p>
        </w:tc>
        <w:tc>
          <w:tcPr>
            <w:tcW w:w="1674" w:type="dxa"/>
          </w:tcPr>
          <w:p w14:paraId="7645570D" w14:textId="6FB0AE9F" w:rsidR="00EE6246" w:rsidRPr="00D60273" w:rsidRDefault="00F758DC" w:rsidP="00A14FDE">
            <w:pPr>
              <w:pStyle w:val="BodyText2"/>
              <w:tabs>
                <w:tab w:val="decimal" w:pos="1243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sz w:val="30"/>
                <w:szCs w:val="30"/>
              </w:rPr>
              <w:t>(589)</w:t>
            </w:r>
          </w:p>
        </w:tc>
      </w:tr>
      <w:tr w:rsidR="00EE6246" w:rsidRPr="004349F6" w14:paraId="0FB1B1E8" w14:textId="77777777" w:rsidTr="001B0BB9">
        <w:tc>
          <w:tcPr>
            <w:tcW w:w="7767" w:type="dxa"/>
          </w:tcPr>
          <w:p w14:paraId="1E254F9F" w14:textId="284A1CFD" w:rsidR="00EE6246" w:rsidRPr="00D60273" w:rsidRDefault="003A05D9" w:rsidP="001B0BB9">
            <w:pPr>
              <w:ind w:left="156" w:hanging="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EE6246" w:rsidRPr="00D602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จากการเปลี่ยนแปลงมูลค่ายุติธรรมของเงินลงทุนในบริษัทร่วม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86C597C" w14:textId="7D18994C" w:rsidR="00EE6246" w:rsidRPr="00D60273" w:rsidRDefault="00AF4395" w:rsidP="00A14FDE">
            <w:pPr>
              <w:pStyle w:val="BodyText2"/>
              <w:tabs>
                <w:tab w:val="decimal" w:pos="1243"/>
              </w:tabs>
              <w:spacing w:line="240" w:lineRule="atLeast"/>
              <w:ind w:left="-108" w:right="-108" w:firstLine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</w:tr>
    </w:tbl>
    <w:p w14:paraId="79087A7D" w14:textId="77777777" w:rsidR="000C4AB6" w:rsidRPr="00805C7C" w:rsidRDefault="000C4AB6" w:rsidP="00EE6246">
      <w:pPr>
        <w:tabs>
          <w:tab w:val="clear" w:pos="454"/>
        </w:tabs>
        <w:ind w:left="828"/>
        <w:contextualSpacing/>
        <w:jc w:val="thaiDistribute"/>
        <w:rPr>
          <w:rFonts w:asciiTheme="majorBidi" w:hAnsiTheme="majorBidi" w:cstheme="majorBidi"/>
          <w:sz w:val="30"/>
          <w:szCs w:val="30"/>
          <w:highlight w:val="cyan"/>
          <w:cs/>
          <w:lang w:eastAsia="en-GB"/>
        </w:rPr>
      </w:pPr>
    </w:p>
    <w:p w14:paraId="195FAB59" w14:textId="053E128C" w:rsidR="00EE6246" w:rsidRPr="0069161C" w:rsidRDefault="00EE6246" w:rsidP="00204284">
      <w:pPr>
        <w:tabs>
          <w:tab w:val="clear" w:pos="680"/>
        </w:tabs>
        <w:ind w:left="549" w:right="-79" w:hanging="9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ณ วันที่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E506B6" w:rsidRPr="0069161C">
        <w:rPr>
          <w:rFonts w:asciiTheme="majorBidi" w:hAnsiTheme="majorBidi" w:cstheme="majorBidi"/>
          <w:sz w:val="30"/>
          <w:szCs w:val="30"/>
          <w:cs/>
          <w:lang w:eastAsia="en-GB"/>
        </w:rPr>
        <w:t>มิถุนา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ยน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ที่</w:t>
      </w:r>
      <w:r w:rsidR="00CF7DE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3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ทั้งนี้ กลุ่มบริษั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 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หรือรับรู้สินทรัพย์หรือหนี้สินซึ่งมีอยู่แล้ว ณ วันที่ซื้อธุรกิจเป็นการเพิ่มเติม กรณีดังกล่าวการบันทึกบัญชีเกี่ยวกับการซื้อธุรกิจจะถูกปรับปรุงใหม่</w:t>
      </w:r>
    </w:p>
    <w:p w14:paraId="063D3660" w14:textId="77777777" w:rsidR="00EE6246" w:rsidRPr="00805C7C" w:rsidRDefault="00EE6246" w:rsidP="008048C2">
      <w:pPr>
        <w:tabs>
          <w:tab w:val="clear" w:pos="454"/>
        </w:tabs>
        <w:ind w:left="1080" w:right="-9"/>
        <w:contextualSpacing/>
        <w:jc w:val="thaiDistribute"/>
        <w:rPr>
          <w:rFonts w:asciiTheme="majorBidi" w:hAnsiTheme="majorBidi" w:cstheme="majorBidi"/>
          <w:sz w:val="30"/>
          <w:szCs w:val="30"/>
          <w:highlight w:val="cyan"/>
          <w:lang w:eastAsia="en-GB"/>
        </w:rPr>
      </w:pPr>
    </w:p>
    <w:p w14:paraId="755BA776" w14:textId="01491946" w:rsidR="00EE6246" w:rsidRPr="008F3528" w:rsidRDefault="00EE6246" w:rsidP="00FD498C">
      <w:pPr>
        <w:tabs>
          <w:tab w:val="clear" w:pos="454"/>
          <w:tab w:val="clear" w:pos="680"/>
          <w:tab w:val="left" w:pos="540"/>
        </w:tabs>
        <w:ind w:left="540" w:right="-79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ผลดำเนินงานของ </w:t>
      </w:r>
      <w:r w:rsidRPr="008F3528">
        <w:rPr>
          <w:rFonts w:asciiTheme="majorBidi" w:hAnsiTheme="majorBidi" w:cstheme="majorBidi"/>
          <w:sz w:val="30"/>
          <w:szCs w:val="30"/>
          <w:lang w:eastAsia="en-GB"/>
        </w:rPr>
        <w:t>CP</w:t>
      </w:r>
      <w:r w:rsidR="00A749C4" w:rsidRPr="008F3528">
        <w:rPr>
          <w:rFonts w:asciiTheme="majorBidi" w:hAnsiTheme="majorBidi" w:cstheme="majorBidi"/>
          <w:sz w:val="30"/>
          <w:szCs w:val="30"/>
          <w:lang w:eastAsia="en-GB"/>
        </w:rPr>
        <w:t>A</w:t>
      </w:r>
      <w:r w:rsidRPr="008F3528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>ตั้งแต่วันที่</w:t>
      </w:r>
      <w:r w:rsidR="00E50909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</w:t>
      </w:r>
      <w:r w:rsidR="00F763FF">
        <w:rPr>
          <w:rFonts w:asciiTheme="majorBidi" w:hAnsiTheme="majorBidi" w:cstheme="majorBidi"/>
          <w:sz w:val="30"/>
          <w:szCs w:val="30"/>
          <w:lang w:eastAsia="en-GB"/>
        </w:rPr>
        <w:t>2</w:t>
      </w:r>
      <w:r w:rsidR="008F3528" w:rsidRPr="008F3528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เมษายน</w:t>
      </w:r>
      <w:r w:rsidR="00913EAA"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FD498C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ถึงวันที่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913EAA" w:rsidRPr="008F3528">
        <w:rPr>
          <w:rFonts w:asciiTheme="majorBidi" w:hAnsiTheme="majorBidi" w:cstheme="majorBidi"/>
          <w:sz w:val="30"/>
          <w:szCs w:val="30"/>
          <w:cs/>
          <w:lang w:eastAsia="en-GB"/>
        </w:rPr>
        <w:t>มิถุนา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ยน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="00FD498C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>ซึ่งรวมอยู่ในงบกำไรขาดทุนรวมสำหรับงวด</w:t>
      </w:r>
      <w:r w:rsidR="00913EAA" w:rsidRPr="008F3528">
        <w:rPr>
          <w:rFonts w:asciiTheme="majorBidi" w:hAnsiTheme="majorBidi" w:cstheme="majorBidi"/>
          <w:sz w:val="30"/>
          <w:szCs w:val="30"/>
          <w:cs/>
          <w:lang w:eastAsia="en-GB"/>
        </w:rPr>
        <w:t>หก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เดือนสิ้นสุดวันที่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913EAA" w:rsidRPr="008F3528">
        <w:rPr>
          <w:rFonts w:asciiTheme="majorBidi" w:hAnsiTheme="majorBidi" w:cstheme="majorBidi"/>
          <w:sz w:val="30"/>
          <w:szCs w:val="30"/>
          <w:cs/>
          <w:lang w:eastAsia="en-GB"/>
        </w:rPr>
        <w:t>มิถุน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ายน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มีรายละเอียดที่สำคัญ ดังนี้</w:t>
      </w:r>
    </w:p>
    <w:p w14:paraId="5834489C" w14:textId="77777777" w:rsidR="00EE6246" w:rsidRPr="004C22E6" w:rsidRDefault="00EE6246" w:rsidP="00EE6246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  <w:highlight w:val="cyan"/>
          <w:lang w:eastAsia="en-GB"/>
        </w:rPr>
      </w:pPr>
    </w:p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7290"/>
        <w:gridCol w:w="2160"/>
      </w:tblGrid>
      <w:tr w:rsidR="00EE6246" w:rsidRPr="004349F6" w14:paraId="667EE27D" w14:textId="77777777" w:rsidTr="001B0BB9">
        <w:tc>
          <w:tcPr>
            <w:tcW w:w="7290" w:type="dxa"/>
          </w:tcPr>
          <w:p w14:paraId="68D2747E" w14:textId="77777777" w:rsidR="00EE6246" w:rsidRPr="0029724E" w:rsidRDefault="00EE6246" w:rsidP="00AC0F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6CCBEE39" w14:textId="77777777" w:rsidR="00EE6246" w:rsidRPr="0029724E" w:rsidRDefault="00EE6246" w:rsidP="00BA6C61">
            <w:pPr>
              <w:tabs>
                <w:tab w:val="clear" w:pos="1644"/>
                <w:tab w:val="clear" w:pos="1871"/>
                <w:tab w:val="left" w:pos="1417"/>
              </w:tabs>
              <w:ind w:left="-108"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6246" w:rsidRPr="004349F6" w14:paraId="1987B2F1" w14:textId="77777777" w:rsidTr="001B0BB9">
        <w:tc>
          <w:tcPr>
            <w:tcW w:w="7290" w:type="dxa"/>
          </w:tcPr>
          <w:p w14:paraId="51388C4F" w14:textId="77777777" w:rsidR="00EE6246" w:rsidRPr="0029724E" w:rsidRDefault="00EE6246" w:rsidP="00AC0F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16BA438" w14:textId="693C4135" w:rsidR="00EE6246" w:rsidRPr="0029724E" w:rsidRDefault="008570BB" w:rsidP="00AC0F9D">
            <w:pPr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913EAA"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="00EE6246"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</w:tc>
      </w:tr>
      <w:tr w:rsidR="00EE6246" w:rsidRPr="004349F6" w14:paraId="0530A61E" w14:textId="77777777" w:rsidTr="001B0BB9">
        <w:tc>
          <w:tcPr>
            <w:tcW w:w="7290" w:type="dxa"/>
          </w:tcPr>
          <w:p w14:paraId="05E87CAE" w14:textId="77777777" w:rsidR="00EE6246" w:rsidRPr="0029724E" w:rsidRDefault="00EE6246" w:rsidP="00AC0F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3D5DF" w14:textId="103BDF3A" w:rsidR="00EE6246" w:rsidRPr="0029724E" w:rsidRDefault="00EE6246" w:rsidP="00AC0F9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CF173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972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EAA" w:rsidRPr="002972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มิถุนายน </w:t>
            </w:r>
            <w:r w:rsidR="00913EAA" w:rsidRPr="0029724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EE6246" w:rsidRPr="004349F6" w14:paraId="5F0F1683" w14:textId="77777777" w:rsidTr="001B0BB9">
        <w:trPr>
          <w:trHeight w:hRule="exact" w:val="216"/>
        </w:trPr>
        <w:tc>
          <w:tcPr>
            <w:tcW w:w="7290" w:type="dxa"/>
          </w:tcPr>
          <w:p w14:paraId="36617D74" w14:textId="77777777" w:rsidR="00EE6246" w:rsidRPr="0029724E" w:rsidRDefault="00EE6246" w:rsidP="00AC0F9D">
            <w:pPr>
              <w:ind w:left="7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5169997" w14:textId="77777777" w:rsidR="00EE6246" w:rsidRPr="0029724E" w:rsidRDefault="00EE6246" w:rsidP="00AC0F9D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246" w:rsidRPr="004349F6" w14:paraId="69921C87" w14:textId="77777777" w:rsidTr="001B0BB9">
        <w:tc>
          <w:tcPr>
            <w:tcW w:w="7290" w:type="dxa"/>
            <w:hideMark/>
          </w:tcPr>
          <w:p w14:paraId="60DF8591" w14:textId="77777777" w:rsidR="00EE6246" w:rsidRPr="0029724E" w:rsidRDefault="00EE6246" w:rsidP="001B0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160" w:type="dxa"/>
            <w:shd w:val="clear" w:color="auto" w:fill="auto"/>
          </w:tcPr>
          <w:p w14:paraId="7A13EDAE" w14:textId="36336929" w:rsidR="00EE6246" w:rsidRPr="0029724E" w:rsidRDefault="0029724E" w:rsidP="000D004A">
            <w:pPr>
              <w:pStyle w:val="BodyText2"/>
              <w:tabs>
                <w:tab w:val="decimal" w:pos="1120"/>
              </w:tabs>
              <w:spacing w:line="240" w:lineRule="atLeast"/>
              <w:ind w:left="-828" w:right="59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24E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EE6246" w:rsidRPr="00934DBD" w14:paraId="5F2CE893" w14:textId="77777777" w:rsidTr="001B0BB9">
        <w:tc>
          <w:tcPr>
            <w:tcW w:w="7290" w:type="dxa"/>
          </w:tcPr>
          <w:p w14:paraId="255D4BAC" w14:textId="612403CA" w:rsidR="00EE6246" w:rsidRPr="0029724E" w:rsidRDefault="0029724E" w:rsidP="001B0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24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E6246"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2160" w:type="dxa"/>
            <w:shd w:val="clear" w:color="auto" w:fill="auto"/>
          </w:tcPr>
          <w:p w14:paraId="072CDD27" w14:textId="2340F42A" w:rsidR="00EE6246" w:rsidRPr="0029724E" w:rsidRDefault="00B775DF" w:rsidP="00122CD0">
            <w:pPr>
              <w:pStyle w:val="BodyText2"/>
              <w:tabs>
                <w:tab w:val="decimal" w:pos="1120"/>
              </w:tabs>
              <w:spacing w:line="240" w:lineRule="atLeast"/>
              <w:ind w:left="-82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3A38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6CA50C9" w14:textId="77777777" w:rsidR="00A749C4" w:rsidRDefault="00A749C4" w:rsidP="00EE6246">
      <w:pPr>
        <w:tabs>
          <w:tab w:val="clear" w:pos="454"/>
          <w:tab w:val="clear" w:pos="907"/>
          <w:tab w:val="left" w:pos="1260"/>
        </w:tabs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E9DEB79" w14:textId="66E098D7" w:rsidR="00C17319" w:rsidRDefault="00C17319" w:rsidP="00204284">
      <w:pPr>
        <w:tabs>
          <w:tab w:val="clear" w:pos="454"/>
          <w:tab w:val="clear" w:pos="907"/>
          <w:tab w:val="left" w:pos="1260"/>
        </w:tabs>
        <w:ind w:left="540" w:right="-27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eastAsia="en-GB"/>
        </w:rPr>
      </w:pPr>
      <w:r>
        <w:rPr>
          <w:rFonts w:asciiTheme="majorBidi" w:hAnsiTheme="majorBidi" w:cstheme="majorBidi"/>
          <w:sz w:val="30"/>
          <w:szCs w:val="30"/>
          <w:cs/>
          <w:lang w:eastAsia="en-GB"/>
        </w:rPr>
        <w:br w:type="page"/>
      </w:r>
    </w:p>
    <w:p w14:paraId="2578A0C3" w14:textId="78B102FA" w:rsidR="00EE6246" w:rsidRPr="00237FF4" w:rsidRDefault="00EE6246" w:rsidP="00204284">
      <w:pPr>
        <w:tabs>
          <w:tab w:val="clear" w:pos="454"/>
          <w:tab w:val="clear" w:pos="907"/>
          <w:tab w:val="left" w:pos="1260"/>
        </w:tabs>
        <w:ind w:left="540" w:right="-27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lastRenderedPageBreak/>
        <w:t xml:space="preserve">ฝ่ายบริหารคาดว่าหากกลุ่มบริษัทได้มีการซื้อ </w:t>
      </w:r>
      <w:r w:rsidRPr="00237FF4">
        <w:rPr>
          <w:rFonts w:asciiTheme="majorBidi" w:hAnsiTheme="majorBidi" w:cstheme="majorBidi"/>
          <w:spacing w:val="-4"/>
          <w:sz w:val="30"/>
          <w:szCs w:val="30"/>
        </w:rPr>
        <w:t>C</w:t>
      </w:r>
      <w:r w:rsidR="0005106F" w:rsidRPr="00237FF4">
        <w:rPr>
          <w:rFonts w:asciiTheme="majorBidi" w:hAnsiTheme="majorBidi" w:cstheme="majorBidi"/>
          <w:spacing w:val="-4"/>
          <w:sz w:val="30"/>
          <w:szCs w:val="30"/>
        </w:rPr>
        <w:t>PA</w:t>
      </w:r>
      <w:r w:rsidRPr="00237FF4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ตั้งแต่วันที่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1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มกราคม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จะมีรายได้จากการขายสินค้าและกำไรในงบการเงินรวมสำหรับงวด</w:t>
      </w:r>
      <w:r w:rsidR="0005106F" w:rsidRPr="00237FF4">
        <w:rPr>
          <w:rFonts w:asciiTheme="majorBidi" w:hAnsiTheme="majorBidi" w:cstheme="majorBidi"/>
          <w:sz w:val="30"/>
          <w:szCs w:val="30"/>
          <w:cs/>
          <w:lang w:eastAsia="en-GB"/>
        </w:rPr>
        <w:t>หก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เดือนสิ้นสุดวันที่ </w:t>
      </w:r>
      <w:r w:rsidR="001A68C3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05106F" w:rsidRPr="00237FF4">
        <w:rPr>
          <w:rFonts w:asciiTheme="majorBidi" w:hAnsiTheme="majorBidi" w:cstheme="majorBidi"/>
          <w:sz w:val="30"/>
          <w:szCs w:val="30"/>
          <w:cs/>
          <w:lang w:eastAsia="en-GB"/>
        </w:rPr>
        <w:t>มิถุนา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ยน </w:t>
      </w:r>
      <w:r w:rsidR="001A68C3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ดังนี้</w:t>
      </w:r>
    </w:p>
    <w:p w14:paraId="1FBC148F" w14:textId="7415714F" w:rsidR="00EE6246" w:rsidRPr="002C5917" w:rsidRDefault="00EE6246" w:rsidP="00EE624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4770"/>
        <w:gridCol w:w="1800"/>
        <w:gridCol w:w="720"/>
        <w:gridCol w:w="2160"/>
      </w:tblGrid>
      <w:tr w:rsidR="00EE6246" w:rsidRPr="00237FF4" w14:paraId="3C06377D" w14:textId="77777777" w:rsidTr="00204284">
        <w:trPr>
          <w:trHeight w:val="299"/>
        </w:trPr>
        <w:tc>
          <w:tcPr>
            <w:tcW w:w="4770" w:type="dxa"/>
          </w:tcPr>
          <w:p w14:paraId="0D6D82E0" w14:textId="77777777" w:rsidR="00EE6246" w:rsidRPr="00237FF4" w:rsidRDefault="00EE6246" w:rsidP="00AC0F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3"/>
          </w:tcPr>
          <w:p w14:paraId="3D428572" w14:textId="77777777" w:rsidR="00EE6246" w:rsidRPr="00237FF4" w:rsidRDefault="00EE6246" w:rsidP="0027034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7FF4" w:rsidRPr="00237FF4" w14:paraId="1D576A86" w14:textId="77777777" w:rsidTr="00204284">
        <w:trPr>
          <w:trHeight w:val="352"/>
        </w:trPr>
        <w:tc>
          <w:tcPr>
            <w:tcW w:w="4770" w:type="dxa"/>
          </w:tcPr>
          <w:p w14:paraId="09ED4C86" w14:textId="77777777" w:rsidR="00237FF4" w:rsidRPr="00237FF4" w:rsidRDefault="00237FF4" w:rsidP="00237F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9D79BB" w14:textId="42DD9CF0" w:rsidR="00237FF4" w:rsidRPr="00237FF4" w:rsidRDefault="00237FF4" w:rsidP="00237FF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753FEF6" w14:textId="77777777" w:rsidR="00237FF4" w:rsidRPr="00237FF4" w:rsidRDefault="00237FF4" w:rsidP="00237FF4">
            <w:pPr>
              <w:tabs>
                <w:tab w:val="clear" w:pos="1871"/>
                <w:tab w:val="left" w:pos="12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C68D8F1" w14:textId="20A0180C" w:rsidR="00237FF4" w:rsidRPr="00237FF4" w:rsidRDefault="006132ED" w:rsidP="00237FF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237FF4"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หกเดือนสิ้นสุด</w:t>
            </w:r>
          </w:p>
        </w:tc>
      </w:tr>
      <w:tr w:rsidR="00EE6246" w:rsidRPr="00237FF4" w14:paraId="751F6788" w14:textId="77777777" w:rsidTr="00204284">
        <w:trPr>
          <w:trHeight w:val="343"/>
        </w:trPr>
        <w:tc>
          <w:tcPr>
            <w:tcW w:w="4770" w:type="dxa"/>
          </w:tcPr>
          <w:p w14:paraId="3D9E4968" w14:textId="77777777" w:rsidR="00EE6246" w:rsidRPr="00237FF4" w:rsidRDefault="00EE6246" w:rsidP="00AC0F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72F37E" w14:textId="4ADA7921" w:rsidR="00EE6246" w:rsidRPr="00237FF4" w:rsidRDefault="00EE6246" w:rsidP="00AC0F9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0F42B5F" w14:textId="77777777" w:rsidR="00EE6246" w:rsidRPr="00237FF4" w:rsidRDefault="00EE6246" w:rsidP="00AC0F9D">
            <w:pPr>
              <w:tabs>
                <w:tab w:val="clear" w:pos="1871"/>
                <w:tab w:val="left" w:pos="12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30CC6F" w14:textId="570CEE42" w:rsidR="00EE6246" w:rsidRPr="00237FF4" w:rsidRDefault="001A68C3" w:rsidP="00AC0F9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</w:t>
            </w:r>
            <w:r w:rsidR="000C48A6" w:rsidRPr="00237F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0C48A6" w:rsidRPr="00237FF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มิถุนายน </w:t>
            </w:r>
            <w:r w:rsidR="000C48A6" w:rsidRPr="00237F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EE6246" w:rsidRPr="00237FF4" w14:paraId="0DF35DD0" w14:textId="77777777" w:rsidTr="00204284">
        <w:trPr>
          <w:trHeight w:hRule="exact" w:val="176"/>
        </w:trPr>
        <w:tc>
          <w:tcPr>
            <w:tcW w:w="4770" w:type="dxa"/>
          </w:tcPr>
          <w:p w14:paraId="50D3C8DD" w14:textId="77777777" w:rsidR="00EE6246" w:rsidRPr="00237FF4" w:rsidRDefault="00EE6246" w:rsidP="00AC0F9D">
            <w:pPr>
              <w:ind w:left="7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CD94E2" w14:textId="77777777" w:rsidR="00EE6246" w:rsidRPr="00237FF4" w:rsidRDefault="00EE6246" w:rsidP="00AC0F9D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4D590B2" w14:textId="77777777" w:rsidR="00EE6246" w:rsidRPr="00237FF4" w:rsidRDefault="00EE6246" w:rsidP="00AC0F9D">
            <w:pPr>
              <w:tabs>
                <w:tab w:val="clear" w:pos="1871"/>
                <w:tab w:val="left" w:pos="122"/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01CDA67" w14:textId="77777777" w:rsidR="00EE6246" w:rsidRPr="00237FF4" w:rsidRDefault="00EE6246" w:rsidP="00AC0F9D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246" w:rsidRPr="00237FF4" w14:paraId="7A28E9F3" w14:textId="77777777" w:rsidTr="00204284">
        <w:trPr>
          <w:trHeight w:val="328"/>
        </w:trPr>
        <w:tc>
          <w:tcPr>
            <w:tcW w:w="4770" w:type="dxa"/>
            <w:shd w:val="clear" w:color="auto" w:fill="auto"/>
            <w:hideMark/>
          </w:tcPr>
          <w:p w14:paraId="4C62B779" w14:textId="77777777" w:rsidR="00EE6246" w:rsidRPr="00237FF4" w:rsidRDefault="00EE6246" w:rsidP="00204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800" w:type="dxa"/>
          </w:tcPr>
          <w:p w14:paraId="02257EAB" w14:textId="4550B8E4" w:rsidR="00EE6246" w:rsidRPr="00237FF4" w:rsidRDefault="00EE6246" w:rsidP="00AC0F9D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791433" w14:textId="77777777" w:rsidR="00EE6246" w:rsidRPr="00237FF4" w:rsidRDefault="00EE6246" w:rsidP="00AC0F9D">
            <w:pPr>
              <w:pStyle w:val="BodyText2"/>
              <w:tabs>
                <w:tab w:val="left" w:pos="122"/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0708DD92" w14:textId="4CF6C3D3" w:rsidR="00EE6246" w:rsidRPr="00237FF4" w:rsidRDefault="005A38CB" w:rsidP="00AC0F9D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249,456</w:t>
            </w:r>
          </w:p>
        </w:tc>
      </w:tr>
      <w:tr w:rsidR="00EE6246" w:rsidRPr="00934DBD" w14:paraId="7DE55AAC" w14:textId="77777777" w:rsidTr="00204284">
        <w:trPr>
          <w:trHeight w:val="336"/>
        </w:trPr>
        <w:tc>
          <w:tcPr>
            <w:tcW w:w="4770" w:type="dxa"/>
            <w:hideMark/>
          </w:tcPr>
          <w:p w14:paraId="0EA40D29" w14:textId="77777777" w:rsidR="00EE6246" w:rsidRPr="00934DBD" w:rsidRDefault="00EE6246" w:rsidP="00204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กำไรสำหรับงวดส่วนที่เป็นของผู้ถือหุ้นของบริษัทใหญ่</w:t>
            </w:r>
          </w:p>
        </w:tc>
        <w:tc>
          <w:tcPr>
            <w:tcW w:w="1800" w:type="dxa"/>
          </w:tcPr>
          <w:p w14:paraId="4699975D" w14:textId="115ADB78" w:rsidR="00EE6246" w:rsidRPr="00934DBD" w:rsidRDefault="00EE6246" w:rsidP="00AC0F9D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D50B0D7" w14:textId="77777777" w:rsidR="00EE6246" w:rsidRPr="00934DBD" w:rsidRDefault="00EE6246" w:rsidP="00AC0F9D">
            <w:pPr>
              <w:pStyle w:val="BodyText2"/>
              <w:tabs>
                <w:tab w:val="left" w:pos="122"/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6B9CEAB7" w14:textId="352160B2" w:rsidR="00EE6246" w:rsidRPr="00934DBD" w:rsidRDefault="003441E0" w:rsidP="00AC0F9D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</w:t>
            </w:r>
            <w:r w:rsidR="00234AA5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</w:tbl>
    <w:p w14:paraId="7A2B1619" w14:textId="7FC64BBA" w:rsidR="001E0EF8" w:rsidRPr="002C5917" w:rsidRDefault="001E0EF8" w:rsidP="001E0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24"/>
          <w:szCs w:val="24"/>
        </w:rPr>
      </w:pPr>
    </w:p>
    <w:p w14:paraId="269008B1" w14:textId="13ED7CA2" w:rsidR="00C255E9" w:rsidRPr="00A57B00" w:rsidRDefault="0086587E" w:rsidP="00204284">
      <w:pPr>
        <w:pStyle w:val="Heading8"/>
        <w:ind w:left="513" w:hanging="48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7F1862" w:rsidRPr="00A57B00">
        <w:rPr>
          <w:rFonts w:asciiTheme="majorBidi" w:hAnsiTheme="majorBidi" w:cstheme="majorBidi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5DA1FFF" w14:textId="77777777" w:rsidR="003845CD" w:rsidRPr="002C5917" w:rsidRDefault="003845CD" w:rsidP="000F17EB">
      <w:pPr>
        <w:spacing w:line="240" w:lineRule="auto"/>
        <w:ind w:left="684" w:right="45"/>
        <w:jc w:val="thaiDistribute"/>
        <w:rPr>
          <w:rFonts w:ascii="Angsana New" w:hAnsi="Angsana New" w:cs="Angsana New"/>
          <w:b/>
          <w:sz w:val="24"/>
          <w:szCs w:val="24"/>
          <w:highlight w:val="yellow"/>
        </w:rPr>
      </w:pPr>
    </w:p>
    <w:p w14:paraId="72912A1B" w14:textId="6AC456DE" w:rsidR="002A3EE7" w:rsidRPr="00A57B00" w:rsidRDefault="002A3EE7" w:rsidP="00204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3" w:right="9"/>
        <w:jc w:val="thaiDistribute"/>
        <w:rPr>
          <w:rFonts w:asciiTheme="majorBidi" w:hAnsiTheme="majorBidi" w:cstheme="majorBidi"/>
          <w:sz w:val="30"/>
          <w:szCs w:val="30"/>
        </w:rPr>
      </w:pPr>
      <w:r w:rsidRPr="4B44AE46">
        <w:rPr>
          <w:rFonts w:asciiTheme="majorBidi" w:hAnsiTheme="majorBidi" w:cstheme="majorBidi"/>
          <w:sz w:val="30"/>
          <w:szCs w:val="30"/>
          <w:cs/>
        </w:rPr>
        <w:t xml:space="preserve"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 </w:t>
      </w:r>
      <w:r w:rsidR="001A68C3">
        <w:rPr>
          <w:rFonts w:asciiTheme="majorBidi" w:hAnsiTheme="majorBidi" w:cstheme="majorBidi"/>
          <w:sz w:val="30"/>
          <w:szCs w:val="30"/>
        </w:rPr>
        <w:t>46</w:t>
      </w:r>
      <w:r w:rsidRPr="4B44AE46">
        <w:rPr>
          <w:rFonts w:asciiTheme="majorBidi" w:hAnsiTheme="majorBidi" w:cstheme="majorBidi"/>
          <w:sz w:val="30"/>
          <w:szCs w:val="30"/>
          <w:cs/>
        </w:rPr>
        <w:t>.</w:t>
      </w:r>
      <w:r w:rsidR="001A68C3">
        <w:rPr>
          <w:rFonts w:asciiTheme="majorBidi" w:hAnsiTheme="majorBidi" w:cstheme="majorBidi"/>
          <w:sz w:val="30"/>
          <w:szCs w:val="30"/>
        </w:rPr>
        <w:t>49</w:t>
      </w:r>
      <w:r w:rsidRPr="4B44AE46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0B0ECB">
        <w:rPr>
          <w:rFonts w:asciiTheme="majorBidi" w:hAnsiTheme="majorBidi" w:cstheme="majorBidi"/>
          <w:sz w:val="30"/>
          <w:szCs w:val="30"/>
        </w:rPr>
        <w:t>1</w:t>
      </w:r>
      <w:r w:rsidR="00D16C5F">
        <w:rPr>
          <w:rFonts w:asciiTheme="majorBidi" w:hAnsiTheme="majorBidi" w:cstheme="majorBidi"/>
          <w:sz w:val="30"/>
          <w:szCs w:val="30"/>
        </w:rPr>
        <w:t>8</w:t>
      </w:r>
      <w:r w:rsidRPr="4B44AE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C5F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4B44AE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68C3">
        <w:rPr>
          <w:rFonts w:asciiTheme="majorBidi" w:hAnsiTheme="majorBidi" w:cstheme="majorBidi"/>
          <w:sz w:val="30"/>
          <w:szCs w:val="30"/>
        </w:rPr>
        <w:t>2564</w:t>
      </w:r>
    </w:p>
    <w:p w14:paraId="0AB4EADD" w14:textId="186C600C" w:rsidR="00B35D58" w:rsidRPr="001F0426" w:rsidRDefault="00B35D58" w:rsidP="0030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24"/>
          <w:szCs w:val="24"/>
        </w:rPr>
      </w:pPr>
    </w:p>
    <w:p w14:paraId="052A100C" w14:textId="3061DE4A" w:rsidR="00B35D58" w:rsidRPr="00C847F9" w:rsidRDefault="00B35D58" w:rsidP="0057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47F9">
        <w:rPr>
          <w:rFonts w:asciiTheme="majorBidi" w:hAnsiTheme="majorBidi" w:cstheme="majorBidi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Pr="00C847F9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C847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CF7DE9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C847F9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CF7DE9">
        <w:rPr>
          <w:rFonts w:asciiTheme="majorBidi" w:hAnsiTheme="majorBidi" w:cstheme="majorBidi"/>
          <w:spacing w:val="-4"/>
          <w:sz w:val="30"/>
          <w:szCs w:val="30"/>
        </w:rPr>
        <w:t xml:space="preserve"> 2564</w:t>
      </w:r>
    </w:p>
    <w:p w14:paraId="6386C109" w14:textId="77777777" w:rsidR="000D6C48" w:rsidRPr="001F0426" w:rsidRDefault="000D6C48" w:rsidP="0057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608DB4C" w14:textId="63FC0824" w:rsidR="0082004E" w:rsidRDefault="0086587E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B2250E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7D243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2250E">
        <w:rPr>
          <w:rFonts w:asciiTheme="majorBidi" w:hAnsiTheme="majorBidi" w:cstheme="majorBidi" w:hint="cs"/>
          <w:b/>
          <w:bCs/>
          <w:sz w:val="30"/>
          <w:szCs w:val="30"/>
        </w:rPr>
        <w:t xml:space="preserve">30 </w:t>
      </w:r>
      <w:r w:rsidR="00B2250E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</w:p>
    <w:p w14:paraId="58ECEE07" w14:textId="14747A0E" w:rsidR="00CE47BB" w:rsidRPr="002C5917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C85F38" w:rsidRPr="007B685F" w14:paraId="61077A52" w14:textId="77777777" w:rsidTr="007F0107">
        <w:trPr>
          <w:trHeight w:val="302"/>
        </w:trPr>
        <w:tc>
          <w:tcPr>
            <w:tcW w:w="4614" w:type="dxa"/>
            <w:vAlign w:val="center"/>
          </w:tcPr>
          <w:p w14:paraId="6B10744D" w14:textId="77777777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714AB06C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5F0237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2CE4CFDF" w14:textId="77777777" w:rsidR="00C85F38" w:rsidRPr="007B685F" w:rsidRDefault="00C85F38" w:rsidP="00E83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85F38" w:rsidRPr="007B685F" w14:paraId="2F345577" w14:textId="77777777" w:rsidTr="007F0107">
        <w:tc>
          <w:tcPr>
            <w:tcW w:w="4614" w:type="dxa"/>
          </w:tcPr>
          <w:p w14:paraId="76EC9399" w14:textId="77777777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73F6D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7939B2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A760AC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7B685F" w14:paraId="0B3F05AD" w14:textId="77777777" w:rsidTr="007F0107">
        <w:tc>
          <w:tcPr>
            <w:tcW w:w="4614" w:type="dxa"/>
          </w:tcPr>
          <w:p w14:paraId="05BF8BCD" w14:textId="77777777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62FB96" w14:textId="44EF554F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A613E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514064" w14:textId="240AFF5B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620375D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8A827" w14:textId="41123706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7B0F1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BE00D" w14:textId="60D582CE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C85F38" w:rsidRPr="007B685F" w14:paraId="481A5D66" w14:textId="77777777" w:rsidTr="007F0107">
        <w:tc>
          <w:tcPr>
            <w:tcW w:w="4614" w:type="dxa"/>
            <w:hideMark/>
          </w:tcPr>
          <w:p w14:paraId="0BC9851C" w14:textId="7E76734F" w:rsidR="00C85F38" w:rsidRPr="007B685F" w:rsidRDefault="00C85F38" w:rsidP="00D22370">
            <w:pPr>
              <w:pStyle w:val="ListParagraph"/>
              <w:numPr>
                <w:ilvl w:val="0"/>
                <w:numId w:val="39"/>
              </w:num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4D04382F" w14:textId="77777777" w:rsidR="00C85F38" w:rsidRPr="007B685F" w:rsidRDefault="00C85F38" w:rsidP="007F0107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5EC3D54" w14:textId="77777777" w:rsidR="00C85F38" w:rsidRPr="007B685F" w:rsidRDefault="00C85F38" w:rsidP="007F010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2F97E02" w14:textId="77777777" w:rsidR="00C85F38" w:rsidRPr="007B685F" w:rsidRDefault="00C85F38" w:rsidP="007F0107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863D8EE" w14:textId="77777777" w:rsidR="00C85F38" w:rsidRPr="007B685F" w:rsidRDefault="00C85F38" w:rsidP="007F010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862A3C" w14:textId="77777777" w:rsidR="00C85F38" w:rsidRPr="007B685F" w:rsidRDefault="00C85F38" w:rsidP="007F0107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B0EF85F" w14:textId="77777777" w:rsidR="00C85F38" w:rsidRPr="007B685F" w:rsidRDefault="00C85F38" w:rsidP="007F010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85B0D4F" w14:textId="77777777" w:rsidR="00C85F38" w:rsidRPr="007B685F" w:rsidRDefault="00C85F38" w:rsidP="007F0107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C85F38" w:rsidRPr="007B685F" w14:paraId="394AD1EF" w14:textId="77777777" w:rsidTr="007F0107">
        <w:tc>
          <w:tcPr>
            <w:tcW w:w="4614" w:type="dxa"/>
            <w:hideMark/>
          </w:tcPr>
          <w:p w14:paraId="367DF9C2" w14:textId="77777777" w:rsidR="00C85F38" w:rsidRPr="007B685F" w:rsidRDefault="00C85F38" w:rsidP="007F010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19E349F1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985A73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D2B495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6AAEA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B7DDB4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0FE42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BE708D7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F38" w:rsidRPr="007B685F" w14:paraId="12C35579" w14:textId="77777777" w:rsidTr="007F0107">
        <w:tc>
          <w:tcPr>
            <w:tcW w:w="4614" w:type="dxa"/>
            <w:hideMark/>
          </w:tcPr>
          <w:p w14:paraId="6350270E" w14:textId="77777777" w:rsidR="00C85F38" w:rsidRPr="007B685F" w:rsidRDefault="00C85F38" w:rsidP="00C85F38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14F733BB" w14:textId="06D55EE7" w:rsidR="00C85F38" w:rsidRPr="007B685F" w:rsidRDefault="00427172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885922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0BD06324" w14:textId="3005E789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78243C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12E891" w14:textId="389622D9" w:rsidR="00C85F38" w:rsidRPr="007B685F" w:rsidRDefault="0088161B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0C331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50FCF156" w14:textId="77777777" w:rsidR="00C85F38" w:rsidRPr="007B685F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5F38" w:rsidRPr="007B685F" w14:paraId="019E6132" w14:textId="77777777" w:rsidTr="00F55627">
        <w:trPr>
          <w:trHeight w:hRule="exact" w:val="360"/>
        </w:trPr>
        <w:tc>
          <w:tcPr>
            <w:tcW w:w="4614" w:type="dxa"/>
          </w:tcPr>
          <w:p w14:paraId="6AB2C5A4" w14:textId="77777777" w:rsidR="00C85F38" w:rsidRPr="007B685F" w:rsidRDefault="00C85F38" w:rsidP="00C85F38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75517BE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7CB4D5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321CEE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8CB039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A516BC5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A06871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4D384E7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4579B73F" w14:textId="77777777" w:rsidTr="00456885">
        <w:tc>
          <w:tcPr>
            <w:tcW w:w="4614" w:type="dxa"/>
          </w:tcPr>
          <w:p w14:paraId="27B8320C" w14:textId="5CC5762D" w:rsidR="00F55627" w:rsidRPr="007B685F" w:rsidRDefault="000D6144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6064C1C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6C1F0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EF40E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FDA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1A546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DFA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DC68F7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A4D8211" w14:textId="77777777" w:rsidTr="00456885">
        <w:tc>
          <w:tcPr>
            <w:tcW w:w="4614" w:type="dxa"/>
          </w:tcPr>
          <w:p w14:paraId="6977B397" w14:textId="2C8D0EDB" w:rsidR="00F55627" w:rsidRPr="007B685F" w:rsidRDefault="00F55627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3031A18A" w14:textId="3A7FA7C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F045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A27972B" w14:textId="4E5423F5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EFA6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391A96" w14:textId="0CF43D5B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5,452</w:t>
            </w:r>
          </w:p>
        </w:tc>
        <w:tc>
          <w:tcPr>
            <w:tcW w:w="270" w:type="dxa"/>
          </w:tcPr>
          <w:p w14:paraId="3DBDA5D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8EF4AE" w14:textId="10E28D40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F55627" w:rsidRPr="007B685F" w14:paraId="2B0B3694" w14:textId="77777777" w:rsidTr="00456885">
        <w:tc>
          <w:tcPr>
            <w:tcW w:w="4614" w:type="dxa"/>
          </w:tcPr>
          <w:p w14:paraId="32508706" w14:textId="5E5184C6" w:rsidR="00F55627" w:rsidRPr="007B685F" w:rsidRDefault="00F55627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5658B5D0" w14:textId="785F866E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3D51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95295BE" w14:textId="03B51663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7715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D2FB5A" w14:textId="55288125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53AB">
              <w:rPr>
                <w:rFonts w:ascii="Angsana New" w:hAnsi="Angsana New" w:cs="Angsana New"/>
                <w:sz w:val="30"/>
                <w:szCs w:val="30"/>
              </w:rPr>
              <w:t>2,714</w:t>
            </w:r>
          </w:p>
        </w:tc>
        <w:tc>
          <w:tcPr>
            <w:tcW w:w="270" w:type="dxa"/>
          </w:tcPr>
          <w:p w14:paraId="3C019E1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51B8006" w14:textId="0DEF569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</w:tr>
      <w:tr w:rsidR="00F55627" w:rsidRPr="007B685F" w14:paraId="167C96CD" w14:textId="77777777" w:rsidTr="00456885">
        <w:tc>
          <w:tcPr>
            <w:tcW w:w="4614" w:type="dxa"/>
          </w:tcPr>
          <w:p w14:paraId="2A838B43" w14:textId="31D992C8" w:rsidR="00F55627" w:rsidRPr="007B685F" w:rsidRDefault="00F55627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13824EF4" w14:textId="02E0D7C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1B904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7BB384" w14:textId="06C2ADF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284C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CBA3A0" w14:textId="7598607A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6951095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4E09337" w14:textId="71BA1C4C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975</w:t>
            </w:r>
          </w:p>
        </w:tc>
      </w:tr>
      <w:tr w:rsidR="00F55627" w:rsidRPr="007B685F" w14:paraId="40D3EADF" w14:textId="77777777" w:rsidTr="00456885">
        <w:tc>
          <w:tcPr>
            <w:tcW w:w="4614" w:type="dxa"/>
          </w:tcPr>
          <w:p w14:paraId="061897C8" w14:textId="1DA5EE74" w:rsidR="00F55627" w:rsidRDefault="00F55627" w:rsidP="00F5562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94" w:type="dxa"/>
          </w:tcPr>
          <w:p w14:paraId="78838375" w14:textId="01B9A10D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71B5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C17C00" w14:textId="49641915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EF53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D18044" w14:textId="20231EAA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932894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2C8EA5F" w14:textId="7E5C16AD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804</w:t>
            </w:r>
          </w:p>
        </w:tc>
      </w:tr>
      <w:tr w:rsidR="00F55627" w:rsidRPr="007B685F" w14:paraId="579A8A9C" w14:textId="77777777" w:rsidTr="00456885">
        <w:tc>
          <w:tcPr>
            <w:tcW w:w="4614" w:type="dxa"/>
          </w:tcPr>
          <w:p w14:paraId="237B5FA8" w14:textId="67533436" w:rsidR="00F55627" w:rsidRDefault="00F55627" w:rsidP="00F5562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894" w:type="dxa"/>
          </w:tcPr>
          <w:p w14:paraId="4F116CB9" w14:textId="7E06FC0A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4D3F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4C58880" w14:textId="6D00189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2461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175438" w14:textId="37BB8C81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06B1D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2E1B2F0" w14:textId="310A0742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55627" w:rsidRPr="007B685F" w14:paraId="4264E811" w14:textId="77777777" w:rsidTr="00456885">
        <w:tc>
          <w:tcPr>
            <w:tcW w:w="4614" w:type="dxa"/>
          </w:tcPr>
          <w:p w14:paraId="0F59F086" w14:textId="68C53302" w:rsidR="00F55627" w:rsidRDefault="00F55627" w:rsidP="00F5562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086CED12" w14:textId="7042D13B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F7B5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3BBB477" w14:textId="4E61A7CA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06F6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267CBE" w14:textId="136EC4D4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8C63E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CE0AD4B" w14:textId="1B81C7B1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3BE84F59" w14:textId="77777777" w:rsidTr="000C77BA">
        <w:trPr>
          <w:trHeight w:val="302"/>
        </w:trPr>
        <w:tc>
          <w:tcPr>
            <w:tcW w:w="4614" w:type="dxa"/>
            <w:vAlign w:val="center"/>
          </w:tcPr>
          <w:p w14:paraId="7A6CA8C9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359428A5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FE82513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57E3094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5627" w:rsidRPr="007B685F" w14:paraId="1024EF48" w14:textId="77777777" w:rsidTr="000C77BA">
        <w:tc>
          <w:tcPr>
            <w:tcW w:w="4614" w:type="dxa"/>
          </w:tcPr>
          <w:p w14:paraId="5A38DFA6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8C6BC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1CF58F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0551EE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627" w:rsidRPr="007B685F" w14:paraId="128D1805" w14:textId="77777777" w:rsidTr="000C77BA">
        <w:tc>
          <w:tcPr>
            <w:tcW w:w="4614" w:type="dxa"/>
          </w:tcPr>
          <w:p w14:paraId="73FC4C22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1B049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4A4C8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C25258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9DDAA99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68501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93900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5C9355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F55627" w:rsidRPr="007B685F" w14:paraId="7919DF23" w14:textId="77777777" w:rsidTr="00456885">
        <w:tc>
          <w:tcPr>
            <w:tcW w:w="4614" w:type="dxa"/>
          </w:tcPr>
          <w:p w14:paraId="298A53FC" w14:textId="259B01A4" w:rsidR="00F55627" w:rsidRPr="007B685F" w:rsidRDefault="00F55627" w:rsidP="00F55627">
            <w:pPr>
              <w:ind w:left="-18" w:right="-108" w:firstLine="4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ก)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894" w:type="dxa"/>
          </w:tcPr>
          <w:p w14:paraId="3AC4C1D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4D200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ED2C55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E8C2A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A7FDDF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395D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4820A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5F5FD872" w14:textId="77777777" w:rsidTr="007F0107">
        <w:tc>
          <w:tcPr>
            <w:tcW w:w="4614" w:type="dxa"/>
          </w:tcPr>
          <w:p w14:paraId="6905231D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0521103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76D68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A11EC9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AF138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8C3F3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E46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484A2A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6CCFCFFD" w14:textId="77777777" w:rsidTr="007F0107">
        <w:tc>
          <w:tcPr>
            <w:tcW w:w="4614" w:type="dxa"/>
            <w:hideMark/>
          </w:tcPr>
          <w:p w14:paraId="7AFF8512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37A106D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8F3C6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0CB89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1196A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CC4CF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0AB1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D9F8C2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56FA98E3" w14:textId="77777777" w:rsidTr="007F0107">
        <w:tc>
          <w:tcPr>
            <w:tcW w:w="4614" w:type="dxa"/>
            <w:hideMark/>
          </w:tcPr>
          <w:p w14:paraId="7B6AFC71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FFFFFF"/>
          </w:tcPr>
          <w:p w14:paraId="52636BAB" w14:textId="252426F4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46C4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07507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A5CBE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4B2659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193B2686" w14:textId="324BBF7F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0D41AB9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B606938" w14:textId="4C81CE2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2CB147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7FE0460" w14:textId="7125822F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</w:tr>
      <w:tr w:rsidR="00F55627" w:rsidRPr="007B685F" w14:paraId="548846DA" w14:textId="77777777" w:rsidTr="007F0107">
        <w:tc>
          <w:tcPr>
            <w:tcW w:w="4614" w:type="dxa"/>
            <w:hideMark/>
          </w:tcPr>
          <w:p w14:paraId="66C81747" w14:textId="6E014238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2531DE54" w14:textId="400F185B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052B06B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EACADC2" w14:textId="1844E38D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2192D62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2F4901" w14:textId="526C3A54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1057D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7C07DBCD" w14:textId="6F1E35BE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55627" w:rsidRPr="007B685F" w14:paraId="7197ACC1" w14:textId="77777777" w:rsidTr="007F0107">
        <w:tc>
          <w:tcPr>
            <w:tcW w:w="4614" w:type="dxa"/>
            <w:hideMark/>
          </w:tcPr>
          <w:p w14:paraId="0B12EAF2" w14:textId="77777777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6FCBFFE8" w14:textId="53953C01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02557C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33A42CF4" w14:textId="450F473F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3C5D5C1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4A1CEB7" w14:textId="6D21E10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2E843AD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1D132D4" w14:textId="377F3A3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F55627" w:rsidRPr="007B685F" w14:paraId="113D9642" w14:textId="77777777" w:rsidTr="007F0107">
        <w:tc>
          <w:tcPr>
            <w:tcW w:w="4614" w:type="dxa"/>
          </w:tcPr>
          <w:p w14:paraId="62CB5BBA" w14:textId="77777777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2E8AD2E7" w14:textId="127B7F7A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1EC9A3B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89A5502" w14:textId="3CB27AB5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3BC0A0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FD9F315" w14:textId="3B630D30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F311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41C0020" w14:textId="3BD30A1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4B2ADF8D" w14:textId="77777777" w:rsidTr="007F0107">
        <w:tc>
          <w:tcPr>
            <w:tcW w:w="4614" w:type="dxa"/>
          </w:tcPr>
          <w:p w14:paraId="02BA1229" w14:textId="2C3C4399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37575A81" w14:textId="5A016E27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37D5C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1094F2" w14:textId="5696FD23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2EF27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1187DF2" w14:textId="61FDC03B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4880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A034996" w14:textId="7D643C79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4400E560" w14:textId="77777777" w:rsidTr="007F0107">
        <w:tc>
          <w:tcPr>
            <w:tcW w:w="4614" w:type="dxa"/>
          </w:tcPr>
          <w:p w14:paraId="46CEF8D1" w14:textId="77777777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0D2C468A" w14:textId="68D184B5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69AE31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F06C3B8" w14:textId="582D3B2C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8F461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805E1B" w14:textId="5EC47072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720C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1A14C82" w14:textId="4C846B9B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60E21BBF" w14:textId="77777777" w:rsidTr="007F0107">
        <w:tc>
          <w:tcPr>
            <w:tcW w:w="4614" w:type="dxa"/>
          </w:tcPr>
          <w:p w14:paraId="716C7F05" w14:textId="5AC5B6C8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6A51D947" w14:textId="6E01EEFF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0959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B696E2" w14:textId="3547578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C7423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449B03" w14:textId="6AAD48EF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BAA5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BC1B24D" w14:textId="0C662FC4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5664AFB" w14:textId="77777777" w:rsidTr="00AC0F9D">
        <w:tc>
          <w:tcPr>
            <w:tcW w:w="4614" w:type="dxa"/>
            <w:hideMark/>
          </w:tcPr>
          <w:p w14:paraId="0B5EC768" w14:textId="39C3982E" w:rsidR="00F55627" w:rsidRPr="007B685F" w:rsidRDefault="00F55627" w:rsidP="00F55627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</w:p>
        </w:tc>
        <w:tc>
          <w:tcPr>
            <w:tcW w:w="894" w:type="dxa"/>
          </w:tcPr>
          <w:p w14:paraId="4E14A1B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DE2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3223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6156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1F550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CB94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2D2C3E7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F39B0AC" w14:textId="77777777" w:rsidTr="00AC0F9D">
        <w:tc>
          <w:tcPr>
            <w:tcW w:w="4614" w:type="dxa"/>
            <w:hideMark/>
          </w:tcPr>
          <w:p w14:paraId="1057458B" w14:textId="77777777" w:rsidR="00F55627" w:rsidRPr="007B685F" w:rsidRDefault="00F55627" w:rsidP="00F55627">
            <w:pPr>
              <w:pStyle w:val="a1"/>
              <w:ind w:left="-18" w:right="-10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7F13AE7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955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DF341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D8A8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183DC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6C1E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69488C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2601F278" w14:textId="77777777" w:rsidTr="00AC0F9D">
        <w:tc>
          <w:tcPr>
            <w:tcW w:w="4614" w:type="dxa"/>
            <w:hideMark/>
          </w:tcPr>
          <w:p w14:paraId="033B7128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A70C7A0" w14:textId="64EC808D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5,015</w:t>
            </w:r>
          </w:p>
        </w:tc>
        <w:tc>
          <w:tcPr>
            <w:tcW w:w="270" w:type="dxa"/>
          </w:tcPr>
          <w:p w14:paraId="73A7128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6B7EA7D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74FB065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2EA925" w14:textId="645B778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14:paraId="621BC82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5EDB817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</w:tr>
      <w:tr w:rsidR="00F55627" w:rsidRPr="007B685F" w14:paraId="3555BA1D" w14:textId="77777777" w:rsidTr="00AC0F9D">
        <w:tc>
          <w:tcPr>
            <w:tcW w:w="4614" w:type="dxa"/>
            <w:hideMark/>
          </w:tcPr>
          <w:p w14:paraId="33BFA954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5ACFDD25" w14:textId="5EC73780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2,137</w:t>
            </w:r>
          </w:p>
        </w:tc>
        <w:tc>
          <w:tcPr>
            <w:tcW w:w="270" w:type="dxa"/>
          </w:tcPr>
          <w:p w14:paraId="7363C84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60744F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6FED138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13793C" w14:textId="53524255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071EE66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477A2E79" w14:textId="77777777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</w:tr>
      <w:tr w:rsidR="00F55627" w:rsidRPr="007B685F" w14:paraId="57FF30F6" w14:textId="77777777" w:rsidTr="00AC0F9D">
        <w:tc>
          <w:tcPr>
            <w:tcW w:w="4614" w:type="dxa"/>
            <w:hideMark/>
          </w:tcPr>
          <w:p w14:paraId="34D1C26D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6E1CABE8" w14:textId="40632630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5CFBDB1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4510EC4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545415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E8E034" w14:textId="15C7A3E7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E01C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61C830A6" w14:textId="77777777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3A60C7D6" w14:textId="77777777" w:rsidTr="008C3F94">
        <w:trPr>
          <w:trHeight w:val="331"/>
        </w:trPr>
        <w:tc>
          <w:tcPr>
            <w:tcW w:w="4614" w:type="dxa"/>
          </w:tcPr>
          <w:p w14:paraId="5A1D9C30" w14:textId="6695EF60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3CFDC98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2A50E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6ECBF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2B98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5E4A69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6F4C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47A141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6E693A73" w14:textId="77777777" w:rsidTr="00456885">
        <w:tc>
          <w:tcPr>
            <w:tcW w:w="4614" w:type="dxa"/>
          </w:tcPr>
          <w:p w14:paraId="7560995A" w14:textId="4BA250D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15E818A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62AA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9F82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E13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9967CF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4ABC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E7DE28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2778FE9C" w14:textId="77777777" w:rsidTr="00456885">
        <w:tc>
          <w:tcPr>
            <w:tcW w:w="4614" w:type="dxa"/>
          </w:tcPr>
          <w:p w14:paraId="55F43819" w14:textId="2D042A7D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5190DB2" w14:textId="13DEC3D9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F2DB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FAC830" w14:textId="640C056A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E9E2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765E0F0" w14:textId="3C38AC71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6A73157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C0ADACE" w14:textId="653C4B55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059</w:t>
            </w:r>
          </w:p>
        </w:tc>
      </w:tr>
      <w:tr w:rsidR="00F55627" w:rsidRPr="007B685F" w14:paraId="1E16D96D" w14:textId="77777777" w:rsidTr="00456885">
        <w:tc>
          <w:tcPr>
            <w:tcW w:w="4614" w:type="dxa"/>
          </w:tcPr>
          <w:p w14:paraId="67CC5E1E" w14:textId="5522E561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26438EA0" w14:textId="36C68A7D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C34EE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7B74917" w14:textId="79BBA57D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BC84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BF2C39" w14:textId="2EC8A293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71107E2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0C41999" w14:textId="6211A61C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F55627" w:rsidRPr="007B685F" w14:paraId="2F0C2E64" w14:textId="77777777" w:rsidTr="00456885">
        <w:tc>
          <w:tcPr>
            <w:tcW w:w="4614" w:type="dxa"/>
          </w:tcPr>
          <w:p w14:paraId="28226503" w14:textId="5A1E6FAA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4A89FE74" w14:textId="5CAEB163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3843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B2487F9" w14:textId="34D7FAA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8152A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4D4396" w14:textId="5CB6E04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626A6B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3D57593" w14:textId="6EC621C9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F55627" w:rsidRPr="007B685F" w14:paraId="43506E28" w14:textId="77777777" w:rsidTr="00456885">
        <w:tc>
          <w:tcPr>
            <w:tcW w:w="4614" w:type="dxa"/>
          </w:tcPr>
          <w:p w14:paraId="0CC8530C" w14:textId="420B05BE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7C269F1D" w14:textId="3BE82F41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31EB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AEEE3C" w14:textId="5569934C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F648D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55402A" w14:textId="4E44BDC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B8B5FD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CE90ACE" w14:textId="3E3135BD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55627" w:rsidRPr="007B685F" w14:paraId="421A753A" w14:textId="77777777" w:rsidTr="00456885">
        <w:tc>
          <w:tcPr>
            <w:tcW w:w="4614" w:type="dxa"/>
          </w:tcPr>
          <w:p w14:paraId="07D52EB6" w14:textId="00E7613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186DA34F" w14:textId="47892E6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EC11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E2CD26" w14:textId="74C5304E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5085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37CD946" w14:textId="4BDB094F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A8481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DE194E9" w14:textId="2D0107F9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55627" w:rsidRPr="007B685F" w14:paraId="6EA95935" w14:textId="77777777" w:rsidTr="00456885">
        <w:tc>
          <w:tcPr>
            <w:tcW w:w="4614" w:type="dxa"/>
          </w:tcPr>
          <w:p w14:paraId="53F6FB84" w14:textId="1B9BA0FE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451BC8DA" w14:textId="3C7BF954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51B2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1E82DA" w14:textId="7B18E92C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8EB21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5524452" w14:textId="05B63F24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13A0D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C0ECBB2" w14:textId="3BA0E8D3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1D0D10CD" w14:textId="77777777" w:rsidTr="00456885">
        <w:tc>
          <w:tcPr>
            <w:tcW w:w="4614" w:type="dxa"/>
          </w:tcPr>
          <w:p w14:paraId="6D9FF214" w14:textId="2710A89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4" w:type="dxa"/>
          </w:tcPr>
          <w:p w14:paraId="2C16CE0C" w14:textId="45207CB3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EB61A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0EEFFB" w14:textId="0A5CC2B0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94A9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50AFD3" w14:textId="23A57D61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175E10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245DBC7" w14:textId="1EC7C8DC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F55627" w:rsidRPr="007B685F" w14:paraId="642CB181" w14:textId="77777777" w:rsidTr="00456885">
        <w:tc>
          <w:tcPr>
            <w:tcW w:w="4614" w:type="dxa"/>
          </w:tcPr>
          <w:p w14:paraId="6D11916B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5604B89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2B844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67D78F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5B2C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F783F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E32C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33F08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2231913E" w14:textId="77777777" w:rsidTr="00456885">
        <w:tc>
          <w:tcPr>
            <w:tcW w:w="4614" w:type="dxa"/>
          </w:tcPr>
          <w:p w14:paraId="3EE94347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15C6DED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5F0AF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E335B3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E8E5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E77F2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52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C31811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7F9243F5" w14:textId="77777777" w:rsidTr="00456885">
        <w:tc>
          <w:tcPr>
            <w:tcW w:w="4614" w:type="dxa"/>
          </w:tcPr>
          <w:p w14:paraId="4762E499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7E8A20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9C448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FFDB70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436A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908E4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F719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A59D5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524D2D84" w14:textId="77777777" w:rsidTr="00456885">
        <w:tc>
          <w:tcPr>
            <w:tcW w:w="4614" w:type="dxa"/>
          </w:tcPr>
          <w:p w14:paraId="4392D05D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72505F6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6876D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A3E52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AFB3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8A40BA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EDE2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A7C6C2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66F4B00" w14:textId="77777777" w:rsidTr="00456885">
        <w:tc>
          <w:tcPr>
            <w:tcW w:w="4614" w:type="dxa"/>
          </w:tcPr>
          <w:p w14:paraId="50701490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76D1C44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63F48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A9520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CFF6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4A008D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FC67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2EDC36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4D0913A8" w14:textId="77777777" w:rsidTr="000C77BA">
        <w:trPr>
          <w:trHeight w:val="302"/>
        </w:trPr>
        <w:tc>
          <w:tcPr>
            <w:tcW w:w="4614" w:type="dxa"/>
            <w:vAlign w:val="center"/>
          </w:tcPr>
          <w:p w14:paraId="5B92C8B0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2929FC14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B85392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1C6AECB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5627" w:rsidRPr="007B685F" w14:paraId="14B90761" w14:textId="77777777" w:rsidTr="000C77BA">
        <w:tc>
          <w:tcPr>
            <w:tcW w:w="4614" w:type="dxa"/>
          </w:tcPr>
          <w:p w14:paraId="7043FDAD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7DA64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323AF8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0D13AF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627" w:rsidRPr="007B685F" w14:paraId="65438C76" w14:textId="77777777" w:rsidTr="000C77BA">
        <w:tc>
          <w:tcPr>
            <w:tcW w:w="4614" w:type="dxa"/>
          </w:tcPr>
          <w:p w14:paraId="195CCFCF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9CFB30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D22BF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0AF012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FA8D7F3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717752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49F4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50BBDA" w14:textId="77777777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F55627" w:rsidRPr="007B685F" w14:paraId="5C85D243" w14:textId="77777777" w:rsidTr="000C77BA">
        <w:tc>
          <w:tcPr>
            <w:tcW w:w="4614" w:type="dxa"/>
            <w:hideMark/>
          </w:tcPr>
          <w:p w14:paraId="4E8F6705" w14:textId="109C3E07" w:rsidR="00F55627" w:rsidRPr="007B685F" w:rsidRDefault="00F55627" w:rsidP="00F55627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94" w:type="dxa"/>
          </w:tcPr>
          <w:p w14:paraId="6E6FFFB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1BB3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68F00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BE57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302D8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E64B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087A727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461E3C4B" w14:textId="77777777" w:rsidTr="007F0107">
        <w:tc>
          <w:tcPr>
            <w:tcW w:w="4614" w:type="dxa"/>
          </w:tcPr>
          <w:p w14:paraId="0B0DE493" w14:textId="77777777" w:rsidR="00F55627" w:rsidRPr="007B685F" w:rsidRDefault="00F55627" w:rsidP="00F55627">
            <w:pPr>
              <w:pStyle w:val="a1"/>
              <w:ind w:left="-1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2F068D6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6AA20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AD592B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A89F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83AA8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3D4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0D6A90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30292CEE" w14:textId="77777777" w:rsidTr="007F0107">
        <w:tc>
          <w:tcPr>
            <w:tcW w:w="4614" w:type="dxa"/>
            <w:hideMark/>
          </w:tcPr>
          <w:p w14:paraId="10FBD42E" w14:textId="77777777" w:rsidR="00F55627" w:rsidRPr="007B685F" w:rsidRDefault="00F55627" w:rsidP="00F55627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280799D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A6931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F66CBF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B124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EE80D8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B933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2B6E0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C9DDAAD" w14:textId="77777777" w:rsidTr="007F0107">
        <w:tc>
          <w:tcPr>
            <w:tcW w:w="4614" w:type="dxa"/>
            <w:hideMark/>
          </w:tcPr>
          <w:p w14:paraId="36AD8240" w14:textId="77777777" w:rsidR="00F55627" w:rsidRPr="00D71891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396A9848" w14:textId="5008CAF5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26,16</w:t>
            </w:r>
            <w:r w:rsidR="0047017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60E3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25040A61" w14:textId="33AE287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  <w:tc>
          <w:tcPr>
            <w:tcW w:w="270" w:type="dxa"/>
          </w:tcPr>
          <w:p w14:paraId="270EE82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ED13DD" w14:textId="766AF56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7F1FA3C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7BDB06B9" w14:textId="022F5EF9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</w:tr>
      <w:tr w:rsidR="00F55627" w:rsidRPr="007B685F" w14:paraId="1248C7ED" w14:textId="77777777" w:rsidTr="007F0107">
        <w:tc>
          <w:tcPr>
            <w:tcW w:w="4614" w:type="dxa"/>
            <w:hideMark/>
          </w:tcPr>
          <w:p w14:paraId="6EDACEE0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894" w:type="dxa"/>
          </w:tcPr>
          <w:p w14:paraId="5B3F51C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30F01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B76C5E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92B6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6F9A2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97B4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079F8C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DE7A6D9" w14:textId="77777777" w:rsidTr="007F0107">
        <w:tc>
          <w:tcPr>
            <w:tcW w:w="4614" w:type="dxa"/>
            <w:hideMark/>
          </w:tcPr>
          <w:p w14:paraId="0D2A916A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35193978" w14:textId="64D0EF9E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23BE7FA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E33A89E" w14:textId="7BDBBB30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7ED8A0C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9C8A92" w14:textId="7FE49906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7CD72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6F57FF3C" w14:textId="3842601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F55627" w:rsidRPr="007B685F" w14:paraId="7103D952" w14:textId="77777777" w:rsidTr="007F0107">
        <w:tc>
          <w:tcPr>
            <w:tcW w:w="4614" w:type="dxa"/>
            <w:hideMark/>
          </w:tcPr>
          <w:p w14:paraId="2BF83ECB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6D8DB81A" w14:textId="30A3B885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70DCBB2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F057F64" w14:textId="6C300141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70F51BA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31FCCF" w14:textId="31A7515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6BC347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D368E74" w14:textId="65EA217E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F55627" w:rsidRPr="007B685F" w14:paraId="2F1C94B7" w14:textId="77777777" w:rsidTr="007F0107">
        <w:tc>
          <w:tcPr>
            <w:tcW w:w="4614" w:type="dxa"/>
          </w:tcPr>
          <w:p w14:paraId="3BB50F2F" w14:textId="1E7CE8A8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2C14433C" w14:textId="2A177D3D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206421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612BC7" w14:textId="5C4A8B88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76D94B3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2708E6" w14:textId="307CDDC9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98D0E8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3737356" w14:textId="2D4186CF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</w:tr>
      <w:tr w:rsidR="00F55627" w:rsidRPr="007B685F" w14:paraId="79FE2EFA" w14:textId="77777777" w:rsidTr="007F0107">
        <w:tc>
          <w:tcPr>
            <w:tcW w:w="4614" w:type="dxa"/>
          </w:tcPr>
          <w:p w14:paraId="131EE7DA" w14:textId="1745E7C7" w:rsidR="00F55627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4" w:type="dxa"/>
          </w:tcPr>
          <w:p w14:paraId="23B156DC" w14:textId="6FD9709E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6DCA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655E066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3282DAD" w14:textId="03C24780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76D2FA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C9B910" w14:textId="4F3DB4C5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FCD78C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89F153B" w14:textId="0D4CB70C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55627" w:rsidRPr="007B685F" w14:paraId="4D2512C9" w14:textId="77777777" w:rsidTr="007F0107">
        <w:tc>
          <w:tcPr>
            <w:tcW w:w="4614" w:type="dxa"/>
          </w:tcPr>
          <w:p w14:paraId="33B08D0A" w14:textId="7D8E999D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4" w:type="dxa"/>
          </w:tcPr>
          <w:p w14:paraId="171F7D92" w14:textId="62A804DC" w:rsidR="00F55627" w:rsidRPr="00C76DCA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6DCA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2E2101B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34B7B62" w14:textId="62CF4A41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1C9376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5EDA88" w14:textId="456093C1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F2802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62A3AF7" w14:textId="25111B6C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007CC52E" w14:textId="77777777" w:rsidTr="007F0107">
        <w:tc>
          <w:tcPr>
            <w:tcW w:w="4614" w:type="dxa"/>
          </w:tcPr>
          <w:p w14:paraId="76820EAA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767975F5" w14:textId="084587D5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6DCA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2CAF2EE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A7AB09" w14:textId="19C02CAC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565964E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814D62" w14:textId="41552B4E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82836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6F8590C" w14:textId="5AC7005D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55627" w:rsidRPr="007B685F" w14:paraId="36CB2C4E" w14:textId="77777777" w:rsidTr="007F0107">
        <w:tc>
          <w:tcPr>
            <w:tcW w:w="4614" w:type="dxa"/>
            <w:shd w:val="clear" w:color="auto" w:fill="auto"/>
            <w:hideMark/>
          </w:tcPr>
          <w:p w14:paraId="6B7FA933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  <w:shd w:val="clear" w:color="auto" w:fill="auto"/>
          </w:tcPr>
          <w:p w14:paraId="1B8AF4C1" w14:textId="250C95EE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3CDC40E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14:paraId="68B24E2E" w14:textId="3D74928A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B6E355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E023E3F" w14:textId="6FE517DD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AF4B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  <w:hideMark/>
          </w:tcPr>
          <w:p w14:paraId="102A033E" w14:textId="6EDDA05E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3E5FE701" w14:textId="77777777" w:rsidTr="007F0107">
        <w:tc>
          <w:tcPr>
            <w:tcW w:w="4614" w:type="dxa"/>
            <w:hideMark/>
          </w:tcPr>
          <w:p w14:paraId="30A0191B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08EFEA77" w14:textId="27D59A5E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7029FE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3ABD8ED4" w14:textId="22C4A959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1D251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25E264" w14:textId="49D1F23B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ADEC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0F1914C" w14:textId="495AADBB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7C817D07" w14:textId="77777777" w:rsidTr="007F0107">
        <w:tc>
          <w:tcPr>
            <w:tcW w:w="4614" w:type="dxa"/>
          </w:tcPr>
          <w:p w14:paraId="67B81B33" w14:textId="0D5B0529" w:rsidR="00F55627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894" w:type="dxa"/>
          </w:tcPr>
          <w:p w14:paraId="1CF85F5A" w14:textId="77E1BF65" w:rsidR="00F55627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EC1C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0CF770" w14:textId="2A788D2A" w:rsidR="00F55627" w:rsidRPr="002606E5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277D5F2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FB912DF" w14:textId="6DCC4751" w:rsidR="00F55627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5C07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F856BB3" w14:textId="50D8DE11" w:rsidR="00F55627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758C86FE" w14:textId="77777777" w:rsidTr="00C26215">
        <w:tc>
          <w:tcPr>
            <w:tcW w:w="4614" w:type="dxa"/>
            <w:shd w:val="clear" w:color="auto" w:fill="FFFFFF"/>
            <w:hideMark/>
          </w:tcPr>
          <w:p w14:paraId="002DD567" w14:textId="77777777" w:rsidR="00F55627" w:rsidRPr="007B685F" w:rsidRDefault="00F55627" w:rsidP="00F55627">
            <w:pPr>
              <w:pStyle w:val="a1"/>
              <w:shd w:val="clear" w:color="auto" w:fill="FFFFFF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  <w:shd w:val="clear" w:color="auto" w:fill="FFFFFF"/>
          </w:tcPr>
          <w:p w14:paraId="79608131" w14:textId="3C4FF890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6DCA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06493E86" w14:textId="77777777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14:paraId="42F056FF" w14:textId="6580C8BB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194656F2" w14:textId="77777777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A824161" w14:textId="42915AA5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212FA4F" w14:textId="77777777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  <w:hideMark/>
          </w:tcPr>
          <w:p w14:paraId="1D197AE6" w14:textId="26675CD8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</w:tbl>
    <w:p w14:paraId="47DD61C2" w14:textId="77777777" w:rsidR="006771CC" w:rsidRDefault="006771CC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47EA3FBB" w14:textId="12FC1ED4" w:rsidR="0080549B" w:rsidRPr="00A57B00" w:rsidRDefault="0086587E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EB7616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C85F38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C85F38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="002E08E3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F022AE" w:rsidRPr="00A57B00">
        <w:rPr>
          <w:rFonts w:asciiTheme="majorBidi" w:hAnsiTheme="majorBidi" w:cstheme="majorBidi"/>
          <w:b/>
          <w:bCs/>
          <w:sz w:val="30"/>
          <w:szCs w:val="30"/>
          <w:cs/>
        </w:rPr>
        <w:t>6</w:t>
      </w:r>
      <w:r w:rsidR="00C8233C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09BC181" w14:textId="77777777" w:rsidR="0080549B" w:rsidRPr="00C66E63" w:rsidRDefault="0080549B" w:rsidP="000429AC">
      <w:pPr>
        <w:pStyle w:val="BodyText2"/>
        <w:spacing w:line="18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B19CC" w14:textId="2D007E16" w:rsidR="00F022AE" w:rsidRPr="00A57B00" w:rsidRDefault="0086587E" w:rsidP="00805C7C">
      <w:pPr>
        <w:pStyle w:val="BodyText2"/>
        <w:tabs>
          <w:tab w:val="left" w:pos="1710"/>
        </w:tabs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7777777" w:rsidR="00E62EBA" w:rsidRPr="00C66E63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80"/>
        <w:gridCol w:w="1047"/>
        <w:gridCol w:w="254"/>
        <w:gridCol w:w="13"/>
        <w:gridCol w:w="1058"/>
        <w:gridCol w:w="11"/>
      </w:tblGrid>
      <w:tr w:rsidR="00255BF1" w:rsidRPr="00A57B00" w14:paraId="118954C9" w14:textId="77777777" w:rsidTr="00BD1FE9">
        <w:trPr>
          <w:trHeight w:hRule="exact" w:val="374"/>
        </w:trPr>
        <w:tc>
          <w:tcPr>
            <w:tcW w:w="2267" w:type="pct"/>
          </w:tcPr>
          <w:p w14:paraId="22837190" w14:textId="77777777" w:rsidR="00255BF1" w:rsidRPr="00A57B00" w:rsidRDefault="00255BF1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7A85B29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0BDF011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pct"/>
            <w:gridSpan w:val="5"/>
            <w:vAlign w:val="center"/>
          </w:tcPr>
          <w:p w14:paraId="11AF6A2F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A57B00" w14:paraId="1E192C5E" w14:textId="77777777" w:rsidTr="00BD1FE9">
        <w:trPr>
          <w:trHeight w:hRule="exact" w:val="374"/>
        </w:trPr>
        <w:tc>
          <w:tcPr>
            <w:tcW w:w="2267" w:type="pct"/>
          </w:tcPr>
          <w:p w14:paraId="5C865B7A" w14:textId="77777777" w:rsidR="00F022AE" w:rsidRPr="00A57B00" w:rsidRDefault="00F022AE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29703F36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235BB5B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pct"/>
            <w:gridSpan w:val="5"/>
            <w:tcBorders>
              <w:bottom w:val="single" w:sz="4" w:space="0" w:color="auto"/>
            </w:tcBorders>
          </w:tcPr>
          <w:p w14:paraId="7261697F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038A4732" w14:textId="77777777" w:rsidTr="00BD1FE9">
        <w:trPr>
          <w:gridAfter w:val="1"/>
          <w:wAfter w:w="7" w:type="pct"/>
          <w:trHeight w:hRule="exact" w:val="374"/>
        </w:trPr>
        <w:tc>
          <w:tcPr>
            <w:tcW w:w="2267" w:type="pct"/>
          </w:tcPr>
          <w:p w14:paraId="46C7D61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B6DC058" w14:textId="65A86051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3C78D772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EE046A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02BFB6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32575371" w14:textId="49707083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5B28DE0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</w:tcPr>
          <w:p w14:paraId="49DB77A8" w14:textId="7068D831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5F38" w:rsidRPr="00A57B00" w14:paraId="54879C51" w14:textId="77777777" w:rsidTr="00BD1FE9">
        <w:trPr>
          <w:gridAfter w:val="1"/>
          <w:wAfter w:w="7" w:type="pct"/>
          <w:trHeight w:hRule="exact" w:val="374"/>
        </w:trPr>
        <w:tc>
          <w:tcPr>
            <w:tcW w:w="2267" w:type="pct"/>
          </w:tcPr>
          <w:p w14:paraId="6AD9F080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5EC4633" w14:textId="5E8879EA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44DFB5B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EB089F5" w14:textId="5B4028D2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5A942D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974F1FD" w14:textId="718C60C8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46745B3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78DD1550" w14:textId="41C5E34B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5F38" w:rsidRPr="00A57B00" w14:paraId="12451D52" w14:textId="77777777" w:rsidTr="00BD1FE9">
        <w:trPr>
          <w:trHeight w:hRule="exact" w:val="374"/>
        </w:trPr>
        <w:tc>
          <w:tcPr>
            <w:tcW w:w="2267" w:type="pct"/>
          </w:tcPr>
          <w:p w14:paraId="7184ABC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9C022FB" w14:textId="13324E79" w:rsidR="00C85F38" w:rsidRPr="00A57B00" w:rsidRDefault="00D4129C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B0AB78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3050D2" w14:textId="717D03BC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399975C3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F477BC7" w14:textId="5DF40CDF" w:rsidR="00C85F38" w:rsidRPr="00A57B00" w:rsidRDefault="000009D6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4645524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1823035F" w14:textId="08810D52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5F38" w:rsidRPr="00A57B00" w14:paraId="53E84EF7" w14:textId="77777777" w:rsidTr="00BD1FE9">
        <w:trPr>
          <w:trHeight w:hRule="exact" w:val="374"/>
        </w:trPr>
        <w:tc>
          <w:tcPr>
            <w:tcW w:w="2267" w:type="pct"/>
          </w:tcPr>
          <w:p w14:paraId="0082830C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9EA15F0" w14:textId="1551AB8B" w:rsidR="00C85F38" w:rsidRPr="00A57B00" w:rsidRDefault="00130FB9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5862F8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D98DB7" w14:textId="6405338A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E1E577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</w:tcPr>
          <w:p w14:paraId="2D0F7333" w14:textId="66D0C5FF" w:rsidR="00C85F38" w:rsidRPr="00A57B00" w:rsidRDefault="009859F1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43" w:type="pct"/>
            <w:gridSpan w:val="2"/>
          </w:tcPr>
          <w:p w14:paraId="44C33568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0FE4B45F" w14:textId="59E8C6BF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5F38" w:rsidRPr="00A57B00" w14:paraId="6CEC4E43" w14:textId="77777777" w:rsidTr="00BD1FE9">
        <w:trPr>
          <w:trHeight w:hRule="exact" w:val="374"/>
        </w:trPr>
        <w:tc>
          <w:tcPr>
            <w:tcW w:w="2267" w:type="pct"/>
          </w:tcPr>
          <w:p w14:paraId="122A4B40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7B9590D7" w14:textId="783BFBA9" w:rsidR="00C85F38" w:rsidRPr="00A57B00" w:rsidRDefault="00215726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5,118</w:t>
            </w:r>
          </w:p>
        </w:tc>
        <w:tc>
          <w:tcPr>
            <w:tcW w:w="143" w:type="pct"/>
          </w:tcPr>
          <w:p w14:paraId="33E289F5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D34D9B" w14:textId="369712DE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4,68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0954DF5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</w:tcPr>
          <w:p w14:paraId="1809EB7F" w14:textId="4C6DE1E2" w:rsidR="00C85F38" w:rsidRPr="00A57B00" w:rsidRDefault="000E70FC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3" w:type="pct"/>
            <w:gridSpan w:val="2"/>
          </w:tcPr>
          <w:p w14:paraId="4F9C3284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364AC174" w14:textId="521D83EC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C85F38" w:rsidRPr="00A57B00" w14:paraId="67AC442C" w14:textId="77777777" w:rsidTr="00BD1FE9">
        <w:trPr>
          <w:trHeight w:hRule="exact" w:val="374"/>
        </w:trPr>
        <w:tc>
          <w:tcPr>
            <w:tcW w:w="2267" w:type="pct"/>
          </w:tcPr>
          <w:p w14:paraId="40835959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A0792A9" w14:textId="254C7130" w:rsidR="00C85F38" w:rsidRPr="00A57B00" w:rsidRDefault="009A79E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3,904</w:t>
            </w:r>
          </w:p>
        </w:tc>
        <w:tc>
          <w:tcPr>
            <w:tcW w:w="143" w:type="pct"/>
          </w:tcPr>
          <w:p w14:paraId="5F922360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4640CBE" w14:textId="5CBBB16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3,77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0D4999F6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BA42A0A" w14:textId="73185F87" w:rsidR="00C85F38" w:rsidRPr="00A57B00" w:rsidRDefault="00BA51A9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  <w:tc>
          <w:tcPr>
            <w:tcW w:w="143" w:type="pct"/>
            <w:gridSpan w:val="2"/>
          </w:tcPr>
          <w:p w14:paraId="43ED99E6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0D35E559" w14:textId="515ADC36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C85F38" w:rsidRPr="00A57B00" w14:paraId="4EE61B61" w14:textId="77777777" w:rsidTr="00BD1FE9">
        <w:trPr>
          <w:trHeight w:hRule="exact" w:val="374"/>
        </w:trPr>
        <w:tc>
          <w:tcPr>
            <w:tcW w:w="2267" w:type="pct"/>
          </w:tcPr>
          <w:p w14:paraId="56C038B4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74C40BC" w14:textId="52E21989" w:rsidR="00C85F38" w:rsidRPr="00A57B00" w:rsidRDefault="009E281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9,023</w:t>
            </w:r>
          </w:p>
        </w:tc>
        <w:tc>
          <w:tcPr>
            <w:tcW w:w="143" w:type="pct"/>
          </w:tcPr>
          <w:p w14:paraId="335C42FD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582C3D1" w14:textId="2791A5B2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8,453</w:t>
            </w:r>
          </w:p>
        </w:tc>
        <w:tc>
          <w:tcPr>
            <w:tcW w:w="150" w:type="pct"/>
          </w:tcPr>
          <w:p w14:paraId="349F15F3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619C9D7" w14:textId="3FCE7AE0" w:rsidR="00C85F38" w:rsidRPr="00A57B00" w:rsidRDefault="00B52C1A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1,586</w:t>
            </w:r>
          </w:p>
        </w:tc>
        <w:tc>
          <w:tcPr>
            <w:tcW w:w="143" w:type="pct"/>
            <w:gridSpan w:val="2"/>
          </w:tcPr>
          <w:p w14:paraId="366130A5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94073A" w14:textId="25BED78A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</w:tbl>
    <w:p w14:paraId="7E93F7D5" w14:textId="023EE1C8" w:rsidR="0080549B" w:rsidRPr="00A57B00" w:rsidRDefault="0086587E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77777777" w:rsidR="00D00B4F" w:rsidRPr="00C66E63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A57B00" w:rsidRPr="00A57B00" w14:paraId="6BEFDDC0" w14:textId="77777777" w:rsidTr="00963EB6">
        <w:tc>
          <w:tcPr>
            <w:tcW w:w="5418" w:type="dxa"/>
          </w:tcPr>
          <w:p w14:paraId="1BFCDA6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4E5347A1" w14:textId="77777777" w:rsidR="00A57B00" w:rsidRPr="00A57B00" w:rsidRDefault="00A57B00" w:rsidP="00D4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57B00" w:rsidRPr="00A57B00" w14:paraId="0B6FD86C" w14:textId="77777777" w:rsidTr="00C4785D">
        <w:tc>
          <w:tcPr>
            <w:tcW w:w="5418" w:type="dxa"/>
          </w:tcPr>
          <w:p w14:paraId="6C1B0F0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51C582E" w14:textId="77777777" w:rsidR="00A57B00" w:rsidRPr="00A57B00" w:rsidRDefault="00A57B00" w:rsidP="00A57B0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B00" w:rsidRPr="00A57B00" w14:paraId="333BA341" w14:textId="77777777" w:rsidTr="00C4785D">
        <w:tc>
          <w:tcPr>
            <w:tcW w:w="5418" w:type="dxa"/>
          </w:tcPr>
          <w:p w14:paraId="5CCE5670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6F12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EE900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7559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33BE36E2" w14:textId="77777777" w:rsidTr="00881AF9">
        <w:tc>
          <w:tcPr>
            <w:tcW w:w="5418" w:type="dxa"/>
          </w:tcPr>
          <w:p w14:paraId="11F2B1FC" w14:textId="77777777" w:rsidR="00C85F38" w:rsidRPr="00A57B00" w:rsidRDefault="00C85F38" w:rsidP="00C85F38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2BAF5" w14:textId="61C29601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B1B80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8AD6D1" w14:textId="3EB18110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FD730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CEF5F3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B00" w:rsidRPr="00A57B00" w14:paraId="65842D5E" w14:textId="77777777" w:rsidTr="00C4785D">
        <w:tc>
          <w:tcPr>
            <w:tcW w:w="5418" w:type="dxa"/>
          </w:tcPr>
          <w:p w14:paraId="234C3A25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F6034" w14:textId="5D827AA2" w:rsidR="00A57B00" w:rsidRPr="00A57B00" w:rsidRDefault="00E57F9F" w:rsidP="00E57F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BFA7EA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9F616" w14:textId="7D5D1250" w:rsidR="00A57B00" w:rsidRPr="00A57B00" w:rsidRDefault="00E00098" w:rsidP="00A57B0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C251A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C26AB3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A57B00" w:rsidRPr="00A57B00" w14:paraId="1805053B" w14:textId="77777777" w:rsidTr="00C4785D">
        <w:trPr>
          <w:trHeight w:hRule="exact" w:val="432"/>
        </w:trPr>
        <w:tc>
          <w:tcPr>
            <w:tcW w:w="5418" w:type="dxa"/>
          </w:tcPr>
          <w:p w14:paraId="1ACD4EE9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58F95D" w14:textId="6790D1AF" w:rsidR="00A57B00" w:rsidRPr="00A57B00" w:rsidRDefault="00BE4411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15,625</w:t>
            </w:r>
          </w:p>
        </w:tc>
        <w:tc>
          <w:tcPr>
            <w:tcW w:w="270" w:type="dxa"/>
          </w:tcPr>
          <w:p w14:paraId="5D6351E1" w14:textId="77777777" w:rsidR="00A57B00" w:rsidRPr="00A57B00" w:rsidRDefault="00A57B00" w:rsidP="00A57B0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9108F" w14:textId="05C377BB" w:rsidR="00A57B00" w:rsidRPr="00A57B00" w:rsidRDefault="00E00098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C0D2665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86F8D7" w14:textId="6EE97B27" w:rsidR="00A57B00" w:rsidRPr="00A57B00" w:rsidRDefault="00F57493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20,986</w:t>
            </w:r>
          </w:p>
        </w:tc>
      </w:tr>
      <w:tr w:rsidR="00A57B00" w:rsidRPr="00A57B00" w14:paraId="6E2C5A3B" w14:textId="77777777" w:rsidTr="00C4785D">
        <w:trPr>
          <w:trHeight w:hRule="exact" w:val="432"/>
        </w:trPr>
        <w:tc>
          <w:tcPr>
            <w:tcW w:w="5418" w:type="dxa"/>
          </w:tcPr>
          <w:p w14:paraId="13A679F5" w14:textId="77777777" w:rsidR="00A57B00" w:rsidRPr="00A57B00" w:rsidRDefault="00A57B00" w:rsidP="00A57B00">
            <w:pPr>
              <w:ind w:firstLine="9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17774" w14:textId="06A0F01C" w:rsidR="00A57B00" w:rsidRPr="00A57B00" w:rsidRDefault="00BE4411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15,625</w:t>
            </w:r>
          </w:p>
        </w:tc>
        <w:tc>
          <w:tcPr>
            <w:tcW w:w="270" w:type="dxa"/>
          </w:tcPr>
          <w:p w14:paraId="717099F8" w14:textId="77777777" w:rsidR="00A57B00" w:rsidRPr="00A57B00" w:rsidRDefault="00A57B00" w:rsidP="00A57B0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FB09D" w14:textId="36D4E307" w:rsidR="00A57B00" w:rsidRPr="00A57B00" w:rsidRDefault="00E00098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5B731B4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FAA8D9" w14:textId="140F4315" w:rsidR="00A57B00" w:rsidRPr="00A57B00" w:rsidRDefault="00F57493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20,986</w:t>
            </w:r>
          </w:p>
        </w:tc>
      </w:tr>
    </w:tbl>
    <w:p w14:paraId="5BAF4013" w14:textId="77777777" w:rsidR="007060F5" w:rsidRPr="007B2D32" w:rsidRDefault="007060F5" w:rsidP="000429AC">
      <w:pPr>
        <w:spacing w:line="18" w:lineRule="atLeast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99B4D" w14:textId="5B30FD2C" w:rsidR="005A6EB0" w:rsidRPr="00A57B00" w:rsidRDefault="0086587E" w:rsidP="00805C7C">
      <w:pPr>
        <w:pStyle w:val="BodyText2"/>
        <w:spacing w:line="18" w:lineRule="atLeast"/>
        <w:ind w:left="107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B6673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90F05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77777777" w:rsidR="00090F05" w:rsidRPr="00C66E63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3"/>
        <w:gridCol w:w="1104"/>
        <w:gridCol w:w="237"/>
        <w:gridCol w:w="1039"/>
        <w:gridCol w:w="7"/>
        <w:gridCol w:w="272"/>
        <w:gridCol w:w="7"/>
        <w:gridCol w:w="1080"/>
        <w:gridCol w:w="285"/>
        <w:gridCol w:w="1059"/>
      </w:tblGrid>
      <w:tr w:rsidR="005A6EB0" w:rsidRPr="00A57B00" w14:paraId="3AE669A2" w14:textId="77777777" w:rsidTr="00E57E01">
        <w:trPr>
          <w:tblHeader/>
        </w:trPr>
        <w:tc>
          <w:tcPr>
            <w:tcW w:w="2270" w:type="pct"/>
          </w:tcPr>
          <w:p w14:paraId="7A75EFC4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197C3568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D198C5B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4"/>
            <w:vAlign w:val="center"/>
          </w:tcPr>
          <w:p w14:paraId="682A5406" w14:textId="77777777" w:rsidR="005A6EB0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6EB0" w:rsidRPr="00A57B00" w14:paraId="7769CCAA" w14:textId="77777777" w:rsidTr="00E57E01">
        <w:trPr>
          <w:tblHeader/>
        </w:trPr>
        <w:tc>
          <w:tcPr>
            <w:tcW w:w="2270" w:type="pct"/>
          </w:tcPr>
          <w:p w14:paraId="346F4491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tcBorders>
              <w:bottom w:val="single" w:sz="4" w:space="0" w:color="auto"/>
            </w:tcBorders>
          </w:tcPr>
          <w:p w14:paraId="2BA64AEA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2594BD7D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4"/>
            <w:tcBorders>
              <w:bottom w:val="single" w:sz="4" w:space="0" w:color="auto"/>
            </w:tcBorders>
          </w:tcPr>
          <w:p w14:paraId="56362D04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B06" w:rsidRPr="00A57B00" w14:paraId="6D2DB27C" w14:textId="77777777" w:rsidTr="00E57E01">
        <w:trPr>
          <w:tblHeader/>
        </w:trPr>
        <w:tc>
          <w:tcPr>
            <w:tcW w:w="2270" w:type="pct"/>
          </w:tcPr>
          <w:p w14:paraId="30DD8A46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E0E644A" w14:textId="63932CB2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492A41F3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14:paraId="7530E3A9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gridSpan w:val="2"/>
          </w:tcPr>
          <w:p w14:paraId="6F9AC92C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2483B7" w14:textId="00AB2475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33DDB828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BEEA49B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7B06" w:rsidRPr="00A57B00" w14:paraId="2827829A" w14:textId="77777777" w:rsidTr="00E57E01">
        <w:trPr>
          <w:tblHeader/>
        </w:trPr>
        <w:tc>
          <w:tcPr>
            <w:tcW w:w="2270" w:type="pct"/>
          </w:tcPr>
          <w:p w14:paraId="0D2539A2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820B59F" w14:textId="26B39E91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9E47053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14:paraId="5BB5F8A4" w14:textId="7689ABD3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  <w:gridSpan w:val="2"/>
          </w:tcPr>
          <w:p w14:paraId="6F109945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AD4E945" w14:textId="75A24461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0505E9FD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EEE545E" w14:textId="6CB724E6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C7B06" w:rsidRPr="00A57B00" w14:paraId="7E7BB727" w14:textId="77777777" w:rsidTr="00E57E01">
        <w:trPr>
          <w:trHeight w:hRule="exact" w:val="374"/>
        </w:trPr>
        <w:tc>
          <w:tcPr>
            <w:tcW w:w="2270" w:type="pct"/>
          </w:tcPr>
          <w:p w14:paraId="585490F5" w14:textId="63E0CEFF" w:rsidR="001C7B06" w:rsidRPr="00A57B00" w:rsidRDefault="000C5875" w:rsidP="001C7B06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8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92" w:type="pct"/>
            <w:shd w:val="clear" w:color="auto" w:fill="auto"/>
          </w:tcPr>
          <w:p w14:paraId="3F49EBB5" w14:textId="337EA512" w:rsidR="001C7B06" w:rsidRPr="00A57B00" w:rsidRDefault="002879F2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46</w:t>
            </w:r>
          </w:p>
        </w:tc>
        <w:tc>
          <w:tcPr>
            <w:tcW w:w="127" w:type="pct"/>
          </w:tcPr>
          <w:p w14:paraId="11E45D64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00DF889E" w14:textId="17EAD9E1" w:rsidR="001C7B06" w:rsidRPr="00A57B00" w:rsidRDefault="001C7B06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</w:p>
        </w:tc>
        <w:tc>
          <w:tcPr>
            <w:tcW w:w="150" w:type="pct"/>
            <w:gridSpan w:val="2"/>
          </w:tcPr>
          <w:p w14:paraId="1A88CD39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9" w:type="pct"/>
          </w:tcPr>
          <w:p w14:paraId="0D35C38D" w14:textId="778378C0" w:rsidR="001C7B06" w:rsidRPr="001C7B06" w:rsidRDefault="001C7B06" w:rsidP="00E57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95" w:right="-214"/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29BADE8" w14:textId="77777777" w:rsidR="001C7B06" w:rsidRPr="00A57B00" w:rsidRDefault="001C7B06" w:rsidP="001C7B0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6B8FE3" w14:textId="77777777" w:rsidR="001C7B06" w:rsidRPr="00A57B00" w:rsidRDefault="001C7B06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C7B06" w:rsidRPr="00A57B00" w14:paraId="2F3282EC" w14:textId="77777777" w:rsidTr="00E57E01">
        <w:trPr>
          <w:trHeight w:hRule="exact" w:val="374"/>
        </w:trPr>
        <w:tc>
          <w:tcPr>
            <w:tcW w:w="2270" w:type="pct"/>
          </w:tcPr>
          <w:p w14:paraId="6B2E3C24" w14:textId="77777777" w:rsidR="001C7B06" w:rsidRPr="00A57B00" w:rsidRDefault="001C7B06" w:rsidP="001C7B06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  <w:shd w:val="clear" w:color="auto" w:fill="auto"/>
          </w:tcPr>
          <w:p w14:paraId="67C61D59" w14:textId="29655DBE" w:rsidR="001C7B06" w:rsidRPr="00A57B00" w:rsidRDefault="00110E80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1,310</w:t>
            </w:r>
          </w:p>
        </w:tc>
        <w:tc>
          <w:tcPr>
            <w:tcW w:w="127" w:type="pct"/>
          </w:tcPr>
          <w:p w14:paraId="3660CB4E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3A643F5C" w14:textId="27B556C5" w:rsidR="001C7B06" w:rsidRPr="00A57B00" w:rsidRDefault="001C7B06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2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</w:t>
            </w:r>
          </w:p>
        </w:tc>
        <w:tc>
          <w:tcPr>
            <w:tcW w:w="150" w:type="pct"/>
            <w:gridSpan w:val="2"/>
          </w:tcPr>
          <w:p w14:paraId="32DF85F6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230A87" w14:textId="19B533AB" w:rsidR="001C7B06" w:rsidRPr="001C7B06" w:rsidRDefault="001C7B06" w:rsidP="00E57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95" w:right="-214"/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F57C6EC" w14:textId="77777777" w:rsidR="001C7B06" w:rsidRPr="00A57B00" w:rsidRDefault="001C7B06" w:rsidP="001C7B0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3576F219" w14:textId="77777777" w:rsidR="001C7B06" w:rsidRPr="00A57B00" w:rsidRDefault="001C7B06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C7B06" w:rsidRPr="00A57B00" w14:paraId="1B410251" w14:textId="77777777" w:rsidTr="00E57E01">
        <w:trPr>
          <w:trHeight w:hRule="exact" w:val="374"/>
        </w:trPr>
        <w:tc>
          <w:tcPr>
            <w:tcW w:w="2270" w:type="pct"/>
          </w:tcPr>
          <w:p w14:paraId="3FD56968" w14:textId="77777777" w:rsidR="001C7B06" w:rsidRPr="00A57B00" w:rsidRDefault="001C7B06" w:rsidP="001C7B06">
            <w:pPr>
              <w:tabs>
                <w:tab w:val="left" w:pos="176"/>
              </w:tabs>
              <w:ind w:right="-102"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942B" w14:textId="4344EFB8" w:rsidR="001C7B06" w:rsidRPr="00A57B00" w:rsidRDefault="005102B8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1,356</w:t>
            </w:r>
          </w:p>
        </w:tc>
        <w:tc>
          <w:tcPr>
            <w:tcW w:w="127" w:type="pct"/>
          </w:tcPr>
          <w:p w14:paraId="30F62A36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BE255E" w14:textId="72CE88B9" w:rsidR="001C7B06" w:rsidRPr="00A57B00" w:rsidRDefault="001C7B06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766</w:t>
            </w:r>
          </w:p>
        </w:tc>
        <w:tc>
          <w:tcPr>
            <w:tcW w:w="150" w:type="pct"/>
            <w:gridSpan w:val="2"/>
          </w:tcPr>
          <w:p w14:paraId="0FAC797E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6BD9171" w14:textId="2B900E48" w:rsidR="001C7B06" w:rsidRPr="001C7B06" w:rsidRDefault="001C7B06" w:rsidP="00E57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95" w:right="-214"/>
            </w:pPr>
            <w:r w:rsidRPr="00A57B00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1817E82" w14:textId="77777777" w:rsidR="001C7B06" w:rsidRPr="00A57B00" w:rsidRDefault="001C7B06" w:rsidP="001C7B0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FDF0EA1" w14:textId="77777777" w:rsidR="001C7B06" w:rsidRPr="00A57B00" w:rsidRDefault="001C7B06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49B7D98F" w14:textId="77777777" w:rsidR="008457C3" w:rsidRDefault="008457C3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350947" w14:textId="3551C17B" w:rsidR="000E6837" w:rsidRPr="00A57B00" w:rsidRDefault="0086587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.4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77777777" w:rsidR="00F8324E" w:rsidRPr="00C66E63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84"/>
        <w:gridCol w:w="276"/>
        <w:gridCol w:w="1062"/>
        <w:gridCol w:w="237"/>
        <w:gridCol w:w="1145"/>
        <w:gridCol w:w="276"/>
        <w:gridCol w:w="1049"/>
      </w:tblGrid>
      <w:tr w:rsidR="000E6837" w:rsidRPr="00A57B00" w14:paraId="051ACCCE" w14:textId="77777777" w:rsidTr="003703C3">
        <w:trPr>
          <w:tblHeader/>
        </w:trPr>
        <w:tc>
          <w:tcPr>
            <w:tcW w:w="2228" w:type="pct"/>
          </w:tcPr>
          <w:p w14:paraId="4B071D46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AFAE343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5ED8391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73DD1FD3" w14:textId="77777777" w:rsidR="000E6837" w:rsidRPr="00A57B00" w:rsidRDefault="000E6837" w:rsidP="00E95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6487D26E" w14:textId="77777777" w:rsidTr="003703C3">
        <w:trPr>
          <w:tblHeader/>
        </w:trPr>
        <w:tc>
          <w:tcPr>
            <w:tcW w:w="2228" w:type="pct"/>
          </w:tcPr>
          <w:p w14:paraId="702FA4B8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tcBorders>
              <w:bottom w:val="single" w:sz="4" w:space="0" w:color="auto"/>
            </w:tcBorders>
          </w:tcPr>
          <w:p w14:paraId="6ECF1549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97087D6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tcBorders>
              <w:bottom w:val="single" w:sz="4" w:space="0" w:color="auto"/>
            </w:tcBorders>
          </w:tcPr>
          <w:p w14:paraId="0D17C907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4C0B7937" w14:textId="77777777" w:rsidTr="003703C3">
        <w:trPr>
          <w:tblHeader/>
        </w:trPr>
        <w:tc>
          <w:tcPr>
            <w:tcW w:w="2228" w:type="pct"/>
          </w:tcPr>
          <w:p w14:paraId="49A0AB57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3D9F93B" w14:textId="6FED3178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C3B10F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107C1D5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71A3CEE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3444B162" w14:textId="530FF36A" w:rsidR="00C85F38" w:rsidRPr="00A57B00" w:rsidRDefault="007C6841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A55CB0D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85B9261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5F38" w:rsidRPr="00A57B00" w14:paraId="377E9C9D" w14:textId="77777777" w:rsidTr="003703C3">
        <w:trPr>
          <w:tblHeader/>
        </w:trPr>
        <w:tc>
          <w:tcPr>
            <w:tcW w:w="2228" w:type="pct"/>
          </w:tcPr>
          <w:p w14:paraId="6F3614F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8CFF7DE" w14:textId="77CEAD09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2D64BDEA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CD691AD" w14:textId="49288D89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1E9F6142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362D86C" w14:textId="7FC23705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21590F5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066EC28" w14:textId="34346588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B2231" w:rsidRPr="00A57B00" w14:paraId="4737A847" w14:textId="77777777" w:rsidTr="009523F8">
        <w:trPr>
          <w:trHeight w:hRule="exact" w:val="432"/>
          <w:tblHeader/>
        </w:trPr>
        <w:tc>
          <w:tcPr>
            <w:tcW w:w="2228" w:type="pct"/>
            <w:vAlign w:val="center"/>
          </w:tcPr>
          <w:p w14:paraId="2F80C7BA" w14:textId="39DA9762" w:rsidR="007B2231" w:rsidRPr="00FB01A6" w:rsidRDefault="007B2231" w:rsidP="00FB01A6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ย่อย</w:t>
            </w:r>
          </w:p>
        </w:tc>
        <w:tc>
          <w:tcPr>
            <w:tcW w:w="586" w:type="pct"/>
            <w:vAlign w:val="center"/>
          </w:tcPr>
          <w:p w14:paraId="7A7AFF16" w14:textId="3E4068CB" w:rsidR="007B2231" w:rsidRPr="00FB01A6" w:rsidRDefault="007B2231" w:rsidP="007B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  <w:tab w:val="left" w:pos="583"/>
              </w:tabs>
              <w:spacing w:line="18" w:lineRule="atLeast"/>
              <w:ind w:left="115" w:right="-487"/>
              <w:jc w:val="center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FB01A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5B98EAFF" w14:textId="77777777" w:rsidR="007B2231" w:rsidRPr="00A57B00" w:rsidRDefault="007B2231" w:rsidP="007B223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147C2A28" w14:textId="22550743" w:rsidR="007B2231" w:rsidRPr="00E00098" w:rsidRDefault="007B2231" w:rsidP="007B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  <w:tab w:val="left" w:pos="583"/>
              </w:tabs>
              <w:spacing w:line="18" w:lineRule="atLeast"/>
              <w:ind w:left="115" w:right="-487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B01A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center"/>
          </w:tcPr>
          <w:p w14:paraId="7A69FB1F" w14:textId="77777777" w:rsidR="007B2231" w:rsidRPr="00A57B00" w:rsidRDefault="007B2231" w:rsidP="007B223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ED3D61D" w14:textId="0AD70EB6" w:rsidR="007B2231" w:rsidRPr="00EC37F2" w:rsidRDefault="007B2231" w:rsidP="007B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49" w:type="pct"/>
            <w:vAlign w:val="center"/>
          </w:tcPr>
          <w:p w14:paraId="2FC9E822" w14:textId="77777777" w:rsidR="007B2231" w:rsidRPr="00A57B00" w:rsidRDefault="007B2231" w:rsidP="007B223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6FDB32C5" w14:textId="095F2954" w:rsidR="007B2231" w:rsidRPr="00E00098" w:rsidRDefault="007B2231" w:rsidP="0099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5"/>
                <w:tab w:val="left" w:pos="655"/>
                <w:tab w:val="left" w:pos="745"/>
              </w:tabs>
              <w:spacing w:line="18" w:lineRule="atLeast"/>
              <w:ind w:left="113" w:right="-489" w:firstLine="62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B2231" w:rsidRPr="00A57B00" w14:paraId="1E2B2A99" w14:textId="77777777" w:rsidTr="009523F8">
        <w:trPr>
          <w:trHeight w:hRule="exact" w:val="432"/>
        </w:trPr>
        <w:tc>
          <w:tcPr>
            <w:tcW w:w="2228" w:type="pct"/>
            <w:vAlign w:val="center"/>
          </w:tcPr>
          <w:p w14:paraId="1129CCD8" w14:textId="77777777" w:rsidR="007B2231" w:rsidRPr="00A57B00" w:rsidRDefault="007B2231" w:rsidP="007B2231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vAlign w:val="center"/>
          </w:tcPr>
          <w:p w14:paraId="0BA43C1C" w14:textId="0A273069" w:rsidR="007B2231" w:rsidRPr="00A57B00" w:rsidRDefault="000A07FE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523</w:t>
            </w:r>
          </w:p>
        </w:tc>
        <w:tc>
          <w:tcPr>
            <w:tcW w:w="149" w:type="pct"/>
            <w:vAlign w:val="center"/>
          </w:tcPr>
          <w:p w14:paraId="36A2B625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1B327738" w14:textId="64EFDA42" w:rsidR="007B2231" w:rsidRPr="00A57B00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  <w:r w:rsidR="002B43EE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,729</w:t>
            </w:r>
          </w:p>
        </w:tc>
        <w:tc>
          <w:tcPr>
            <w:tcW w:w="128" w:type="pct"/>
            <w:vAlign w:val="center"/>
          </w:tcPr>
          <w:p w14:paraId="7A1467A5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BD93001" w14:textId="5270555B" w:rsidR="007B2231" w:rsidRPr="00A57B00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56139B5C" w14:textId="77777777" w:rsidR="007B2231" w:rsidRPr="00A57B00" w:rsidRDefault="007B2231" w:rsidP="007B2231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493C0225" w14:textId="66D8C797" w:rsidR="007B2231" w:rsidRPr="00A57B00" w:rsidRDefault="007B2231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firstLine="6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B2231" w:rsidRPr="00A57B00" w14:paraId="007CF6A0" w14:textId="77777777" w:rsidTr="009523F8">
        <w:trPr>
          <w:trHeight w:hRule="exact" w:val="432"/>
        </w:trPr>
        <w:tc>
          <w:tcPr>
            <w:tcW w:w="2228" w:type="pct"/>
            <w:vAlign w:val="center"/>
          </w:tcPr>
          <w:p w14:paraId="790DEB4C" w14:textId="77777777" w:rsidR="007B2231" w:rsidRPr="00A57B00" w:rsidRDefault="007B2231" w:rsidP="007B2231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6" w:type="pct"/>
            <w:vAlign w:val="center"/>
          </w:tcPr>
          <w:p w14:paraId="2608B9E6" w14:textId="65BA1653" w:rsidR="007B2231" w:rsidRPr="00A57B00" w:rsidRDefault="000A07FE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40</w:t>
            </w:r>
          </w:p>
        </w:tc>
        <w:tc>
          <w:tcPr>
            <w:tcW w:w="149" w:type="pct"/>
            <w:vAlign w:val="center"/>
          </w:tcPr>
          <w:p w14:paraId="37D066A0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0FDD932" w14:textId="764B56B5" w:rsidR="007B2231" w:rsidRPr="00A57B00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38</w:t>
            </w:r>
          </w:p>
        </w:tc>
        <w:tc>
          <w:tcPr>
            <w:tcW w:w="128" w:type="pct"/>
            <w:vAlign w:val="center"/>
          </w:tcPr>
          <w:p w14:paraId="35824189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118ED99" w14:textId="76BE090A" w:rsidR="007B2231" w:rsidRPr="00A57B00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145FF5B4" w14:textId="77777777" w:rsidR="007B2231" w:rsidRPr="00A57B00" w:rsidRDefault="007B2231" w:rsidP="007B2231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4061BC2E" w14:textId="28C70C63" w:rsidR="007B2231" w:rsidRPr="00A57B00" w:rsidRDefault="007B2231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firstLine="6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B2231" w:rsidRPr="00A57B00" w14:paraId="394394B2" w14:textId="77777777" w:rsidTr="009523F8">
        <w:trPr>
          <w:trHeight w:hRule="exact" w:val="432"/>
        </w:trPr>
        <w:tc>
          <w:tcPr>
            <w:tcW w:w="2228" w:type="pct"/>
          </w:tcPr>
          <w:p w14:paraId="550DF74B" w14:textId="77777777" w:rsidR="007B2231" w:rsidRPr="00A57B00" w:rsidRDefault="007B2231" w:rsidP="007B2231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3D4E7AB" w14:textId="2A5C1DDF" w:rsidR="007B2231" w:rsidRPr="00A57B00" w:rsidRDefault="004A15EC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563</w:t>
            </w:r>
          </w:p>
        </w:tc>
        <w:tc>
          <w:tcPr>
            <w:tcW w:w="149" w:type="pct"/>
          </w:tcPr>
          <w:p w14:paraId="69C84DE1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460AADF" w14:textId="0265E9BC" w:rsidR="007B2231" w:rsidRPr="00121E5D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in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</w:t>
            </w:r>
            <w:r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767</w:t>
            </w:r>
          </w:p>
        </w:tc>
        <w:tc>
          <w:tcPr>
            <w:tcW w:w="128" w:type="pct"/>
          </w:tcPr>
          <w:p w14:paraId="4B8809B3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CE8E5F4" w14:textId="2E435183" w:rsidR="007B2231" w:rsidRPr="00A57B00" w:rsidRDefault="002C377B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390</w:t>
            </w:r>
          </w:p>
        </w:tc>
        <w:tc>
          <w:tcPr>
            <w:tcW w:w="149" w:type="pct"/>
          </w:tcPr>
          <w:p w14:paraId="4DCA97E2" w14:textId="77777777" w:rsidR="007B2231" w:rsidRPr="00A57B00" w:rsidRDefault="007B2231" w:rsidP="007B2231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031958F" w14:textId="7732EE94" w:rsidR="007B2231" w:rsidRPr="00A57B00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70AC5358" w14:textId="77777777" w:rsidR="000E6837" w:rsidRPr="007B2D32" w:rsidRDefault="000E6837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838477D" w14:textId="4569A8B6" w:rsidR="002F5AAA" w:rsidRPr="00A57B00" w:rsidRDefault="0086587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77777777" w:rsidR="00F6614E" w:rsidRPr="002C5917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37"/>
        <w:gridCol w:w="1080"/>
        <w:gridCol w:w="270"/>
        <w:gridCol w:w="1143"/>
        <w:gridCol w:w="270"/>
        <w:gridCol w:w="1152"/>
      </w:tblGrid>
      <w:tr w:rsidR="00881AF9" w:rsidRPr="00A57B00" w14:paraId="6B87FF93" w14:textId="77777777" w:rsidTr="007C7AE8">
        <w:trPr>
          <w:trHeight w:val="173"/>
        </w:trPr>
        <w:tc>
          <w:tcPr>
            <w:tcW w:w="5337" w:type="dxa"/>
          </w:tcPr>
          <w:p w14:paraId="2A1E046A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1" w:type="dxa"/>
            <w:gridSpan w:val="5"/>
          </w:tcPr>
          <w:p w14:paraId="5C9C196B" w14:textId="77777777" w:rsidR="00881AF9" w:rsidRPr="00A57B00" w:rsidRDefault="00881AF9" w:rsidP="00484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1AF9" w:rsidRPr="00A57B00" w14:paraId="36AD0751" w14:textId="77777777" w:rsidTr="007C7AE8">
        <w:tc>
          <w:tcPr>
            <w:tcW w:w="5337" w:type="dxa"/>
          </w:tcPr>
          <w:p w14:paraId="5B64A535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1" w:type="dxa"/>
            <w:gridSpan w:val="5"/>
            <w:tcBorders>
              <w:bottom w:val="single" w:sz="4" w:space="0" w:color="auto"/>
            </w:tcBorders>
          </w:tcPr>
          <w:p w14:paraId="3F22D75E" w14:textId="77777777" w:rsidR="00881AF9" w:rsidRPr="00A57B00" w:rsidRDefault="00881AF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1AF9" w:rsidRPr="00A57B00" w14:paraId="69041ECF" w14:textId="77777777" w:rsidTr="007C7AE8">
        <w:tc>
          <w:tcPr>
            <w:tcW w:w="5337" w:type="dxa"/>
          </w:tcPr>
          <w:p w14:paraId="26FE83EC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7B1E1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0FC09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5CD92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6AF264DA" w14:textId="77777777" w:rsidTr="007C7AE8">
        <w:tc>
          <w:tcPr>
            <w:tcW w:w="5337" w:type="dxa"/>
          </w:tcPr>
          <w:p w14:paraId="5E1EE362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60DED" w14:textId="0C5D8377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51297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DAFC6EA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6EEA4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1F906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3E9C3382" w14:textId="77777777" w:rsidTr="007C7AE8">
        <w:tc>
          <w:tcPr>
            <w:tcW w:w="5337" w:type="dxa"/>
          </w:tcPr>
          <w:p w14:paraId="7013DEF3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D15E0" w14:textId="327703C5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1D071F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7A6F473" w14:textId="7918D56E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400A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FC9E7F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5922E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133B6278" w14:textId="77777777" w:rsidTr="007C7AE8">
        <w:trPr>
          <w:trHeight w:hRule="exact" w:val="432"/>
        </w:trPr>
        <w:tc>
          <w:tcPr>
            <w:tcW w:w="5337" w:type="dxa"/>
          </w:tcPr>
          <w:p w14:paraId="0970E24A" w14:textId="77777777" w:rsidR="00C85F38" w:rsidRPr="00A57B00" w:rsidRDefault="00C85F38" w:rsidP="00C85F38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5DF1D" w14:textId="71990A9D" w:rsidR="00C85F38" w:rsidRPr="00A57B00" w:rsidRDefault="0007522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586D3825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0FD0C2" w14:textId="5EA889C2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6C8A335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DE20" w14:textId="769431EE" w:rsidR="00C85F38" w:rsidRPr="00A57B00" w:rsidRDefault="008C1B27" w:rsidP="0048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C85F38" w:rsidRPr="00A57B00" w14:paraId="0866566F" w14:textId="77777777" w:rsidTr="007C7AE8">
        <w:trPr>
          <w:trHeight w:hRule="exact" w:val="432"/>
        </w:trPr>
        <w:tc>
          <w:tcPr>
            <w:tcW w:w="5337" w:type="dxa"/>
          </w:tcPr>
          <w:p w14:paraId="683D5E32" w14:textId="77777777" w:rsidR="00C85F38" w:rsidRPr="00A57B00" w:rsidRDefault="00C85F38" w:rsidP="00C85F38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3A4BE" w14:textId="0358044C" w:rsidR="00C85F38" w:rsidRPr="00A57B00" w:rsidRDefault="0007522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44E3DB2C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45C1221" w14:textId="2CE4D348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B307274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3865C" w14:textId="036C823F" w:rsidR="00C85F38" w:rsidRPr="00A57B00" w:rsidRDefault="008C1B27" w:rsidP="0048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14:paraId="7365C66C" w14:textId="77777777" w:rsidR="003D3212" w:rsidRPr="002C5917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53"/>
        <w:gridCol w:w="1067"/>
        <w:gridCol w:w="266"/>
        <w:gridCol w:w="1156"/>
        <w:gridCol w:w="266"/>
        <w:gridCol w:w="1139"/>
      </w:tblGrid>
      <w:tr w:rsidR="000E6837" w:rsidRPr="00A57B00" w14:paraId="01C8A7DD" w14:textId="77777777" w:rsidTr="00963EB6">
        <w:trPr>
          <w:trHeight w:val="401"/>
        </w:trPr>
        <w:tc>
          <w:tcPr>
            <w:tcW w:w="5353" w:type="dxa"/>
          </w:tcPr>
          <w:p w14:paraId="21205BF0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4" w:type="dxa"/>
            <w:gridSpan w:val="5"/>
            <w:vAlign w:val="center"/>
          </w:tcPr>
          <w:p w14:paraId="7173C7E6" w14:textId="77777777" w:rsidR="000E6837" w:rsidRPr="00A57B00" w:rsidRDefault="000E6837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35223797" w14:textId="77777777" w:rsidTr="00C27090">
        <w:trPr>
          <w:trHeight w:val="426"/>
        </w:trPr>
        <w:tc>
          <w:tcPr>
            <w:tcW w:w="5353" w:type="dxa"/>
          </w:tcPr>
          <w:p w14:paraId="09DC6C94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4" w:type="dxa"/>
            <w:gridSpan w:val="5"/>
            <w:tcBorders>
              <w:bottom w:val="single" w:sz="4" w:space="0" w:color="auto"/>
            </w:tcBorders>
          </w:tcPr>
          <w:p w14:paraId="683E3272" w14:textId="77777777" w:rsidR="000E6837" w:rsidRPr="00A57B00" w:rsidRDefault="000E6837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A57B00" w14:paraId="5E72A5F1" w14:textId="77777777" w:rsidTr="00BA59AF">
        <w:trPr>
          <w:trHeight w:val="401"/>
        </w:trPr>
        <w:tc>
          <w:tcPr>
            <w:tcW w:w="5353" w:type="dxa"/>
          </w:tcPr>
          <w:p w14:paraId="7CBB73E5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A0271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E1C7268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45DD2F4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144ABCC9" w14:textId="77777777" w:rsidTr="00BA59AF">
        <w:trPr>
          <w:trHeight w:val="401"/>
        </w:trPr>
        <w:tc>
          <w:tcPr>
            <w:tcW w:w="5353" w:type="dxa"/>
          </w:tcPr>
          <w:p w14:paraId="6F54FD71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A8BD1A9" w14:textId="78F0093F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F712BD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196CE67" w14:textId="4BC530DD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017914EC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D244A7F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02F97DC7" w14:textId="77777777" w:rsidTr="00BA59AF">
        <w:trPr>
          <w:trHeight w:val="401"/>
        </w:trPr>
        <w:tc>
          <w:tcPr>
            <w:tcW w:w="5353" w:type="dxa"/>
          </w:tcPr>
          <w:p w14:paraId="12393769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80F84CF" w14:textId="48B3A4F7" w:rsidR="00C85F38" w:rsidRPr="00A57B00" w:rsidRDefault="00F77B6E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4666CA3C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693776" w14:textId="648ADA39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0F8197A4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9A32619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31B7BE98" w14:textId="77777777" w:rsidTr="00C776DC">
        <w:trPr>
          <w:trHeight w:hRule="exact" w:val="432"/>
        </w:trPr>
        <w:tc>
          <w:tcPr>
            <w:tcW w:w="5353" w:type="dxa"/>
          </w:tcPr>
          <w:p w14:paraId="385AF5F6" w14:textId="77777777" w:rsidR="00C85F38" w:rsidRPr="00A57B00" w:rsidRDefault="00C85F38" w:rsidP="00C85F38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7" w:type="dxa"/>
            <w:vAlign w:val="bottom"/>
          </w:tcPr>
          <w:p w14:paraId="149AC0D4" w14:textId="4F7FB7BE" w:rsidR="00C85F38" w:rsidRPr="00A57B00" w:rsidRDefault="00D66C29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0FE4430F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2ED5936" w14:textId="346F2343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  <w:vAlign w:val="bottom"/>
          </w:tcPr>
          <w:p w14:paraId="26844064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AA6F2A7" w14:textId="64A3C358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C85F38" w:rsidRPr="00A57B00" w14:paraId="27073009" w14:textId="77777777" w:rsidTr="00C776DC">
        <w:trPr>
          <w:trHeight w:hRule="exact" w:val="432"/>
        </w:trPr>
        <w:tc>
          <w:tcPr>
            <w:tcW w:w="5353" w:type="dxa"/>
          </w:tcPr>
          <w:p w14:paraId="7117A375" w14:textId="77777777" w:rsidR="00C85F38" w:rsidRPr="00A57B00" w:rsidRDefault="00C85F38" w:rsidP="00C85F38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C254" w14:textId="6C8A3456" w:rsidR="00C85F38" w:rsidRPr="00A57B00" w:rsidRDefault="00D66C29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59B9F00C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AECE7" w14:textId="2D6184DE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  <w:vAlign w:val="bottom"/>
          </w:tcPr>
          <w:p w14:paraId="689F2D03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6CA" w14:textId="4E56B870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</w:tr>
    </w:tbl>
    <w:p w14:paraId="7B5641DE" w14:textId="77777777" w:rsidR="00CE0193" w:rsidRPr="002C5917" w:rsidRDefault="00CE0193" w:rsidP="00A1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6"/>
          <w:szCs w:val="26"/>
        </w:rPr>
      </w:pPr>
    </w:p>
    <w:p w14:paraId="5B63D32A" w14:textId="7BEA52A0" w:rsidR="00993DA9" w:rsidRPr="00993DA9" w:rsidRDefault="006D6120" w:rsidP="00993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30"/>
          <w:szCs w:val="30"/>
          <w:cs/>
        </w:rPr>
      </w:pPr>
      <w:r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ณ วันที่ </w:t>
      </w:r>
      <w:r w:rsidR="00C6664D">
        <w:rPr>
          <w:rFonts w:asciiTheme="majorBidi" w:hAnsiTheme="majorBidi" w:cs="Angsana New"/>
          <w:spacing w:val="4"/>
          <w:sz w:val="30"/>
          <w:szCs w:val="30"/>
        </w:rPr>
        <w:t>30</w:t>
      </w:r>
      <w:r w:rsidR="00C85F38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="00C85F38">
        <w:rPr>
          <w:rFonts w:asciiTheme="majorBidi" w:hAnsiTheme="majorBidi" w:cs="Angsana New" w:hint="cs"/>
          <w:spacing w:val="4"/>
          <w:sz w:val="30"/>
          <w:szCs w:val="30"/>
          <w:cs/>
        </w:rPr>
        <w:t>มิถุนายน</w:t>
      </w:r>
      <w:r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 </w:t>
      </w:r>
      <w:r w:rsidR="00C6664D">
        <w:rPr>
          <w:rFonts w:asciiTheme="majorBidi" w:hAnsiTheme="majorBidi" w:cs="Angsana New"/>
          <w:spacing w:val="4"/>
          <w:sz w:val="30"/>
          <w:szCs w:val="30"/>
        </w:rPr>
        <w:t>2564</w:t>
      </w:r>
      <w:r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>เงินให้กู้ยืม</w:t>
      </w:r>
      <w:r w:rsidR="004F72BB"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>ดังกล่าว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>มีอัตราดอกเบี้ยร้อยละ</w:t>
      </w:r>
      <w:r w:rsidR="00A5546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7E1FBD" w:rsidRPr="00020428">
        <w:rPr>
          <w:rFonts w:asciiTheme="majorBidi" w:hAnsiTheme="majorBidi" w:cs="Angsana New"/>
          <w:spacing w:val="4"/>
          <w:sz w:val="30"/>
          <w:szCs w:val="30"/>
        </w:rPr>
        <w:t>2.81</w:t>
      </w:r>
      <w:r w:rsidR="00A55469" w:rsidRPr="000204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4F72BB" w:rsidRPr="00020428">
        <w:rPr>
          <w:rFonts w:asciiTheme="majorBidi" w:hAnsiTheme="majorBidi" w:cs="Angsana New"/>
          <w:spacing w:val="4"/>
          <w:sz w:val="30"/>
          <w:szCs w:val="30"/>
          <w:cs/>
        </w:rPr>
        <w:t xml:space="preserve">ถึง </w:t>
      </w:r>
      <w:r w:rsidR="007E1FBD" w:rsidRPr="00020428">
        <w:rPr>
          <w:rFonts w:asciiTheme="majorBidi" w:hAnsiTheme="majorBidi" w:cs="Angsana New"/>
          <w:spacing w:val="4"/>
          <w:sz w:val="30"/>
          <w:szCs w:val="30"/>
        </w:rPr>
        <w:t>5.</w:t>
      </w:r>
      <w:r w:rsidR="00815805">
        <w:rPr>
          <w:rFonts w:asciiTheme="majorBidi" w:hAnsiTheme="majorBidi" w:cs="Angsana New"/>
          <w:spacing w:val="4"/>
          <w:sz w:val="30"/>
          <w:szCs w:val="30"/>
        </w:rPr>
        <w:t>88</w:t>
      </w:r>
      <w:r w:rsidR="004F72BB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ต่อปี 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>(</w:t>
      </w:r>
      <w:r w:rsidR="00837DF1">
        <w:rPr>
          <w:rFonts w:asciiTheme="majorBidi" w:hAnsiTheme="majorBidi" w:cs="Angsana New"/>
          <w:i/>
          <w:iCs/>
          <w:spacing w:val="4"/>
          <w:sz w:val="30"/>
          <w:szCs w:val="30"/>
        </w:rPr>
        <w:t>31</w:t>
      </w:r>
      <w:r w:rsidR="002628FB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2628FB" w:rsidRPr="00A42185">
        <w:rPr>
          <w:rFonts w:asciiTheme="majorBidi" w:hAnsiTheme="majorBidi" w:cs="Angsana New" w:hint="cs"/>
          <w:i/>
          <w:iCs/>
          <w:spacing w:val="4"/>
          <w:sz w:val="30"/>
          <w:szCs w:val="30"/>
          <w:cs/>
        </w:rPr>
        <w:t>ธันวาคม</w:t>
      </w:r>
      <w:r w:rsidR="007A401D">
        <w:rPr>
          <w:rFonts w:asciiTheme="majorBidi" w:hAnsiTheme="majorBidi" w:cs="Angsana New"/>
          <w:i/>
          <w:iCs/>
          <w:spacing w:val="4"/>
          <w:sz w:val="30"/>
          <w:szCs w:val="30"/>
        </w:rPr>
        <w:t>2563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: ร้อยละ </w:t>
      </w:r>
      <w:r w:rsidR="00393320">
        <w:rPr>
          <w:rFonts w:asciiTheme="majorBidi" w:hAnsiTheme="majorBidi" w:cs="Angsana New"/>
          <w:i/>
          <w:iCs/>
          <w:spacing w:val="4"/>
          <w:sz w:val="30"/>
          <w:szCs w:val="30"/>
        </w:rPr>
        <w:t>2.81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4F72BB" w:rsidRPr="00A42185">
        <w:rPr>
          <w:rFonts w:asciiTheme="majorBidi" w:hAnsiTheme="majorBidi" w:cs="Angsana New" w:hint="cs"/>
          <w:i/>
          <w:iCs/>
          <w:spacing w:val="4"/>
          <w:sz w:val="30"/>
          <w:szCs w:val="30"/>
          <w:cs/>
        </w:rPr>
        <w:t>ถึง</w:t>
      </w:r>
      <w:r w:rsidR="004F72BB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837DF1">
        <w:rPr>
          <w:rFonts w:asciiTheme="majorBidi" w:hAnsiTheme="majorBidi" w:cs="Angsana New"/>
          <w:i/>
          <w:iCs/>
          <w:spacing w:val="4"/>
          <w:sz w:val="30"/>
          <w:szCs w:val="30"/>
        </w:rPr>
        <w:t>5.88</w:t>
      </w:r>
      <w:r w:rsidR="004F72BB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>ต่อปี)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4F72BB"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5CAF4895" w14:textId="77777777" w:rsidR="008F1F17" w:rsidRPr="002C5917" w:rsidRDefault="008F1F17" w:rsidP="00A1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6"/>
          <w:szCs w:val="26"/>
        </w:rPr>
      </w:pPr>
    </w:p>
    <w:p w14:paraId="1F757F3E" w14:textId="511E7EA5" w:rsidR="00A1783B" w:rsidRDefault="0086587E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038F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77777777" w:rsidR="003D3212" w:rsidRPr="002C5917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5704E9" w:rsidRPr="00A57B00" w14:paraId="4D14B386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799F37C6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C2BA75B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C034C9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5B5DE0F" w14:textId="77777777" w:rsidR="005704E9" w:rsidRPr="00A57B00" w:rsidRDefault="005704E9" w:rsidP="0027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A57B00" w14:paraId="5DA05C33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2E37FFDC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55F6F24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379836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54D72B2E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33ABA8CE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6BFDFE38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A0EA78D" w14:textId="75B4E0B5" w:rsidR="00C85F38" w:rsidRPr="00A57B00" w:rsidRDefault="00154C2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F3E93C7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EB8250A" w14:textId="1E17AC93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971D245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E9C482D" w14:textId="2B987B66" w:rsidR="00C85F38" w:rsidRPr="00A57B00" w:rsidRDefault="00154C2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C89DF81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0504D20" w14:textId="10E83A26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85F38" w:rsidRPr="00A57B00" w14:paraId="4ADA9663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5B77BB0E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B4FE839" w14:textId="043284D9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38C87E7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146A7C6" w14:textId="426CB5F6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E9F1E43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58C72F" w14:textId="4EF93591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DDE1D8E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D20B55D" w14:textId="222072DE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5F38" w:rsidRPr="00A57B00" w14:paraId="07CF6B72" w14:textId="77777777" w:rsidTr="00A57B00">
        <w:trPr>
          <w:trHeight w:hRule="exact" w:val="361"/>
        </w:trPr>
        <w:tc>
          <w:tcPr>
            <w:tcW w:w="2322" w:type="pct"/>
          </w:tcPr>
          <w:p w14:paraId="3EC8397E" w14:textId="77777777" w:rsidR="00C85F38" w:rsidRPr="00A57B00" w:rsidRDefault="00C85F38" w:rsidP="00C85F38">
            <w:pPr>
              <w:ind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14:paraId="22527556" w14:textId="28E2E027" w:rsidR="00C85F38" w:rsidRPr="00A57B00" w:rsidRDefault="009D3703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1,444</w:t>
            </w:r>
          </w:p>
        </w:tc>
        <w:tc>
          <w:tcPr>
            <w:tcW w:w="145" w:type="pct"/>
          </w:tcPr>
          <w:p w14:paraId="506C208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29F041" w14:textId="69ED3199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67</w:t>
            </w:r>
          </w:p>
        </w:tc>
        <w:tc>
          <w:tcPr>
            <w:tcW w:w="145" w:type="pct"/>
          </w:tcPr>
          <w:p w14:paraId="66F2D370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A66A20" w14:textId="44190066" w:rsidR="00C85F38" w:rsidRPr="00A57B00" w:rsidRDefault="00DB3134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  <w:r w:rsidR="00154C2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58</w:t>
            </w:r>
          </w:p>
        </w:tc>
        <w:tc>
          <w:tcPr>
            <w:tcW w:w="143" w:type="pct"/>
          </w:tcPr>
          <w:p w14:paraId="6741F975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690BE14E" w14:textId="0364348D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</w:p>
        </w:tc>
      </w:tr>
      <w:tr w:rsidR="00C85F38" w:rsidRPr="00A57B00" w14:paraId="35020EE6" w14:textId="77777777" w:rsidTr="00A57B00">
        <w:trPr>
          <w:trHeight w:hRule="exact" w:val="361"/>
        </w:trPr>
        <w:tc>
          <w:tcPr>
            <w:tcW w:w="2322" w:type="pct"/>
          </w:tcPr>
          <w:p w14:paraId="3B599C6D" w14:textId="77777777" w:rsidR="00C85F38" w:rsidRPr="00A57B00" w:rsidRDefault="00C85F38" w:rsidP="00C85F38">
            <w:pPr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7D2DB49" w14:textId="6562E67B" w:rsidR="00C85F38" w:rsidRPr="00A57B00" w:rsidRDefault="00D73EEC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33699E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67B408" w14:textId="4B94A38E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726474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84B644" w14:textId="7E9C55E4" w:rsidR="00C85F38" w:rsidRPr="00A57B00" w:rsidRDefault="00080C6A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18513FE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00E05D3" w14:textId="3640C0A4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2</w:t>
            </w:r>
          </w:p>
        </w:tc>
      </w:tr>
      <w:tr w:rsidR="00C85F38" w:rsidRPr="00A57B00" w14:paraId="14835B70" w14:textId="77777777" w:rsidTr="00A57B00">
        <w:trPr>
          <w:trHeight w:hRule="exact" w:val="361"/>
        </w:trPr>
        <w:tc>
          <w:tcPr>
            <w:tcW w:w="2322" w:type="pct"/>
          </w:tcPr>
          <w:p w14:paraId="2B025D95" w14:textId="77777777" w:rsidR="00C85F38" w:rsidRPr="00A57B00" w:rsidRDefault="00C85F38" w:rsidP="00C85F38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14:paraId="14CCDDF2" w14:textId="12293064" w:rsidR="00C85F38" w:rsidRPr="00A57B00" w:rsidRDefault="00E902A7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6,234</w:t>
            </w:r>
          </w:p>
        </w:tc>
        <w:tc>
          <w:tcPr>
            <w:tcW w:w="145" w:type="pct"/>
          </w:tcPr>
          <w:p w14:paraId="126B44F7" w14:textId="77777777" w:rsidR="00C85F38" w:rsidRPr="00A57B00" w:rsidRDefault="00C85F38" w:rsidP="00C85F38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41661D" w14:textId="20536AC9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573</w:t>
            </w:r>
          </w:p>
        </w:tc>
        <w:tc>
          <w:tcPr>
            <w:tcW w:w="145" w:type="pct"/>
          </w:tcPr>
          <w:p w14:paraId="3FF72AB8" w14:textId="77777777" w:rsidR="00C85F38" w:rsidRPr="00A57B00" w:rsidRDefault="00C85F38" w:rsidP="00C85F38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2EB9ED" w14:textId="3BB97CF4" w:rsidR="00C85F38" w:rsidRPr="00A57B00" w:rsidRDefault="00390A49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39F6DDA" w14:textId="77777777" w:rsidR="00C85F38" w:rsidRPr="00A57B00" w:rsidRDefault="00C85F38" w:rsidP="00C85F38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1645F2E1" w14:textId="6D2B2EFD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</w:p>
        </w:tc>
      </w:tr>
      <w:tr w:rsidR="00C85F38" w:rsidRPr="00A57B00" w14:paraId="1EB7E3FE" w14:textId="77777777" w:rsidTr="00A57B00">
        <w:trPr>
          <w:trHeight w:hRule="exact" w:val="361"/>
        </w:trPr>
        <w:tc>
          <w:tcPr>
            <w:tcW w:w="2322" w:type="pct"/>
          </w:tcPr>
          <w:p w14:paraId="0E5785EC" w14:textId="77777777" w:rsidR="00C85F38" w:rsidRPr="00A57B00" w:rsidRDefault="00C85F38" w:rsidP="00C85F38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EB964FB" w14:textId="506E2A6E" w:rsidR="00C85F38" w:rsidRPr="00A57B00" w:rsidRDefault="00F77D3F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5,083</w:t>
            </w:r>
          </w:p>
        </w:tc>
        <w:tc>
          <w:tcPr>
            <w:tcW w:w="145" w:type="pct"/>
          </w:tcPr>
          <w:p w14:paraId="3963DE81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75BD53A" w14:textId="3B345F96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46</w:t>
            </w:r>
          </w:p>
        </w:tc>
        <w:tc>
          <w:tcPr>
            <w:tcW w:w="145" w:type="pct"/>
          </w:tcPr>
          <w:p w14:paraId="290FEE29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330576F" w14:textId="41A14EB0" w:rsidR="00C85F38" w:rsidRPr="00A57B00" w:rsidRDefault="000A79CC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74</w:t>
            </w:r>
          </w:p>
        </w:tc>
        <w:tc>
          <w:tcPr>
            <w:tcW w:w="143" w:type="pct"/>
          </w:tcPr>
          <w:p w14:paraId="50973489" w14:textId="77777777" w:rsidR="00C85F38" w:rsidRPr="00A57B00" w:rsidRDefault="00C85F38" w:rsidP="00C85F38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3C7453C" w14:textId="2CB690D4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59</w:t>
            </w:r>
          </w:p>
        </w:tc>
      </w:tr>
      <w:tr w:rsidR="00C85F38" w:rsidRPr="00A57B00" w14:paraId="75112ECA" w14:textId="77777777" w:rsidTr="00A57B00">
        <w:trPr>
          <w:trHeight w:hRule="exact" w:val="361"/>
        </w:trPr>
        <w:tc>
          <w:tcPr>
            <w:tcW w:w="2322" w:type="pct"/>
          </w:tcPr>
          <w:p w14:paraId="0FB24EE8" w14:textId="77777777" w:rsidR="00C85F38" w:rsidRPr="00A57B00" w:rsidRDefault="00C85F38" w:rsidP="00C85F38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689E6A2" w14:textId="32BDC789" w:rsidR="00C85F38" w:rsidRPr="00A57B00" w:rsidRDefault="00C7719F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12,761</w:t>
            </w:r>
          </w:p>
        </w:tc>
        <w:tc>
          <w:tcPr>
            <w:tcW w:w="145" w:type="pct"/>
          </w:tcPr>
          <w:p w14:paraId="3361B237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5FEA7E5" w14:textId="6343CAAB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0A400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11</w:t>
            </w:r>
            <w:r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886</w:t>
            </w:r>
          </w:p>
        </w:tc>
        <w:tc>
          <w:tcPr>
            <w:tcW w:w="145" w:type="pct"/>
          </w:tcPr>
          <w:p w14:paraId="557BD3B5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A75A697" w14:textId="665C7399" w:rsidR="00C85F38" w:rsidRPr="00A57B00" w:rsidRDefault="000A79CC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301</w:t>
            </w:r>
          </w:p>
        </w:tc>
        <w:tc>
          <w:tcPr>
            <w:tcW w:w="143" w:type="pct"/>
          </w:tcPr>
          <w:p w14:paraId="5E84AE8B" w14:textId="77777777" w:rsidR="00C85F38" w:rsidRPr="00A57B00" w:rsidRDefault="00C85F38" w:rsidP="00C85F38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328F379" w14:textId="72DEE4A9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0A400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</w:t>
            </w: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99</w:t>
            </w:r>
          </w:p>
        </w:tc>
      </w:tr>
    </w:tbl>
    <w:p w14:paraId="0951B59E" w14:textId="2FA32DED" w:rsidR="00F94C6E" w:rsidRDefault="0086587E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A7D1A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410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266C701E" w14:textId="77777777" w:rsidR="003D3212" w:rsidRPr="00E20451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35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70"/>
        <w:gridCol w:w="990"/>
        <w:gridCol w:w="270"/>
        <w:gridCol w:w="720"/>
        <w:gridCol w:w="270"/>
        <w:gridCol w:w="1116"/>
        <w:gridCol w:w="270"/>
        <w:gridCol w:w="1143"/>
        <w:gridCol w:w="270"/>
        <w:gridCol w:w="1152"/>
      </w:tblGrid>
      <w:tr w:rsidR="005704E9" w:rsidRPr="00A57B00" w14:paraId="59048494" w14:textId="77777777" w:rsidTr="00133F9A">
        <w:tc>
          <w:tcPr>
            <w:tcW w:w="2880" w:type="dxa"/>
          </w:tcPr>
          <w:p w14:paraId="1EB1240D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82A13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D45125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8209DE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06E5FB6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96BBD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</w:tcPr>
          <w:p w14:paraId="0CC0BC4D" w14:textId="30C049BC" w:rsidR="005704E9" w:rsidRPr="00A57B00" w:rsidRDefault="005704E9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A57B00" w14:paraId="760E65AA" w14:textId="77777777" w:rsidTr="00133F9A">
        <w:trPr>
          <w:trHeight w:val="182"/>
        </w:trPr>
        <w:tc>
          <w:tcPr>
            <w:tcW w:w="2880" w:type="dxa"/>
          </w:tcPr>
          <w:p w14:paraId="1D5EFADC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5FDB8" w14:textId="77777777" w:rsidR="0051680A" w:rsidRPr="00A57B00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B5F5018" w14:textId="18275A59" w:rsidR="0051680A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97BAB" w14:textId="77777777" w:rsidR="0051680A" w:rsidRPr="00A57B00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  <w:tcBorders>
              <w:bottom w:val="single" w:sz="4" w:space="0" w:color="auto"/>
            </w:tcBorders>
          </w:tcPr>
          <w:p w14:paraId="5FCA7C46" w14:textId="02120654" w:rsidR="005704E9" w:rsidRPr="00A57B00" w:rsidRDefault="005704E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04E9" w:rsidRPr="00A57B00" w14:paraId="4ADB854B" w14:textId="77777777" w:rsidTr="00133F9A">
        <w:tc>
          <w:tcPr>
            <w:tcW w:w="2880" w:type="dxa"/>
          </w:tcPr>
          <w:p w14:paraId="215F1B9A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B7ABF" w14:textId="77777777" w:rsidR="00BF3CBA" w:rsidRPr="00A57B00" w:rsidRDefault="00BF3CBA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D5C8798" w14:textId="38C1C34D" w:rsidR="00E87763" w:rsidRPr="00E87763" w:rsidRDefault="00E87763" w:rsidP="000429A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83B54" w14:textId="77777777" w:rsidR="00BF3CBA" w:rsidRPr="00A57B00" w:rsidRDefault="00BF3CBA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2ABB3" w14:textId="5A0279D1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1DA2D" w14:textId="77777777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BDC9E" w14:textId="77777777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43C23EE1" w14:textId="77777777" w:rsidTr="00133F9A">
        <w:tc>
          <w:tcPr>
            <w:tcW w:w="2880" w:type="dxa"/>
          </w:tcPr>
          <w:p w14:paraId="62957DAA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FA5C2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91DE16" w14:textId="2B8B3278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B909B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58416A3" w14:textId="7C6E38EF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9FEEC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02C06C" w14:textId="2FEE70A8" w:rsidR="00C85F38" w:rsidRPr="00A57B00" w:rsidRDefault="007A5432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CA4A9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465AE6E" w14:textId="1FE14FB1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E16CE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1CBE6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71133BE7" w14:textId="77777777" w:rsidTr="00133F9A">
        <w:tc>
          <w:tcPr>
            <w:tcW w:w="2880" w:type="dxa"/>
          </w:tcPr>
          <w:p w14:paraId="0DF30B11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D20E0" w14:textId="777777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90" w:type="dxa"/>
            <w:shd w:val="clear" w:color="auto" w:fill="auto"/>
          </w:tcPr>
          <w:p w14:paraId="3348A935" w14:textId="4945EC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70" w:type="dxa"/>
            <w:shd w:val="clear" w:color="auto" w:fill="auto"/>
          </w:tcPr>
          <w:p w14:paraId="0F906FA0" w14:textId="777777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720" w:type="dxa"/>
            <w:shd w:val="clear" w:color="auto" w:fill="auto"/>
          </w:tcPr>
          <w:p w14:paraId="3FCDC901" w14:textId="161BF2FF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70" w:type="dxa"/>
          </w:tcPr>
          <w:p w14:paraId="720D208E" w14:textId="777777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FC5009" w14:textId="3261EEA6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974056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8BFFA1" w14:textId="6FE4E2A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DA9BE8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BD3A5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1F38E4EA" w14:textId="77777777" w:rsidTr="00133F9A">
        <w:trPr>
          <w:trHeight w:hRule="exact" w:val="432"/>
        </w:trPr>
        <w:tc>
          <w:tcPr>
            <w:tcW w:w="3150" w:type="dxa"/>
            <w:gridSpan w:val="2"/>
          </w:tcPr>
          <w:p w14:paraId="37236D7B" w14:textId="4EE01BA8" w:rsidR="00C85F38" w:rsidRDefault="00C85F38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 w:firstLine="10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128044B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FF4562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04CDDB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E750F5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ECAD49" w14:textId="2304FFAE" w:rsidR="00C85F38" w:rsidRPr="00A57B00" w:rsidRDefault="009C7FE2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850B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AC09592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5936E9E3" w14:textId="56BC26FA" w:rsidR="00C85F38" w:rsidRDefault="00C85F38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AB7A03A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8AA716" w14:textId="6ED01992" w:rsidR="00C85F38" w:rsidRPr="00A57B00" w:rsidRDefault="003F43EE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</w:tr>
      <w:tr w:rsidR="00C85F38" w:rsidRPr="00A57B00" w14:paraId="29FFD47C" w14:textId="77777777" w:rsidTr="00133F9A">
        <w:trPr>
          <w:trHeight w:hRule="exact" w:val="432"/>
        </w:trPr>
        <w:tc>
          <w:tcPr>
            <w:tcW w:w="2880" w:type="dxa"/>
          </w:tcPr>
          <w:p w14:paraId="3826FDA1" w14:textId="77777777" w:rsidR="00C85F38" w:rsidRPr="00A57B00" w:rsidRDefault="00C85F38" w:rsidP="00C85F38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1B58009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33979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EF2363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36F8512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74DE1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ADCD457" w14:textId="2EBB5DF7" w:rsidR="00C85F38" w:rsidRPr="00A57B00" w:rsidRDefault="00ED5CDA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50B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4CAF90E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9C153B2" w14:textId="77777777" w:rsidR="00C85F38" w:rsidRDefault="00C85F38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8B4A3B1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F8707A" w14:textId="619E7358" w:rsidR="00C85F38" w:rsidRPr="00A57B00" w:rsidRDefault="00593DB2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5CE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C85F38" w:rsidRPr="00A57B00" w14:paraId="1D2545DC" w14:textId="77777777" w:rsidTr="00133F9A">
        <w:trPr>
          <w:trHeight w:hRule="exact" w:val="432"/>
        </w:trPr>
        <w:tc>
          <w:tcPr>
            <w:tcW w:w="2880" w:type="dxa"/>
          </w:tcPr>
          <w:p w14:paraId="31568743" w14:textId="77777777" w:rsidR="00C85F38" w:rsidRPr="00A57B00" w:rsidRDefault="00C85F38" w:rsidP="00C85F38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C53CB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3E1540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329538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7F1ED2B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1774B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D088" w14:textId="05680363" w:rsidR="00C85F38" w:rsidRPr="00A57B00" w:rsidRDefault="00F138FF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560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B3FDE47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C3F20B6" w14:textId="23167D6D" w:rsidR="00C85F38" w:rsidRPr="00A57B00" w:rsidRDefault="00C85F38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CD6B492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FF55" w14:textId="5D8B27AF" w:rsidR="00C85F38" w:rsidRPr="00A57B00" w:rsidRDefault="00705A8D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</w:tr>
    </w:tbl>
    <w:p w14:paraId="46DE29AE" w14:textId="2FF84E14" w:rsidR="00074261" w:rsidRPr="00E20451" w:rsidRDefault="0007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E50F3E" w:rsidRPr="00A57B00" w14:paraId="7A028975" w14:textId="77777777" w:rsidTr="004A7D1A">
        <w:trPr>
          <w:trHeight w:hRule="exact" w:val="432"/>
        </w:trPr>
        <w:tc>
          <w:tcPr>
            <w:tcW w:w="5418" w:type="dxa"/>
          </w:tcPr>
          <w:p w14:paraId="226080F1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6B3F6495" w14:textId="6B737D1B" w:rsidR="00E50F3E" w:rsidRPr="00A57B00" w:rsidRDefault="00E50F3E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50F3E" w:rsidRPr="00A57B00" w14:paraId="62F0259D" w14:textId="77777777" w:rsidTr="004A7D1A">
        <w:trPr>
          <w:trHeight w:hRule="exact" w:val="432"/>
        </w:trPr>
        <w:tc>
          <w:tcPr>
            <w:tcW w:w="5418" w:type="dxa"/>
          </w:tcPr>
          <w:p w14:paraId="6CA6C5FA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50604BA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F3E" w:rsidRPr="00A57B00" w14:paraId="73E1ED04" w14:textId="77777777" w:rsidTr="004A7D1A">
        <w:trPr>
          <w:trHeight w:hRule="exact" w:val="432"/>
        </w:trPr>
        <w:tc>
          <w:tcPr>
            <w:tcW w:w="5418" w:type="dxa"/>
          </w:tcPr>
          <w:p w14:paraId="31DFF444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7AAB4AF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E29190" w14:textId="77777777" w:rsidR="00E50F3E" w:rsidRPr="00A57B00" w:rsidRDefault="00E50F3E" w:rsidP="00E50F3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220C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5F38" w:rsidRPr="00A57B00" w14:paraId="4D6FF1FA" w14:textId="77777777" w:rsidTr="004A7D1A">
        <w:trPr>
          <w:trHeight w:hRule="exact" w:val="432"/>
        </w:trPr>
        <w:tc>
          <w:tcPr>
            <w:tcW w:w="5418" w:type="dxa"/>
          </w:tcPr>
          <w:p w14:paraId="3D4E974F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0F780F" w14:textId="59E06969" w:rsidR="00C85F38" w:rsidRPr="00A57B00" w:rsidRDefault="00C6664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7DA06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072A7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3BB50A6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411E44B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484C6523" w14:textId="77777777" w:rsidTr="004A7D1A">
        <w:trPr>
          <w:trHeight w:hRule="exact" w:val="432"/>
        </w:trPr>
        <w:tc>
          <w:tcPr>
            <w:tcW w:w="5418" w:type="dxa"/>
          </w:tcPr>
          <w:p w14:paraId="5AA2F0C4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B6D17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94D5AF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67B9B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50CBC4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A5EB9B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344B090E" w14:textId="77777777" w:rsidTr="004A7D1A">
        <w:trPr>
          <w:trHeight w:hRule="exact" w:val="432"/>
        </w:trPr>
        <w:tc>
          <w:tcPr>
            <w:tcW w:w="5418" w:type="dxa"/>
          </w:tcPr>
          <w:p w14:paraId="35D0C2A9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C8AA28" w14:textId="109BACE4" w:rsidR="00C85F38" w:rsidRPr="00A57B00" w:rsidRDefault="0018323A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4956D" w14:textId="77777777" w:rsidR="00C85F38" w:rsidRPr="00A57B00" w:rsidRDefault="00C85F38" w:rsidP="00C85F38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548B9" w14:textId="77777777" w:rsidR="00C85F38" w:rsidRPr="00A57B00" w:rsidRDefault="00C85F38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7D397AD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ECA14" w14:textId="6D9D3901" w:rsidR="00C85F38" w:rsidRPr="00A57B00" w:rsidRDefault="001261A0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2,630</w:t>
            </w:r>
          </w:p>
        </w:tc>
      </w:tr>
      <w:tr w:rsidR="00C85F38" w:rsidRPr="00A57B00" w14:paraId="62649B48" w14:textId="77777777" w:rsidTr="004A7D1A">
        <w:trPr>
          <w:trHeight w:hRule="exact" w:val="432"/>
        </w:trPr>
        <w:tc>
          <w:tcPr>
            <w:tcW w:w="5418" w:type="dxa"/>
          </w:tcPr>
          <w:p w14:paraId="3DA722DF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1951C" w14:textId="3F4452F6" w:rsidR="00C85F38" w:rsidRPr="00A57B00" w:rsidRDefault="0018323A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233AF" w14:textId="77777777" w:rsidR="00C85F38" w:rsidRPr="00A57B00" w:rsidRDefault="00C85F38" w:rsidP="00C85F38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B57240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2ECEB81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36DB4" w14:textId="51C652F5" w:rsidR="00C85F38" w:rsidRPr="00A57B00" w:rsidRDefault="001261A0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2,630</w:t>
            </w:r>
          </w:p>
        </w:tc>
      </w:tr>
    </w:tbl>
    <w:p w14:paraId="26EE2D8D" w14:textId="77777777" w:rsidR="004A7D1A" w:rsidRPr="00840C5E" w:rsidRDefault="004A7D1A" w:rsidP="00A17C8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28"/>
          <w:szCs w:val="28"/>
        </w:rPr>
      </w:pPr>
    </w:p>
    <w:p w14:paraId="2322B543" w14:textId="28F70100" w:rsidR="00993DA9" w:rsidRPr="00993DA9" w:rsidRDefault="00A6212E" w:rsidP="00993DA9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0B6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85F38">
        <w:rPr>
          <w:rFonts w:ascii="Angsana New" w:hAnsi="Angsana New" w:cs="Angsana New"/>
          <w:sz w:val="30"/>
          <w:szCs w:val="30"/>
        </w:rPr>
        <w:t xml:space="preserve">30 </w:t>
      </w:r>
      <w:r w:rsidR="00C85F3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AB3137">
        <w:rPr>
          <w:rFonts w:ascii="Angsana New" w:hAnsi="Angsana New" w:cs="Angsana New"/>
          <w:sz w:val="30"/>
          <w:szCs w:val="30"/>
        </w:rPr>
        <w:t>2564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AA2E4D" w:rsidRPr="00870B69">
        <w:rPr>
          <w:rFonts w:ascii="Angsana New" w:hAnsi="Angsana New" w:cs="Angsana New" w:hint="cs"/>
          <w:sz w:val="30"/>
          <w:szCs w:val="30"/>
          <w:cs/>
        </w:rPr>
        <w:t>ดังกล่าวมีอัตราดอกเบี้ยร้อยละ</w:t>
      </w:r>
      <w:r w:rsidR="00AA2E4D"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0A257D" w:rsidRPr="000A257D">
        <w:rPr>
          <w:rFonts w:ascii="Angsana New" w:hAnsi="Angsana New" w:cs="Angsana New"/>
          <w:sz w:val="30"/>
          <w:szCs w:val="30"/>
        </w:rPr>
        <w:t>4.00</w:t>
      </w:r>
      <w:r w:rsidR="00AA2E4D" w:rsidRPr="000A257D">
        <w:rPr>
          <w:rFonts w:ascii="Angsana New" w:hAnsi="Angsana New" w:cs="Angsana New"/>
          <w:sz w:val="30"/>
          <w:szCs w:val="30"/>
          <w:cs/>
        </w:rPr>
        <w:t xml:space="preserve"> </w:t>
      </w:r>
      <w:r w:rsidR="00A600AD" w:rsidRPr="000A257D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0A257D">
        <w:rPr>
          <w:rFonts w:ascii="Angsana New" w:hAnsi="Angsana New" w:cs="Angsana New"/>
          <w:sz w:val="30"/>
          <w:szCs w:val="30"/>
        </w:rPr>
        <w:t>5.00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12908">
        <w:rPr>
          <w:rFonts w:ascii="Angsana New" w:hAnsi="Angsana New" w:cs="Angsana New"/>
          <w:i/>
          <w:iCs/>
          <w:sz w:val="30"/>
          <w:szCs w:val="30"/>
        </w:rPr>
        <w:t>31</w:t>
      </w:r>
      <w:r w:rsidR="00E12CA0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12CA0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12908">
        <w:rPr>
          <w:rFonts w:ascii="Angsana New" w:hAnsi="Angsana New" w:cs="Angsana New"/>
          <w:i/>
          <w:iCs/>
          <w:sz w:val="30"/>
          <w:szCs w:val="30"/>
        </w:rPr>
        <w:t>2563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: ร้อยละ </w:t>
      </w:r>
      <w:r w:rsidR="00112908">
        <w:rPr>
          <w:rFonts w:ascii="Angsana New" w:hAnsi="Angsana New" w:cs="Angsana New"/>
          <w:i/>
          <w:iCs/>
          <w:sz w:val="30"/>
          <w:szCs w:val="30"/>
        </w:rPr>
        <w:t>3.52</w:t>
      </w:r>
      <w:r w:rsidR="00AA2E4D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04B98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112908">
        <w:rPr>
          <w:rFonts w:ascii="Angsana New" w:hAnsi="Angsana New" w:cs="Angsana New"/>
          <w:i/>
          <w:iCs/>
          <w:sz w:val="30"/>
          <w:szCs w:val="30"/>
        </w:rPr>
        <w:t xml:space="preserve"> 6.50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ต่อปี)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FB5AC9A" w14:textId="77777777" w:rsidR="008F1F17" w:rsidRPr="00E20451" w:rsidRDefault="008F1F17" w:rsidP="007027E7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26"/>
          <w:szCs w:val="26"/>
        </w:rPr>
      </w:pPr>
    </w:p>
    <w:p w14:paraId="6F3CCD18" w14:textId="420F65DA" w:rsidR="00182D1B" w:rsidRPr="00A57B00" w:rsidRDefault="0086587E" w:rsidP="00FA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105CF0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77777777" w:rsidR="00182D1B" w:rsidRPr="00E20451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182D1B" w:rsidRPr="00A57B00" w14:paraId="6162812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47B3A9C9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856FB1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41AB3D0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F711C9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82D1B" w:rsidRPr="00A57B00" w14:paraId="5437BE6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1B01AD48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A615D27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3F6B4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003288F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91D" w:rsidRPr="00A57B00" w14:paraId="2BD02C2B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7990680E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3F4DDD8" w14:textId="6D71CB26" w:rsidR="0069091D" w:rsidRPr="00A57B00" w:rsidRDefault="0069091D" w:rsidP="006909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3EF6B94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FEEAE1" w14:textId="2D2ABCF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5729C" w14:textId="77777777" w:rsidR="0069091D" w:rsidRPr="00A57B00" w:rsidRDefault="0069091D" w:rsidP="0069091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8A9F58" w14:textId="701E6815" w:rsidR="0069091D" w:rsidRPr="00A57B00" w:rsidRDefault="0069091D" w:rsidP="006909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B0FB030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E6E446" w14:textId="278D7890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091D" w:rsidRPr="00A57B00" w14:paraId="05DA136F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6C3B462F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9006DBD" w14:textId="6E797EB2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5" w:type="pct"/>
          </w:tcPr>
          <w:p w14:paraId="607EBE74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5D5D53" w14:textId="1F6DF2D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45" w:type="pct"/>
          </w:tcPr>
          <w:p w14:paraId="0DD23CA8" w14:textId="77777777" w:rsidR="0069091D" w:rsidRPr="00A57B00" w:rsidRDefault="0069091D" w:rsidP="0069091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6DA41D" w14:textId="28C8A7BE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3" w:type="pct"/>
          </w:tcPr>
          <w:p w14:paraId="6A3DD761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17CA530" w14:textId="34D7DC4C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69091D" w:rsidRPr="00A57B00" w14:paraId="653F723B" w14:textId="77777777" w:rsidTr="00182D1B">
        <w:trPr>
          <w:trHeight w:hRule="exact" w:val="361"/>
        </w:trPr>
        <w:tc>
          <w:tcPr>
            <w:tcW w:w="2322" w:type="pct"/>
          </w:tcPr>
          <w:p w14:paraId="10466F3A" w14:textId="77777777" w:rsidR="0069091D" w:rsidRPr="00A57B00" w:rsidRDefault="0069091D" w:rsidP="0069091D">
            <w:pPr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925C88D" w14:textId="57627FA1" w:rsidR="0069091D" w:rsidRPr="00A57B00" w:rsidRDefault="00311774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8BCA2D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D7EB0D" w14:textId="465E17C9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612F3B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5DDEA5" w14:textId="5FB65622" w:rsidR="0069091D" w:rsidRPr="00A57B00" w:rsidRDefault="000A3BAC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18</w:t>
            </w:r>
          </w:p>
        </w:tc>
        <w:tc>
          <w:tcPr>
            <w:tcW w:w="143" w:type="pct"/>
          </w:tcPr>
          <w:p w14:paraId="3B3355A8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3B69CF38" w14:textId="2623AC66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4</w:t>
            </w:r>
            <w:r w:rsidRPr="000A400A">
              <w:rPr>
                <w:rFonts w:asciiTheme="majorBidi" w:hAnsiTheme="majorBidi"/>
                <w:position w:val="6"/>
                <w:sz w:val="30"/>
                <w:szCs w:val="30"/>
              </w:rPr>
              <w:t>2</w:t>
            </w:r>
          </w:p>
        </w:tc>
      </w:tr>
      <w:tr w:rsidR="0069091D" w:rsidRPr="00A57B00" w14:paraId="7A092793" w14:textId="77777777" w:rsidTr="00182D1B">
        <w:trPr>
          <w:trHeight w:hRule="exact" w:val="361"/>
        </w:trPr>
        <w:tc>
          <w:tcPr>
            <w:tcW w:w="2322" w:type="pct"/>
          </w:tcPr>
          <w:p w14:paraId="4E0E27EF" w14:textId="1BF54A58" w:rsidR="0069091D" w:rsidRPr="00A57B00" w:rsidRDefault="0069091D" w:rsidP="0069091D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</w:tcPr>
          <w:p w14:paraId="101EE840" w14:textId="4171BBBA" w:rsidR="0069091D" w:rsidRPr="00A57B00" w:rsidRDefault="009E3B24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572</w:t>
            </w:r>
          </w:p>
        </w:tc>
        <w:tc>
          <w:tcPr>
            <w:tcW w:w="145" w:type="pct"/>
          </w:tcPr>
          <w:p w14:paraId="0CC08C5C" w14:textId="77777777" w:rsidR="0069091D" w:rsidRPr="00A57B00" w:rsidRDefault="0069091D" w:rsidP="0069091D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D5663C" w14:textId="22C34506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553</w:t>
            </w:r>
          </w:p>
        </w:tc>
        <w:tc>
          <w:tcPr>
            <w:tcW w:w="145" w:type="pct"/>
          </w:tcPr>
          <w:p w14:paraId="02BFEA36" w14:textId="77777777" w:rsidR="0069091D" w:rsidRPr="00A57B00" w:rsidRDefault="0069091D" w:rsidP="0069091D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88C800" w14:textId="71132E8A" w:rsidR="0069091D" w:rsidRPr="00A57B00" w:rsidRDefault="000A3BAC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6D6C2F" w14:textId="77777777" w:rsidR="0069091D" w:rsidRPr="00A57B00" w:rsidRDefault="0069091D" w:rsidP="0069091D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1DC4329" w14:textId="419981E6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9091D" w:rsidRPr="00A57B00" w14:paraId="227FE33C" w14:textId="77777777" w:rsidTr="00182D1B">
        <w:trPr>
          <w:trHeight w:hRule="exact" w:val="361"/>
        </w:trPr>
        <w:tc>
          <w:tcPr>
            <w:tcW w:w="2322" w:type="pct"/>
          </w:tcPr>
          <w:p w14:paraId="4C402EA3" w14:textId="77777777" w:rsidR="0069091D" w:rsidRPr="00A57B00" w:rsidRDefault="0069091D" w:rsidP="0069091D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549F3E9" w14:textId="1CA7DDD1" w:rsidR="0069091D" w:rsidRPr="00A57B00" w:rsidRDefault="009E3B24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2,832</w:t>
            </w:r>
          </w:p>
        </w:tc>
        <w:tc>
          <w:tcPr>
            <w:tcW w:w="145" w:type="pct"/>
          </w:tcPr>
          <w:p w14:paraId="111F238A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A31C34" w14:textId="383BCA33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/>
                <w:position w:val="6"/>
                <w:sz w:val="30"/>
                <w:szCs w:val="30"/>
              </w:rPr>
              <w:t>0</w:t>
            </w: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14:paraId="767DE422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5E642" w14:textId="56668B6E" w:rsidR="0069091D" w:rsidRPr="00A57B00" w:rsidRDefault="006C6A3F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15C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23</w:t>
            </w:r>
            <w:r w:rsidR="003F5C88" w:rsidRPr="00215C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57F6032" w14:textId="77777777" w:rsidR="0069091D" w:rsidRPr="00A57B00" w:rsidRDefault="0069091D" w:rsidP="0069091D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29A3F6B" w14:textId="39191AEA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0A400A">
              <w:rPr>
                <w:rFonts w:asciiTheme="majorBidi" w:hAnsiTheme="majorBidi"/>
                <w:position w:val="6"/>
                <w:sz w:val="30"/>
                <w:szCs w:val="30"/>
              </w:rPr>
              <w:t>2</w:t>
            </w: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64</w:t>
            </w:r>
          </w:p>
        </w:tc>
      </w:tr>
      <w:tr w:rsidR="0069091D" w:rsidRPr="00A57B00" w14:paraId="79DD87A6" w14:textId="77777777" w:rsidTr="00182D1B">
        <w:trPr>
          <w:trHeight w:hRule="exact" w:val="361"/>
        </w:trPr>
        <w:tc>
          <w:tcPr>
            <w:tcW w:w="2322" w:type="pct"/>
          </w:tcPr>
          <w:p w14:paraId="1F3D35E9" w14:textId="77777777" w:rsidR="0069091D" w:rsidRPr="00A57B00" w:rsidRDefault="0069091D" w:rsidP="0069091D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A49FF91" w14:textId="3E7D44CD" w:rsidR="0069091D" w:rsidRPr="00A57B00" w:rsidRDefault="009E3B24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3,404</w:t>
            </w:r>
          </w:p>
        </w:tc>
        <w:tc>
          <w:tcPr>
            <w:tcW w:w="145" w:type="pct"/>
          </w:tcPr>
          <w:p w14:paraId="53DE21EF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C8B9E0" w14:textId="68C8EA41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01</w:t>
            </w:r>
          </w:p>
        </w:tc>
        <w:tc>
          <w:tcPr>
            <w:tcW w:w="145" w:type="pct"/>
          </w:tcPr>
          <w:p w14:paraId="2E8F7701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D536C8" w14:textId="52EEB77C" w:rsidR="0069091D" w:rsidRPr="00A57B00" w:rsidRDefault="004A3FDC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255</w:t>
            </w:r>
          </w:p>
        </w:tc>
        <w:tc>
          <w:tcPr>
            <w:tcW w:w="143" w:type="pct"/>
          </w:tcPr>
          <w:p w14:paraId="1EA37332" w14:textId="77777777" w:rsidR="0069091D" w:rsidRPr="00A57B00" w:rsidRDefault="0069091D" w:rsidP="0069091D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870526" w14:textId="132A4BFE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0</w:t>
            </w: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6</w:t>
            </w:r>
          </w:p>
        </w:tc>
      </w:tr>
    </w:tbl>
    <w:p w14:paraId="28ACC8DB" w14:textId="54C53BA7" w:rsidR="007C743A" w:rsidRPr="00165864" w:rsidRDefault="0086587E" w:rsidP="00D2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9" w:hanging="54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lastRenderedPageBreak/>
        <w:t>3</w:t>
      </w:r>
      <w:r w:rsidR="0080549B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EB7616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3</w:t>
      </w:r>
      <w:r w:rsidR="00FA4924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80549B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ค่าตอบแทนผู้บริหารที่สำคัญ</w:t>
      </w:r>
    </w:p>
    <w:p w14:paraId="07A24444" w14:textId="77777777" w:rsidR="007C743A" w:rsidRPr="00165864" w:rsidRDefault="007C743A" w:rsidP="000429A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7219BD9" w14:textId="77777777" w:rsidR="001D21FC" w:rsidRPr="00165864" w:rsidRDefault="009807EE" w:rsidP="00D2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9" w:right="-477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586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ค่าตอบแทน</w:t>
      </w:r>
      <w:r w:rsidRPr="001658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ผู้บริหารที่สำคัญประกอบด้วย</w:t>
      </w:r>
    </w:p>
    <w:p w14:paraId="5F64C80B" w14:textId="12341170" w:rsidR="00BC6D6D" w:rsidRPr="00165864" w:rsidRDefault="00BC6D6D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8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419"/>
        <w:gridCol w:w="999"/>
        <w:gridCol w:w="270"/>
        <w:gridCol w:w="1071"/>
        <w:gridCol w:w="270"/>
        <w:gridCol w:w="1080"/>
        <w:gridCol w:w="270"/>
        <w:gridCol w:w="1009"/>
      </w:tblGrid>
      <w:tr w:rsidR="00165864" w:rsidRPr="000E42DF" w14:paraId="3D46445B" w14:textId="77777777" w:rsidTr="00583574">
        <w:trPr>
          <w:trHeight w:hRule="exact" w:val="360"/>
        </w:trPr>
        <w:tc>
          <w:tcPr>
            <w:tcW w:w="4419" w:type="dxa"/>
          </w:tcPr>
          <w:p w14:paraId="1E2BD8C8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3283179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EA702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hideMark/>
          </w:tcPr>
          <w:p w14:paraId="4F59A61B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65864" w:rsidRPr="000E42DF" w14:paraId="772FF5D1" w14:textId="77777777" w:rsidTr="00583574">
        <w:trPr>
          <w:trHeight w:hRule="exact" w:val="360"/>
        </w:trPr>
        <w:tc>
          <w:tcPr>
            <w:tcW w:w="4419" w:type="dxa"/>
          </w:tcPr>
          <w:p w14:paraId="4BB93C23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4E5D5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31CB10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47DE83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864" w:rsidRPr="000E42DF" w14:paraId="447BFE62" w14:textId="77777777" w:rsidTr="00583574">
        <w:trPr>
          <w:trHeight w:hRule="exact" w:val="360"/>
        </w:trPr>
        <w:tc>
          <w:tcPr>
            <w:tcW w:w="4419" w:type="dxa"/>
          </w:tcPr>
          <w:p w14:paraId="05F655E8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A5CF4" w14:textId="3666C9CC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DCD4E7" w14:textId="77777777" w:rsidR="00165864" w:rsidRPr="000E42DF" w:rsidRDefault="00165864" w:rsidP="007F0107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0A113" w14:textId="7DDD29F4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9012D2" w14:textId="77777777" w:rsidR="00165864" w:rsidRPr="000E42DF" w:rsidRDefault="00165864" w:rsidP="007F0107">
            <w:pPr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ECF9E" w14:textId="266FD3B0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DFA542" w14:textId="77777777" w:rsidR="00165864" w:rsidRPr="000E42DF" w:rsidRDefault="00165864" w:rsidP="007F0107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D3AC0C" w14:textId="368B32B7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65864" w:rsidRPr="000E42DF" w14:paraId="63A749AA" w14:textId="77777777" w:rsidTr="00583574">
        <w:trPr>
          <w:trHeight w:hRule="exact" w:val="389"/>
        </w:trPr>
        <w:tc>
          <w:tcPr>
            <w:tcW w:w="4419" w:type="dxa"/>
            <w:hideMark/>
          </w:tcPr>
          <w:p w14:paraId="36D356D9" w14:textId="77777777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9" w:type="dxa"/>
          </w:tcPr>
          <w:p w14:paraId="64B795B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6F02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69141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881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2DC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801F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6FDF46A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65864" w:rsidRPr="000E42DF" w14:paraId="69AC69BA" w14:textId="77777777" w:rsidTr="00583574">
        <w:trPr>
          <w:trHeight w:hRule="exact" w:val="360"/>
        </w:trPr>
        <w:tc>
          <w:tcPr>
            <w:tcW w:w="4419" w:type="dxa"/>
            <w:hideMark/>
          </w:tcPr>
          <w:p w14:paraId="23C1F17A" w14:textId="77777777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62598C51" w14:textId="78C40280" w:rsidR="00165864" w:rsidRPr="000E42DF" w:rsidRDefault="006058B1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2068E5B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734101E7" w14:textId="194E10C2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1FF3011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E9BAA" w14:textId="0173507E" w:rsidR="00165864" w:rsidRPr="000E42DF" w:rsidRDefault="004608A6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3C26925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hideMark/>
          </w:tcPr>
          <w:p w14:paraId="2EC8D552" w14:textId="28EF808A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</w:tr>
      <w:tr w:rsidR="00165864" w:rsidRPr="000E42DF" w14:paraId="599F39E3" w14:textId="77777777" w:rsidTr="00583574">
        <w:trPr>
          <w:trHeight w:hRule="exact" w:val="360"/>
        </w:trPr>
        <w:tc>
          <w:tcPr>
            <w:tcW w:w="4419" w:type="dxa"/>
            <w:hideMark/>
          </w:tcPr>
          <w:p w14:paraId="1660F497" w14:textId="77777777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20940D8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821F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09B57A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F26A4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A548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49AF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5DC9078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64" w:rsidRPr="000E42DF" w14:paraId="127791AA" w14:textId="77777777" w:rsidTr="00583574">
        <w:trPr>
          <w:trHeight w:hRule="exact" w:val="360"/>
        </w:trPr>
        <w:tc>
          <w:tcPr>
            <w:tcW w:w="4419" w:type="dxa"/>
            <w:hideMark/>
          </w:tcPr>
          <w:p w14:paraId="4C7CA1B1" w14:textId="77777777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6453D02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6361F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37330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7A3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3CA40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2E884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25F060B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64" w:rsidRPr="000E42DF" w14:paraId="196F52CF" w14:textId="77777777" w:rsidTr="00583574">
        <w:trPr>
          <w:trHeight w:hRule="exact" w:val="360"/>
        </w:trPr>
        <w:tc>
          <w:tcPr>
            <w:tcW w:w="4419" w:type="dxa"/>
            <w:hideMark/>
          </w:tcPr>
          <w:p w14:paraId="101BED0C" w14:textId="77777777" w:rsidR="00165864" w:rsidRPr="000E42DF" w:rsidRDefault="00165864" w:rsidP="00165864">
            <w:pPr>
              <w:tabs>
                <w:tab w:val="left" w:pos="1152"/>
              </w:tabs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1A619803" w14:textId="3E9C656C" w:rsidR="00165864" w:rsidRPr="000E42DF" w:rsidRDefault="00F4615D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7EA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4945" w:rsidRPr="00267EA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117CD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12EEFE1A" w14:textId="1BFE8B98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596F58C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6EE5A" w14:textId="7A29C47A" w:rsidR="00165864" w:rsidRPr="000E42DF" w:rsidRDefault="00437BD5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438D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02BB2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hideMark/>
          </w:tcPr>
          <w:p w14:paraId="30D29372" w14:textId="664069C4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65864" w:rsidRPr="000E42DF" w14:paraId="21BE4C8C" w14:textId="77777777" w:rsidTr="00583574">
        <w:trPr>
          <w:trHeight w:hRule="exact" w:val="360"/>
        </w:trPr>
        <w:tc>
          <w:tcPr>
            <w:tcW w:w="4419" w:type="dxa"/>
            <w:hideMark/>
          </w:tcPr>
          <w:p w14:paraId="5EC8933C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53BF0" w14:textId="4D23022D" w:rsidR="00165864" w:rsidRPr="000E42DF" w:rsidRDefault="006F41E3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7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774945" w:rsidRPr="00267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5C99498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A72DC9" w14:textId="56D7BC63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4B94857C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BD7E" w14:textId="079B455D" w:rsidR="00165864" w:rsidRPr="000E42DF" w:rsidRDefault="004608A6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8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885532" w:rsidRPr="008438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5F3D46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BE909A" w14:textId="6C1210BC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</w:p>
        </w:tc>
      </w:tr>
      <w:tr w:rsidR="00165864" w:rsidRPr="000E42DF" w14:paraId="6CD5207F" w14:textId="77777777" w:rsidTr="00583574">
        <w:trPr>
          <w:trHeight w:hRule="exact" w:val="144"/>
        </w:trPr>
        <w:tc>
          <w:tcPr>
            <w:tcW w:w="4419" w:type="dxa"/>
          </w:tcPr>
          <w:p w14:paraId="1C8B6037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9" w:type="dxa"/>
          </w:tcPr>
          <w:p w14:paraId="29F6F12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8E307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6E65A7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2A40A9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F4AC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423F6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24445748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5864" w:rsidRPr="000E42DF" w14:paraId="7378169E" w14:textId="77777777" w:rsidTr="00583574">
        <w:tc>
          <w:tcPr>
            <w:tcW w:w="4419" w:type="dxa"/>
            <w:hideMark/>
          </w:tcPr>
          <w:p w14:paraId="474CA2F2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999" w:type="dxa"/>
          </w:tcPr>
          <w:p w14:paraId="6213ECA9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B0BE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B5589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47C5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B7A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9608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5458F33C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5864" w:rsidRPr="000E42DF" w14:paraId="4D0BFF8F" w14:textId="77777777" w:rsidTr="00583574">
        <w:tc>
          <w:tcPr>
            <w:tcW w:w="4419" w:type="dxa"/>
          </w:tcPr>
          <w:p w14:paraId="610892B9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20F1AFA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B86F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54C2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85F3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8DCE0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E63C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19A7950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5864" w:rsidRPr="000E42DF" w14:paraId="047BC99C" w14:textId="77777777" w:rsidTr="00583574">
        <w:tc>
          <w:tcPr>
            <w:tcW w:w="4419" w:type="dxa"/>
            <w:hideMark/>
          </w:tcPr>
          <w:p w14:paraId="6057F3A1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 xml:space="preserve">  ผลประโยชน์พนักงาน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49CC" w14:textId="788504EA" w:rsidR="00165864" w:rsidRPr="000E42DF" w:rsidRDefault="00605D0E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565DD69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D9978" w14:textId="4C4E3DE2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63F5892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80F9" w14:textId="7BD91218" w:rsidR="00165864" w:rsidRPr="000E42DF" w:rsidRDefault="004608A6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31AFA83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47AE7" w14:textId="3145FE2B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165864" w:rsidRPr="000E42DF" w14:paraId="4C1A46D2" w14:textId="77777777" w:rsidTr="00583574">
        <w:tc>
          <w:tcPr>
            <w:tcW w:w="4419" w:type="dxa"/>
            <w:hideMark/>
          </w:tcPr>
          <w:p w14:paraId="1BF22969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B5C6A" w14:textId="2E32AEF5" w:rsidR="00165864" w:rsidRPr="000E42DF" w:rsidRDefault="00605D0E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7E851BFB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8F6557" w14:textId="1A208B58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3F2FAFD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ABBC1" w14:textId="5155EDF3" w:rsidR="00165864" w:rsidRPr="000E42DF" w:rsidRDefault="004608A6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3681A85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24DC0B" w14:textId="2AA3A5B9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</w:p>
        </w:tc>
      </w:tr>
    </w:tbl>
    <w:p w14:paraId="728ABDED" w14:textId="65FA620F" w:rsidR="00FB6665" w:rsidRDefault="00FB6665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468D2B69" w:rsidR="0080549B" w:rsidRPr="00A57B00" w:rsidRDefault="0086587E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F63602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76659B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2C21F1" w14:textId="2884B6D3" w:rsidR="00C65DB3" w:rsidRPr="00A57B00" w:rsidRDefault="0080549B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ind w:left="810" w:right="-477" w:firstLine="198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</w:t>
      </w:r>
      <w:r w:rsidR="00A04549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ที่เกี่ยวข้องกัน ณ วันที่ </w:t>
      </w:r>
      <w:r w:rsidR="00C6664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6586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65864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2E08E3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8045A4" w:rsidRPr="00A57B00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27433E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C6664D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E00098" w:rsidRPr="000A400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F6CEC" w:rsidRPr="00A57B00">
        <w:rPr>
          <w:rFonts w:asciiTheme="majorBidi" w:hAnsiTheme="majorBidi" w:cstheme="majorBidi"/>
          <w:spacing w:val="-2"/>
          <w:sz w:val="30"/>
          <w:szCs w:val="30"/>
          <w:cs/>
        </w:rPr>
        <w:t>6</w:t>
      </w:r>
      <w:r w:rsidR="0027433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569B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9FADC71" w14:textId="3EFCD201" w:rsidR="00936551" w:rsidRDefault="00936551" w:rsidP="00A072DB">
      <w:pPr>
        <w:tabs>
          <w:tab w:val="left" w:pos="540"/>
          <w:tab w:val="left" w:pos="1008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C34FCD" w14:textId="52B80108" w:rsidR="0080549B" w:rsidRPr="00A57B00" w:rsidRDefault="0080549B" w:rsidP="00A072DB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77777777" w:rsidR="00075854" w:rsidRPr="0076659B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18"/>
        <w:gridCol w:w="270"/>
        <w:gridCol w:w="1080"/>
        <w:gridCol w:w="270"/>
        <w:gridCol w:w="990"/>
        <w:gridCol w:w="270"/>
        <w:gridCol w:w="1034"/>
      </w:tblGrid>
      <w:tr w:rsidR="0080549B" w:rsidRPr="00A57B00" w14:paraId="3C18417A" w14:textId="77777777" w:rsidTr="00ED477F">
        <w:trPr>
          <w:trHeight w:hRule="exact" w:val="374"/>
        </w:trPr>
        <w:tc>
          <w:tcPr>
            <w:tcW w:w="4392" w:type="dxa"/>
          </w:tcPr>
          <w:p w14:paraId="6B338C00" w14:textId="77777777" w:rsidR="0080549B" w:rsidRPr="006B0A65" w:rsidRDefault="0080549B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338ED5E9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381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vAlign w:val="center"/>
          </w:tcPr>
          <w:p w14:paraId="6945F6C1" w14:textId="77777777" w:rsidR="0080549B" w:rsidRPr="006B0A65" w:rsidRDefault="0080549B" w:rsidP="00BC3396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A57B00" w14:paraId="0B576709" w14:textId="77777777" w:rsidTr="00ED477F">
        <w:trPr>
          <w:trHeight w:hRule="exact" w:val="374"/>
        </w:trPr>
        <w:tc>
          <w:tcPr>
            <w:tcW w:w="4392" w:type="dxa"/>
          </w:tcPr>
          <w:p w14:paraId="0994A65D" w14:textId="77777777" w:rsidR="0080549B" w:rsidRPr="006B0A65" w:rsidRDefault="0080549B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26BEE460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BFF42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728C4C48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864" w:rsidRPr="00A57B00" w14:paraId="06401FE1" w14:textId="77777777" w:rsidTr="00ED477F">
        <w:trPr>
          <w:trHeight w:hRule="exact" w:val="407"/>
        </w:trPr>
        <w:tc>
          <w:tcPr>
            <w:tcW w:w="4392" w:type="dxa"/>
          </w:tcPr>
          <w:p w14:paraId="331887EE" w14:textId="77777777" w:rsidR="00165864" w:rsidRPr="006B0A65" w:rsidRDefault="00165864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4F239020" w14:textId="397157EF" w:rsidR="00165864" w:rsidRPr="006B0A65" w:rsidRDefault="00C6664D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65864"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5864" w:rsidRPr="006B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25CED39" w14:textId="77777777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7620" w14:textId="66BBBF56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A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691A257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D889F" w14:textId="01920D4A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B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E3F0B43" w14:textId="77777777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39FD876" w14:textId="77777777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A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5864" w:rsidRPr="00A57B00" w14:paraId="5D7D6AE6" w14:textId="77777777" w:rsidTr="00ED477F">
        <w:trPr>
          <w:trHeight w:hRule="exact" w:val="407"/>
        </w:trPr>
        <w:tc>
          <w:tcPr>
            <w:tcW w:w="4392" w:type="dxa"/>
          </w:tcPr>
          <w:p w14:paraId="6513BBA0" w14:textId="77777777" w:rsidR="00165864" w:rsidRPr="006B0A65" w:rsidRDefault="00165864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11CE81" w14:textId="478CCA9D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32BFB7C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BAEF9" w14:textId="33EFCA6D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3D5441A7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676A2C" w14:textId="4C5BE6EA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E611743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DC65A28" w14:textId="006C2151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165864" w:rsidRPr="00A57B00" w14:paraId="5F2EBF8E" w14:textId="77777777" w:rsidTr="00ED477F">
        <w:trPr>
          <w:trHeight w:hRule="exact" w:val="374"/>
        </w:trPr>
        <w:tc>
          <w:tcPr>
            <w:tcW w:w="4392" w:type="dxa"/>
          </w:tcPr>
          <w:p w14:paraId="2F7AE680" w14:textId="77777777" w:rsidR="00165864" w:rsidRPr="006B0A65" w:rsidRDefault="00165864" w:rsidP="00793002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right="-43" w:firstLine="350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B0A65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สัญญาที่ยังไม่ได้รับรู้ </w:t>
            </w:r>
          </w:p>
        </w:tc>
        <w:tc>
          <w:tcPr>
            <w:tcW w:w="1018" w:type="dxa"/>
          </w:tcPr>
          <w:p w14:paraId="18E99A63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924B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D2846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0E3F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27ACC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E451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6ECA2D0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FDC" w:rsidRPr="00A57B00" w14:paraId="0DB96C20" w14:textId="77777777" w:rsidTr="00ED477F">
        <w:trPr>
          <w:trHeight w:hRule="exact" w:val="374"/>
        </w:trPr>
        <w:tc>
          <w:tcPr>
            <w:tcW w:w="4392" w:type="dxa"/>
          </w:tcPr>
          <w:p w14:paraId="1F779B0E" w14:textId="041A36D5" w:rsidR="004A3FDC" w:rsidRPr="006B0A65" w:rsidRDefault="004A3FDC" w:rsidP="004A3FDC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right="-43" w:firstLine="364"/>
              <w:jc w:val="both"/>
              <w:rPr>
                <w:rFonts w:asciiTheme="majorBidi" w:hAnsiTheme="majorBidi" w:cstheme="majorBidi"/>
                <w:lang w:val="en-US"/>
              </w:rPr>
            </w:pPr>
            <w:r w:rsidRPr="006B0A65">
              <w:rPr>
                <w:rFonts w:asciiTheme="majorBidi" w:hAnsiTheme="majorBidi" w:cstheme="majorBidi"/>
                <w:cs/>
                <w:lang w:val="en-US"/>
              </w:rPr>
              <w:t>ส่วนใหญ่เป็นสัญญาก่อสร้างอาคารและ</w:t>
            </w:r>
            <w:r w:rsidRPr="006B0A65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4A843436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EA70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96F6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D5820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A87BC" w14:textId="77777777" w:rsidR="004A3FDC" w:rsidRPr="006B0A65" w:rsidRDefault="004A3FDC" w:rsidP="004A3FDC">
            <w:pPr>
              <w:tabs>
                <w:tab w:val="decimal" w:pos="864"/>
              </w:tabs>
              <w:ind w:left="3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61568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76E01603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FDC" w:rsidRPr="00A57B00" w14:paraId="423ABE65" w14:textId="77777777" w:rsidTr="00ED477F">
        <w:trPr>
          <w:trHeight w:hRule="exact" w:val="374"/>
        </w:trPr>
        <w:tc>
          <w:tcPr>
            <w:tcW w:w="4392" w:type="dxa"/>
          </w:tcPr>
          <w:p w14:paraId="1CA58F21" w14:textId="3C1A57D4" w:rsidR="004A3FDC" w:rsidRPr="006B0A65" w:rsidRDefault="004A3FDC" w:rsidP="004A3FDC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left="499" w:right="-43" w:hanging="8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A65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6B0A65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</w:tcPr>
          <w:p w14:paraId="16709B50" w14:textId="6D4D98E1" w:rsidR="004A3FDC" w:rsidRPr="006B0A65" w:rsidRDefault="00237C9B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14:paraId="790319FC" w14:textId="77777777" w:rsidR="004A3FDC" w:rsidRPr="006B0A65" w:rsidRDefault="004A3FDC" w:rsidP="004A3FDC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08D528" w14:textId="56DD3451" w:rsidR="004A3FDC" w:rsidRPr="006B0A65" w:rsidRDefault="004A3FDC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E615B4" w14:textId="77777777" w:rsidR="004A3FDC" w:rsidRPr="006B0A65" w:rsidRDefault="004A3FDC" w:rsidP="004A3FDC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DB80BE" w14:textId="3DD15F5C" w:rsidR="004A3FDC" w:rsidRPr="006B0A65" w:rsidRDefault="001276F4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E6D7A8" w14:textId="77777777" w:rsidR="004A3FDC" w:rsidRPr="006B0A65" w:rsidRDefault="004A3FDC" w:rsidP="004A3FDC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2AEC31AF" w14:textId="7F2CFB43" w:rsidR="004A3FDC" w:rsidRPr="006B0A65" w:rsidRDefault="004A3FDC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968723C" w14:textId="2F524CBB" w:rsidR="002D772D" w:rsidRDefault="002D772D" w:rsidP="000476DF">
      <w:pPr>
        <w:tabs>
          <w:tab w:val="left" w:pos="540"/>
          <w:tab w:val="left" w:pos="1080"/>
        </w:tabs>
        <w:ind w:firstLine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E07CDFD" w14:textId="77777777" w:rsidR="008F1F17" w:rsidRDefault="008F1F17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spacing w:line="240" w:lineRule="auto"/>
        <w:ind w:left="1053" w:hanging="504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BE2627E" w14:textId="03B62721" w:rsidR="00947C7B" w:rsidRDefault="0086587E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spacing w:line="240" w:lineRule="auto"/>
        <w:ind w:left="1053" w:hanging="504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A91486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91486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A91486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067BB3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สัญญาที่สำคัญ</w:t>
      </w:r>
    </w:p>
    <w:p w14:paraId="6BECCE37" w14:textId="77777777" w:rsidR="00117746" w:rsidRDefault="00117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441FC3DC" w14:textId="79F88863" w:rsidR="00067BB3" w:rsidRPr="00067BB3" w:rsidRDefault="008C4B59" w:rsidP="00724839">
      <w:pPr>
        <w:tabs>
          <w:tab w:val="left" w:pos="540"/>
          <w:tab w:val="left" w:pos="1008"/>
        </w:tabs>
        <w:ind w:left="909" w:right="-297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68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</w:t>
      </w:r>
      <w:r w:rsidR="00067BB3" w:rsidRPr="00706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ขายทรัพย์สิน</w:t>
      </w:r>
    </w:p>
    <w:p w14:paraId="55148583" w14:textId="2E494005" w:rsidR="00A91486" w:rsidRDefault="005E1450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right="-297" w:hanging="27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5AAEC189" w14:textId="2D3533D9" w:rsidR="00575218" w:rsidRPr="007068A3" w:rsidRDefault="00024E98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53" w:right="-189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ในระหว่าง</w:t>
      </w:r>
      <w:r w:rsidR="000648EA">
        <w:rPr>
          <w:rFonts w:asciiTheme="majorBidi" w:eastAsia="Calibri" w:hAnsiTheme="majorBidi" w:cstheme="majorBidi" w:hint="cs"/>
          <w:sz w:val="30"/>
          <w:szCs w:val="30"/>
          <w:cs/>
        </w:rPr>
        <w:t xml:space="preserve">ไตรมาสที่ </w:t>
      </w:r>
      <w:r w:rsidR="002D4E6D">
        <w:rPr>
          <w:rFonts w:asciiTheme="majorBidi" w:eastAsia="Calibri" w:hAnsiTheme="majorBidi" w:cstheme="majorBidi"/>
          <w:sz w:val="30"/>
          <w:szCs w:val="30"/>
        </w:rPr>
        <w:t>2</w:t>
      </w:r>
      <w:r w:rsidR="000648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648EA">
        <w:rPr>
          <w:rFonts w:asciiTheme="majorBidi" w:eastAsia="Calibri" w:hAnsiTheme="majorBidi" w:cstheme="majorBidi" w:hint="cs"/>
          <w:sz w:val="30"/>
          <w:szCs w:val="30"/>
          <w:cs/>
        </w:rPr>
        <w:t>ปี</w:t>
      </w:r>
      <w:r w:rsidR="00B9540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B95406">
        <w:rPr>
          <w:rFonts w:asciiTheme="majorBidi" w:eastAsia="Calibri" w:hAnsiTheme="majorBidi" w:cstheme="majorBidi"/>
          <w:sz w:val="30"/>
          <w:szCs w:val="30"/>
        </w:rPr>
        <w:t>2564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บริษัท ซีพีเอฟ เทรดดิ้ง จำกัด ซึ่งเป็นบริษัทย่อยที่บริษัทถือหุ้นทางอ้อมในสัดส่วนร้อยละ </w:t>
      </w:r>
      <w:r w:rsidR="00575218" w:rsidRPr="007068A3">
        <w:rPr>
          <w:rFonts w:asciiTheme="majorBidi" w:eastAsia="Calibri" w:hAnsiTheme="majorBidi" w:cstheme="majorBidi"/>
          <w:sz w:val="30"/>
          <w:szCs w:val="30"/>
        </w:rPr>
        <w:t xml:space="preserve">99.99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ของหุ้นที่ออกและชำระ</w:t>
      </w:r>
      <w:r w:rsidR="00575218" w:rsidRPr="007068A3">
        <w:rPr>
          <w:rFonts w:asciiTheme="majorBidi" w:eastAsia="Calibri" w:hAnsiTheme="majorBidi" w:cstheme="majorBidi"/>
          <w:sz w:val="30"/>
          <w:szCs w:val="30"/>
          <w:cs/>
        </w:rPr>
        <w:t>แล้ว</w:t>
      </w:r>
      <w:r w:rsidR="00534A1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ได้เข้าทำสัญญาขายทรัพย์สินบางส่วนที่เกี่ยวข้องกับการ</w:t>
      </w:r>
      <w:r w:rsidR="002F1345">
        <w:rPr>
          <w:rFonts w:asciiTheme="majorBidi" w:eastAsia="Calibri" w:hAnsiTheme="majorBidi" w:cstheme="majorBidi"/>
          <w:sz w:val="30"/>
          <w:szCs w:val="30"/>
        </w:rPr>
        <w:br/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จัดจำหน่ายสินค้าเนื้อสัตว์และผลิตภัณฑ์อาหารให้กับลูกค้าทั่วไป ร้านอาหารขนาดเล็ก</w:t>
      </w:r>
      <w:r w:rsidR="008F271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และโรงแรมขนาดเล็กกับบริษัท เอก</w:t>
      </w:r>
      <w:r w:rsidR="00575218" w:rsidRPr="007068A3">
        <w:rPr>
          <w:rFonts w:asciiTheme="majorBidi" w:eastAsia="Calibri" w:hAnsiTheme="majorBidi" w:cstheme="majorBidi"/>
          <w:sz w:val="30"/>
          <w:szCs w:val="30"/>
        </w:rPr>
        <w:t>-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ชัย ด</w:t>
      </w:r>
      <w:r w:rsidR="00444082">
        <w:rPr>
          <w:rFonts w:asciiTheme="majorBidi" w:eastAsia="Calibri" w:hAnsiTheme="majorBidi" w:cstheme="majorBidi" w:hint="cs"/>
          <w:sz w:val="30"/>
          <w:szCs w:val="30"/>
          <w:cs/>
        </w:rPr>
        <w:t>ี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สทริบิวชั่น ซิสเทม จำกัด</w:t>
      </w:r>
      <w:r w:rsidR="00575218" w:rsidRPr="007068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700AF4">
        <w:rPr>
          <w:rFonts w:asciiTheme="majorBidi" w:eastAsia="Calibri" w:hAnsiTheme="majorBidi" w:cstheme="majorBidi" w:hint="cs"/>
          <w:sz w:val="30"/>
          <w:szCs w:val="30"/>
          <w:cs/>
        </w:rPr>
        <w:t>เป็น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700AF4">
        <w:rPr>
          <w:rFonts w:asciiTheme="majorBidi" w:eastAsia="Calibri" w:hAnsiTheme="majorBidi" w:cstheme="majorBidi" w:hint="cs"/>
          <w:sz w:val="30"/>
          <w:szCs w:val="30"/>
          <w:cs/>
        </w:rPr>
        <w:t>ร่วมทางอ้อมของกลุ่มบริษัท</w:t>
      </w:r>
      <w:r w:rsidR="00CF5E70" w:rsidRPr="007068A3"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เป็นจำนวนเงินรวม</w:t>
      </w:r>
      <w:r w:rsidR="0097605A">
        <w:rPr>
          <w:rFonts w:asciiTheme="majorBidi" w:eastAsia="Calibri" w:hAnsiTheme="majorBidi" w:cstheme="majorBidi" w:hint="cs"/>
          <w:sz w:val="30"/>
          <w:szCs w:val="30"/>
          <w:cs/>
        </w:rPr>
        <w:t>ประมาณ</w:t>
      </w:r>
      <w:r w:rsidR="00CF5E70" w:rsidRPr="007068A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CF5E70" w:rsidRPr="007068A3">
        <w:rPr>
          <w:rFonts w:asciiTheme="majorBidi" w:eastAsia="Calibri" w:hAnsiTheme="majorBidi" w:cstheme="majorBidi"/>
          <w:sz w:val="30"/>
          <w:szCs w:val="30"/>
        </w:rPr>
        <w:t>86</w:t>
      </w:r>
      <w:r w:rsidR="00CF5E70">
        <w:rPr>
          <w:rFonts w:asciiTheme="majorBidi" w:eastAsia="Calibri" w:hAnsiTheme="majorBidi" w:cstheme="majorBidi"/>
          <w:sz w:val="30"/>
          <w:szCs w:val="30"/>
        </w:rPr>
        <w:t>2</w:t>
      </w:r>
      <w:r w:rsidR="00CF5E70" w:rsidRPr="007068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F5E70" w:rsidRPr="007068A3"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</w:p>
    <w:p w14:paraId="7D437D68" w14:textId="77777777" w:rsidR="00575218" w:rsidRPr="007068A3" w:rsidRDefault="00575218" w:rsidP="0057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12EFA6A" w14:textId="50F67A99" w:rsidR="00575218" w:rsidRPr="007068A3" w:rsidRDefault="00575218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2" w:right="-171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068A3">
        <w:rPr>
          <w:rFonts w:asciiTheme="majorBidi" w:eastAsia="Calibri" w:hAnsiTheme="majorBidi" w:cstheme="majorBidi"/>
          <w:sz w:val="30"/>
          <w:szCs w:val="30"/>
          <w:cs/>
        </w:rPr>
        <w:t>ทั้งนี้ ในส่วนของทรัพย์สินถาวรและทรัพย์สินที่มีตัวตนจะมีการตรวจนับและปรับปรุงราคาโอนโดยคิดมูลค่า ณ วันที่ชำระราคาและโอนกรรมสิทธิ์ทรัพย์สิน</w:t>
      </w:r>
      <w:r w:rsidR="005F5223">
        <w:rPr>
          <w:rFonts w:asciiTheme="majorBidi" w:eastAsia="Calibri" w:hAnsiTheme="majorBidi" w:cstheme="majorBidi" w:hint="cs"/>
          <w:sz w:val="30"/>
          <w:szCs w:val="30"/>
          <w:cs/>
        </w:rPr>
        <w:t>ดังกล่าว</w:t>
      </w:r>
    </w:p>
    <w:p w14:paraId="22498342" w14:textId="77777777" w:rsidR="00575218" w:rsidRPr="007068A3" w:rsidRDefault="00575218" w:rsidP="0057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ACF331" w14:textId="13F86BA0" w:rsidR="00ED466A" w:rsidRDefault="00575218" w:rsidP="0033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53" w:right="-19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68A3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BB6D1B">
        <w:rPr>
          <w:rFonts w:asciiTheme="majorBidi" w:eastAsia="Calibri" w:hAnsiTheme="majorBidi" w:cstheme="majorBidi"/>
          <w:sz w:val="30"/>
          <w:szCs w:val="30"/>
        </w:rPr>
        <w:t>30</w:t>
      </w:r>
      <w:r w:rsidRPr="007068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068A3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Pr="007068A3">
        <w:rPr>
          <w:rFonts w:asciiTheme="majorBidi" w:eastAsia="Calibri" w:hAnsiTheme="majorBidi" w:cstheme="majorBidi"/>
          <w:sz w:val="30"/>
          <w:szCs w:val="30"/>
        </w:rPr>
        <w:t xml:space="preserve">2564 </w:t>
      </w:r>
      <w:r w:rsidRPr="007068A3">
        <w:rPr>
          <w:rFonts w:asciiTheme="majorBidi" w:eastAsia="Calibri" w:hAnsiTheme="majorBidi" w:cstheme="majorBidi" w:hint="cs"/>
          <w:sz w:val="30"/>
          <w:szCs w:val="30"/>
          <w:cs/>
        </w:rPr>
        <w:t>รายการขายทรัพย์สินดังกล่าวยังไม่เสร็จสิ้น</w:t>
      </w:r>
      <w:r w:rsidR="000B6D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B6D38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="005B3B5C">
        <w:rPr>
          <w:rFonts w:asciiTheme="majorBidi" w:eastAsia="Calibri" w:hAnsiTheme="majorBidi" w:cstheme="majorBidi" w:hint="cs"/>
          <w:sz w:val="30"/>
          <w:szCs w:val="30"/>
          <w:cs/>
        </w:rPr>
        <w:t>ได้จัดประเภท</w:t>
      </w:r>
      <w:r w:rsidR="0028633B" w:rsidRPr="0028633B">
        <w:rPr>
          <w:rFonts w:asciiTheme="majorBidi" w:eastAsia="Calibri" w:hAnsiTheme="majorBidi" w:cs="Angsana New" w:hint="cs"/>
          <w:sz w:val="30"/>
          <w:szCs w:val="30"/>
          <w:cs/>
        </w:rPr>
        <w:t>ทรัพย์สินดังกล่าวเป็นสินทรัพย์ไม่หมุนเวียนที่จัดประเภทเป็นสินทรัพย์ที่ถือไว้เพื่อขายและหนี้สินที่รวมในกลุ่มสินทรัพย์ที่จะจำหน่ายที่จัดประเภทเป็นสินทรัพย์ที่ถือไว้เพื่อขาย</w:t>
      </w:r>
      <w:r w:rsidR="000E6C98">
        <w:rPr>
          <w:rFonts w:asciiTheme="majorBidi" w:eastAsia="Calibri" w:hAnsiTheme="majorBidi" w:cstheme="majorBidi" w:hint="cs"/>
          <w:sz w:val="30"/>
          <w:szCs w:val="30"/>
          <w:cs/>
        </w:rPr>
        <w:t>ในงบแสดงฐานะ</w:t>
      </w:r>
      <w:r w:rsidR="00E23754">
        <w:rPr>
          <w:rFonts w:asciiTheme="majorBidi" w:eastAsia="Calibri" w:hAnsiTheme="majorBidi" w:cstheme="majorBidi" w:hint="cs"/>
          <w:sz w:val="30"/>
          <w:szCs w:val="30"/>
          <w:cs/>
        </w:rPr>
        <w:t>การเงินรวม</w:t>
      </w:r>
    </w:p>
    <w:p w14:paraId="05ECCD45" w14:textId="5A9CB481" w:rsidR="00724839" w:rsidRDefault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14163D" w14:textId="520137FC" w:rsidR="00C142F6" w:rsidRPr="006B0A65" w:rsidRDefault="007057D9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F21309" w:rsidRPr="006B0A65">
        <w:rPr>
          <w:rFonts w:asciiTheme="majorBidi" w:hAnsiTheme="majorBidi" w:cstheme="majorBidi"/>
          <w:sz w:val="30"/>
          <w:szCs w:val="30"/>
        </w:rPr>
        <w:tab/>
      </w:r>
      <w:r w:rsidR="00EE3618" w:rsidRPr="00EE3618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  <w:r w:rsidR="008F0D0F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EE3618" w:rsidRPr="00EE3618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</w:p>
    <w:p w14:paraId="10A5D0B2" w14:textId="101D864B" w:rsidR="00DC5B51" w:rsidRPr="00A72A1A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5C4DB2C9" w:rsidR="00242380" w:rsidRPr="00242380" w:rsidRDefault="006B0A65" w:rsidP="00507574">
      <w:pPr>
        <w:pStyle w:val="BodyText2"/>
        <w:ind w:left="547" w:right="-43" w:hanging="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4FB8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="00C94FB8" w:rsidRPr="00C94FB8">
        <w:rPr>
          <w:rFonts w:ascii="Angsana New" w:hAnsi="Angsana New" w:cs="Angsana New" w:hint="cs"/>
          <w:sz w:val="30"/>
          <w:szCs w:val="30"/>
          <w:cs/>
        </w:rPr>
        <w:t>ที่มีสาระสำคัญสำหรับ</w:t>
      </w:r>
      <w:r w:rsidRPr="00C94FB8">
        <w:rPr>
          <w:rFonts w:ascii="Angsana New" w:hAnsi="Angsana New" w:cs="Angsana New"/>
          <w:sz w:val="30"/>
          <w:szCs w:val="30"/>
          <w:cs/>
        </w:rPr>
        <w:t>งวด</w:t>
      </w:r>
      <w:r w:rsidRPr="00C94FB8">
        <w:rPr>
          <w:rFonts w:ascii="Angsana New" w:hAnsi="Angsana New" w:cs="Angsana New" w:hint="cs"/>
          <w:sz w:val="30"/>
          <w:szCs w:val="30"/>
          <w:cs/>
        </w:rPr>
        <w:t>หก</w:t>
      </w:r>
      <w:r w:rsidRPr="00C94FB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E3821">
        <w:rPr>
          <w:rFonts w:ascii="Angsana New" w:hAnsi="Angsana New" w:cs="Angsana New"/>
          <w:sz w:val="30"/>
          <w:szCs w:val="30"/>
        </w:rPr>
        <w:t xml:space="preserve">30 </w:t>
      </w:r>
      <w:r w:rsidRPr="00C94F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E3821">
        <w:rPr>
          <w:rFonts w:ascii="Angsana New" w:hAnsi="Angsana New" w:cs="Angsana New"/>
          <w:sz w:val="30"/>
          <w:szCs w:val="30"/>
        </w:rPr>
        <w:t xml:space="preserve"> 2564</w:t>
      </w:r>
    </w:p>
    <w:p w14:paraId="4D69EA3A" w14:textId="77777777" w:rsidR="00C94FB8" w:rsidRPr="00A72A1A" w:rsidRDefault="00C94FB8" w:rsidP="00C94FB8">
      <w:pPr>
        <w:pStyle w:val="BodyText2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37"/>
        <w:gridCol w:w="2146"/>
        <w:gridCol w:w="236"/>
        <w:gridCol w:w="2142"/>
      </w:tblGrid>
      <w:tr w:rsidR="00B447EF" w:rsidRPr="00514726" w14:paraId="0ED2C812" w14:textId="77777777" w:rsidTr="00680A57">
        <w:trPr>
          <w:tblHeader/>
        </w:trPr>
        <w:tc>
          <w:tcPr>
            <w:tcW w:w="4680" w:type="dxa"/>
            <w:vAlign w:val="bottom"/>
          </w:tcPr>
          <w:p w14:paraId="3F6112D2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6BB5DA31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24" w:type="dxa"/>
            <w:gridSpan w:val="3"/>
            <w:vAlign w:val="bottom"/>
          </w:tcPr>
          <w:p w14:paraId="0F92D3C4" w14:textId="54C94553" w:rsidR="00B447EF" w:rsidRPr="00954E7A" w:rsidRDefault="00B447EF" w:rsidP="00B447EF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4E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4E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B447EF" w:rsidRPr="00514726" w14:paraId="6FF4D1D8" w14:textId="77777777" w:rsidTr="00680A57">
        <w:trPr>
          <w:tblHeader/>
        </w:trPr>
        <w:tc>
          <w:tcPr>
            <w:tcW w:w="4680" w:type="dxa"/>
            <w:vAlign w:val="bottom"/>
          </w:tcPr>
          <w:p w14:paraId="12F114F7" w14:textId="1C25DF69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27F2C88B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  <w:tcBorders>
              <w:bottom w:val="single" w:sz="4" w:space="0" w:color="auto"/>
            </w:tcBorders>
            <w:vAlign w:val="bottom"/>
          </w:tcPr>
          <w:p w14:paraId="28044780" w14:textId="7C751BFB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54E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54E7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737CC85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25921322" w14:textId="0AF2E348" w:rsidR="00B447EF" w:rsidRPr="00954E7A" w:rsidRDefault="00B447EF" w:rsidP="00B44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4E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4E7A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B447EF" w:rsidRPr="00514726" w14:paraId="2BB1668A" w14:textId="77777777" w:rsidTr="00680A57">
        <w:trPr>
          <w:trHeight w:hRule="exact" w:val="144"/>
          <w:tblHeader/>
        </w:trPr>
        <w:tc>
          <w:tcPr>
            <w:tcW w:w="4680" w:type="dxa"/>
            <w:shd w:val="clear" w:color="auto" w:fill="auto"/>
            <w:vAlign w:val="bottom"/>
          </w:tcPr>
          <w:p w14:paraId="1E234B26" w14:textId="6994E2A9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7" w:type="dxa"/>
          </w:tcPr>
          <w:p w14:paraId="5BD00DAF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24" w:type="dxa"/>
            <w:gridSpan w:val="3"/>
          </w:tcPr>
          <w:p w14:paraId="57A9E48A" w14:textId="72F41675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B447EF" w:rsidRPr="00514726" w14:paraId="6000CDFD" w14:textId="77777777" w:rsidTr="00680A57">
        <w:tc>
          <w:tcPr>
            <w:tcW w:w="4680" w:type="dxa"/>
            <w:vAlign w:val="bottom"/>
          </w:tcPr>
          <w:p w14:paraId="4FB77EE5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C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0BC1BC0F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</w:tcPr>
          <w:p w14:paraId="22583303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9D055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</w:tcPr>
          <w:p w14:paraId="09AA2958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A60" w:rsidRPr="00514726" w14:paraId="5A94BEDC" w14:textId="77777777" w:rsidTr="00680A57">
        <w:tc>
          <w:tcPr>
            <w:tcW w:w="4680" w:type="dxa"/>
            <w:vAlign w:val="bottom"/>
          </w:tcPr>
          <w:p w14:paraId="227EBC3E" w14:textId="029D3D9A" w:rsidR="00D13A60" w:rsidRPr="00FA7C69" w:rsidRDefault="00301054" w:rsidP="0022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6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A018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2340">
              <w:rPr>
                <w:rFonts w:asciiTheme="majorBidi" w:hAnsiTheme="majorBidi" w:cstheme="majorBidi"/>
                <w:sz w:val="30"/>
                <w:szCs w:val="30"/>
              </w:rPr>
              <w:t>C.P. Aquaculture</w:t>
            </w:r>
            <w:r w:rsidR="00DB59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5985" w:rsidRPr="00EE2340">
              <w:rPr>
                <w:rFonts w:asciiTheme="majorBidi" w:hAnsiTheme="majorBidi" w:cstheme="majorBidi"/>
                <w:sz w:val="30"/>
                <w:szCs w:val="30"/>
              </w:rPr>
              <w:t>(India)</w:t>
            </w:r>
          </w:p>
        </w:tc>
        <w:tc>
          <w:tcPr>
            <w:tcW w:w="237" w:type="dxa"/>
          </w:tcPr>
          <w:p w14:paraId="73086D96" w14:textId="77777777" w:rsidR="00D13A60" w:rsidRPr="00954E7A" w:rsidRDefault="00D13A60" w:rsidP="002256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</w:tcPr>
          <w:p w14:paraId="2561163E" w14:textId="77777777" w:rsidR="00D13A60" w:rsidRPr="00954E7A" w:rsidRDefault="00D13A60" w:rsidP="002256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F2104" w14:textId="77777777" w:rsidR="00D13A60" w:rsidRPr="00954E7A" w:rsidRDefault="00D13A60" w:rsidP="0022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</w:tcPr>
          <w:p w14:paraId="2BC25DC9" w14:textId="77777777" w:rsidR="00D13A60" w:rsidRPr="00680A57" w:rsidRDefault="00D13A60" w:rsidP="002256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47EF" w:rsidRPr="00514726" w14:paraId="2BFC698D" w14:textId="77777777" w:rsidTr="00680A57">
        <w:tc>
          <w:tcPr>
            <w:tcW w:w="4680" w:type="dxa"/>
            <w:vAlign w:val="bottom"/>
          </w:tcPr>
          <w:p w14:paraId="19EB4585" w14:textId="6F577DD9" w:rsidR="00B447EF" w:rsidRPr="00954E7A" w:rsidRDefault="00EE2340" w:rsidP="00507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2340">
              <w:rPr>
                <w:rFonts w:asciiTheme="majorBidi" w:hAnsiTheme="majorBidi" w:cstheme="majorBidi"/>
                <w:sz w:val="30"/>
                <w:szCs w:val="30"/>
              </w:rPr>
              <w:t xml:space="preserve">Private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237" w:type="dxa"/>
          </w:tcPr>
          <w:p w14:paraId="54CF64D5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</w:tcPr>
          <w:p w14:paraId="335C133A" w14:textId="2E57C0FB" w:rsidR="00B447EF" w:rsidRPr="00954E7A" w:rsidRDefault="00A0186C" w:rsidP="00844A7D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E5A555C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</w:tcPr>
          <w:p w14:paraId="1A899A98" w14:textId="7A883123" w:rsidR="00B447EF" w:rsidRPr="00954E7A" w:rsidRDefault="00954E7A" w:rsidP="00AF5EA4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54E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EA4"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</w:tr>
      <w:tr w:rsidR="00AF5EA4" w:rsidRPr="00514726" w14:paraId="3C4778C8" w14:textId="77777777" w:rsidTr="00680A57">
        <w:tc>
          <w:tcPr>
            <w:tcW w:w="4680" w:type="dxa"/>
            <w:vAlign w:val="bottom"/>
          </w:tcPr>
          <w:p w14:paraId="59099753" w14:textId="7C2994F8" w:rsidR="00AF5EA4" w:rsidRPr="00A0186C" w:rsidRDefault="00BF372C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AF5EA4" w:rsidRPr="00A0186C">
              <w:rPr>
                <w:rFonts w:asciiTheme="majorBidi" w:hAnsiTheme="majorBidi" w:cstheme="majorBidi"/>
                <w:sz w:val="30"/>
                <w:szCs w:val="30"/>
                <w:cs/>
              </w:rPr>
              <w:t>ทุนในบริษัท</w:t>
            </w:r>
            <w:r w:rsidR="00AF5EA4" w:rsidRPr="00A018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EA4">
              <w:rPr>
                <w:rFonts w:asciiTheme="majorBidi" w:hAnsiTheme="majorBidi" w:cstheme="majorBidi"/>
                <w:sz w:val="30"/>
                <w:szCs w:val="30"/>
              </w:rPr>
              <w:t>Homegrown</w:t>
            </w:r>
            <w:r w:rsidR="00DB5985" w:rsidRPr="00DB5985">
              <w:rPr>
                <w:rFonts w:asciiTheme="majorBidi" w:hAnsiTheme="majorBidi" w:cstheme="majorBidi"/>
                <w:sz w:val="30"/>
                <w:szCs w:val="30"/>
              </w:rPr>
              <w:t xml:space="preserve"> Shrimp (USA) LLC</w:t>
            </w:r>
          </w:p>
        </w:tc>
        <w:tc>
          <w:tcPr>
            <w:tcW w:w="237" w:type="dxa"/>
          </w:tcPr>
          <w:p w14:paraId="5C31FF50" w14:textId="77777777" w:rsidR="00AF5EA4" w:rsidRPr="00954E7A" w:rsidRDefault="00AF5EA4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</w:tcPr>
          <w:p w14:paraId="051C812C" w14:textId="4EE9BAA3" w:rsidR="00AF5EA4" w:rsidRDefault="00BD2A80" w:rsidP="00844A7D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194380C" w14:textId="77777777" w:rsidR="00AF5EA4" w:rsidRPr="00954E7A" w:rsidRDefault="00AF5EA4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</w:tcPr>
          <w:p w14:paraId="1E36EDA4" w14:textId="16D30107" w:rsidR="00AF5EA4" w:rsidRPr="00954E7A" w:rsidRDefault="00BD2A80" w:rsidP="00BD2A80">
            <w:pPr>
              <w:pStyle w:val="acctfourfigures"/>
              <w:tabs>
                <w:tab w:val="clear" w:pos="765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</w:tr>
      <w:tr w:rsidR="00B447EF" w:rsidRPr="00514726" w14:paraId="41FB406E" w14:textId="77777777" w:rsidTr="00680A57">
        <w:tc>
          <w:tcPr>
            <w:tcW w:w="4680" w:type="dxa"/>
            <w:vAlign w:val="bottom"/>
          </w:tcPr>
          <w:p w14:paraId="6C259CDC" w14:textId="124A29E8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36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ขายเงินลงทุนในบริษัท </w:t>
            </w:r>
            <w:r w:rsidR="00037514" w:rsidRPr="00037514">
              <w:rPr>
                <w:rFonts w:asciiTheme="majorBidi" w:hAnsiTheme="majorBidi" w:cstheme="majorBidi"/>
                <w:sz w:val="30"/>
                <w:szCs w:val="30"/>
              </w:rPr>
              <w:t>CP Foods Singapore Pte Ltd.</w:t>
            </w:r>
          </w:p>
        </w:tc>
        <w:tc>
          <w:tcPr>
            <w:tcW w:w="237" w:type="dxa"/>
          </w:tcPr>
          <w:p w14:paraId="5B9C3B96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</w:tcPr>
          <w:p w14:paraId="13A6C7D4" w14:textId="77A9D707" w:rsidR="00B447EF" w:rsidRPr="00954E7A" w:rsidRDefault="00BD2A80" w:rsidP="00844A7D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4CDDCC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</w:tcPr>
          <w:p w14:paraId="1FE57D0E" w14:textId="174DBF93" w:rsidR="00B447EF" w:rsidRPr="00954E7A" w:rsidRDefault="00FA7C69" w:rsidP="007945FD">
            <w:pPr>
              <w:pStyle w:val="acctfourfigures"/>
              <w:tabs>
                <w:tab w:val="clear" w:pos="765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47EF" w:rsidRPr="00424668" w14:paraId="019265FF" w14:textId="77777777" w:rsidTr="00784971">
        <w:trPr>
          <w:trHeight w:hRule="exact" w:val="331"/>
        </w:trPr>
        <w:tc>
          <w:tcPr>
            <w:tcW w:w="4680" w:type="dxa"/>
            <w:vAlign w:val="bottom"/>
          </w:tcPr>
          <w:p w14:paraId="09A8CDE9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6F2B812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  <w:vAlign w:val="bottom"/>
          </w:tcPr>
          <w:p w14:paraId="188C5159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198FC2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14:paraId="21ACE9CF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447EF" w:rsidRPr="002062AA" w14:paraId="21903B48" w14:textId="77777777" w:rsidTr="00680A57">
        <w:tc>
          <w:tcPr>
            <w:tcW w:w="4680" w:type="dxa"/>
            <w:vAlign w:val="bottom"/>
          </w:tcPr>
          <w:p w14:paraId="685F992A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A7C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76E609F2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6" w:type="dxa"/>
            <w:vAlign w:val="bottom"/>
          </w:tcPr>
          <w:p w14:paraId="7218921B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AA0621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14:paraId="1CB9DE42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C33248" w:rsidRPr="002062AA" w14:paraId="473CEAB0" w14:textId="77777777" w:rsidTr="00680A57">
        <w:tc>
          <w:tcPr>
            <w:tcW w:w="4680" w:type="dxa"/>
            <w:vAlign w:val="bottom"/>
          </w:tcPr>
          <w:p w14:paraId="1679CF43" w14:textId="7A97CBE5" w:rsidR="00C33248" w:rsidRPr="00FA7C69" w:rsidRDefault="00C33248" w:rsidP="00C3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6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A018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ซีพี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ออลล์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5935199A" w14:textId="77777777" w:rsidR="00C33248" w:rsidRPr="00954E7A" w:rsidRDefault="00C33248" w:rsidP="00C332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6" w:type="dxa"/>
          </w:tcPr>
          <w:p w14:paraId="652411FE" w14:textId="725FFC42" w:rsidR="00C33248" w:rsidRPr="00954E7A" w:rsidRDefault="00C33248" w:rsidP="00844A7D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  <w:tc>
          <w:tcPr>
            <w:tcW w:w="236" w:type="dxa"/>
            <w:vAlign w:val="bottom"/>
          </w:tcPr>
          <w:p w14:paraId="33D33070" w14:textId="77777777" w:rsidR="00C33248" w:rsidRPr="00954E7A" w:rsidRDefault="00C33248" w:rsidP="00C3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2" w:type="dxa"/>
          </w:tcPr>
          <w:p w14:paraId="47F6197F" w14:textId="6A1B8F98" w:rsidR="00C33248" w:rsidRPr="00954E7A" w:rsidRDefault="00C33248" w:rsidP="007945FD">
            <w:pPr>
              <w:pStyle w:val="acctfourfigures"/>
              <w:tabs>
                <w:tab w:val="clear" w:pos="765"/>
              </w:tabs>
              <w:spacing w:line="240" w:lineRule="auto"/>
              <w:ind w:right="2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3248" w:rsidRPr="00424668" w14:paraId="6ADA277A" w14:textId="77777777" w:rsidTr="00680A57">
        <w:tc>
          <w:tcPr>
            <w:tcW w:w="4917" w:type="dxa"/>
            <w:gridSpan w:val="2"/>
            <w:vAlign w:val="bottom"/>
          </w:tcPr>
          <w:p w14:paraId="033645FB" w14:textId="14625799" w:rsidR="00C33248" w:rsidRPr="00954E7A" w:rsidRDefault="00507574" w:rsidP="00507574">
            <w:pPr>
              <w:pStyle w:val="acctfourfigures"/>
              <w:tabs>
                <w:tab w:val="clear" w:pos="765"/>
              </w:tabs>
              <w:spacing w:line="240" w:lineRule="auto"/>
              <w:ind w:left="26"/>
              <w:rPr>
                <w:rFonts w:asciiTheme="majorBidi" w:hAnsiTheme="majorBidi" w:cstheme="majorBidi"/>
                <w:sz w:val="30"/>
                <w:szCs w:val="30"/>
              </w:rPr>
            </w:pPr>
            <w:r w:rsidRPr="000936DE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5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</w:t>
            </w:r>
            <w:r w:rsidRPr="005075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7574">
              <w:rPr>
                <w:rFonts w:asciiTheme="majorBidi" w:hAnsiTheme="majorBidi" w:cstheme="majorBidi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2146" w:type="dxa"/>
            <w:vAlign w:val="bottom"/>
          </w:tcPr>
          <w:p w14:paraId="54276EB2" w14:textId="30B4B7C1" w:rsidR="00C33248" w:rsidRPr="00954E7A" w:rsidRDefault="00C33248" w:rsidP="004F50B9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CE8B92" w14:textId="77777777" w:rsidR="00C33248" w:rsidRPr="00954E7A" w:rsidRDefault="00C33248" w:rsidP="00C3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14:paraId="19CD0F8C" w14:textId="775A72B0" w:rsidR="00C33248" w:rsidRPr="00954E7A" w:rsidRDefault="00C33248" w:rsidP="007945FD">
            <w:pPr>
              <w:pStyle w:val="acctfourfigures"/>
              <w:tabs>
                <w:tab w:val="clear" w:pos="765"/>
              </w:tabs>
              <w:spacing w:line="240" w:lineRule="auto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40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8F2618C" w14:textId="6B8B025E" w:rsidR="00527A6F" w:rsidRDefault="003E56AD" w:rsidP="00236E49">
      <w:pPr>
        <w:pStyle w:val="BodyText2"/>
        <w:ind w:left="558" w:right="-178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51F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กลุ่มบริษัทได้แสดงเงินลงทุนในหุ้นสามัญของบริษัทร่วมแห่งหนึ่งคือ บริษัท ซีพี ออลล์ จำกัด (มหาชน) ซึ่งเป็นบริษัทจดทะเบียนในตลาดหลักทรัพย์แห่งประเทศไทยตามวิธีส่วนได้เสียในงบการเงินรวมระหว่างกาล มูลค่ายุติธรรมของเงินลงทุนดังกล่าว ณ วันที่ </w:t>
      </w:r>
      <w:r w:rsidR="00CF0C20">
        <w:rPr>
          <w:rFonts w:asciiTheme="majorBidi" w:hAnsiTheme="majorBidi" w:cstheme="majorBidi"/>
          <w:sz w:val="30"/>
          <w:szCs w:val="30"/>
        </w:rPr>
        <w:t>30</w:t>
      </w:r>
      <w:r w:rsidR="006A2F4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A2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0C20">
        <w:rPr>
          <w:rFonts w:asciiTheme="majorBidi" w:hAnsiTheme="majorBidi" w:cstheme="majorBidi"/>
          <w:sz w:val="30"/>
          <w:szCs w:val="30"/>
        </w:rPr>
        <w:t>2564</w:t>
      </w:r>
      <w:r w:rsidRPr="00CB51FF">
        <w:rPr>
          <w:rFonts w:asciiTheme="majorBidi" w:hAnsiTheme="majorBidi" w:cstheme="majorBidi"/>
          <w:sz w:val="30"/>
          <w:szCs w:val="30"/>
          <w:cs/>
        </w:rPr>
        <w:t xml:space="preserve"> มีจำนวนเงิน</w:t>
      </w:r>
      <w:r w:rsidR="006A2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00F5">
        <w:rPr>
          <w:rFonts w:asciiTheme="majorBidi" w:hAnsiTheme="majorBidi" w:cstheme="majorBidi"/>
          <w:sz w:val="30"/>
          <w:szCs w:val="30"/>
        </w:rPr>
        <w:t>182</w:t>
      </w:r>
      <w:r w:rsidR="006A2F4D">
        <w:rPr>
          <w:rFonts w:asciiTheme="majorBidi" w:hAnsiTheme="majorBidi" w:cstheme="majorBidi"/>
          <w:sz w:val="30"/>
          <w:szCs w:val="30"/>
          <w:cs/>
        </w:rPr>
        <w:t>,</w:t>
      </w:r>
      <w:r w:rsidR="009500F5">
        <w:rPr>
          <w:rFonts w:asciiTheme="majorBidi" w:hAnsiTheme="majorBidi" w:cstheme="majorBidi"/>
          <w:sz w:val="30"/>
          <w:szCs w:val="30"/>
        </w:rPr>
        <w:t>890</w:t>
      </w:r>
      <w:r w:rsidRPr="00CB51F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CB51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8945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B51FF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6A2F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6A2F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178</w:t>
      </w:r>
      <w:r w:rsidR="006A2F4D">
        <w:rPr>
          <w:rFonts w:asciiTheme="majorBidi" w:hAnsiTheme="majorBidi" w:cstheme="majorBidi"/>
          <w:i/>
          <w:iCs/>
          <w:sz w:val="30"/>
          <w:szCs w:val="30"/>
          <w:cs/>
        </w:rPr>
        <w:t>,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476</w:t>
      </w:r>
      <w:r w:rsidRPr="00CB51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5915848" w14:textId="77777777" w:rsidR="00527A6F" w:rsidRPr="005863F0" w:rsidRDefault="00527A6F" w:rsidP="00236E49">
      <w:pPr>
        <w:pStyle w:val="BodyText2"/>
        <w:ind w:left="558" w:right="-178" w:firstLine="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33DDC1C0" w14:textId="24BB6FAD" w:rsidR="005A4B1D" w:rsidRPr="00A57B00" w:rsidRDefault="005A4B1D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22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รายละเอียดบริษัทย่อย</w:t>
      </w:r>
      <w:r w:rsidR="007C5FC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0D6C4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9500F5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00F5">
        <w:rPr>
          <w:rFonts w:asciiTheme="majorBidi" w:hAnsiTheme="majorBidi" w:cstheme="majorBidi"/>
          <w:sz w:val="30"/>
          <w:szCs w:val="30"/>
          <w:lang w:val="en-AU"/>
        </w:rPr>
        <w:t>2564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500F5">
        <w:rPr>
          <w:rFonts w:asciiTheme="majorBidi" w:hAnsiTheme="majorBidi" w:cstheme="majorBidi"/>
          <w:sz w:val="30"/>
          <w:szCs w:val="30"/>
        </w:rPr>
        <w:t>31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500F5">
        <w:rPr>
          <w:rFonts w:asciiTheme="majorBidi" w:hAnsiTheme="majorBidi" w:cstheme="majorBidi"/>
          <w:sz w:val="30"/>
          <w:szCs w:val="30"/>
          <w:lang w:val="en-AU"/>
        </w:rPr>
        <w:t>2563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500F5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500F5">
        <w:rPr>
          <w:rFonts w:asciiTheme="majorBidi" w:hAnsiTheme="majorBidi" w:cstheme="majorBidi"/>
          <w:sz w:val="30"/>
          <w:szCs w:val="30"/>
        </w:rPr>
        <w:t>2564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D5EB851" w14:textId="77777777" w:rsidR="005A4B1D" w:rsidRPr="00D97BD9" w:rsidRDefault="005A4B1D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338"/>
        <w:gridCol w:w="240"/>
        <w:gridCol w:w="2207"/>
        <w:gridCol w:w="8"/>
        <w:gridCol w:w="241"/>
        <w:gridCol w:w="8"/>
        <w:gridCol w:w="1031"/>
        <w:gridCol w:w="249"/>
        <w:gridCol w:w="1053"/>
        <w:gridCol w:w="247"/>
        <w:gridCol w:w="1016"/>
        <w:gridCol w:w="7"/>
      </w:tblGrid>
      <w:tr w:rsidR="005A4B1D" w:rsidRPr="004D74D7" w14:paraId="41683A0C" w14:textId="77777777" w:rsidTr="00C37919">
        <w:trPr>
          <w:gridAfter w:val="1"/>
          <w:wAfter w:w="7" w:type="dxa"/>
          <w:trHeight w:val="20"/>
          <w:tblHeader/>
        </w:trPr>
        <w:tc>
          <w:tcPr>
            <w:tcW w:w="3338" w:type="dxa"/>
          </w:tcPr>
          <w:p w14:paraId="15D1E5E7" w14:textId="77777777" w:rsidR="005A4B1D" w:rsidRPr="004D74D7" w:rsidRDefault="005A4B1D" w:rsidP="00C71468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06D86AA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5" w:type="dxa"/>
            <w:gridSpan w:val="2"/>
          </w:tcPr>
          <w:p w14:paraId="74D406FD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051D12F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476C8B48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9" w:type="dxa"/>
          </w:tcPr>
          <w:p w14:paraId="2A2819EE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5F7791F5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09273D5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4B1D" w:rsidRPr="004D74D7" w14:paraId="1A452FD2" w14:textId="77777777" w:rsidTr="00C37919">
        <w:trPr>
          <w:gridAfter w:val="1"/>
          <w:wAfter w:w="7" w:type="dxa"/>
          <w:trHeight w:val="20"/>
          <w:tblHeader/>
        </w:trPr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87AE3B" w14:textId="77777777" w:rsidR="005A4B1D" w:rsidRPr="004D74D7" w:rsidRDefault="005A4B1D" w:rsidP="00C71468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0" w:type="dxa"/>
          </w:tcPr>
          <w:p w14:paraId="2E33FF67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9D076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49" w:type="dxa"/>
            <w:gridSpan w:val="2"/>
          </w:tcPr>
          <w:p w14:paraId="0E1F01A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E514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49" w:type="dxa"/>
          </w:tcPr>
          <w:p w14:paraId="2CD02DAA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4A0AF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A4B1D" w:rsidRPr="004D74D7" w14:paraId="1131FBF2" w14:textId="77777777" w:rsidTr="00C37919">
        <w:trPr>
          <w:gridAfter w:val="1"/>
          <w:wAfter w:w="7" w:type="dxa"/>
          <w:trHeight w:val="20"/>
          <w:tblHeader/>
        </w:trPr>
        <w:tc>
          <w:tcPr>
            <w:tcW w:w="3338" w:type="dxa"/>
          </w:tcPr>
          <w:p w14:paraId="6B484163" w14:textId="77777777" w:rsidR="005A4B1D" w:rsidRPr="004D74D7" w:rsidRDefault="005A4B1D" w:rsidP="00C71468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E015259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5" w:type="dxa"/>
            <w:gridSpan w:val="2"/>
          </w:tcPr>
          <w:p w14:paraId="23C10304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3E9D6C65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8544485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13D57664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</w:tcPr>
          <w:p w14:paraId="7F2B8628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3C6B6B3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395BC8C5" w14:textId="77777777" w:rsidR="005A4B1D" w:rsidRPr="004D74D7" w:rsidRDefault="005A4B1D" w:rsidP="00CE59A3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A4B1D" w:rsidRPr="004D74D7" w14:paraId="32549AB5" w14:textId="77777777" w:rsidTr="00C37919">
        <w:trPr>
          <w:gridAfter w:val="1"/>
          <w:wAfter w:w="7" w:type="dxa"/>
          <w:trHeight w:val="20"/>
          <w:tblHeader/>
        </w:trPr>
        <w:tc>
          <w:tcPr>
            <w:tcW w:w="3338" w:type="dxa"/>
          </w:tcPr>
          <w:p w14:paraId="459B263D" w14:textId="77777777" w:rsidR="005A4B1D" w:rsidRPr="004D74D7" w:rsidRDefault="005A4B1D" w:rsidP="00C71468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C16DC4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5" w:type="dxa"/>
            <w:gridSpan w:val="2"/>
          </w:tcPr>
          <w:p w14:paraId="440CB19C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36067B39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1B21379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17A1D3AA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</w:tcPr>
          <w:p w14:paraId="3641D7E8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7" w:type="dxa"/>
          </w:tcPr>
          <w:p w14:paraId="1704AD2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2972C0A1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A4B1D" w:rsidRPr="004D74D7" w14:paraId="488C679F" w14:textId="77777777" w:rsidTr="00C37919">
        <w:trPr>
          <w:gridAfter w:val="1"/>
          <w:wAfter w:w="7" w:type="dxa"/>
        </w:trPr>
        <w:tc>
          <w:tcPr>
            <w:tcW w:w="3338" w:type="dxa"/>
          </w:tcPr>
          <w:p w14:paraId="72BFF0C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ที่จัดตั้งขึ้นใหม่</w:t>
            </w:r>
          </w:p>
        </w:tc>
        <w:tc>
          <w:tcPr>
            <w:tcW w:w="240" w:type="dxa"/>
          </w:tcPr>
          <w:p w14:paraId="48844EF8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16D649C0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  <w:vAlign w:val="center"/>
          </w:tcPr>
          <w:p w14:paraId="35D8136E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D6E4425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center"/>
          </w:tcPr>
          <w:p w14:paraId="4A390978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center"/>
          </w:tcPr>
          <w:p w14:paraId="092D2C1F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502477A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37CDF39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1AD70044" w14:textId="77777777" w:rsidTr="00C37919">
        <w:trPr>
          <w:gridAfter w:val="1"/>
          <w:wAfter w:w="7" w:type="dxa"/>
        </w:trPr>
        <w:tc>
          <w:tcPr>
            <w:tcW w:w="3338" w:type="dxa"/>
          </w:tcPr>
          <w:p w14:paraId="4D701767" w14:textId="3D514D4B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) Chia Tai Food Industry (Suqian)</w:t>
            </w:r>
            <w:r w:rsidR="00F313F3"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</w:p>
        </w:tc>
        <w:tc>
          <w:tcPr>
            <w:tcW w:w="240" w:type="dxa"/>
          </w:tcPr>
          <w:p w14:paraId="603E9FAF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5D80F189" w14:textId="44B4BEAF" w:rsidR="005A4B1D" w:rsidRPr="004D74D7" w:rsidRDefault="005A4B1D" w:rsidP="00C71468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7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ผลิตและจำหน่ายอาหาร </w:t>
            </w:r>
          </w:p>
        </w:tc>
        <w:tc>
          <w:tcPr>
            <w:tcW w:w="249" w:type="dxa"/>
            <w:gridSpan w:val="2"/>
            <w:vAlign w:val="center"/>
          </w:tcPr>
          <w:p w14:paraId="36BF035D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8F0E485" w14:textId="77777777" w:rsidR="005A4B1D" w:rsidRPr="004D74D7" w:rsidRDefault="005A4B1D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249" w:type="dxa"/>
            <w:vAlign w:val="center"/>
          </w:tcPr>
          <w:p w14:paraId="2C7BA513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E788CD1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52.25</w:t>
            </w:r>
          </w:p>
        </w:tc>
        <w:tc>
          <w:tcPr>
            <w:tcW w:w="247" w:type="dxa"/>
            <w:vAlign w:val="center"/>
          </w:tcPr>
          <w:p w14:paraId="11BEE946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407D082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077107" w:rsidRPr="004D74D7" w14:paraId="30FB942B" w14:textId="77777777" w:rsidTr="00C37919">
        <w:trPr>
          <w:gridAfter w:val="1"/>
          <w:wAfter w:w="7" w:type="dxa"/>
        </w:trPr>
        <w:tc>
          <w:tcPr>
            <w:tcW w:w="3338" w:type="dxa"/>
          </w:tcPr>
          <w:p w14:paraId="4A937157" w14:textId="730EFF60" w:rsidR="00077107" w:rsidRPr="004D74D7" w:rsidRDefault="0094140C" w:rsidP="0094140C">
            <w:pPr>
              <w:tabs>
                <w:tab w:val="left" w:pos="162"/>
              </w:tabs>
              <w:spacing w:line="350" w:lineRule="exact"/>
              <w:ind w:left="257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Co., Ltd.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40" w:type="dxa"/>
          </w:tcPr>
          <w:p w14:paraId="156FE5F5" w14:textId="77777777" w:rsidR="00077107" w:rsidRPr="004D74D7" w:rsidRDefault="00077107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00D5A932" w14:textId="2B1B1E7C" w:rsidR="00077107" w:rsidRPr="004D74D7" w:rsidRDefault="0094140C" w:rsidP="004D74D7">
            <w:pPr>
              <w:tabs>
                <w:tab w:val="left" w:pos="107"/>
              </w:tabs>
              <w:spacing w:line="350" w:lineRule="exact"/>
              <w:ind w:left="107" w:right="-198" w:hanging="3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แปรรูป</w:t>
            </w: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82333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อาหารสำเร็จ</w:t>
            </w:r>
            <w:r w:rsidR="004D74D7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รูป</w:t>
            </w:r>
          </w:p>
        </w:tc>
        <w:tc>
          <w:tcPr>
            <w:tcW w:w="249" w:type="dxa"/>
            <w:gridSpan w:val="2"/>
            <w:vAlign w:val="center"/>
          </w:tcPr>
          <w:p w14:paraId="1FC897B1" w14:textId="77777777" w:rsidR="00077107" w:rsidRPr="004D74D7" w:rsidRDefault="00077107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D702170" w14:textId="77777777" w:rsidR="00077107" w:rsidRPr="004D74D7" w:rsidRDefault="00077107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01BFBD9D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33D9EBE7" w14:textId="77777777" w:rsidR="00077107" w:rsidRPr="004D74D7" w:rsidRDefault="00077107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A3BDBC7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56B507C" w14:textId="77777777" w:rsidR="00077107" w:rsidRPr="004D74D7" w:rsidRDefault="00077107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077107" w:rsidRPr="004D74D7" w14:paraId="19AAD4FD" w14:textId="77777777" w:rsidTr="00C37919">
        <w:trPr>
          <w:gridAfter w:val="1"/>
          <w:wAfter w:w="7" w:type="dxa"/>
        </w:trPr>
        <w:tc>
          <w:tcPr>
            <w:tcW w:w="3338" w:type="dxa"/>
          </w:tcPr>
          <w:p w14:paraId="4D120034" w14:textId="77777777" w:rsidR="00077107" w:rsidRPr="004D74D7" w:rsidRDefault="00077107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</w:tcPr>
          <w:p w14:paraId="469E9884" w14:textId="77777777" w:rsidR="00077107" w:rsidRPr="004D74D7" w:rsidRDefault="00077107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4D4DE0AF" w14:textId="287CEAEE" w:rsidR="00077107" w:rsidRPr="004D74D7" w:rsidRDefault="0094140C" w:rsidP="004D74D7">
            <w:pPr>
              <w:tabs>
                <w:tab w:val="left" w:pos="84"/>
              </w:tabs>
              <w:spacing w:line="350" w:lineRule="exact"/>
              <w:ind w:left="107" w:right="-198" w:hanging="4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จากเนื้อสัตว์</w:t>
            </w:r>
            <w:r w:rsidR="00982333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และ</w:t>
            </w:r>
            <w:r w:rsidR="004D74D7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อาหาร</w:t>
            </w:r>
          </w:p>
        </w:tc>
        <w:tc>
          <w:tcPr>
            <w:tcW w:w="249" w:type="dxa"/>
            <w:gridSpan w:val="2"/>
            <w:vAlign w:val="center"/>
          </w:tcPr>
          <w:p w14:paraId="3FB18685" w14:textId="77777777" w:rsidR="00077107" w:rsidRPr="004D74D7" w:rsidRDefault="00077107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18827A34" w14:textId="77777777" w:rsidR="00077107" w:rsidRPr="004D74D7" w:rsidRDefault="00077107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6096E738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8313061" w14:textId="77777777" w:rsidR="00077107" w:rsidRPr="004D74D7" w:rsidRDefault="00077107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3219B555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F4E4B48" w14:textId="77777777" w:rsidR="00077107" w:rsidRPr="004D74D7" w:rsidRDefault="00077107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83612" w:rsidRPr="004D74D7" w14:paraId="28F61366" w14:textId="77777777" w:rsidTr="00C37919">
        <w:trPr>
          <w:gridAfter w:val="1"/>
          <w:wAfter w:w="7" w:type="dxa"/>
          <w:trHeight w:val="288"/>
        </w:trPr>
        <w:tc>
          <w:tcPr>
            <w:tcW w:w="3338" w:type="dxa"/>
          </w:tcPr>
          <w:p w14:paraId="5CC7003B" w14:textId="77777777" w:rsidR="00683612" w:rsidRPr="004D74D7" w:rsidRDefault="00683612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</w:tcPr>
          <w:p w14:paraId="5960CE7E" w14:textId="77777777" w:rsidR="00683612" w:rsidRPr="004D74D7" w:rsidRDefault="00683612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71DEA9A9" w14:textId="73AF55D6" w:rsidR="00683612" w:rsidRPr="004D74D7" w:rsidRDefault="0094140C" w:rsidP="004D74D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69" w:right="-198" w:hanging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พร้อมรับประทาน</w:t>
            </w:r>
          </w:p>
        </w:tc>
        <w:tc>
          <w:tcPr>
            <w:tcW w:w="249" w:type="dxa"/>
            <w:gridSpan w:val="2"/>
            <w:vAlign w:val="center"/>
          </w:tcPr>
          <w:p w14:paraId="061FBC32" w14:textId="77777777" w:rsidR="00683612" w:rsidRPr="004D74D7" w:rsidRDefault="00683612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A839120" w14:textId="77777777" w:rsidR="00683612" w:rsidRPr="004D74D7" w:rsidRDefault="00683612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74632C9F" w14:textId="77777777" w:rsidR="00683612" w:rsidRPr="004D74D7" w:rsidRDefault="00683612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BB3D237" w14:textId="77777777" w:rsidR="00683612" w:rsidRPr="004D74D7" w:rsidRDefault="00683612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C944499" w14:textId="77777777" w:rsidR="00683612" w:rsidRPr="004D74D7" w:rsidRDefault="00683612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3F187966" w14:textId="77777777" w:rsidR="00683612" w:rsidRPr="004D74D7" w:rsidRDefault="00683612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4140C" w:rsidRPr="004D74D7" w14:paraId="70E95AE2" w14:textId="77777777" w:rsidTr="00C37919">
        <w:trPr>
          <w:gridAfter w:val="1"/>
          <w:wAfter w:w="7" w:type="dxa"/>
          <w:trHeight w:val="288"/>
        </w:trPr>
        <w:tc>
          <w:tcPr>
            <w:tcW w:w="3338" w:type="dxa"/>
          </w:tcPr>
          <w:p w14:paraId="32755DC2" w14:textId="77777777" w:rsidR="0094140C" w:rsidRPr="004D74D7" w:rsidRDefault="0094140C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</w:tcPr>
          <w:p w14:paraId="5B9AB816" w14:textId="77777777" w:rsidR="0094140C" w:rsidRPr="004D74D7" w:rsidRDefault="0094140C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59951150" w14:textId="77777777" w:rsidR="0094140C" w:rsidRPr="004D74D7" w:rsidRDefault="0094140C" w:rsidP="001923B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75" w:right="-198" w:firstLine="75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  <w:vAlign w:val="center"/>
          </w:tcPr>
          <w:p w14:paraId="46C6046D" w14:textId="77777777" w:rsidR="0094140C" w:rsidRPr="004D74D7" w:rsidRDefault="0094140C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5A4A5AF" w14:textId="77777777" w:rsidR="0094140C" w:rsidRPr="004D74D7" w:rsidRDefault="0094140C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08750D7C" w14:textId="77777777" w:rsidR="0094140C" w:rsidRPr="004D74D7" w:rsidRDefault="0094140C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0D92F889" w14:textId="77777777" w:rsidR="0094140C" w:rsidRPr="004D74D7" w:rsidRDefault="0094140C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A5552DF" w14:textId="77777777" w:rsidR="0094140C" w:rsidRPr="004D74D7" w:rsidRDefault="0094140C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6590A35" w14:textId="77777777" w:rsidR="0094140C" w:rsidRPr="004D74D7" w:rsidRDefault="0094140C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41D667C8" w14:textId="77777777" w:rsidTr="00C37919">
        <w:trPr>
          <w:gridAfter w:val="1"/>
          <w:wAfter w:w="7" w:type="dxa"/>
        </w:trPr>
        <w:tc>
          <w:tcPr>
            <w:tcW w:w="3338" w:type="dxa"/>
          </w:tcPr>
          <w:p w14:paraId="7B428614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บริษัทย่อยจากการซื้อหุ้น</w:t>
            </w:r>
          </w:p>
        </w:tc>
        <w:tc>
          <w:tcPr>
            <w:tcW w:w="240" w:type="dxa"/>
          </w:tcPr>
          <w:p w14:paraId="421EA108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2C147BCF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  <w:vAlign w:val="center"/>
          </w:tcPr>
          <w:p w14:paraId="28DE8E1D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CFEC72C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center"/>
          </w:tcPr>
          <w:p w14:paraId="552BDE9D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0F082227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612E1F9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5D73E2F3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  <w:tab w:val="decimal" w:pos="758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6D9638EE" w14:textId="77777777" w:rsidTr="00C37919">
        <w:trPr>
          <w:gridAfter w:val="1"/>
          <w:wAfter w:w="7" w:type="dxa"/>
        </w:trPr>
        <w:tc>
          <w:tcPr>
            <w:tcW w:w="3338" w:type="dxa"/>
          </w:tcPr>
          <w:p w14:paraId="595845E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40" w:type="dxa"/>
          </w:tcPr>
          <w:p w14:paraId="2A7DF453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</w:tcPr>
          <w:p w14:paraId="3D12EC58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1A01BDCB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FDAD5B5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center"/>
          </w:tcPr>
          <w:p w14:paraId="19456D1A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7774AF3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6831136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D3822A6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  <w:tab w:val="decimal" w:pos="758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33026216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371301C4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1) 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สวนสมบูรณ์ จำกัด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(2)</w:t>
            </w:r>
          </w:p>
        </w:tc>
        <w:tc>
          <w:tcPr>
            <w:tcW w:w="240" w:type="dxa"/>
            <w:shd w:val="clear" w:color="auto" w:fill="auto"/>
          </w:tcPr>
          <w:p w14:paraId="6F37870E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40450F89" w14:textId="7EC2F625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66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ปลูกพืชเพื่อการเกษตร</w:t>
            </w:r>
          </w:p>
        </w:tc>
        <w:tc>
          <w:tcPr>
            <w:tcW w:w="249" w:type="dxa"/>
            <w:gridSpan w:val="2"/>
          </w:tcPr>
          <w:p w14:paraId="3471C087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AF3D902" w14:textId="77777777" w:rsidR="005A4B1D" w:rsidRPr="004D74D7" w:rsidRDefault="005A4B1D" w:rsidP="00C71468">
            <w:pPr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9" w:type="dxa"/>
            <w:vAlign w:val="center"/>
          </w:tcPr>
          <w:p w14:paraId="47D8CCA9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63304C4E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49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247" w:type="dxa"/>
            <w:vAlign w:val="center"/>
          </w:tcPr>
          <w:p w14:paraId="4EEC2F2A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55DA4E80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10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073F25" w:rsidRPr="004D74D7" w14:paraId="74D20D71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699C4A62" w14:textId="58403256" w:rsidR="00073F25" w:rsidRPr="004D74D7" w:rsidRDefault="00073F25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240" w:type="dxa"/>
            <w:shd w:val="clear" w:color="auto" w:fill="auto"/>
          </w:tcPr>
          <w:p w14:paraId="2BDE6F90" w14:textId="77777777" w:rsidR="00073F25" w:rsidRPr="004D74D7" w:rsidRDefault="00073F25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0F6AB89D" w14:textId="77777777" w:rsidR="00073F25" w:rsidRPr="004D74D7" w:rsidRDefault="00073F25" w:rsidP="00C71468">
            <w:pPr>
              <w:tabs>
                <w:tab w:val="left" w:pos="162"/>
              </w:tabs>
              <w:spacing w:line="350" w:lineRule="exact"/>
              <w:ind w:left="-66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0C391596" w14:textId="77777777" w:rsidR="00073F25" w:rsidRPr="004D74D7" w:rsidRDefault="00073F25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4FDD7F7" w14:textId="77777777" w:rsidR="00073F25" w:rsidRPr="004D74D7" w:rsidRDefault="00073F25" w:rsidP="00C71468">
            <w:pPr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952C240" w14:textId="77777777" w:rsidR="00073F25" w:rsidRPr="004D74D7" w:rsidRDefault="00073F25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6F2C87A" w14:textId="77777777" w:rsidR="00073F25" w:rsidRPr="004D74D7" w:rsidRDefault="00073F25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49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B019EC6" w14:textId="77777777" w:rsidR="00073F25" w:rsidRPr="004D74D7" w:rsidRDefault="00073F25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8350373" w14:textId="77777777" w:rsidR="00073F25" w:rsidRPr="004D74D7" w:rsidRDefault="00073F25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58"/>
              </w:tabs>
              <w:ind w:left="-131" w:right="-10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1484A599" w14:textId="77777777" w:rsidTr="00C37919">
        <w:trPr>
          <w:gridAfter w:val="1"/>
          <w:wAfter w:w="7" w:type="dxa"/>
          <w:trHeight w:hRule="exact" w:val="360"/>
        </w:trPr>
        <w:tc>
          <w:tcPr>
            <w:tcW w:w="3338" w:type="dxa"/>
            <w:shd w:val="clear" w:color="auto" w:fill="auto"/>
          </w:tcPr>
          <w:p w14:paraId="675B12C9" w14:textId="77777777" w:rsidR="005A4B1D" w:rsidRPr="004D74D7" w:rsidRDefault="005A4B1D" w:rsidP="00C71468">
            <w:pPr>
              <w:tabs>
                <w:tab w:val="clear" w:pos="227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บริษัทย่อยทางตรงและทางอ้อม</w:t>
            </w:r>
          </w:p>
        </w:tc>
        <w:tc>
          <w:tcPr>
            <w:tcW w:w="240" w:type="dxa"/>
            <w:shd w:val="clear" w:color="auto" w:fill="auto"/>
          </w:tcPr>
          <w:p w14:paraId="2BECA7BA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  <w:vAlign w:val="center"/>
          </w:tcPr>
          <w:p w14:paraId="30EB43F7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69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  <w:vAlign w:val="center"/>
          </w:tcPr>
          <w:p w14:paraId="4C9B39D0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A05CDA8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4BAF91DA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297B40B9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86EBB97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B1F8D83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58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2FEEDEBE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3FD18B3D" w14:textId="4F53EA1B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53" w:right="-198" w:hanging="3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1) C.P. Aquaculture (India) Private</w:t>
            </w:r>
            <w:r w:rsidR="00F313F3"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313F3" w:rsidRPr="004D74D7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240" w:type="dxa"/>
            <w:shd w:val="clear" w:color="auto" w:fill="auto"/>
          </w:tcPr>
          <w:p w14:paraId="64D786E3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3B5EA99A" w14:textId="53267419" w:rsidR="005A4B1D" w:rsidRPr="004D74D7" w:rsidRDefault="005A4B1D" w:rsidP="00C71468">
            <w:pPr>
              <w:spacing w:line="350" w:lineRule="exact"/>
              <w:ind w:left="-71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ผลิตและจำหน่ายอาหาร</w:t>
            </w:r>
            <w:r w:rsidR="001A47C5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กุ้ง</w:t>
            </w:r>
          </w:p>
        </w:tc>
        <w:tc>
          <w:tcPr>
            <w:tcW w:w="249" w:type="dxa"/>
            <w:gridSpan w:val="2"/>
          </w:tcPr>
          <w:p w14:paraId="399D4B71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264075D" w14:textId="77777777" w:rsidR="005A4B1D" w:rsidRPr="004D74D7" w:rsidRDefault="005A4B1D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08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249" w:type="dxa"/>
            <w:vAlign w:val="center"/>
          </w:tcPr>
          <w:p w14:paraId="327B6868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43612DA8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75.00</w:t>
            </w:r>
          </w:p>
        </w:tc>
        <w:tc>
          <w:tcPr>
            <w:tcW w:w="247" w:type="dxa"/>
            <w:vAlign w:val="center"/>
          </w:tcPr>
          <w:p w14:paraId="022151A3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53459841" w14:textId="77777777" w:rsidR="005A4B1D" w:rsidRPr="004D74D7" w:rsidRDefault="005A4B1D" w:rsidP="0095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-11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31.70</w:t>
            </w:r>
          </w:p>
        </w:tc>
      </w:tr>
      <w:tr w:rsidR="005A4B1D" w:rsidRPr="004D74D7" w14:paraId="0C9BDCC5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79E3E36E" w14:textId="35EB3D6C" w:rsidR="005A4B1D" w:rsidRPr="004D74D7" w:rsidRDefault="005A4B1D" w:rsidP="00C71468">
            <w:pPr>
              <w:tabs>
                <w:tab w:val="clear" w:pos="227"/>
              </w:tabs>
              <w:spacing w:line="350" w:lineRule="exact"/>
              <w:ind w:left="253" w:right="-198" w:hanging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698ECF2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23C6CEAA" w14:textId="680A2674" w:rsidR="005A4B1D" w:rsidRPr="004D74D7" w:rsidRDefault="001A47C5" w:rsidP="00317557">
            <w:pPr>
              <w:tabs>
                <w:tab w:val="left" w:pos="107"/>
              </w:tabs>
              <w:spacing w:line="350" w:lineRule="exact"/>
              <w:ind w:left="107" w:right="-198" w:hanging="2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ฟาร์มเพาะฟักลูกกุ้งและ</w:t>
            </w:r>
          </w:p>
        </w:tc>
        <w:tc>
          <w:tcPr>
            <w:tcW w:w="249" w:type="dxa"/>
            <w:gridSpan w:val="2"/>
          </w:tcPr>
          <w:p w14:paraId="1CF325EE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702CA97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0122E65D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32EC39A7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31" w:right="9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B6C9A88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07110BD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A47C5" w:rsidRPr="004D74D7" w14:paraId="3C848C2E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27BCCED7" w14:textId="77777777" w:rsidR="001A47C5" w:rsidRPr="004D74D7" w:rsidRDefault="001A47C5" w:rsidP="00C71468">
            <w:pPr>
              <w:tabs>
                <w:tab w:val="clear" w:pos="227"/>
              </w:tabs>
              <w:spacing w:line="350" w:lineRule="exact"/>
              <w:ind w:left="253" w:right="-198" w:hanging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157CDCC" w14:textId="77777777" w:rsidR="001A47C5" w:rsidRPr="004D74D7" w:rsidRDefault="001A47C5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707ECDB8" w14:textId="51010995" w:rsidR="001A47C5" w:rsidRPr="004D74D7" w:rsidRDefault="001A47C5" w:rsidP="00317557">
            <w:pPr>
              <w:tabs>
                <w:tab w:val="left" w:pos="107"/>
              </w:tabs>
              <w:spacing w:line="350" w:lineRule="exact"/>
              <w:ind w:left="107" w:right="-198" w:hanging="2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จำหน่า</w:t>
            </w:r>
            <w:r w:rsidR="00B85582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ยกุ้งแปรรูปขั้นต้น</w:t>
            </w:r>
          </w:p>
        </w:tc>
        <w:tc>
          <w:tcPr>
            <w:tcW w:w="249" w:type="dxa"/>
            <w:gridSpan w:val="2"/>
          </w:tcPr>
          <w:p w14:paraId="4BA6F80A" w14:textId="77777777" w:rsidR="001A47C5" w:rsidRPr="004D74D7" w:rsidRDefault="001A47C5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F867C8F" w14:textId="77777777" w:rsidR="001A47C5" w:rsidRPr="004D74D7" w:rsidRDefault="001A47C5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45656D7D" w14:textId="77777777" w:rsidR="001A47C5" w:rsidRPr="004D74D7" w:rsidRDefault="001A47C5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5F2631B2" w14:textId="77777777" w:rsidR="001A47C5" w:rsidRPr="004D74D7" w:rsidRDefault="001A47C5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31" w:right="9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74D58F9" w14:textId="77777777" w:rsidR="001A47C5" w:rsidRPr="004D74D7" w:rsidRDefault="001A47C5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D5B2418" w14:textId="77777777" w:rsidR="001A47C5" w:rsidRPr="004D74D7" w:rsidRDefault="001A47C5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B3DBF" w:rsidRPr="004D74D7" w14:paraId="61895874" w14:textId="77777777" w:rsidTr="00C37919">
        <w:trPr>
          <w:gridAfter w:val="1"/>
          <w:wAfter w:w="7" w:type="dxa"/>
          <w:trHeight w:val="360"/>
        </w:trPr>
        <w:tc>
          <w:tcPr>
            <w:tcW w:w="3338" w:type="dxa"/>
            <w:shd w:val="clear" w:color="auto" w:fill="auto"/>
          </w:tcPr>
          <w:p w14:paraId="63D07449" w14:textId="77777777" w:rsidR="005B3DBF" w:rsidRPr="004D74D7" w:rsidRDefault="005B3DBF" w:rsidP="00C71468">
            <w:pPr>
              <w:tabs>
                <w:tab w:val="clear" w:pos="227"/>
              </w:tabs>
              <w:spacing w:line="350" w:lineRule="exact"/>
              <w:ind w:left="253" w:right="-198" w:hanging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F09FD32" w14:textId="77777777" w:rsidR="005B3DBF" w:rsidRPr="004D74D7" w:rsidRDefault="005B3DBF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4D43377D" w14:textId="77777777" w:rsidR="005B3DBF" w:rsidRPr="004D74D7" w:rsidRDefault="005B3DBF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26B48576" w14:textId="77777777" w:rsidR="005B3DBF" w:rsidRPr="004D74D7" w:rsidRDefault="005B3DBF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670CB8B" w14:textId="77777777" w:rsidR="005B3DBF" w:rsidRPr="004D74D7" w:rsidRDefault="005B3DBF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603D7EDE" w14:textId="77777777" w:rsidR="005B3DBF" w:rsidRPr="004D74D7" w:rsidRDefault="005B3DBF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3238EFBA" w14:textId="77777777" w:rsidR="005B3DBF" w:rsidRPr="004D74D7" w:rsidRDefault="005B3DBF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31" w:right="9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D518DAF" w14:textId="77777777" w:rsidR="005B3DBF" w:rsidRPr="004D74D7" w:rsidRDefault="005B3DBF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CB5479E" w14:textId="77777777" w:rsidR="005B3DBF" w:rsidRPr="004D74D7" w:rsidRDefault="005B3DBF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40F3A141" w14:textId="77777777" w:rsidTr="00C37919">
        <w:tc>
          <w:tcPr>
            <w:tcW w:w="5785" w:type="dxa"/>
            <w:gridSpan w:val="3"/>
            <w:shd w:val="clear" w:color="auto" w:fill="auto"/>
          </w:tcPr>
          <w:p w14:paraId="527132F1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16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ที่มีการเปลี่ยนแปลงสัดส่วน</w:t>
            </w:r>
            <w:r w:rsidRPr="004D74D7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249" w:type="dxa"/>
            <w:gridSpan w:val="2"/>
          </w:tcPr>
          <w:p w14:paraId="5BBC2C2E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5CF7B860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266928A6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2B491FC1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F53F27A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4289F11C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11A324BF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5D7E0B89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53" w:right="-198" w:hanging="36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40" w:type="dxa"/>
            <w:shd w:val="clear" w:color="auto" w:fill="auto"/>
          </w:tcPr>
          <w:p w14:paraId="478D6734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16BD06F7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6CC0F9BC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239907E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3568FA88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75FF532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74E4512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0BCAF6F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12BFB933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3AC56AC2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) CP Foods Singapore Pte Ltd.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(3)</w:t>
            </w:r>
          </w:p>
        </w:tc>
        <w:tc>
          <w:tcPr>
            <w:tcW w:w="240" w:type="dxa"/>
            <w:shd w:val="clear" w:color="auto" w:fill="auto"/>
          </w:tcPr>
          <w:p w14:paraId="429D773B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2DF3FBB6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51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ผู้นำเข้าและจัดจำหน่ายสินค้า</w:t>
            </w:r>
          </w:p>
        </w:tc>
        <w:tc>
          <w:tcPr>
            <w:tcW w:w="249" w:type="dxa"/>
            <w:gridSpan w:val="2"/>
          </w:tcPr>
          <w:p w14:paraId="040C3077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2ABF34F" w14:textId="77777777" w:rsidR="005A4B1D" w:rsidRPr="004D74D7" w:rsidRDefault="005A4B1D" w:rsidP="00D70E3B">
            <w:pPr>
              <w:spacing w:line="350" w:lineRule="exact"/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49" w:type="dxa"/>
            <w:vAlign w:val="center"/>
          </w:tcPr>
          <w:p w14:paraId="79A212BC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59B5ABDC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247" w:type="dxa"/>
            <w:vAlign w:val="center"/>
          </w:tcPr>
          <w:p w14:paraId="298EF09D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BB17AC5" w14:textId="77777777" w:rsidR="005A4B1D" w:rsidRPr="004D74D7" w:rsidRDefault="005A4B1D" w:rsidP="0095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5A4B1D" w:rsidRPr="004D74D7" w14:paraId="47B95C16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6030A714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  <w:shd w:val="clear" w:color="auto" w:fill="auto"/>
          </w:tcPr>
          <w:p w14:paraId="45868408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5483F19C" w14:textId="1F1A4C2F" w:rsidR="005A4B1D" w:rsidRPr="004D74D7" w:rsidRDefault="005A4B1D" w:rsidP="00C71468">
            <w:pPr>
              <w:tabs>
                <w:tab w:val="left" w:pos="107"/>
              </w:tabs>
              <w:spacing w:line="350" w:lineRule="exact"/>
              <w:ind w:left="107" w:right="-198" w:hanging="2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ประเภทอาหารแปรรูป</w:t>
            </w:r>
            <w:r w:rsidR="00CF5BB6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จาก</w:t>
            </w:r>
          </w:p>
        </w:tc>
        <w:tc>
          <w:tcPr>
            <w:tcW w:w="249" w:type="dxa"/>
            <w:gridSpan w:val="2"/>
          </w:tcPr>
          <w:p w14:paraId="64D8CB2E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BF797EC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48C2E60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60DBD33E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6C43DE77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2BA7F7C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1D0762D6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2D0E9FFF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  <w:shd w:val="clear" w:color="auto" w:fill="auto"/>
          </w:tcPr>
          <w:p w14:paraId="251CC89D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5C48F3BE" w14:textId="0BA10484" w:rsidR="005A4B1D" w:rsidRPr="004D74D7" w:rsidRDefault="005A4B1D" w:rsidP="00C71468">
            <w:pPr>
              <w:tabs>
                <w:tab w:val="left" w:pos="107"/>
              </w:tabs>
              <w:spacing w:line="350" w:lineRule="exact"/>
              <w:ind w:left="107" w:right="-198" w:hanging="1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เนื้อสัตว์และอาหาร</w:t>
            </w:r>
          </w:p>
        </w:tc>
        <w:tc>
          <w:tcPr>
            <w:tcW w:w="249" w:type="dxa"/>
            <w:gridSpan w:val="2"/>
          </w:tcPr>
          <w:p w14:paraId="75BBAF84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C493F95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61190EDE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95C4F64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55E62A8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0FB8AC5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4D74D7" w:rsidRPr="004D74D7" w14:paraId="697143E7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7BCDB8BF" w14:textId="77777777" w:rsidR="004D74D7" w:rsidRPr="004D74D7" w:rsidRDefault="004D74D7" w:rsidP="004D74D7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  <w:shd w:val="clear" w:color="auto" w:fill="auto"/>
          </w:tcPr>
          <w:p w14:paraId="1E3575CB" w14:textId="77777777" w:rsidR="004D74D7" w:rsidRPr="004D74D7" w:rsidRDefault="004D74D7" w:rsidP="004D74D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03F4B0B6" w14:textId="10D21321" w:rsidR="004D74D7" w:rsidRPr="004D74D7" w:rsidRDefault="004D74D7" w:rsidP="004D74D7">
            <w:pPr>
              <w:tabs>
                <w:tab w:val="left" w:pos="107"/>
              </w:tabs>
              <w:spacing w:line="350" w:lineRule="exact"/>
              <w:ind w:left="107" w:right="-198" w:hanging="1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249" w:type="dxa"/>
            <w:gridSpan w:val="2"/>
          </w:tcPr>
          <w:p w14:paraId="5D2BDFED" w14:textId="77777777" w:rsidR="004D74D7" w:rsidRPr="004D74D7" w:rsidRDefault="004D74D7" w:rsidP="004D74D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73A6E92" w14:textId="77777777" w:rsidR="004D74D7" w:rsidRPr="004D74D7" w:rsidRDefault="004D74D7" w:rsidP="004D74D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7B0D153" w14:textId="77777777" w:rsidR="004D74D7" w:rsidRPr="004D74D7" w:rsidRDefault="004D74D7" w:rsidP="004D74D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755B2169" w14:textId="77777777" w:rsidR="004D74D7" w:rsidRPr="004D74D7" w:rsidRDefault="004D74D7" w:rsidP="004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41DA531" w14:textId="77777777" w:rsidR="004D74D7" w:rsidRPr="004D74D7" w:rsidRDefault="004D74D7" w:rsidP="004D74D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0571FF1" w14:textId="77777777" w:rsidR="004D74D7" w:rsidRPr="004D74D7" w:rsidRDefault="004D74D7" w:rsidP="004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4579171D" w14:textId="77777777" w:rsidTr="00C37919">
        <w:trPr>
          <w:gridAfter w:val="1"/>
          <w:wAfter w:w="7" w:type="dxa"/>
          <w:trHeight w:val="360"/>
        </w:trPr>
        <w:tc>
          <w:tcPr>
            <w:tcW w:w="3338" w:type="dxa"/>
            <w:shd w:val="clear" w:color="auto" w:fill="auto"/>
          </w:tcPr>
          <w:p w14:paraId="3145260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  <w:shd w:val="clear" w:color="auto" w:fill="auto"/>
          </w:tcPr>
          <w:p w14:paraId="44D01768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7E1ED435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7FBFF6E0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26EF8DF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764E4279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33591665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BBCE399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8746CA8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4D74D7" w:rsidRPr="004D74D7" w14:paraId="623B88B6" w14:textId="77777777" w:rsidTr="00C37919">
        <w:trPr>
          <w:gridAfter w:val="1"/>
          <w:wAfter w:w="7" w:type="dxa"/>
          <w:trHeight w:val="360"/>
        </w:trPr>
        <w:tc>
          <w:tcPr>
            <w:tcW w:w="3338" w:type="dxa"/>
            <w:shd w:val="clear" w:color="auto" w:fill="auto"/>
          </w:tcPr>
          <w:p w14:paraId="36DAEB1C" w14:textId="77777777" w:rsidR="004D74D7" w:rsidRPr="004D74D7" w:rsidRDefault="004D74D7" w:rsidP="004D74D7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  <w:shd w:val="clear" w:color="auto" w:fill="auto"/>
          </w:tcPr>
          <w:p w14:paraId="077A5D27" w14:textId="77777777" w:rsidR="004D74D7" w:rsidRPr="004D74D7" w:rsidRDefault="004D74D7" w:rsidP="004D74D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7C545BAF" w14:textId="77777777" w:rsidR="004D74D7" w:rsidRPr="004D74D7" w:rsidRDefault="004D74D7" w:rsidP="004D74D7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4B4E4375" w14:textId="77777777" w:rsidR="004D74D7" w:rsidRPr="004D74D7" w:rsidRDefault="004D74D7" w:rsidP="004D74D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147EB526" w14:textId="77777777" w:rsidR="004D74D7" w:rsidRPr="004D74D7" w:rsidRDefault="004D74D7" w:rsidP="004D74D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5BF83DE2" w14:textId="77777777" w:rsidR="004D74D7" w:rsidRPr="004D74D7" w:rsidRDefault="004D74D7" w:rsidP="004D74D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5D6AE117" w14:textId="77777777" w:rsidR="004D74D7" w:rsidRPr="004D74D7" w:rsidRDefault="004D74D7" w:rsidP="004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684A0EF6" w14:textId="77777777" w:rsidR="004D74D7" w:rsidRPr="004D74D7" w:rsidRDefault="004D74D7" w:rsidP="004D74D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C2CEAE0" w14:textId="77777777" w:rsidR="004D74D7" w:rsidRPr="004D74D7" w:rsidRDefault="004D74D7" w:rsidP="004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6E849C9E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51788236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16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ทางตรงและทางอ้อม</w:t>
            </w:r>
          </w:p>
        </w:tc>
        <w:tc>
          <w:tcPr>
            <w:tcW w:w="240" w:type="dxa"/>
            <w:shd w:val="clear" w:color="auto" w:fill="auto"/>
          </w:tcPr>
          <w:p w14:paraId="172820D2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797FCB89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36B05044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504002B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258745B1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5189697F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1FA110F2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113C54C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3E8742B4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7079597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)</w:t>
            </w: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C.P. Pokphand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Co., Ltd.</w:t>
            </w:r>
          </w:p>
        </w:tc>
        <w:tc>
          <w:tcPr>
            <w:tcW w:w="240" w:type="dxa"/>
            <w:shd w:val="clear" w:color="auto" w:fill="auto"/>
          </w:tcPr>
          <w:p w14:paraId="7A69867D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3D595109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57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กิจการลงทุนในธุรกิจเกษตร</w:t>
            </w:r>
          </w:p>
        </w:tc>
        <w:tc>
          <w:tcPr>
            <w:tcW w:w="249" w:type="dxa"/>
            <w:gridSpan w:val="2"/>
          </w:tcPr>
          <w:p w14:paraId="2686A834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6EF95E1" w14:textId="77777777" w:rsidR="005A4B1D" w:rsidRPr="004D74D7" w:rsidRDefault="005A4B1D" w:rsidP="00C71468">
            <w:pPr>
              <w:tabs>
                <w:tab w:val="clear" w:pos="907"/>
                <w:tab w:val="left" w:pos="979"/>
              </w:tabs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เบอร์มิวดา</w:t>
            </w:r>
          </w:p>
        </w:tc>
        <w:tc>
          <w:tcPr>
            <w:tcW w:w="249" w:type="dxa"/>
          </w:tcPr>
          <w:p w14:paraId="00559B0E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F2A120B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52.25</w:t>
            </w:r>
          </w:p>
        </w:tc>
        <w:tc>
          <w:tcPr>
            <w:tcW w:w="247" w:type="dxa"/>
            <w:vAlign w:val="center"/>
          </w:tcPr>
          <w:p w14:paraId="3C032569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</w:tcPr>
          <w:p w14:paraId="5FBF0748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31" w:right="155"/>
              <w:rPr>
                <w:rFonts w:cstheme="min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  <w:r w:rsidRPr="004D74D7">
              <w:rPr>
                <w:rFonts w:cstheme="minorBidi" w:hint="cs"/>
                <w:sz w:val="28"/>
                <w:szCs w:val="28"/>
                <w:cs/>
              </w:rPr>
              <w:t xml:space="preserve"> </w:t>
            </w:r>
          </w:p>
        </w:tc>
      </w:tr>
      <w:tr w:rsidR="005A4B1D" w:rsidRPr="004D74D7" w14:paraId="49DA0F0B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6616BC4B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0" w:type="dxa"/>
            <w:shd w:val="clear" w:color="auto" w:fill="auto"/>
          </w:tcPr>
          <w:p w14:paraId="11427F56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3F1BC3E9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79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อุตสาหกรรมและอาหาร</w:t>
            </w:r>
          </w:p>
        </w:tc>
        <w:tc>
          <w:tcPr>
            <w:tcW w:w="249" w:type="dxa"/>
            <w:gridSpan w:val="2"/>
          </w:tcPr>
          <w:p w14:paraId="273787EE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866777A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E0237C6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622601A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FCD8FA1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</w:tcPr>
          <w:p w14:paraId="5C0BC038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31" w:right="15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F7A41" w:rsidRPr="004D74D7" w14:paraId="324C21EC" w14:textId="77777777" w:rsidTr="00C37919">
        <w:trPr>
          <w:gridAfter w:val="1"/>
          <w:wAfter w:w="7" w:type="dxa"/>
          <w:trHeight w:val="360"/>
        </w:trPr>
        <w:tc>
          <w:tcPr>
            <w:tcW w:w="3338" w:type="dxa"/>
            <w:shd w:val="clear" w:color="auto" w:fill="auto"/>
          </w:tcPr>
          <w:p w14:paraId="151BE593" w14:textId="77777777" w:rsidR="00DF7A41" w:rsidRPr="004D74D7" w:rsidRDefault="00DF7A41" w:rsidP="00C71468">
            <w:pPr>
              <w:tabs>
                <w:tab w:val="left" w:pos="162"/>
              </w:tabs>
              <w:spacing w:line="350" w:lineRule="exact"/>
              <w:ind w:left="253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A42FC96" w14:textId="77777777" w:rsidR="00DF7A41" w:rsidRPr="004D74D7" w:rsidRDefault="00DF7A41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26E0EB93" w14:textId="77777777" w:rsidR="00DF7A41" w:rsidRPr="004D74D7" w:rsidRDefault="00DF7A41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1DBA1B27" w14:textId="77777777" w:rsidR="00DF7A41" w:rsidRPr="004D74D7" w:rsidRDefault="00DF7A41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7B07C37" w14:textId="77777777" w:rsidR="00DF7A41" w:rsidRPr="004D74D7" w:rsidRDefault="00DF7A41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89A03AE" w14:textId="77777777" w:rsidR="00DF7A41" w:rsidRPr="004D74D7" w:rsidRDefault="00DF7A41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678BD871" w14:textId="77777777" w:rsidR="00DF7A41" w:rsidRPr="004D74D7" w:rsidRDefault="00DF7A41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AFB43A9" w14:textId="77777777" w:rsidR="00DF7A41" w:rsidRPr="004D74D7" w:rsidRDefault="00DF7A41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45F97B8" w14:textId="77777777" w:rsidR="00DF7A41" w:rsidRPr="004D74D7" w:rsidRDefault="00DF7A41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4B8DB908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4F61D587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ทางอ้อมที่เปลี่ยนชื่อบริษัท</w:t>
            </w:r>
          </w:p>
        </w:tc>
        <w:tc>
          <w:tcPr>
            <w:tcW w:w="240" w:type="dxa"/>
            <w:shd w:val="clear" w:color="auto" w:fill="auto"/>
          </w:tcPr>
          <w:p w14:paraId="77498670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5AB77431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4AF15F3B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8DF35B3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61BD0A6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442021C2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1FBBE4D2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64621DC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12308105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17004605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1) Russia Baltic Pork Invest AS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(4)</w:t>
            </w:r>
          </w:p>
        </w:tc>
        <w:tc>
          <w:tcPr>
            <w:tcW w:w="240" w:type="dxa"/>
            <w:shd w:val="clear" w:color="auto" w:fill="auto"/>
          </w:tcPr>
          <w:p w14:paraId="008AE6B1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6BC0C29B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57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กิจการลงทุน</w:t>
            </w: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49" w:type="dxa"/>
            <w:gridSpan w:val="2"/>
          </w:tcPr>
          <w:p w14:paraId="5CF697E3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B2DD446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249" w:type="dxa"/>
            <w:vAlign w:val="center"/>
          </w:tcPr>
          <w:p w14:paraId="28358874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28C089E8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47" w:type="dxa"/>
            <w:vAlign w:val="center"/>
          </w:tcPr>
          <w:p w14:paraId="7D7752DB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5B2A9FF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</w:tr>
      <w:tr w:rsidR="005A4B1D" w:rsidRPr="004D74D7" w14:paraId="5D59D2D2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69D24713" w14:textId="6DB23466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4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(เดิมชื่อ 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Russia Baltic Pork</w:t>
            </w:r>
            <w:r w:rsidR="00C37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7919" w:rsidRPr="004D74D7">
              <w:rPr>
                <w:rFonts w:asciiTheme="majorBidi" w:hAnsiTheme="majorBidi" w:cstheme="majorBidi"/>
                <w:sz w:val="28"/>
                <w:szCs w:val="28"/>
              </w:rPr>
              <w:t>Invest</w:t>
            </w:r>
            <w:r w:rsidR="00C37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7919" w:rsidRPr="004D74D7">
              <w:rPr>
                <w:rFonts w:asciiTheme="majorBidi" w:hAnsiTheme="majorBidi" w:cstheme="majorBidi"/>
                <w:sz w:val="28"/>
                <w:szCs w:val="28"/>
              </w:rPr>
              <w:t>ASA</w:t>
            </w:r>
            <w:r w:rsidR="00C379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2FD8ED3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145D1636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5229DC20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AEE8E8B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CDF38F3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3A987C92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6EFD305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397F2276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057221A0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5E931F67" w14:textId="57B43EE5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62" w:right="-198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2) Pravdinsk Pig Production </w:t>
            </w:r>
            <w:r w:rsidR="004D74D7"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Joint Stock</w:t>
            </w:r>
          </w:p>
        </w:tc>
        <w:tc>
          <w:tcPr>
            <w:tcW w:w="240" w:type="dxa"/>
            <w:shd w:val="clear" w:color="auto" w:fill="auto"/>
          </w:tcPr>
          <w:p w14:paraId="4D28A06A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2A9ECEDD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4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เลี้ยงสัตว์</w:t>
            </w:r>
          </w:p>
        </w:tc>
        <w:tc>
          <w:tcPr>
            <w:tcW w:w="249" w:type="dxa"/>
            <w:gridSpan w:val="2"/>
          </w:tcPr>
          <w:p w14:paraId="2972AB49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F21CF6F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249" w:type="dxa"/>
            <w:vAlign w:val="center"/>
          </w:tcPr>
          <w:p w14:paraId="3F1FACD7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3D3693F0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47" w:type="dxa"/>
            <w:vAlign w:val="center"/>
          </w:tcPr>
          <w:p w14:paraId="71D6443D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404C123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</w:tr>
      <w:tr w:rsidR="005A4B1D" w:rsidRPr="004D74D7" w14:paraId="52B78CE1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0680BCAA" w14:textId="4AA5DA4B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Company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(4)</w:t>
            </w:r>
          </w:p>
        </w:tc>
        <w:tc>
          <w:tcPr>
            <w:tcW w:w="240" w:type="dxa"/>
            <w:shd w:val="clear" w:color="auto" w:fill="auto"/>
          </w:tcPr>
          <w:p w14:paraId="13D26874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09FDE171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6BBE6179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1AE4C5B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6B3FA08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18BB684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37E59383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D58CCD9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6B921038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66A46AE1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(เดิมชื่อ 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Pravdinsk Pig Production</w:t>
            </w:r>
          </w:p>
        </w:tc>
        <w:tc>
          <w:tcPr>
            <w:tcW w:w="240" w:type="dxa"/>
            <w:shd w:val="clear" w:color="auto" w:fill="auto"/>
          </w:tcPr>
          <w:p w14:paraId="4CA51D18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7559F60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173FB832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28A073F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0444AE64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59E2F624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3099C4E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52BE5A11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0A9B734F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5D85309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Closed Joint Stock Company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59A55789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371BFE55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47F8DB5E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10492D8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7823F50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7AC3A78A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3EFF6446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6B6B71B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5BB1D39B" w14:textId="77777777" w:rsidTr="00C37919">
        <w:trPr>
          <w:gridAfter w:val="1"/>
          <w:wAfter w:w="7" w:type="dxa"/>
          <w:trHeight w:val="360"/>
        </w:trPr>
        <w:tc>
          <w:tcPr>
            <w:tcW w:w="3338" w:type="dxa"/>
            <w:shd w:val="clear" w:color="auto" w:fill="auto"/>
          </w:tcPr>
          <w:p w14:paraId="08A351C7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C84FBFB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14C3D156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37427B2D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C7C4A43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1739A8CF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A0DD715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000F7DA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0313B03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55E2B601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500FC244" w14:textId="1B233DC6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ทางอ้อมที่</w:t>
            </w:r>
            <w:r w:rsidR="005003A8"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เลิก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</w:p>
        </w:tc>
        <w:tc>
          <w:tcPr>
            <w:tcW w:w="240" w:type="dxa"/>
            <w:shd w:val="clear" w:color="auto" w:fill="auto"/>
          </w:tcPr>
          <w:p w14:paraId="079C8632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1AD4D75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7255569A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EE84EC6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4122F372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74E23D5E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6594100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91F6E99" w14:textId="77777777" w:rsidR="005A4B1D" w:rsidRPr="004D74D7" w:rsidRDefault="005A4B1D" w:rsidP="00CE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61317" w:rsidRPr="004D74D7" w14:paraId="75772D77" w14:textId="77777777" w:rsidTr="00C37919">
        <w:trPr>
          <w:gridAfter w:val="1"/>
          <w:wAfter w:w="7" w:type="dxa"/>
        </w:trPr>
        <w:tc>
          <w:tcPr>
            <w:tcW w:w="3338" w:type="dxa"/>
            <w:shd w:val="clear" w:color="auto" w:fill="auto"/>
          </w:tcPr>
          <w:p w14:paraId="756D16B5" w14:textId="77777777" w:rsidR="00161317" w:rsidRPr="004D74D7" w:rsidRDefault="00161317" w:rsidP="00161317">
            <w:pPr>
              <w:tabs>
                <w:tab w:val="left" w:pos="162"/>
              </w:tabs>
              <w:spacing w:line="350" w:lineRule="exact"/>
              <w:ind w:left="-107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1) Charoen Pokphand (USA), Inc.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(5)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750D0F7E" w14:textId="77777777" w:rsidR="00161317" w:rsidRPr="004D74D7" w:rsidRDefault="00161317" w:rsidP="0016131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11184ACA" w14:textId="77777777" w:rsidR="00161317" w:rsidRPr="004D74D7" w:rsidRDefault="00161317" w:rsidP="00161317">
            <w:pPr>
              <w:tabs>
                <w:tab w:val="left" w:pos="162"/>
              </w:tabs>
              <w:spacing w:line="350" w:lineRule="exact"/>
              <w:ind w:left="-3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ธุรกิจไก่เนื้อครบวงจร</w:t>
            </w:r>
          </w:p>
        </w:tc>
        <w:tc>
          <w:tcPr>
            <w:tcW w:w="249" w:type="dxa"/>
            <w:gridSpan w:val="2"/>
          </w:tcPr>
          <w:p w14:paraId="6BF9DE27" w14:textId="77777777" w:rsidR="00161317" w:rsidRPr="004D74D7" w:rsidRDefault="00161317" w:rsidP="0016131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6BCC75E7" w14:textId="77777777" w:rsidR="00161317" w:rsidRPr="004D74D7" w:rsidRDefault="00161317" w:rsidP="0016131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49" w:type="dxa"/>
          </w:tcPr>
          <w:p w14:paraId="1DD402F3" w14:textId="77777777" w:rsidR="00161317" w:rsidRPr="004D74D7" w:rsidRDefault="00161317" w:rsidP="0016131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981EAA2" w14:textId="730A2000" w:rsidR="00161317" w:rsidRPr="004D74D7" w:rsidRDefault="00161317" w:rsidP="0016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0786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7" w:type="dxa"/>
          </w:tcPr>
          <w:p w14:paraId="38133832" w14:textId="77777777" w:rsidR="00161317" w:rsidRPr="004D74D7" w:rsidRDefault="00161317" w:rsidP="00161317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</w:tcPr>
          <w:p w14:paraId="545FACDB" w14:textId="77777777" w:rsidR="00161317" w:rsidRPr="004D74D7" w:rsidRDefault="00161317" w:rsidP="0016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2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99.97</w:t>
            </w:r>
          </w:p>
        </w:tc>
      </w:tr>
      <w:tr w:rsidR="00161317" w:rsidRPr="004D74D7" w14:paraId="7C67FEFD" w14:textId="77777777" w:rsidTr="00C37919">
        <w:trPr>
          <w:gridAfter w:val="1"/>
          <w:wAfter w:w="7" w:type="dxa"/>
          <w:trHeight w:val="346"/>
        </w:trPr>
        <w:tc>
          <w:tcPr>
            <w:tcW w:w="3338" w:type="dxa"/>
            <w:shd w:val="clear" w:color="auto" w:fill="auto"/>
          </w:tcPr>
          <w:p w14:paraId="54568B78" w14:textId="5E5D383A" w:rsidR="00161317" w:rsidRPr="004D74D7" w:rsidRDefault="00161317" w:rsidP="00161317">
            <w:pPr>
              <w:tabs>
                <w:tab w:val="left" w:pos="162"/>
              </w:tabs>
              <w:spacing w:line="350" w:lineRule="exact"/>
              <w:ind w:left="-107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2) </w:t>
            </w:r>
            <w:r w:rsidRPr="00D9149D">
              <w:rPr>
                <w:rFonts w:asciiTheme="majorBidi" w:hAnsiTheme="majorBidi" w:cstheme="majorBidi"/>
                <w:sz w:val="28"/>
                <w:szCs w:val="28"/>
              </w:rPr>
              <w:t>Arden International, LLC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6)</w:t>
            </w:r>
            <w:r w:rsidRPr="00D914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17314EF7" w14:textId="77777777" w:rsidR="00161317" w:rsidRPr="004D74D7" w:rsidRDefault="00161317" w:rsidP="0016131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59AF2170" w14:textId="1EAEC9E5" w:rsidR="00161317" w:rsidRPr="00983437" w:rsidRDefault="00161317" w:rsidP="00161317">
            <w:pPr>
              <w:tabs>
                <w:tab w:val="left" w:pos="162"/>
              </w:tabs>
              <w:spacing w:line="350" w:lineRule="exact"/>
              <w:ind w:left="-38" w:right="-198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6295D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249" w:type="dxa"/>
            <w:gridSpan w:val="2"/>
          </w:tcPr>
          <w:p w14:paraId="2EA29902" w14:textId="77777777" w:rsidR="00161317" w:rsidRPr="004D74D7" w:rsidRDefault="00161317" w:rsidP="0016131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2ED4BAF8" w14:textId="35A65B4B" w:rsidR="00161317" w:rsidRPr="004D74D7" w:rsidRDefault="00161317" w:rsidP="0016131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49" w:type="dxa"/>
          </w:tcPr>
          <w:p w14:paraId="32157C62" w14:textId="77777777" w:rsidR="00161317" w:rsidRPr="004D74D7" w:rsidRDefault="00161317" w:rsidP="0016131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D518F98" w14:textId="6A1CB66B" w:rsidR="00161317" w:rsidRPr="004D74D7" w:rsidRDefault="00161317" w:rsidP="00A1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7" w:type="dxa"/>
          </w:tcPr>
          <w:p w14:paraId="3CFEABD0" w14:textId="77777777" w:rsidR="00161317" w:rsidRPr="004D74D7" w:rsidRDefault="00161317" w:rsidP="00161317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</w:tcPr>
          <w:p w14:paraId="11120C21" w14:textId="261A8FE6" w:rsidR="00161317" w:rsidRPr="004D74D7" w:rsidRDefault="00161317" w:rsidP="0089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2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983437" w:rsidRPr="004D74D7" w14:paraId="3E2401E4" w14:textId="77777777" w:rsidTr="00C37919">
        <w:trPr>
          <w:gridAfter w:val="1"/>
          <w:wAfter w:w="7" w:type="dxa"/>
          <w:trHeight w:val="346"/>
        </w:trPr>
        <w:tc>
          <w:tcPr>
            <w:tcW w:w="3338" w:type="dxa"/>
            <w:shd w:val="clear" w:color="auto" w:fill="auto"/>
          </w:tcPr>
          <w:p w14:paraId="78181B3F" w14:textId="77777777" w:rsidR="00983437" w:rsidRPr="004D74D7" w:rsidRDefault="00983437" w:rsidP="00983437">
            <w:pPr>
              <w:tabs>
                <w:tab w:val="left" w:pos="162"/>
              </w:tabs>
              <w:spacing w:line="350" w:lineRule="exact"/>
              <w:ind w:left="-107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FDA4B2E" w14:textId="77777777" w:rsidR="00983437" w:rsidRPr="004D74D7" w:rsidRDefault="00983437" w:rsidP="0098343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0482F0F7" w14:textId="2F7BFBA9" w:rsidR="00983437" w:rsidRPr="004D74D7" w:rsidRDefault="00983437" w:rsidP="00AD17EF">
            <w:pPr>
              <w:tabs>
                <w:tab w:val="left" w:pos="162"/>
              </w:tabs>
              <w:spacing w:line="350" w:lineRule="exact"/>
              <w:ind w:left="-38" w:right="-198" w:firstLine="11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พร้อมรับประทาน</w:t>
            </w:r>
          </w:p>
        </w:tc>
        <w:tc>
          <w:tcPr>
            <w:tcW w:w="249" w:type="dxa"/>
            <w:gridSpan w:val="2"/>
          </w:tcPr>
          <w:p w14:paraId="2E62F19F" w14:textId="77777777" w:rsidR="00983437" w:rsidRPr="004D74D7" w:rsidRDefault="00983437" w:rsidP="0098343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24DC3BF4" w14:textId="77777777" w:rsidR="00983437" w:rsidRPr="004D74D7" w:rsidRDefault="00983437" w:rsidP="0098343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FF4B54A" w14:textId="77777777" w:rsidR="00983437" w:rsidRPr="004D74D7" w:rsidRDefault="00983437" w:rsidP="0098343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9DBB3D2" w14:textId="77777777" w:rsidR="00983437" w:rsidRPr="004D74D7" w:rsidRDefault="00983437" w:rsidP="0098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</w:tcPr>
          <w:p w14:paraId="5C8E5442" w14:textId="77777777" w:rsidR="00983437" w:rsidRPr="004D74D7" w:rsidRDefault="00983437" w:rsidP="00983437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</w:tcPr>
          <w:p w14:paraId="5B434111" w14:textId="77777777" w:rsidR="00983437" w:rsidRPr="004D74D7" w:rsidRDefault="00983437" w:rsidP="0098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72" w:right="-6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83437" w:rsidRPr="004D74D7" w14:paraId="238F72E8" w14:textId="77777777" w:rsidTr="00C37919">
        <w:trPr>
          <w:gridAfter w:val="1"/>
          <w:wAfter w:w="7" w:type="dxa"/>
          <w:trHeight w:val="346"/>
        </w:trPr>
        <w:tc>
          <w:tcPr>
            <w:tcW w:w="3338" w:type="dxa"/>
            <w:shd w:val="clear" w:color="auto" w:fill="auto"/>
          </w:tcPr>
          <w:p w14:paraId="1F7AC845" w14:textId="77777777" w:rsidR="00983437" w:rsidRPr="004D74D7" w:rsidRDefault="00983437" w:rsidP="00983437">
            <w:pPr>
              <w:tabs>
                <w:tab w:val="left" w:pos="162"/>
              </w:tabs>
              <w:spacing w:line="350" w:lineRule="exact"/>
              <w:ind w:left="-107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461BDA2" w14:textId="77777777" w:rsidR="00983437" w:rsidRPr="004D74D7" w:rsidRDefault="00983437" w:rsidP="0098343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14:paraId="74B4BD06" w14:textId="77777777" w:rsidR="00983437" w:rsidRPr="004D74D7" w:rsidRDefault="00983437" w:rsidP="00983437">
            <w:pPr>
              <w:tabs>
                <w:tab w:val="left" w:pos="162"/>
              </w:tabs>
              <w:spacing w:line="350" w:lineRule="exact"/>
              <w:ind w:left="-38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gridSpan w:val="2"/>
          </w:tcPr>
          <w:p w14:paraId="54C492D4" w14:textId="77777777" w:rsidR="00983437" w:rsidRPr="004D74D7" w:rsidRDefault="00983437" w:rsidP="0098343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441AE67" w14:textId="77777777" w:rsidR="00983437" w:rsidRPr="004D74D7" w:rsidRDefault="00983437" w:rsidP="0098343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36CC61A9" w14:textId="77777777" w:rsidR="00983437" w:rsidRPr="004D74D7" w:rsidRDefault="00983437" w:rsidP="0098343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9CB6BBB" w14:textId="77777777" w:rsidR="00983437" w:rsidRPr="004D74D7" w:rsidRDefault="00983437" w:rsidP="0098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</w:tcPr>
          <w:p w14:paraId="6BF0CEE1" w14:textId="77777777" w:rsidR="00983437" w:rsidRPr="004D74D7" w:rsidRDefault="00983437" w:rsidP="00983437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</w:tcPr>
          <w:p w14:paraId="103D87CD" w14:textId="77777777" w:rsidR="00983437" w:rsidRPr="004D74D7" w:rsidRDefault="00983437" w:rsidP="0098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72" w:right="-6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</w:tbl>
    <w:p w14:paraId="06696412" w14:textId="77777777" w:rsidR="005A4B1D" w:rsidRPr="00C37919" w:rsidRDefault="005A4B1D" w:rsidP="00583F81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53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  <w:cs/>
        </w:rPr>
        <w:t xml:space="preserve"> เป็นบริษัทย่อยของ</w:t>
      </w:r>
      <w:r w:rsidRPr="00C37919">
        <w:rPr>
          <w:rFonts w:cstheme="majorBidi"/>
          <w:sz w:val="28"/>
          <w:cs/>
        </w:rPr>
        <w:t xml:space="preserve"> </w:t>
      </w:r>
      <w:r w:rsidRPr="00C37919">
        <w:rPr>
          <w:rFonts w:asciiTheme="majorBidi" w:hAnsiTheme="majorBidi" w:cs="Angsana New"/>
          <w:color w:val="000000"/>
          <w:sz w:val="28"/>
        </w:rPr>
        <w:t>C.P. Pokphand Co., Ltd.</w:t>
      </w:r>
    </w:p>
    <w:p w14:paraId="1430AAA8" w14:textId="77777777" w:rsidR="005A4B1D" w:rsidRPr="00C37919" w:rsidRDefault="005A4B1D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="Angsana New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</w:rPr>
        <w:t xml:space="preserve"> </w:t>
      </w:r>
      <w:r w:rsidRPr="00C37919">
        <w:rPr>
          <w:rFonts w:asciiTheme="majorBidi" w:hAnsiTheme="majorBidi" w:cstheme="majorBidi"/>
          <w:color w:val="000000"/>
          <w:sz w:val="28"/>
          <w:cs/>
        </w:rPr>
        <w:t>เป็นบริษัทย่อยของ</w:t>
      </w:r>
      <w:r w:rsidRPr="00C37919">
        <w:rPr>
          <w:rFonts w:asciiTheme="majorBidi" w:hAnsiTheme="majorBidi" w:cs="Angsana New"/>
          <w:color w:val="000000"/>
          <w:sz w:val="28"/>
          <w:cs/>
        </w:rPr>
        <w:t>บริษัท ซีพีเอฟ (ประเทศไทย) จำกัด (มหาชน)</w:t>
      </w:r>
    </w:p>
    <w:p w14:paraId="2A0FB7A3" w14:textId="77777777" w:rsidR="005A4B1D" w:rsidRPr="00C37919" w:rsidRDefault="005A4B1D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</w:rPr>
        <w:t xml:space="preserve"> </w:t>
      </w:r>
      <w:r w:rsidRPr="00C37919">
        <w:rPr>
          <w:rFonts w:asciiTheme="majorBidi" w:hAnsiTheme="majorBidi" w:cstheme="majorBidi"/>
          <w:color w:val="000000"/>
          <w:sz w:val="28"/>
          <w:cs/>
        </w:rPr>
        <w:t>เป็นบริษัทย่อยของ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Pr="00C37919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ซี</w:t>
      </w:r>
      <w:r w:rsidRPr="00C37919">
        <w:rPr>
          <w:rFonts w:asciiTheme="majorBidi" w:hAnsiTheme="majorBidi" w:cs="Angsana New"/>
          <w:color w:val="000000"/>
          <w:sz w:val="28"/>
          <w:cs/>
        </w:rPr>
        <w:t>.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พี</w:t>
      </w:r>
      <w:r w:rsidRPr="00C37919">
        <w:rPr>
          <w:rFonts w:asciiTheme="majorBidi" w:hAnsiTheme="majorBidi" w:cs="Angsana New"/>
          <w:color w:val="000000"/>
          <w:sz w:val="28"/>
          <w:cs/>
        </w:rPr>
        <w:t xml:space="preserve">. 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เมอร์แชนไดซิ่ง</w:t>
      </w:r>
      <w:r w:rsidRPr="00C37919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จำกัด</w:t>
      </w:r>
    </w:p>
    <w:p w14:paraId="3804C26E" w14:textId="77777777" w:rsidR="005A4B1D" w:rsidRPr="00C37919" w:rsidRDefault="005A4B1D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</w:rPr>
        <w:t xml:space="preserve"> </w:t>
      </w:r>
      <w:r w:rsidRPr="00C37919">
        <w:rPr>
          <w:rFonts w:asciiTheme="majorBidi" w:hAnsiTheme="majorBidi" w:cstheme="majorBidi"/>
          <w:color w:val="000000"/>
          <w:sz w:val="28"/>
          <w:cs/>
        </w:rPr>
        <w:t xml:space="preserve">เป็นบริษัทย่อยของ </w:t>
      </w:r>
      <w:r w:rsidRPr="00C37919">
        <w:rPr>
          <w:rFonts w:asciiTheme="majorBidi" w:hAnsiTheme="majorBidi" w:cs="Angsana New"/>
          <w:color w:val="000000"/>
          <w:sz w:val="28"/>
        </w:rPr>
        <w:t>CPF Netherlands B.V.</w:t>
      </w:r>
    </w:p>
    <w:p w14:paraId="29A3C41D" w14:textId="77777777" w:rsidR="005A4B1D" w:rsidRPr="00FD549E" w:rsidRDefault="005A4B1D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</w:rPr>
        <w:t xml:space="preserve"> </w:t>
      </w:r>
      <w:r w:rsidRPr="00C37919">
        <w:rPr>
          <w:rFonts w:asciiTheme="majorBidi" w:hAnsiTheme="majorBidi" w:cstheme="majorBidi"/>
          <w:color w:val="000000"/>
          <w:sz w:val="28"/>
          <w:cs/>
        </w:rPr>
        <w:t>เป็นบริษัทย่อยของ</w:t>
      </w:r>
      <w:r w:rsidRPr="00C37919">
        <w:rPr>
          <w:rFonts w:asciiTheme="majorBidi" w:hAnsiTheme="majorBidi" w:cs="Angsana New"/>
          <w:color w:val="000000"/>
          <w:sz w:val="28"/>
        </w:rPr>
        <w:t xml:space="preserve"> CPF Investment Limited</w:t>
      </w:r>
    </w:p>
    <w:p w14:paraId="59B98BC4" w14:textId="6E120CCA" w:rsidR="00FD549E" w:rsidRPr="00C37919" w:rsidRDefault="00465C5F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</w:rPr>
        <w:t xml:space="preserve"> </w:t>
      </w:r>
      <w:r w:rsidRPr="00465C5F">
        <w:rPr>
          <w:rFonts w:asciiTheme="majorBidi" w:hAnsiTheme="majorBidi" w:cs="Angsana New" w:hint="cs"/>
          <w:color w:val="000000"/>
          <w:sz w:val="28"/>
          <w:cs/>
        </w:rPr>
        <w:t>เป็นบริษัทย่อยของ</w:t>
      </w:r>
      <w:r w:rsidRPr="00465C5F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465C5F">
        <w:rPr>
          <w:rFonts w:asciiTheme="majorBidi" w:hAnsiTheme="majorBidi" w:cstheme="majorBidi"/>
          <w:color w:val="000000"/>
          <w:sz w:val="28"/>
        </w:rPr>
        <w:t>Bellisio Investment, LLC</w:t>
      </w:r>
    </w:p>
    <w:p w14:paraId="04FF693C" w14:textId="77777777" w:rsidR="005A4B1D" w:rsidRDefault="005A4B1D" w:rsidP="005A4B1D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245" w:hanging="180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FE786E3" w14:textId="0F559E0D" w:rsidR="005A4B1D" w:rsidRPr="00EE33FA" w:rsidRDefault="005A4B1D" w:rsidP="005A4B1D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245" w:hanging="180"/>
        <w:contextualSpacing/>
        <w:jc w:val="thaiDistribute"/>
        <w:rPr>
          <w:rFonts w:asciiTheme="majorBidi" w:hAnsiTheme="majorBidi" w:cstheme="majorBidi"/>
          <w:sz w:val="28"/>
          <w:cs/>
        </w:rPr>
      </w:pPr>
      <w:r w:rsidRPr="00EE33FA">
        <w:rPr>
          <w:rFonts w:asciiTheme="majorBidi" w:hAnsiTheme="majorBidi" w:cstheme="majorBidi"/>
          <w:sz w:val="28"/>
          <w:cs/>
        </w:rPr>
        <w:t>ทั้งนี้ กลุ่มบริษัทไม่มีรายการขายเงินลงทุนในบริษัทย่อยในระหว่างงวด</w:t>
      </w:r>
      <w:r w:rsidRPr="00EE33FA">
        <w:rPr>
          <w:rFonts w:asciiTheme="majorBidi" w:hAnsiTheme="majorBidi" w:cstheme="majorBidi" w:hint="cs"/>
          <w:sz w:val="28"/>
          <w:cs/>
        </w:rPr>
        <w:t>หก</w:t>
      </w:r>
      <w:r w:rsidRPr="00EE33FA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EE33FA">
        <w:rPr>
          <w:rFonts w:asciiTheme="majorBidi" w:hAnsiTheme="majorBidi" w:cstheme="majorBidi"/>
          <w:sz w:val="28"/>
        </w:rPr>
        <w:t xml:space="preserve"> </w:t>
      </w:r>
      <w:r w:rsidR="009500F5">
        <w:rPr>
          <w:rFonts w:asciiTheme="majorBidi" w:hAnsiTheme="majorBidi" w:cstheme="majorBidi"/>
          <w:sz w:val="28"/>
        </w:rPr>
        <w:t>30</w:t>
      </w:r>
      <w:r w:rsidRPr="00EE33FA">
        <w:rPr>
          <w:rFonts w:asciiTheme="majorBidi" w:hAnsiTheme="majorBidi" w:cstheme="majorBidi"/>
          <w:sz w:val="28"/>
          <w:cs/>
        </w:rPr>
        <w:t xml:space="preserve"> </w:t>
      </w:r>
      <w:r w:rsidRPr="00EE33FA">
        <w:rPr>
          <w:rFonts w:asciiTheme="majorBidi" w:hAnsiTheme="majorBidi" w:cstheme="majorBidi" w:hint="cs"/>
          <w:sz w:val="28"/>
          <w:cs/>
        </w:rPr>
        <w:t>มิถุนายน</w:t>
      </w:r>
      <w:r w:rsidRPr="00EE33FA">
        <w:rPr>
          <w:rFonts w:asciiTheme="majorBidi" w:hAnsiTheme="majorBidi" w:cstheme="majorBidi"/>
          <w:sz w:val="28"/>
        </w:rPr>
        <w:t xml:space="preserve"> 2564</w:t>
      </w:r>
    </w:p>
    <w:p w14:paraId="4EF9DBE7" w14:textId="55EA9BEC" w:rsidR="00B60FDD" w:rsidRDefault="00D84BCE" w:rsidP="006B3365">
      <w:pPr>
        <w:pStyle w:val="Heading8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37919">
        <w:rPr>
          <w:rFonts w:ascii="Angsana New" w:hAnsi="Angsana New" w:cs="Angsana New"/>
          <w:sz w:val="28"/>
          <w:szCs w:val="28"/>
        </w:rPr>
        <w:br w:type="page"/>
      </w:r>
      <w:r w:rsidR="007057D9" w:rsidRPr="00F57EBD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2D33FB" w:rsidRPr="00F57EBD">
        <w:rPr>
          <w:rFonts w:asciiTheme="majorBidi" w:hAnsiTheme="majorBidi" w:cstheme="majorBidi" w:hint="cs"/>
          <w:sz w:val="30"/>
          <w:szCs w:val="30"/>
        </w:rPr>
        <w:tab/>
      </w:r>
      <w:r w:rsidR="00C142F6" w:rsidRPr="00F57EBD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</w:p>
    <w:p w14:paraId="627606C1" w14:textId="77777777" w:rsidR="00504229" w:rsidRPr="003E740D" w:rsidRDefault="00504229" w:rsidP="005042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1528"/>
        <w:gridCol w:w="180"/>
        <w:gridCol w:w="2054"/>
      </w:tblGrid>
      <w:tr w:rsidR="00FE121F" w:rsidRPr="00291DE4" w14:paraId="68A7E114" w14:textId="77777777" w:rsidTr="009F7E43">
        <w:trPr>
          <w:cantSplit/>
          <w:trHeight w:val="68"/>
          <w:tblHeader/>
        </w:trPr>
        <w:tc>
          <w:tcPr>
            <w:tcW w:w="4590" w:type="dxa"/>
            <w:vAlign w:val="bottom"/>
          </w:tcPr>
          <w:p w14:paraId="64EE1225" w14:textId="77777777" w:rsidR="00FE121F" w:rsidRPr="000E61FB" w:rsidRDefault="00FE121F" w:rsidP="00FE121F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C3B1532" w14:textId="77777777" w:rsidR="00A34A74" w:rsidRPr="0038347A" w:rsidRDefault="00A34A74" w:rsidP="00E80EB4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62" w:type="dxa"/>
            <w:gridSpan w:val="3"/>
          </w:tcPr>
          <w:p w14:paraId="21A8ED64" w14:textId="77777777" w:rsidR="00FE121F" w:rsidRPr="00291DE4" w:rsidRDefault="00FE121F" w:rsidP="00242380">
            <w:pPr>
              <w:pStyle w:val="acctmergecolhdg"/>
              <w:spacing w:line="240" w:lineRule="auto"/>
              <w:ind w:firstLine="4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121F" w:rsidRPr="00291DE4" w14:paraId="78A63667" w14:textId="77777777" w:rsidTr="006C36EB">
        <w:trPr>
          <w:cantSplit/>
          <w:trHeight w:val="299"/>
          <w:tblHeader/>
        </w:trPr>
        <w:tc>
          <w:tcPr>
            <w:tcW w:w="4590" w:type="dxa"/>
          </w:tcPr>
          <w:p w14:paraId="0B72AE9C" w14:textId="77777777" w:rsidR="00FE121F" w:rsidRPr="00805C7C" w:rsidRDefault="00FE121F" w:rsidP="003272E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49A15131" w14:textId="77777777" w:rsidR="00A34A74" w:rsidRPr="00805C7C" w:rsidRDefault="00EB4AF1" w:rsidP="00FE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05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CB49952" w14:textId="77777777" w:rsidR="00FE121F" w:rsidRPr="00805C7C" w:rsidRDefault="00FE121F" w:rsidP="00FE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76AB46F" w14:textId="77777777" w:rsidR="00FE121F" w:rsidRPr="00805C7C" w:rsidRDefault="00FE121F" w:rsidP="00FE12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6398D167" w14:textId="77777777" w:rsidR="00FE121F" w:rsidRPr="003272E3" w:rsidRDefault="00FE121F" w:rsidP="00FE121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121F" w:rsidRPr="00291DE4" w14:paraId="265CD752" w14:textId="77777777" w:rsidTr="009F7E43">
        <w:trPr>
          <w:cantSplit/>
          <w:trHeight w:val="420"/>
        </w:trPr>
        <w:tc>
          <w:tcPr>
            <w:tcW w:w="4590" w:type="dxa"/>
          </w:tcPr>
          <w:p w14:paraId="1B821364" w14:textId="77777777" w:rsidR="00FE121F" w:rsidRPr="00FB64AF" w:rsidRDefault="00FE121F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682EB479" w14:textId="77777777" w:rsidR="00A34A74" w:rsidRPr="00805C7C" w:rsidRDefault="00A34A74" w:rsidP="00FE12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62" w:type="dxa"/>
            <w:gridSpan w:val="3"/>
          </w:tcPr>
          <w:p w14:paraId="62CE7B4B" w14:textId="77777777" w:rsidR="00FE121F" w:rsidRPr="00805C7C" w:rsidRDefault="00FE121F" w:rsidP="00FE12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E121F" w:rsidRPr="00291DE4" w14:paraId="51E6E3EB" w14:textId="77777777" w:rsidTr="007D079E">
        <w:trPr>
          <w:cantSplit/>
          <w:trHeight w:val="420"/>
        </w:trPr>
        <w:tc>
          <w:tcPr>
            <w:tcW w:w="4590" w:type="dxa"/>
          </w:tcPr>
          <w:p w14:paraId="52BD2DEB" w14:textId="77777777" w:rsidR="00FE121F" w:rsidRPr="00FB64AF" w:rsidRDefault="00FE121F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3E977500" w14:textId="77777777" w:rsidR="00A34A74" w:rsidRDefault="00A34A74" w:rsidP="00531ACD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37058AA" w14:textId="77777777" w:rsidR="00FE121F" w:rsidRPr="00805C7C" w:rsidRDefault="00913FB8" w:rsidP="006B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6B4718">
              <w:rPr>
                <w:rFonts w:ascii="Angsana New" w:hAnsi="Angsana New" w:cs="Angsana New"/>
                <w:sz w:val="30"/>
                <w:szCs w:val="30"/>
              </w:rPr>
              <w:t>11,376</w:t>
            </w:r>
          </w:p>
        </w:tc>
        <w:tc>
          <w:tcPr>
            <w:tcW w:w="180" w:type="dxa"/>
          </w:tcPr>
          <w:p w14:paraId="18065F88" w14:textId="77777777" w:rsidR="00FE121F" w:rsidRPr="00805C7C" w:rsidRDefault="00FE121F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478B9BDA" w14:textId="77777777" w:rsidR="00FE121F" w:rsidRPr="00C92559" w:rsidRDefault="00765F86" w:rsidP="00E8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5A2800" w:rsidRPr="00291DE4" w14:paraId="79812DDE" w14:textId="77777777" w:rsidTr="007D079E">
        <w:trPr>
          <w:cantSplit/>
          <w:trHeight w:val="420"/>
        </w:trPr>
        <w:tc>
          <w:tcPr>
            <w:tcW w:w="4590" w:type="dxa"/>
          </w:tcPr>
          <w:p w14:paraId="21C29387" w14:textId="77777777" w:rsidR="005A2800" w:rsidRPr="00FB64AF" w:rsidRDefault="00572CBA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CBA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สินทรัพย์ได้มาจากการซื้อธุรกิจ</w:t>
            </w:r>
          </w:p>
        </w:tc>
        <w:tc>
          <w:tcPr>
            <w:tcW w:w="990" w:type="dxa"/>
          </w:tcPr>
          <w:p w14:paraId="40A25DC3" w14:textId="77777777" w:rsidR="00A34A74" w:rsidRPr="00114452" w:rsidRDefault="006663BA" w:rsidP="001872D5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28" w:type="dxa"/>
          </w:tcPr>
          <w:p w14:paraId="2FF3D2C4" w14:textId="77777777" w:rsidR="005A2800" w:rsidRDefault="00913FB8" w:rsidP="006B4718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9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A34A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DB0F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7E96346" w14:textId="77777777" w:rsidR="005A2800" w:rsidRPr="00805C7C" w:rsidRDefault="005A2800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0F924581" w14:textId="77777777" w:rsidR="005A2800" w:rsidRPr="00C92559" w:rsidRDefault="00943DCA" w:rsidP="008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121F" w:rsidRPr="00291DE4" w14:paraId="2BBA2C44" w14:textId="77777777" w:rsidTr="007D079E">
        <w:trPr>
          <w:cantSplit/>
          <w:trHeight w:val="407"/>
        </w:trPr>
        <w:tc>
          <w:tcPr>
            <w:tcW w:w="4590" w:type="dxa"/>
          </w:tcPr>
          <w:p w14:paraId="6BC98CD7" w14:textId="77777777" w:rsidR="00FE121F" w:rsidRPr="00FB64AF" w:rsidRDefault="00FE121F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2E2D033A" w14:textId="77777777" w:rsidR="00A34A74" w:rsidRDefault="00A34A74" w:rsidP="00531ACD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0FE189EF" w14:textId="77777777" w:rsidR="00FE121F" w:rsidRPr="00805C7C" w:rsidRDefault="0039379F" w:rsidP="00844A7D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28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B47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26A7" w:rsidRPr="006B47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Pr="006B47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7562B3" w14:textId="77777777" w:rsidR="00FE121F" w:rsidRPr="00805C7C" w:rsidRDefault="00FE121F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645854CD" w14:textId="77777777" w:rsidR="00FE121F" w:rsidRPr="00C92559" w:rsidRDefault="003272E3" w:rsidP="00E8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925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43DC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925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F799F" w:rsidRPr="00291DE4" w14:paraId="47B96D13" w14:textId="77777777" w:rsidTr="007D079E">
        <w:trPr>
          <w:cantSplit/>
          <w:trHeight w:val="407"/>
        </w:trPr>
        <w:tc>
          <w:tcPr>
            <w:tcW w:w="4590" w:type="dxa"/>
          </w:tcPr>
          <w:p w14:paraId="204106D8" w14:textId="77777777" w:rsidR="000F799F" w:rsidRPr="00FB64AF" w:rsidRDefault="003274E4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  <w:r w:rsidRPr="003274E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90" w:type="dxa"/>
          </w:tcPr>
          <w:p w14:paraId="79B053A6" w14:textId="77777777" w:rsidR="00A34A74" w:rsidRDefault="00A34A74" w:rsidP="00531ACD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7C85F692" w14:textId="77777777" w:rsidR="000F799F" w:rsidRDefault="004001EB" w:rsidP="00844A7D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28" w:firstLine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4E4" w:rsidRPr="007D0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513534" w14:textId="77777777" w:rsidR="000F799F" w:rsidRPr="00805C7C" w:rsidRDefault="000F799F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5872D099" w14:textId="77777777" w:rsidR="000F799F" w:rsidRPr="00C92559" w:rsidRDefault="00943DCA" w:rsidP="00E8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3B1DCF6" w14:textId="77777777" w:rsidR="00B51477" w:rsidRDefault="00B51477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763D8A11" w14:textId="3252CD48" w:rsidR="00AD2CCA" w:rsidRDefault="007057D9" w:rsidP="00AD2CC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AD2CCA" w:rsidRPr="00A57B00">
        <w:rPr>
          <w:rFonts w:asciiTheme="majorBidi" w:hAnsiTheme="majorBidi" w:cstheme="majorBidi"/>
          <w:sz w:val="30"/>
          <w:szCs w:val="30"/>
        </w:rPr>
        <w:tab/>
      </w:r>
      <w:r w:rsidR="00AD2CCA" w:rsidRPr="00934DBD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D3E58">
        <w:rPr>
          <w:rFonts w:asciiTheme="majorBidi" w:hAnsiTheme="majorBidi" w:cstheme="majorBidi" w:hint="cs"/>
          <w:sz w:val="30"/>
          <w:szCs w:val="30"/>
          <w:cs/>
        </w:rPr>
        <w:t>ระยะยาว</w:t>
      </w:r>
    </w:p>
    <w:p w14:paraId="088B8DF0" w14:textId="77777777" w:rsidR="00AD2CCA" w:rsidRPr="003E740D" w:rsidRDefault="00AD2CCA" w:rsidP="00AD2CCA">
      <w:pPr>
        <w:rPr>
          <w:rFonts w:asciiTheme="majorBidi" w:hAnsiTheme="majorBidi" w:cstheme="majorBidi"/>
          <w:sz w:val="30"/>
          <w:szCs w:val="30"/>
        </w:rPr>
      </w:pPr>
    </w:p>
    <w:p w14:paraId="25601C8B" w14:textId="2EBDFD27" w:rsidR="00520F9D" w:rsidRPr="00012BE0" w:rsidRDefault="002B04A0" w:rsidP="00E11EC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ในระหว่างงว</w:t>
      </w:r>
      <w:r w:rsidR="00C77B93">
        <w:rPr>
          <w:rFonts w:asciiTheme="majorBidi" w:hAnsiTheme="majorBidi" w:cstheme="majorBidi" w:hint="cs"/>
          <w:sz w:val="30"/>
          <w:szCs w:val="30"/>
          <w:cs/>
          <w:lang w:bidi="th-TH"/>
        </w:rPr>
        <w:t>ดหก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เดือนสิ้นสุด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วันที่ </w:t>
      </w:r>
      <w:r w:rsidR="009500F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C77B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มิถุนายน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ได้ออก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หุ้นกู้</w:t>
      </w:r>
      <w:r w:rsidR="00BC79E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ประเภท</w:t>
      </w:r>
      <w:r w:rsidR="00552E2C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ไม่ด้อยสิทธิและไม่มีหลักประกันดังนี้</w:t>
      </w:r>
    </w:p>
    <w:p w14:paraId="6E5A22F9" w14:textId="77777777" w:rsidR="00520F9D" w:rsidRPr="003E740D" w:rsidRDefault="00520F9D" w:rsidP="00D9375D">
      <w:pPr>
        <w:pStyle w:val="block"/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highlight w:val="cyan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236"/>
        <w:gridCol w:w="1178"/>
        <w:gridCol w:w="236"/>
        <w:gridCol w:w="884"/>
        <w:gridCol w:w="239"/>
        <w:gridCol w:w="1079"/>
        <w:gridCol w:w="236"/>
        <w:gridCol w:w="863"/>
        <w:gridCol w:w="267"/>
        <w:gridCol w:w="813"/>
        <w:gridCol w:w="236"/>
        <w:gridCol w:w="883"/>
        <w:gridCol w:w="270"/>
        <w:gridCol w:w="860"/>
      </w:tblGrid>
      <w:tr w:rsidR="00520F9D" w:rsidRPr="00520F9D" w14:paraId="73271EB9" w14:textId="77777777" w:rsidTr="0064144F">
        <w:trPr>
          <w:trHeight w:hRule="exact" w:val="366"/>
        </w:trPr>
        <w:tc>
          <w:tcPr>
            <w:tcW w:w="990" w:type="dxa"/>
            <w:shd w:val="clear" w:color="auto" w:fill="auto"/>
          </w:tcPr>
          <w:p w14:paraId="2793944B" w14:textId="77777777" w:rsidR="00520F9D" w:rsidRPr="0038347A" w:rsidRDefault="00520F9D" w:rsidP="00365615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63ACD28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815FB6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5AA79C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76DCFBFD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BBFD8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FA6EE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7C55C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</w:tcPr>
          <w:p w14:paraId="7AF2807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43632C9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shd w:val="clear" w:color="auto" w:fill="auto"/>
          </w:tcPr>
          <w:p w14:paraId="6E472AA6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3C1625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3" w:type="dxa"/>
            <w:gridSpan w:val="3"/>
            <w:shd w:val="clear" w:color="auto" w:fill="auto"/>
          </w:tcPr>
          <w:p w14:paraId="0B2A5C64" w14:textId="77777777" w:rsidR="00520F9D" w:rsidRPr="0038347A" w:rsidRDefault="00520F9D" w:rsidP="0038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20F9D" w:rsidRPr="00520F9D" w14:paraId="4B631D7F" w14:textId="77777777" w:rsidTr="0064144F">
        <w:trPr>
          <w:trHeight w:hRule="exact" w:val="439"/>
        </w:trPr>
        <w:tc>
          <w:tcPr>
            <w:tcW w:w="990" w:type="dxa"/>
            <w:shd w:val="clear" w:color="auto" w:fill="auto"/>
          </w:tcPr>
          <w:p w14:paraId="3ED29A77" w14:textId="77777777" w:rsidR="00520F9D" w:rsidRPr="0038347A" w:rsidRDefault="00520F9D" w:rsidP="00365615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307C996E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716CE6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0F91D2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6FE07C44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9" w:type="dxa"/>
          </w:tcPr>
          <w:p w14:paraId="120C3CC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A83ADD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28B05F34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4128EF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BCC008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D6BF3" w14:textId="0EB777F3" w:rsidR="00520F9D" w:rsidRPr="0038347A" w:rsidRDefault="00520F9D" w:rsidP="008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9D" w:rsidRPr="00520F9D" w14:paraId="589542A8" w14:textId="77777777" w:rsidTr="0064144F">
        <w:trPr>
          <w:trHeight w:hRule="exact" w:val="439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6F7145" w14:textId="77777777" w:rsidR="00520F9D" w:rsidRPr="0038347A" w:rsidRDefault="00520F9D" w:rsidP="00365615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32593FA1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4EADBF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105F38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C5BE5CC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9" w:type="dxa"/>
          </w:tcPr>
          <w:p w14:paraId="2C8B8A98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050A7A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313BD775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562AB" w14:textId="08BCFCAA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564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32672711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29510" w14:textId="0940E246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0D2D5125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EB31D" w14:textId="2D760D38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37A1BA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2BCE3" w14:textId="25B2F2F7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563</w:t>
            </w:r>
          </w:p>
        </w:tc>
      </w:tr>
      <w:tr w:rsidR="00520F9D" w:rsidRPr="00520F9D" w14:paraId="24147289" w14:textId="77777777" w:rsidTr="0064144F">
        <w:trPr>
          <w:trHeight w:hRule="exact" w:val="110"/>
        </w:trPr>
        <w:tc>
          <w:tcPr>
            <w:tcW w:w="3763" w:type="dxa"/>
            <w:gridSpan w:val="6"/>
            <w:shd w:val="clear" w:color="auto" w:fill="auto"/>
          </w:tcPr>
          <w:p w14:paraId="712AF9F9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8C4C896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FD12C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14:paraId="2118650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FE92B9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6F3A1C7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62EE8E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256671A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23437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71DF718F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0F9D" w:rsidRPr="00520F9D" w14:paraId="2068BECC" w14:textId="77777777" w:rsidTr="0064144F">
        <w:trPr>
          <w:trHeight w:hRule="exact" w:val="439"/>
        </w:trPr>
        <w:tc>
          <w:tcPr>
            <w:tcW w:w="990" w:type="dxa"/>
            <w:shd w:val="clear" w:color="auto" w:fill="auto"/>
          </w:tcPr>
          <w:p w14:paraId="7528508D" w14:textId="39F63768" w:rsidR="00520F9D" w:rsidRPr="0038347A" w:rsidRDefault="00E00098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0A400A">
              <w:rPr>
                <w:rFonts w:asciiTheme="majorBidi" w:hAnsiTheme="majorBidi" w:cstheme="majorBidi"/>
                <w:lang w:val="en-US"/>
              </w:rPr>
              <w:t>1</w:t>
            </w:r>
            <w:r w:rsidR="00520F9D" w:rsidRPr="0038347A">
              <w:rPr>
                <w:rFonts w:asciiTheme="majorBidi" w:hAnsiTheme="majorBidi" w:cstheme="majorBidi"/>
                <w:lang w:val="en-US"/>
              </w:rPr>
              <w:t>/</w:t>
            </w:r>
            <w:r w:rsidRPr="000A400A">
              <w:rPr>
                <w:rFonts w:asciiTheme="majorBidi" w:hAnsiTheme="majorBidi" w:cstheme="majorBidi"/>
                <w:lang w:val="en-US"/>
              </w:rPr>
              <w:t>2</w:t>
            </w:r>
            <w:r w:rsidR="00520F9D" w:rsidRPr="0038347A">
              <w:rPr>
                <w:rFonts w:asciiTheme="majorBidi" w:hAnsiTheme="majorBidi" w:cstheme="majorBidi"/>
                <w:lang w:val="en-US"/>
              </w:rPr>
              <w:t>564</w:t>
            </w:r>
          </w:p>
        </w:tc>
        <w:tc>
          <w:tcPr>
            <w:tcW w:w="236" w:type="dxa"/>
          </w:tcPr>
          <w:p w14:paraId="26A72B35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6315F00" w14:textId="72EB64D2" w:rsidR="00520F9D" w:rsidRPr="0038347A" w:rsidRDefault="00E00098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20F9D" w:rsidRPr="0038347A">
              <w:rPr>
                <w:rFonts w:ascii="Angsana New" w:eastAsia="Times New Roman" w:hAnsi="Angsana New" w:cs="Angsana New"/>
                <w:sz w:val="30"/>
                <w:szCs w:val="30"/>
              </w:rPr>
              <w:t>.75 - 3.8</w:t>
            </w:r>
            <w:r w:rsidRPr="000A400A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F167F87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7D275A0C" w14:textId="78DE2D7B" w:rsidR="00520F9D" w:rsidRPr="0038347A" w:rsidRDefault="00E00098" w:rsidP="00036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520F9D" w:rsidRPr="0038347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0A400A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39" w:type="dxa"/>
          </w:tcPr>
          <w:p w14:paraId="69B66FCC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EBE59D" w14:textId="77E77B7D" w:rsidR="00520F9D" w:rsidRPr="0038347A" w:rsidRDefault="00E00098" w:rsidP="0001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20F9D" w:rsidRPr="0038347A">
              <w:rPr>
                <w:rFonts w:asciiTheme="majorBidi" w:hAnsiTheme="majorBidi" w:cstheme="majorBidi"/>
                <w:sz w:val="30"/>
                <w:szCs w:val="30"/>
              </w:rPr>
              <w:t xml:space="preserve">566 -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20F9D" w:rsidRPr="0038347A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36" w:type="dxa"/>
          </w:tcPr>
          <w:p w14:paraId="72D47F37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5D21503F" w14:textId="258523F5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83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0098" w:rsidRPr="000A400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7" w:type="dxa"/>
            <w:shd w:val="clear" w:color="auto" w:fill="auto"/>
          </w:tcPr>
          <w:p w14:paraId="6210770C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CB3F25C" w14:textId="7DDC9F05" w:rsidR="00520F9D" w:rsidRPr="0038347A" w:rsidRDefault="00520F9D" w:rsidP="00B1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57596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655CBDE0" w14:textId="091CC25A" w:rsidR="00520F9D" w:rsidRPr="0038347A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83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0098" w:rsidRPr="000A400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1ED3808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748B55D5" w14:textId="5D1FA1BB" w:rsidR="00520F9D" w:rsidRPr="0038347A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0F9D" w:rsidRPr="00520F9D" w14:paraId="658840BB" w14:textId="77777777" w:rsidTr="0064144F">
        <w:trPr>
          <w:trHeight w:hRule="exact" w:val="439"/>
        </w:trPr>
        <w:tc>
          <w:tcPr>
            <w:tcW w:w="990" w:type="dxa"/>
            <w:shd w:val="clear" w:color="auto" w:fill="auto"/>
          </w:tcPr>
          <w:p w14:paraId="33D88C16" w14:textId="77777777" w:rsidR="00520F9D" w:rsidRPr="0038347A" w:rsidRDefault="00520F9D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834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1582ED3B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AD39D9D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27E2F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0EBF8501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5E261E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E94AEE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EC53DE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A4976" w14:textId="009747B9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0098"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7" w:type="dxa"/>
            <w:shd w:val="clear" w:color="auto" w:fill="auto"/>
          </w:tcPr>
          <w:p w14:paraId="35C0F73B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5139" w14:textId="13CD6F04" w:rsidR="00520F9D" w:rsidRPr="0038347A" w:rsidRDefault="00520F9D" w:rsidP="00B1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0DD9CA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EB4F" w14:textId="797D3079" w:rsidR="00520F9D" w:rsidRPr="0038347A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0098"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417EFC4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29A3" w14:textId="218C5F06" w:rsidR="00520F9D" w:rsidRPr="00520F9D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6F6999" w14:textId="77777777" w:rsidR="004A20D0" w:rsidRDefault="004A20D0" w:rsidP="0059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0F7F5" w14:textId="2F8F6047" w:rsidR="00595FD1" w:rsidRDefault="00595FD1" w:rsidP="00BF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95FD1">
        <w:rPr>
          <w:rFonts w:asciiTheme="majorBidi" w:hAnsiTheme="majorBidi" w:cstheme="majorBidi"/>
          <w:sz w:val="30"/>
          <w:szCs w:val="30"/>
          <w:cs/>
        </w:rPr>
        <w:t>บริษัทได้นำหุ้นกู้ดังกล่าวไปขึ้นทะเบียนกับสมาคมตลาดตราสารหนี้ไทยแล้ว</w:t>
      </w:r>
      <w:r w:rsidR="009A0CD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E96FCA">
        <w:rPr>
          <w:rFonts w:asciiTheme="majorBidi" w:hAnsiTheme="majorBidi" w:cstheme="majorBidi"/>
          <w:sz w:val="30"/>
          <w:szCs w:val="30"/>
        </w:rPr>
        <w:t xml:space="preserve">22 </w:t>
      </w:r>
      <w:r w:rsidR="00E96FC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96FCA">
        <w:rPr>
          <w:rFonts w:asciiTheme="majorBidi" w:hAnsiTheme="majorBidi" w:cstheme="majorBidi"/>
          <w:sz w:val="30"/>
          <w:szCs w:val="30"/>
        </w:rPr>
        <w:t>2564</w:t>
      </w:r>
      <w:r w:rsidRPr="00595FD1">
        <w:rPr>
          <w:rFonts w:asciiTheme="majorBidi" w:hAnsiTheme="majorBidi" w:cstheme="majorBidi"/>
          <w:sz w:val="30"/>
          <w:szCs w:val="30"/>
        </w:rPr>
        <w:t xml:space="preserve"> </w:t>
      </w:r>
      <w:r w:rsidRPr="00595FD1">
        <w:rPr>
          <w:rFonts w:asciiTheme="majorBidi" w:hAnsiTheme="majorBidi" w:cstheme="majorBidi"/>
          <w:sz w:val="30"/>
          <w:szCs w:val="30"/>
          <w:cs/>
        </w:rPr>
        <w:t>ทั้งนี้ หุ้นกู้</w:t>
      </w:r>
      <w:r w:rsidR="00C6372F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ได้รับการ</w:t>
      </w:r>
      <w:r w:rsidR="008473A4">
        <w:rPr>
          <w:rFonts w:asciiTheme="majorBidi" w:hAnsiTheme="majorBidi" w:cstheme="majorBidi" w:hint="cs"/>
          <w:sz w:val="30"/>
          <w:szCs w:val="30"/>
          <w:cs/>
        </w:rPr>
        <w:t>ทบทวน</w:t>
      </w:r>
      <w:r w:rsidRPr="00595FD1">
        <w:rPr>
          <w:rFonts w:asciiTheme="majorBidi" w:hAnsiTheme="majorBidi" w:cstheme="majorBidi"/>
          <w:sz w:val="30"/>
          <w:szCs w:val="30"/>
          <w:cs/>
        </w:rPr>
        <w:t>อันดับเครดิตไว้ที่ระดับ “</w:t>
      </w:r>
      <w:r w:rsidRPr="00595FD1">
        <w:rPr>
          <w:rFonts w:asciiTheme="majorBidi" w:hAnsiTheme="majorBidi" w:cstheme="majorBidi"/>
          <w:sz w:val="30"/>
          <w:szCs w:val="30"/>
        </w:rPr>
        <w:t xml:space="preserve">A+” </w:t>
      </w:r>
      <w:r w:rsidRPr="00595FD1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1E5C97">
        <w:rPr>
          <w:rFonts w:asciiTheme="majorBidi" w:hAnsiTheme="majorBidi" w:cstheme="majorBidi"/>
          <w:sz w:val="30"/>
          <w:szCs w:val="30"/>
        </w:rPr>
        <w:t>31</w:t>
      </w:r>
      <w:r w:rsidR="0043092A">
        <w:rPr>
          <w:rFonts w:asciiTheme="majorBidi" w:hAnsiTheme="majorBidi" w:cstheme="majorBidi"/>
          <w:sz w:val="30"/>
          <w:szCs w:val="30"/>
        </w:rPr>
        <w:t xml:space="preserve"> </w:t>
      </w:r>
      <w:r w:rsidR="001E5C97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="0043092A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595FD1">
        <w:rPr>
          <w:rFonts w:asciiTheme="majorBidi" w:hAnsiTheme="majorBidi" w:cstheme="majorBidi"/>
          <w:sz w:val="30"/>
          <w:szCs w:val="30"/>
        </w:rPr>
        <w:t>256</w:t>
      </w:r>
      <w:r w:rsidR="00441586">
        <w:rPr>
          <w:rFonts w:asciiTheme="majorBidi" w:hAnsiTheme="majorBidi" w:cstheme="majorBidi"/>
          <w:sz w:val="30"/>
          <w:szCs w:val="30"/>
        </w:rPr>
        <w:t>4</w:t>
      </w:r>
    </w:p>
    <w:p w14:paraId="1938CE5D" w14:textId="3351857A" w:rsidR="00611D02" w:rsidRPr="003E740D" w:rsidRDefault="00611D02" w:rsidP="0059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8F73C" w14:textId="0051AC10" w:rsidR="009D7C4B" w:rsidRDefault="00611D02" w:rsidP="00BF15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หุ้นกู้ดังกล่าวข้างต้นระบุให้บริษัทจะต้องปฏิบัติตามเงื่อนไขต่างๆ ที่กำหนดไว้</w:t>
      </w:r>
      <w:r w:rsidR="0021249F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เช่น ต้องรักษาอัตราส่วนหนี้สินต่อส่วนของผู้ถือหุ้นตลอดระยะเวลาของหุ้นกู้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0E34DC08" w14:textId="65079DC4" w:rsidR="003E740D" w:rsidRDefault="00D84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AU"/>
        </w:rPr>
        <w:br w:type="page"/>
      </w:r>
    </w:p>
    <w:p w14:paraId="09E8D042" w14:textId="098E5463" w:rsidR="00D63C40" w:rsidRPr="00913109" w:rsidRDefault="007057D9" w:rsidP="0054799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D77808" w:rsidRPr="00913109">
        <w:rPr>
          <w:rFonts w:asciiTheme="majorBidi" w:hAnsiTheme="majorBidi" w:cstheme="majorBidi"/>
          <w:sz w:val="30"/>
          <w:szCs w:val="30"/>
        </w:rPr>
        <w:tab/>
      </w:r>
      <w:r w:rsidR="009A35C2" w:rsidRPr="0091310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91310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913109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783A88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2865A44D" w14:textId="77777777" w:rsidR="004158A6" w:rsidRPr="00A57B00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783A8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77777777" w:rsidR="004158A6" w:rsidRPr="00A57B00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A57B00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A57B00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A57B00" w14:paraId="3EEF78EF" w14:textId="77777777" w:rsidTr="001E47F5">
        <w:tc>
          <w:tcPr>
            <w:tcW w:w="990" w:type="dxa"/>
          </w:tcPr>
          <w:p w14:paraId="17F73F38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7777777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A57B00" w14:paraId="00E6F493" w14:textId="77777777" w:rsidTr="001E47F5">
        <w:tc>
          <w:tcPr>
            <w:tcW w:w="990" w:type="dxa"/>
          </w:tcPr>
          <w:p w14:paraId="03FF4CDC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77777777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A57B00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A57B00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29DC6C4" w14:textId="77777777" w:rsidR="0076577D" w:rsidRDefault="007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C201F0" w14:textId="6C2195E7" w:rsidR="00C77B93" w:rsidRPr="007B685F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รายได้และผลการดำเนินงานจำแนกตามส่วนงานที่รายงานของกลุ่มบริษัทสำหรับงวดหกเดือนสิ้นสุดวันที่</w:t>
      </w:r>
      <w:r w:rsidR="009478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 w:hint="cs"/>
          <w:sz w:val="30"/>
          <w:szCs w:val="30"/>
          <w:cs/>
        </w:rPr>
        <w:t>30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มิถุนายน มีดังนี้</w:t>
      </w:r>
    </w:p>
    <w:p w14:paraId="26D12F27" w14:textId="77777777" w:rsidR="00C77B93" w:rsidRPr="009F7628" w:rsidRDefault="00C77B93" w:rsidP="00C77B9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tbl>
      <w:tblPr>
        <w:tblW w:w="922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10"/>
        <w:gridCol w:w="246"/>
        <w:gridCol w:w="628"/>
        <w:gridCol w:w="628"/>
        <w:gridCol w:w="569"/>
        <w:gridCol w:w="1313"/>
        <w:gridCol w:w="270"/>
        <w:gridCol w:w="1261"/>
      </w:tblGrid>
      <w:tr w:rsidR="00C95AD8" w:rsidRPr="007B685F" w14:paraId="23C46217" w14:textId="77777777" w:rsidTr="00805C7C">
        <w:trPr>
          <w:trHeight w:hRule="exact" w:val="353"/>
        </w:trPr>
        <w:tc>
          <w:tcPr>
            <w:tcW w:w="4310" w:type="dxa"/>
          </w:tcPr>
          <w:p w14:paraId="04154688" w14:textId="77777777" w:rsidR="00C95AD8" w:rsidRPr="007B685F" w:rsidRDefault="00C95AD8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3F3F7A0A" w14:textId="77777777" w:rsidR="00C95AD8" w:rsidRPr="007B685F" w:rsidDel="00285FCA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</w:tcPr>
          <w:p w14:paraId="0139B90A" w14:textId="77777777" w:rsidR="00C95AD8" w:rsidRPr="007B685F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left w:val="nil"/>
              <w:right w:val="nil"/>
            </w:tcBorders>
          </w:tcPr>
          <w:p w14:paraId="1E7C5B39" w14:textId="45ED4140" w:rsidR="00C95AD8" w:rsidRPr="007B685F" w:rsidRDefault="00C95AD8" w:rsidP="003F2568">
            <w:pPr>
              <w:tabs>
                <w:tab w:val="clear" w:pos="2580"/>
                <w:tab w:val="left" w:pos="2497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04CC" w:rsidRPr="007B685F" w14:paraId="38924AB7" w14:textId="77777777" w:rsidTr="00805C7C">
        <w:trPr>
          <w:trHeight w:hRule="exact" w:val="353"/>
        </w:trPr>
        <w:tc>
          <w:tcPr>
            <w:tcW w:w="4310" w:type="dxa"/>
          </w:tcPr>
          <w:p w14:paraId="13C70E89" w14:textId="77777777" w:rsidR="008E04CC" w:rsidRPr="007B685F" w:rsidRDefault="008E04CC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56856939" w14:textId="77777777" w:rsidR="008E04CC" w:rsidRPr="007B685F" w:rsidDel="00285FCA" w:rsidRDefault="008E04CC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dxa"/>
            <w:tcBorders>
              <w:left w:val="nil"/>
              <w:bottom w:val="nil"/>
              <w:right w:val="nil"/>
            </w:tcBorders>
          </w:tcPr>
          <w:p w14:paraId="5722862C" w14:textId="77777777" w:rsidR="008E04CC" w:rsidRPr="007B685F" w:rsidRDefault="008E04CC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left w:val="nil"/>
              <w:bottom w:val="nil"/>
              <w:right w:val="nil"/>
            </w:tcBorders>
          </w:tcPr>
          <w:p w14:paraId="62823759" w14:textId="04E3F3A3" w:rsidR="008E04CC" w:rsidRPr="007B685F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3BC3" w:rsidRPr="007B685F" w14:paraId="0B8E1E7C" w14:textId="77777777" w:rsidTr="00805C7C">
        <w:trPr>
          <w:trHeight w:hRule="exact" w:val="353"/>
        </w:trPr>
        <w:tc>
          <w:tcPr>
            <w:tcW w:w="4310" w:type="dxa"/>
          </w:tcPr>
          <w:p w14:paraId="10DA81D7" w14:textId="77777777" w:rsidR="00C77B93" w:rsidRPr="007B685F" w:rsidRDefault="00C77B93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9B3D565" w14:textId="5412F52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730E57AF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0846C62B" w14:textId="7653CB5B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1E2D2130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EDF71" w14:textId="7A7741F6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EC3F4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A00935" w14:textId="264B5D3B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93BC3" w:rsidRPr="007B685F" w14:paraId="4B1FF0D0" w14:textId="77777777" w:rsidTr="00805C7C">
        <w:trPr>
          <w:trHeight w:hRule="exact" w:val="353"/>
        </w:trPr>
        <w:tc>
          <w:tcPr>
            <w:tcW w:w="4310" w:type="dxa"/>
            <w:hideMark/>
          </w:tcPr>
          <w:p w14:paraId="663421A2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78FB3298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57D0DCE4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2B6F16C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3F586080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C7AE50C" w14:textId="77777777" w:rsidR="005C2F64" w:rsidRPr="007B685F" w:rsidRDefault="005C2F64" w:rsidP="00805C7C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1BFF8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1E794B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93BC3" w:rsidRPr="007B685F" w14:paraId="62DC8E5E" w14:textId="77777777" w:rsidTr="00805C7C">
        <w:trPr>
          <w:trHeight w:hRule="exact" w:val="353"/>
        </w:trPr>
        <w:tc>
          <w:tcPr>
            <w:tcW w:w="4310" w:type="dxa"/>
            <w:hideMark/>
          </w:tcPr>
          <w:p w14:paraId="236628BE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</w:tcPr>
          <w:p w14:paraId="2135B7F3" w14:textId="3F95F271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24DE9E3A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B68CC59" w14:textId="5C33FC68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4E742B6D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9B2DE2C" w14:textId="2BAD46BF" w:rsidR="005C2F64" w:rsidRPr="007B685F" w:rsidRDefault="00DD31E2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210,89</w:t>
            </w:r>
            <w:r w:rsidR="00D467D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E021534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70F42FD9" w14:textId="77B32E5A" w:rsidR="005C2F64" w:rsidRPr="007B685F" w:rsidRDefault="005C2F64" w:rsidP="003F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245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993BC3" w:rsidRPr="007B685F" w14:paraId="1D34AB57" w14:textId="77777777" w:rsidTr="00805C7C">
        <w:trPr>
          <w:trHeight w:hRule="exact" w:val="353"/>
        </w:trPr>
        <w:tc>
          <w:tcPr>
            <w:tcW w:w="4310" w:type="dxa"/>
            <w:hideMark/>
          </w:tcPr>
          <w:p w14:paraId="424E93C6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5B87F4C9" w14:textId="7682AE2B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9C6A567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24C426DA" w14:textId="1B73ED03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14134926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2E9E303" w14:textId="6A5E996F" w:rsidR="005C2F64" w:rsidRPr="007B685F" w:rsidRDefault="00DD31E2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38,086</w:t>
            </w:r>
          </w:p>
        </w:tc>
        <w:tc>
          <w:tcPr>
            <w:tcW w:w="270" w:type="dxa"/>
          </w:tcPr>
          <w:p w14:paraId="21B6CA60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7C7E8802" w14:textId="79D867EB" w:rsidR="005C2F64" w:rsidRPr="007B685F" w:rsidRDefault="005C2F6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</w:tr>
      <w:tr w:rsidR="00993BC3" w:rsidRPr="007B685F" w14:paraId="5D78A5D5" w14:textId="77777777" w:rsidTr="00805C7C">
        <w:trPr>
          <w:trHeight w:hRule="exact" w:val="353"/>
        </w:trPr>
        <w:tc>
          <w:tcPr>
            <w:tcW w:w="4310" w:type="dxa"/>
            <w:hideMark/>
          </w:tcPr>
          <w:p w14:paraId="089DF0C4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E2A3F9C" w14:textId="0E608EA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25D70430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44C867F9" w14:textId="4B3C99F9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5749A0AF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642A0" w14:textId="634BA80D" w:rsidR="005C2F64" w:rsidRPr="007B685F" w:rsidRDefault="00D467D2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248,984</w:t>
            </w:r>
          </w:p>
        </w:tc>
        <w:tc>
          <w:tcPr>
            <w:tcW w:w="270" w:type="dxa"/>
          </w:tcPr>
          <w:p w14:paraId="0B56C0EE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3424E8" w14:textId="6A23E5F9" w:rsidR="005C2F64" w:rsidRPr="007B685F" w:rsidRDefault="005C2F6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</w:tr>
      <w:tr w:rsidR="00993BC3" w:rsidRPr="007B685F" w14:paraId="26F6C834" w14:textId="77777777" w:rsidTr="000B4D41">
        <w:trPr>
          <w:trHeight w:hRule="exact" w:val="329"/>
        </w:trPr>
        <w:tc>
          <w:tcPr>
            <w:tcW w:w="4310" w:type="dxa"/>
          </w:tcPr>
          <w:p w14:paraId="787EB624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01E7425" w14:textId="77777777" w:rsidR="005C2F64" w:rsidRPr="002606E5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1B5A8D0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7BE11A5C" w14:textId="77777777" w:rsidR="005C2F64" w:rsidRPr="002606E5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05BD2CF1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4571D438" w14:textId="77777777" w:rsidR="005C2F64" w:rsidRPr="002606E5" w:rsidRDefault="005C2F64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74ACD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</w:tcPr>
          <w:p w14:paraId="562D67DF" w14:textId="77777777" w:rsidR="005C2F64" w:rsidRPr="002606E5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3BC3" w:rsidRPr="007B685F" w14:paraId="285F1F52" w14:textId="77777777" w:rsidTr="00805C7C">
        <w:trPr>
          <w:trHeight w:hRule="exact" w:val="403"/>
        </w:trPr>
        <w:tc>
          <w:tcPr>
            <w:tcW w:w="4310" w:type="dxa"/>
          </w:tcPr>
          <w:p w14:paraId="646B45D6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ผลการดำเนินงานจำแนกตามส่วนงาน </w:t>
            </w:r>
          </w:p>
        </w:tc>
        <w:tc>
          <w:tcPr>
            <w:tcW w:w="246" w:type="dxa"/>
          </w:tcPr>
          <w:p w14:paraId="0262FF82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2AF0CCC2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72EC0099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62DFE16B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1D7BF2E" w14:textId="77777777" w:rsidR="005C2F64" w:rsidRPr="007B685F" w:rsidRDefault="005C2F64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E247A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B5A0AD9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BC3" w:rsidRPr="007B685F" w14:paraId="6EC1C74E" w14:textId="77777777" w:rsidTr="00805C7C">
        <w:trPr>
          <w:trHeight w:hRule="exact" w:val="403"/>
        </w:trPr>
        <w:tc>
          <w:tcPr>
            <w:tcW w:w="4310" w:type="dxa"/>
            <w:hideMark/>
          </w:tcPr>
          <w:p w14:paraId="64414343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</w:tcPr>
          <w:p w14:paraId="36BE3D34" w14:textId="294D46DB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3B3EC1E4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71A12509" w14:textId="384032D5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4E16C8F9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B28D84A" w14:textId="7E1FDB12" w:rsidR="005C2F64" w:rsidRPr="007B685F" w:rsidRDefault="00347BE2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</w:t>
            </w:r>
            <w:r w:rsidR="00FE5BF6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8FE74EF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64D8DDCC" w14:textId="252586B9" w:rsidR="005C2F64" w:rsidRPr="007B685F" w:rsidRDefault="005C2F6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993BC3" w:rsidRPr="007B685F" w14:paraId="7A3F54B9" w14:textId="77777777" w:rsidTr="00805C7C">
        <w:trPr>
          <w:trHeight w:hRule="exact" w:val="403"/>
        </w:trPr>
        <w:tc>
          <w:tcPr>
            <w:tcW w:w="4310" w:type="dxa"/>
            <w:hideMark/>
          </w:tcPr>
          <w:p w14:paraId="1B07E044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</w:tcPr>
          <w:p w14:paraId="18335DF5" w14:textId="14A3FD2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5A83DE6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225B5562" w14:textId="4CEA36A5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24E74641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77EE130" w14:textId="07A662BC" w:rsidR="005C2F64" w:rsidRPr="007B685F" w:rsidRDefault="00347BE2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14:paraId="3991C36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280245DF" w14:textId="56334457" w:rsidR="005C2F64" w:rsidRPr="007B685F" w:rsidRDefault="005C2F6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</w:tr>
      <w:tr w:rsidR="00993BC3" w:rsidRPr="007B685F" w14:paraId="607EBF18" w14:textId="77777777" w:rsidTr="00805C7C">
        <w:trPr>
          <w:trHeight w:hRule="exact" w:val="403"/>
        </w:trPr>
        <w:tc>
          <w:tcPr>
            <w:tcW w:w="4310" w:type="dxa"/>
            <w:hideMark/>
          </w:tcPr>
          <w:p w14:paraId="6AA23FCE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6D76B2C0" w14:textId="7233807B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7DB465AF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0CADE72F" w14:textId="1B1EDFD9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068AAC40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ED33E" w14:textId="2677F832" w:rsidR="005C2F64" w:rsidRPr="007B685F" w:rsidRDefault="00B01654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</w:t>
            </w:r>
            <w:r w:rsidR="00FE5B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AFAA9A6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AFAA8" w14:textId="12D3523D" w:rsidR="005C2F64" w:rsidRPr="007B685F" w:rsidRDefault="005C2F6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</w:t>
            </w:r>
          </w:p>
        </w:tc>
      </w:tr>
      <w:tr w:rsidR="00993BC3" w:rsidRPr="007B685F" w14:paraId="0BADEE62" w14:textId="77777777" w:rsidTr="00805C7C">
        <w:trPr>
          <w:trHeight w:hRule="exact" w:val="403"/>
        </w:trPr>
        <w:tc>
          <w:tcPr>
            <w:tcW w:w="4310" w:type="dxa"/>
            <w:hideMark/>
          </w:tcPr>
          <w:p w14:paraId="7975E12B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246" w:type="dxa"/>
          </w:tcPr>
          <w:p w14:paraId="3A4C2C94" w14:textId="3CD4DB2E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1756EA4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7C668EB0" w14:textId="1132E4AA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057D018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7B0812B" w14:textId="36B09AF2" w:rsidR="005C2F64" w:rsidRPr="007B685F" w:rsidRDefault="000A5385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</w:t>
            </w:r>
            <w:r w:rsidR="00FE5BF6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582264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052C3305" w14:textId="2AD82BDA" w:rsidR="005C2F64" w:rsidRPr="00403000" w:rsidRDefault="005C2F6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3000">
              <w:rPr>
                <w:rFonts w:ascii="Angsana New" w:hAnsi="Angsana New" w:cs="Angsana New"/>
                <w:sz w:val="30"/>
                <w:szCs w:val="30"/>
              </w:rPr>
              <w:t>(7,693)</w:t>
            </w:r>
          </w:p>
        </w:tc>
      </w:tr>
      <w:tr w:rsidR="00993BC3" w:rsidRPr="007B685F" w14:paraId="54141024" w14:textId="77777777" w:rsidTr="00805C7C">
        <w:trPr>
          <w:trHeight w:hRule="exact" w:val="403"/>
        </w:trPr>
        <w:tc>
          <w:tcPr>
            <w:tcW w:w="4310" w:type="dxa"/>
            <w:hideMark/>
          </w:tcPr>
          <w:p w14:paraId="2A9ED57B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A70AC26" w14:textId="4CE94E26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3F88E6D3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020C0F43" w14:textId="4B7E4224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23B23251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11104" w14:textId="2849B32C" w:rsidR="005C2F64" w:rsidRPr="007B685F" w:rsidRDefault="007F6349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14,104</w:t>
            </w:r>
          </w:p>
        </w:tc>
        <w:tc>
          <w:tcPr>
            <w:tcW w:w="270" w:type="dxa"/>
          </w:tcPr>
          <w:p w14:paraId="09368ACB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77340A" w14:textId="0AE594EE" w:rsidR="005C2F64" w:rsidRPr="007B685F" w:rsidRDefault="005C2F6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</w:p>
        </w:tc>
      </w:tr>
    </w:tbl>
    <w:p w14:paraId="29B4C3FF" w14:textId="29EF1AF3" w:rsidR="00603274" w:rsidRDefault="0060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</w:p>
    <w:p w14:paraId="272F616C" w14:textId="77777777" w:rsidR="00D84BCE" w:rsidRDefault="00D84BCE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05C9CC71" w:rsidR="004158A6" w:rsidRPr="00A57B00" w:rsidRDefault="00EA479B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913109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6033F7A9" w14:textId="53A1C43E" w:rsidR="00C77B93" w:rsidRDefault="00C77B93" w:rsidP="00424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t xml:space="preserve">รายละเอียดข้อมูลทางการเงินเกี่ยวกับเขตภูมิศาสตร์ของกลุ่มบริษัท สำหรับงวดหกเดือนสิ้นสุดวันที่ </w:t>
      </w:r>
      <w:r w:rsidRPr="002606E5">
        <w:rPr>
          <w:rFonts w:ascii="Angsana New" w:hAnsi="Angsana New" w:cs="Angsana New" w:hint="cs"/>
          <w:sz w:val="30"/>
          <w:szCs w:val="30"/>
        </w:rPr>
        <w:t>30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CB20EA">
        <w:rPr>
          <w:rFonts w:ascii="Angsana New" w:hAnsi="Angsana New" w:cs="Angsana New"/>
          <w:sz w:val="30"/>
          <w:szCs w:val="30"/>
          <w:cs/>
        </w:rPr>
        <w:br/>
      </w:r>
      <w:r w:rsidRPr="007B685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4B0F6B2" w14:textId="77777777" w:rsidR="00C77B93" w:rsidRPr="0037468C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82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48"/>
        <w:gridCol w:w="236"/>
        <w:gridCol w:w="238"/>
        <w:gridCol w:w="264"/>
        <w:gridCol w:w="2300"/>
        <w:gridCol w:w="6"/>
        <w:gridCol w:w="1260"/>
        <w:gridCol w:w="270"/>
        <w:gridCol w:w="1254"/>
        <w:gridCol w:w="6"/>
      </w:tblGrid>
      <w:tr w:rsidR="007A0202" w:rsidRPr="007B685F" w14:paraId="7B4A1E81" w14:textId="77777777" w:rsidTr="00805C7C">
        <w:trPr>
          <w:gridAfter w:val="1"/>
          <w:wAfter w:w="6" w:type="dxa"/>
          <w:trHeight w:hRule="exact" w:val="435"/>
        </w:trPr>
        <w:tc>
          <w:tcPr>
            <w:tcW w:w="3348" w:type="dxa"/>
          </w:tcPr>
          <w:p w14:paraId="2F97532E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5B5ED969" w14:textId="0B126EBC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0" w:type="dxa"/>
            <w:tcBorders>
              <w:left w:val="nil"/>
              <w:right w:val="nil"/>
            </w:tcBorders>
            <w:vAlign w:val="bottom"/>
          </w:tcPr>
          <w:p w14:paraId="60C778D8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left w:val="nil"/>
              <w:right w:val="nil"/>
            </w:tcBorders>
            <w:hideMark/>
          </w:tcPr>
          <w:p w14:paraId="5F73DF4B" w14:textId="5D2EDE2A" w:rsidR="007A0202" w:rsidRPr="007B685F" w:rsidRDefault="007A0202" w:rsidP="00F829A2">
            <w:pPr>
              <w:tabs>
                <w:tab w:val="clear" w:pos="2580"/>
                <w:tab w:val="clear" w:pos="2807"/>
              </w:tabs>
              <w:ind w:left="-108" w:right="-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0202" w:rsidRPr="007B685F" w14:paraId="3B44F5D6" w14:textId="77777777" w:rsidTr="00805C7C">
        <w:trPr>
          <w:gridAfter w:val="1"/>
          <w:wAfter w:w="6" w:type="dxa"/>
          <w:trHeight w:hRule="exact" w:val="425"/>
        </w:trPr>
        <w:tc>
          <w:tcPr>
            <w:tcW w:w="3348" w:type="dxa"/>
          </w:tcPr>
          <w:p w14:paraId="07CE8ADC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19B1BE57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tcBorders>
              <w:left w:val="nil"/>
              <w:right w:val="nil"/>
            </w:tcBorders>
            <w:vAlign w:val="bottom"/>
          </w:tcPr>
          <w:p w14:paraId="52DFCDB8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left w:val="nil"/>
              <w:right w:val="nil"/>
            </w:tcBorders>
            <w:vAlign w:val="bottom"/>
          </w:tcPr>
          <w:p w14:paraId="6EE3FBEF" w14:textId="1E7321E0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0202" w:rsidRPr="007B685F" w14:paraId="33E31E44" w14:textId="77777777" w:rsidTr="00805C7C">
        <w:trPr>
          <w:trHeight w:hRule="exact" w:val="360"/>
        </w:trPr>
        <w:tc>
          <w:tcPr>
            <w:tcW w:w="3348" w:type="dxa"/>
          </w:tcPr>
          <w:p w14:paraId="651B74D2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5D826A" w14:textId="2C5CA9F8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610C73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7D277FD9" w14:textId="79F14D6E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6F60B37F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D2FF27" w14:textId="4652BE95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8936A4A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15ABE" w14:textId="1AC6915F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A0202" w:rsidRPr="007B685F" w14:paraId="686B607C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2B0CD81E" w14:textId="77777777" w:rsidR="007A0202" w:rsidRPr="007B685F" w:rsidRDefault="007A0202" w:rsidP="007A020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6CBC054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19E30A7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5CBD6436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68BA5B09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345EE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E9740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95D3948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202" w:rsidRPr="007B685F" w14:paraId="3D85D0E2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7A61735F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07940D29" w14:textId="0F447456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C984EE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FD90A7" w14:textId="4877E5B9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50A3299D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048CC" w14:textId="4F50AD68" w:rsidR="007A0202" w:rsidRPr="007B685F" w:rsidRDefault="00316CFC" w:rsidP="00B3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78,635</w:t>
            </w:r>
          </w:p>
        </w:tc>
        <w:tc>
          <w:tcPr>
            <w:tcW w:w="270" w:type="dxa"/>
          </w:tcPr>
          <w:p w14:paraId="3A758F01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4AFBEB7C" w14:textId="1143B36E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</w:tr>
      <w:tr w:rsidR="007A0202" w:rsidRPr="007B685F" w14:paraId="763C228D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51AB49F7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236" w:type="dxa"/>
          </w:tcPr>
          <w:p w14:paraId="334156BB" w14:textId="502FBC11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A92124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6960C9" w14:textId="45B4D645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78B2B87D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C7976" w14:textId="783045AE" w:rsidR="007A0202" w:rsidRPr="007B685F" w:rsidRDefault="00316CFC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128,572</w:t>
            </w:r>
          </w:p>
        </w:tc>
        <w:tc>
          <w:tcPr>
            <w:tcW w:w="270" w:type="dxa"/>
          </w:tcPr>
          <w:p w14:paraId="25AC8CFE" w14:textId="4A840AE8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67A9C01E" w14:textId="5F200272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</w:tr>
      <w:tr w:rsidR="007A0202" w:rsidRPr="007B685F" w14:paraId="6AA3B051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7C066B63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36" w:type="dxa"/>
          </w:tcPr>
          <w:p w14:paraId="1D52B206" w14:textId="524EB430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88449CE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6100B19" w14:textId="13EA7E69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40869ED1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77E83" w14:textId="2BAE8B70" w:rsidR="007A0202" w:rsidRPr="007B685F" w:rsidRDefault="00316CFC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27,805</w:t>
            </w:r>
          </w:p>
        </w:tc>
        <w:tc>
          <w:tcPr>
            <w:tcW w:w="270" w:type="dxa"/>
          </w:tcPr>
          <w:p w14:paraId="740D1F1C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366F65DD" w14:textId="38285BF9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7A0202" w:rsidRPr="007B685F" w14:paraId="1CF8D334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24AFF5E2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0D78AC82" w14:textId="30637160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97E9CB0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4E053F" w14:textId="36BF0AD5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012C1EA7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09B34" w14:textId="32B7A317" w:rsidR="007A0202" w:rsidRPr="007B685F" w:rsidRDefault="00316CFC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13,151</w:t>
            </w:r>
          </w:p>
        </w:tc>
        <w:tc>
          <w:tcPr>
            <w:tcW w:w="270" w:type="dxa"/>
          </w:tcPr>
          <w:p w14:paraId="706EC5A6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64A159A4" w14:textId="353B37FE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</w:tr>
      <w:tr w:rsidR="007A0202" w:rsidRPr="007B685F" w14:paraId="6530B569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10CB3794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1FD964" w14:textId="720144D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3E3CD1C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</w:tcPr>
          <w:p w14:paraId="354087B6" w14:textId="1973BDFD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07A3111C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4174C" w14:textId="744A3B75" w:rsidR="007A0202" w:rsidRPr="007B685F" w:rsidRDefault="00316CFC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048E73F6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3646E" w14:textId="13CD8498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</w:tr>
      <w:tr w:rsidR="007A0202" w:rsidRPr="007B685F" w14:paraId="7C56C375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18AC7B1A" w14:textId="77777777" w:rsidR="007A0202" w:rsidRPr="007B685F" w:rsidRDefault="007A0202" w:rsidP="007A020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FB54E3" w14:textId="35BAEB8F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3F44408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CE2D042" w14:textId="4FB2A8C3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145C364B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B8535" w14:textId="495639A7" w:rsidR="007A0202" w:rsidRPr="007B685F" w:rsidRDefault="00A61F04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248,984</w:t>
            </w:r>
          </w:p>
        </w:tc>
        <w:tc>
          <w:tcPr>
            <w:tcW w:w="270" w:type="dxa"/>
          </w:tcPr>
          <w:p w14:paraId="5952114D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6EA904" w14:textId="000E1C49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</w:tr>
    </w:tbl>
    <w:p w14:paraId="4C867110" w14:textId="140118E2" w:rsidR="001C3F75" w:rsidRDefault="001C3F75" w:rsidP="00544817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E506C" w14:textId="121F2EFD" w:rsidR="003B2C72" w:rsidRDefault="003B2C72" w:rsidP="003B2C7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ณ วันที่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spacing w:val="-6"/>
          <w:sz w:val="30"/>
          <w:szCs w:val="30"/>
        </w:rPr>
        <w:t>30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Pr="002606E5">
        <w:rPr>
          <w:rFonts w:ascii="Angsana New" w:hAnsi="Angsana New" w:cs="Angsana New"/>
          <w:spacing w:val="-6"/>
          <w:sz w:val="30"/>
          <w:szCs w:val="30"/>
        </w:rPr>
        <w:t>256</w:t>
      </w:r>
      <w:r>
        <w:rPr>
          <w:rFonts w:ascii="Angsana New" w:hAnsi="Angsana New" w:cs="Angsana New"/>
          <w:spacing w:val="-6"/>
          <w:sz w:val="30"/>
          <w:szCs w:val="30"/>
        </w:rPr>
        <w:t>4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Pr="002606E5">
        <w:rPr>
          <w:rFonts w:ascii="Angsana New" w:hAnsi="Angsana New" w:cs="Angsana New" w:hint="cs"/>
          <w:spacing w:val="-6"/>
          <w:sz w:val="30"/>
          <w:szCs w:val="30"/>
        </w:rPr>
        <w:t>31</w:t>
      </w:r>
      <w:r w:rsidRPr="007B685F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2606E5">
        <w:rPr>
          <w:rFonts w:ascii="Angsana New" w:hAnsi="Angsana New" w:cs="Angsana New"/>
          <w:spacing w:val="-6"/>
          <w:sz w:val="30"/>
          <w:szCs w:val="30"/>
        </w:rPr>
        <w:t>256</w:t>
      </w:r>
      <w:r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="00CD79FB" w:rsidRPr="007B685F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CD79F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E0089CF" w14:textId="77777777" w:rsidR="003B2C72" w:rsidRDefault="003B2C72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64"/>
        <w:gridCol w:w="1269"/>
        <w:gridCol w:w="240"/>
        <w:gridCol w:w="1302"/>
      </w:tblGrid>
      <w:tr w:rsidR="00C40383" w14:paraId="6533170A" w14:textId="77777777" w:rsidTr="003F7DE7">
        <w:trPr>
          <w:trHeight w:hRule="exact" w:val="403"/>
        </w:trPr>
        <w:tc>
          <w:tcPr>
            <w:tcW w:w="6264" w:type="dxa"/>
          </w:tcPr>
          <w:p w14:paraId="6B34961C" w14:textId="77777777" w:rsidR="00C40383" w:rsidRDefault="00C4038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2806" w:type="dxa"/>
            <w:gridSpan w:val="3"/>
            <w:vAlign w:val="center"/>
            <w:hideMark/>
          </w:tcPr>
          <w:p w14:paraId="5B6FA5A8" w14:textId="77777777" w:rsidR="00C40383" w:rsidRDefault="00C40383" w:rsidP="00262BAE">
            <w:pPr>
              <w:tabs>
                <w:tab w:val="clear" w:pos="2580"/>
                <w:tab w:val="left" w:pos="540"/>
                <w:tab w:val="left" w:pos="2497"/>
              </w:tabs>
              <w:ind w:left="-108" w:right="-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0383" w14:paraId="3EA19F62" w14:textId="77777777" w:rsidTr="003F7DE7">
        <w:trPr>
          <w:trHeight w:hRule="exact" w:val="403"/>
        </w:trPr>
        <w:tc>
          <w:tcPr>
            <w:tcW w:w="6264" w:type="dxa"/>
          </w:tcPr>
          <w:p w14:paraId="7407C1E2" w14:textId="77777777" w:rsidR="00C40383" w:rsidRDefault="00C4038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5E07A" w14:textId="77777777" w:rsidR="00C40383" w:rsidRDefault="00C4038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0383" w14:paraId="211F7E8D" w14:textId="77777777" w:rsidTr="003F7DE7">
        <w:trPr>
          <w:trHeight w:hRule="exact" w:val="403"/>
        </w:trPr>
        <w:tc>
          <w:tcPr>
            <w:tcW w:w="6264" w:type="dxa"/>
          </w:tcPr>
          <w:p w14:paraId="596C3E21" w14:textId="77777777" w:rsidR="00C40383" w:rsidRDefault="00C40383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2898556D" w14:textId="45A882A0" w:rsidR="00C40383" w:rsidRDefault="00C77B9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7711FD7A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08362B15" w14:textId="77777777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0383" w14:paraId="73667407" w14:textId="77777777" w:rsidTr="003F7DE7">
        <w:trPr>
          <w:trHeight w:hRule="exact" w:val="403"/>
        </w:trPr>
        <w:tc>
          <w:tcPr>
            <w:tcW w:w="6264" w:type="dxa"/>
          </w:tcPr>
          <w:p w14:paraId="5046AA5C" w14:textId="77777777" w:rsidR="00C40383" w:rsidRDefault="00C40383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25BAC" w14:textId="1B9AC963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06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F839D90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0937A" w14:textId="78AE4530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06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40383" w14:paraId="623B5858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3C7E2009" w14:textId="77777777" w:rsidR="00C40383" w:rsidRDefault="00C40383" w:rsidP="004A237B">
            <w:pPr>
              <w:tabs>
                <w:tab w:val="left" w:pos="1260"/>
                <w:tab w:val="right" w:pos="6372"/>
              </w:tabs>
              <w:ind w:left="-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ที่ดิน อาคารและอุปกรณ์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DDE6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109839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8A1D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0383" w14:paraId="16AE4BCB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19B911B2" w14:textId="77777777" w:rsidR="00C40383" w:rsidRDefault="00C40383" w:rsidP="004A237B">
            <w:pPr>
              <w:tabs>
                <w:tab w:val="left" w:pos="1260"/>
                <w:tab w:val="right" w:pos="6372"/>
              </w:tabs>
              <w:ind w:left="-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สินทรัพย์ไม่มีตัวตนอื่น (ไม่รวมค่าความนิยม) </w:t>
            </w:r>
          </w:p>
        </w:tc>
        <w:tc>
          <w:tcPr>
            <w:tcW w:w="1269" w:type="dxa"/>
          </w:tcPr>
          <w:p w14:paraId="6BE89874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52D7C39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D0367B4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6561" w14:paraId="49C633B1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379E77B3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9" w:type="dxa"/>
          </w:tcPr>
          <w:p w14:paraId="5562D668" w14:textId="1E5F998E" w:rsidR="00726561" w:rsidRDefault="001B584C" w:rsidP="000F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77"/>
              </w:tabs>
              <w:ind w:left="14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97,980</w:t>
            </w:r>
          </w:p>
        </w:tc>
        <w:tc>
          <w:tcPr>
            <w:tcW w:w="240" w:type="dxa"/>
          </w:tcPr>
          <w:p w14:paraId="4BC83F74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5C371FA7" w14:textId="7491F7C2" w:rsidR="00726561" w:rsidRPr="00FE5943" w:rsidRDefault="00726561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,15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26561" w14:paraId="6682C025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53B9E7F7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9" w:type="dxa"/>
          </w:tcPr>
          <w:p w14:paraId="1E04C054" w14:textId="6609739A" w:rsidR="00726561" w:rsidRDefault="001B584C" w:rsidP="002D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ind w:left="60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123,298</w:t>
            </w:r>
          </w:p>
        </w:tc>
        <w:tc>
          <w:tcPr>
            <w:tcW w:w="240" w:type="dxa"/>
          </w:tcPr>
          <w:p w14:paraId="375328F0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0C56518A" w14:textId="6D00801D" w:rsidR="00726561" w:rsidRPr="00FE5943" w:rsidRDefault="00726561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</w:tr>
      <w:tr w:rsidR="00726561" w14:paraId="49223A5B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4112414E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269" w:type="dxa"/>
          </w:tcPr>
          <w:p w14:paraId="74601C75" w14:textId="6568ADCD" w:rsidR="00726561" w:rsidRDefault="00C90F55" w:rsidP="002D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7"/>
                <w:tab w:val="decimal" w:pos="1052"/>
              </w:tabs>
              <w:ind w:left="242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35DD0">
              <w:rPr>
                <w:rFonts w:ascii="Angsana New" w:hAnsi="Angsana New" w:cs="Angsana New"/>
                <w:sz w:val="30"/>
                <w:szCs w:val="30"/>
              </w:rPr>
              <w:t>,020</w:t>
            </w:r>
          </w:p>
        </w:tc>
        <w:tc>
          <w:tcPr>
            <w:tcW w:w="240" w:type="dxa"/>
          </w:tcPr>
          <w:p w14:paraId="2630AD84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347D61EB" w14:textId="55A7BFCE" w:rsidR="00726561" w:rsidRPr="00FE5943" w:rsidRDefault="00726561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</w:tr>
      <w:tr w:rsidR="00726561" w14:paraId="3066C2CB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41258190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9" w:type="dxa"/>
          </w:tcPr>
          <w:p w14:paraId="56E8363F" w14:textId="569996E4" w:rsidR="00726561" w:rsidRDefault="000F1B99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  <w:tab w:val="decimal" w:pos="905"/>
              </w:tabs>
              <w:ind w:left="192" w:right="-115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18,608</w:t>
            </w:r>
          </w:p>
        </w:tc>
        <w:tc>
          <w:tcPr>
            <w:tcW w:w="240" w:type="dxa"/>
          </w:tcPr>
          <w:p w14:paraId="2575ECEC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380EF200" w14:textId="2C1E19E3" w:rsidR="00726561" w:rsidRPr="00FE5943" w:rsidRDefault="00726561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726561" w:rsidRPr="00862BF5" w14:paraId="5024C81E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714BA296" w14:textId="77777777" w:rsidR="00726561" w:rsidRPr="00862BF5" w:rsidRDefault="00726561" w:rsidP="004A237B">
            <w:pPr>
              <w:tabs>
                <w:tab w:val="left" w:pos="1260"/>
              </w:tabs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4136" w14:textId="58782CA6" w:rsidR="00726561" w:rsidRPr="00862BF5" w:rsidRDefault="00935DD0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7"/>
                <w:tab w:val="decimal" w:pos="1076"/>
              </w:tabs>
              <w:ind w:left="302" w:right="-108" w:hanging="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304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,906</w:t>
            </w:r>
          </w:p>
        </w:tc>
        <w:tc>
          <w:tcPr>
            <w:tcW w:w="240" w:type="dxa"/>
          </w:tcPr>
          <w:p w14:paraId="6137A409" w14:textId="77777777" w:rsidR="00726561" w:rsidRPr="00862BF5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9CCB02" w14:textId="2F1CA51B" w:rsidR="00726561" w:rsidRPr="00862BF5" w:rsidRDefault="00726561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E5943"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E5943"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</w:tr>
    </w:tbl>
    <w:p w14:paraId="6C2DC4EE" w14:textId="77777777" w:rsidR="00610006" w:rsidRDefault="00610006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1989E34D" w14:textId="77777777" w:rsidR="00D84BCE" w:rsidRDefault="00D84BCE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p w14:paraId="58FD0AFA" w14:textId="3B133D91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862BF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7E9AFEA5" w14:textId="77777777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5AE2A5E5" w:rsidR="00862BF5" w:rsidRPr="0020189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รายละเอียดข้อมูลรายได้ที่จำแนกตามประเภทของผลิตภัณฑ์หลักสำหรับงวดหกเดือนสิ้นสุดวันที่ </w:t>
      </w:r>
      <w:r w:rsidR="00262BA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</w:t>
      </w:r>
      <w:r w:rsidR="003D601B" w:rsidRPr="002018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B8CF5B8" w14:textId="77777777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862BF5" w:rsidRPr="00862BF5" w14:paraId="5729D87D" w14:textId="77777777" w:rsidTr="003F7DE7">
        <w:trPr>
          <w:trHeight w:val="87"/>
          <w:tblHeader/>
        </w:trPr>
        <w:tc>
          <w:tcPr>
            <w:tcW w:w="3240" w:type="dxa"/>
            <w:vAlign w:val="bottom"/>
          </w:tcPr>
          <w:p w14:paraId="67BD0738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59CAE115" w14:textId="77777777" w:rsidR="00862BF5" w:rsidRPr="00862BF5" w:rsidRDefault="00862BF5" w:rsidP="007530E7">
            <w:pPr>
              <w:tabs>
                <w:tab w:val="left" w:pos="540"/>
                <w:tab w:val="left" w:pos="5996"/>
              </w:tabs>
              <w:spacing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862BF5" w14:paraId="6DA0D5DA" w14:textId="77777777" w:rsidTr="009764AB">
        <w:trPr>
          <w:trHeight w:val="87"/>
          <w:tblHeader/>
        </w:trPr>
        <w:tc>
          <w:tcPr>
            <w:tcW w:w="3240" w:type="dxa"/>
            <w:vAlign w:val="bottom"/>
          </w:tcPr>
          <w:p w14:paraId="7B6328E5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2624D234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2BF5" w:rsidRPr="00862BF5" w14:paraId="7602B9AC" w14:textId="77777777" w:rsidTr="009764AB">
        <w:trPr>
          <w:trHeight w:val="87"/>
          <w:tblHeader/>
        </w:trPr>
        <w:tc>
          <w:tcPr>
            <w:tcW w:w="3240" w:type="dxa"/>
            <w:vAlign w:val="bottom"/>
          </w:tcPr>
          <w:p w14:paraId="4E38F88B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3B925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862BF5" w:rsidRPr="00862BF5" w14:paraId="09442113" w14:textId="77777777" w:rsidTr="009764AB">
        <w:trPr>
          <w:trHeight w:val="345"/>
          <w:tblHeader/>
        </w:trPr>
        <w:tc>
          <w:tcPr>
            <w:tcW w:w="3240" w:type="dxa"/>
            <w:vAlign w:val="bottom"/>
          </w:tcPr>
          <w:p w14:paraId="6199F7CA" w14:textId="77777777" w:rsidR="00862BF5" w:rsidRPr="00862BF5" w:rsidRDefault="00862BF5" w:rsidP="00AC0F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C3E768" w14:textId="77777777" w:rsidR="00862BF5" w:rsidRPr="00862BF5" w:rsidRDefault="00862BF5" w:rsidP="00AC0F9D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91779D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6C562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EF2A7A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3D571F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862BF5" w:rsidRPr="00862BF5" w14:paraId="3DF93EA0" w14:textId="77777777" w:rsidTr="003F7DE7">
        <w:trPr>
          <w:trHeight w:val="87"/>
          <w:tblHeader/>
        </w:trPr>
        <w:tc>
          <w:tcPr>
            <w:tcW w:w="3240" w:type="dxa"/>
            <w:vAlign w:val="bottom"/>
            <w:hideMark/>
          </w:tcPr>
          <w:p w14:paraId="15B57D18" w14:textId="77777777" w:rsidR="00862BF5" w:rsidRPr="00862BF5" w:rsidRDefault="00862BF5" w:rsidP="00AC0F9D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B51E" w14:textId="12029CB3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70D30F8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5151" w14:textId="77D0A19F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1968653F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00ED0A" w14:textId="5388BF53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1F927998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4F7158" w14:textId="052A0552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6FBC0E7D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84C33B" w14:textId="61C1286C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44" w:type="dxa"/>
            <w:vAlign w:val="bottom"/>
          </w:tcPr>
          <w:p w14:paraId="2C425E9D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9347F03" w14:textId="107D395A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</w:tr>
      <w:tr w:rsidR="00862BF5" w:rsidRPr="00862BF5" w14:paraId="5704F8F2" w14:textId="77777777" w:rsidTr="003F7DE7">
        <w:trPr>
          <w:trHeight w:hRule="exact" w:val="415"/>
        </w:trPr>
        <w:tc>
          <w:tcPr>
            <w:tcW w:w="3240" w:type="dxa"/>
            <w:hideMark/>
          </w:tcPr>
          <w:p w14:paraId="0BB41394" w14:textId="77777777" w:rsidR="00862BF5" w:rsidRPr="00862BF5" w:rsidRDefault="00862BF5" w:rsidP="00862BF5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165FDB0D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66343BB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92A5E1C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6937B5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48AE4EE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7D77EC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6E5D12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3F54830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3DF52AC" w14:textId="77777777" w:rsidR="00862BF5" w:rsidRPr="00862BF5" w:rsidRDefault="00862BF5" w:rsidP="00862BF5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39736647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1B278ACF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62BF5" w:rsidRPr="00862BF5" w14:paraId="4BCD8CA0" w14:textId="77777777" w:rsidTr="003F7DE7">
        <w:tc>
          <w:tcPr>
            <w:tcW w:w="3240" w:type="dxa"/>
            <w:hideMark/>
          </w:tcPr>
          <w:p w14:paraId="74CF3C45" w14:textId="77777777" w:rsidR="00862BF5" w:rsidRPr="00862BF5" w:rsidRDefault="00862BF5" w:rsidP="00862BF5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4D481389" w14:textId="101B5452" w:rsidR="00862BF5" w:rsidRPr="00862BF5" w:rsidRDefault="00E62DBD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20,919</w:t>
            </w:r>
          </w:p>
        </w:tc>
        <w:tc>
          <w:tcPr>
            <w:tcW w:w="270" w:type="dxa"/>
          </w:tcPr>
          <w:p w14:paraId="61223AF8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3D31E1" w14:textId="09CBC6F4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21,113</w:t>
            </w:r>
          </w:p>
        </w:tc>
        <w:tc>
          <w:tcPr>
            <w:tcW w:w="270" w:type="dxa"/>
          </w:tcPr>
          <w:p w14:paraId="3BAF7342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4E581D1" w14:textId="067935FB" w:rsidR="00862BF5" w:rsidRPr="00862BF5" w:rsidRDefault="00DE00C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40,191</w:t>
            </w:r>
          </w:p>
        </w:tc>
        <w:tc>
          <w:tcPr>
            <w:tcW w:w="270" w:type="dxa"/>
          </w:tcPr>
          <w:p w14:paraId="03B21CC6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3069658" w14:textId="2597E11E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84,621</w:t>
            </w:r>
          </w:p>
        </w:tc>
        <w:tc>
          <w:tcPr>
            <w:tcW w:w="270" w:type="dxa"/>
          </w:tcPr>
          <w:p w14:paraId="0EC29393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9A42D91" w14:textId="3702395A" w:rsidR="00862BF5" w:rsidRPr="00862BF5" w:rsidRDefault="00F1556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61,110</w:t>
            </w:r>
          </w:p>
        </w:tc>
        <w:tc>
          <w:tcPr>
            <w:tcW w:w="244" w:type="dxa"/>
          </w:tcPr>
          <w:p w14:paraId="0A74F23D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437DCA7A" w14:textId="32F00203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105,734</w:t>
            </w:r>
          </w:p>
        </w:tc>
      </w:tr>
      <w:tr w:rsidR="00862BF5" w:rsidRPr="00862BF5" w14:paraId="720D517A" w14:textId="77777777" w:rsidTr="003F7DE7">
        <w:tc>
          <w:tcPr>
            <w:tcW w:w="3240" w:type="dxa"/>
            <w:hideMark/>
          </w:tcPr>
          <w:p w14:paraId="2798BBF4" w14:textId="77777777" w:rsidR="00862BF5" w:rsidRPr="00862BF5" w:rsidRDefault="00862BF5" w:rsidP="00862BF5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296F53B6" w14:textId="601541B9" w:rsidR="00862BF5" w:rsidRPr="00862BF5" w:rsidRDefault="00E62DBD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13,644</w:t>
            </w:r>
          </w:p>
        </w:tc>
        <w:tc>
          <w:tcPr>
            <w:tcW w:w="270" w:type="dxa"/>
          </w:tcPr>
          <w:p w14:paraId="2EEB3F51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1E8C3DF" w14:textId="2858394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12,136</w:t>
            </w:r>
          </w:p>
        </w:tc>
        <w:tc>
          <w:tcPr>
            <w:tcW w:w="270" w:type="dxa"/>
          </w:tcPr>
          <w:p w14:paraId="29AEF364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7BC11B4" w14:textId="79B5EFE5" w:rsidR="00862BF5" w:rsidRPr="00862BF5" w:rsidRDefault="00DE00C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124,164</w:t>
            </w:r>
          </w:p>
        </w:tc>
        <w:tc>
          <w:tcPr>
            <w:tcW w:w="270" w:type="dxa"/>
          </w:tcPr>
          <w:p w14:paraId="45000014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2C0FE95E" w14:textId="06647689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118,772</w:t>
            </w:r>
          </w:p>
        </w:tc>
        <w:tc>
          <w:tcPr>
            <w:tcW w:w="270" w:type="dxa"/>
          </w:tcPr>
          <w:p w14:paraId="7978766A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D63B459" w14:textId="4B1EDD8C" w:rsidR="00862BF5" w:rsidRPr="00862BF5" w:rsidRDefault="00F1556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137,808</w:t>
            </w:r>
          </w:p>
        </w:tc>
        <w:tc>
          <w:tcPr>
            <w:tcW w:w="244" w:type="dxa"/>
          </w:tcPr>
          <w:p w14:paraId="150A8D48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50DAB98E" w14:textId="139248A8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130,908</w:t>
            </w:r>
          </w:p>
        </w:tc>
      </w:tr>
      <w:tr w:rsidR="00862BF5" w:rsidRPr="00862BF5" w14:paraId="60CD82D7" w14:textId="77777777" w:rsidTr="003F7DE7">
        <w:trPr>
          <w:trHeight w:val="119"/>
        </w:trPr>
        <w:tc>
          <w:tcPr>
            <w:tcW w:w="3240" w:type="dxa"/>
            <w:hideMark/>
          </w:tcPr>
          <w:p w14:paraId="03FBADCF" w14:textId="77777777" w:rsidR="00862BF5" w:rsidRPr="00862BF5" w:rsidRDefault="00862BF5" w:rsidP="00862BF5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694794AB" w14:textId="2952282D" w:rsidR="00862BF5" w:rsidRPr="00862BF5" w:rsidRDefault="00DE00C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3,524</w:t>
            </w:r>
          </w:p>
        </w:tc>
        <w:tc>
          <w:tcPr>
            <w:tcW w:w="270" w:type="dxa"/>
          </w:tcPr>
          <w:p w14:paraId="7A1F6658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1A63256" w14:textId="4516C83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3,396</w:t>
            </w:r>
          </w:p>
        </w:tc>
        <w:tc>
          <w:tcPr>
            <w:tcW w:w="270" w:type="dxa"/>
          </w:tcPr>
          <w:p w14:paraId="7FE5C429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CA35E91" w14:textId="266CF652" w:rsidR="00862BF5" w:rsidRPr="00862BF5" w:rsidRDefault="00DE00C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46,542</w:t>
            </w:r>
          </w:p>
        </w:tc>
        <w:tc>
          <w:tcPr>
            <w:tcW w:w="270" w:type="dxa"/>
          </w:tcPr>
          <w:p w14:paraId="126FBC51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3982885" w14:textId="207EA553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41,902</w:t>
            </w:r>
          </w:p>
        </w:tc>
        <w:tc>
          <w:tcPr>
            <w:tcW w:w="270" w:type="dxa"/>
          </w:tcPr>
          <w:p w14:paraId="5F575FE4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606850C" w14:textId="3C7C8C9E" w:rsidR="00862BF5" w:rsidRPr="00862BF5" w:rsidRDefault="00F1556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50,066</w:t>
            </w:r>
          </w:p>
        </w:tc>
        <w:tc>
          <w:tcPr>
            <w:tcW w:w="244" w:type="dxa"/>
          </w:tcPr>
          <w:p w14:paraId="332AE152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F12D6F7" w14:textId="2E195E66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45,298</w:t>
            </w:r>
          </w:p>
        </w:tc>
      </w:tr>
      <w:tr w:rsidR="00862BF5" w:rsidRPr="00862BF5" w14:paraId="2FD61938" w14:textId="77777777" w:rsidTr="003F7DE7">
        <w:tc>
          <w:tcPr>
            <w:tcW w:w="3240" w:type="dxa"/>
            <w:hideMark/>
          </w:tcPr>
          <w:p w14:paraId="47216C63" w14:textId="77777777" w:rsidR="00862BF5" w:rsidRPr="00862BF5" w:rsidRDefault="00862BF5" w:rsidP="00862BF5">
            <w:pPr>
              <w:tabs>
                <w:tab w:val="clear" w:pos="227"/>
                <w:tab w:val="left" w:pos="630"/>
              </w:tabs>
              <w:ind w:left="45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7FC96" w14:textId="1479A4AC" w:rsidR="00862BF5" w:rsidRPr="00862BF5" w:rsidRDefault="00DE00C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38,087</w:t>
            </w:r>
          </w:p>
        </w:tc>
        <w:tc>
          <w:tcPr>
            <w:tcW w:w="270" w:type="dxa"/>
          </w:tcPr>
          <w:p w14:paraId="2CB1F28A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26F20" w14:textId="5A26FFD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36,645</w:t>
            </w:r>
          </w:p>
        </w:tc>
        <w:tc>
          <w:tcPr>
            <w:tcW w:w="270" w:type="dxa"/>
          </w:tcPr>
          <w:p w14:paraId="755DF40A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82689" w14:textId="0EEE2B38" w:rsidR="00862BF5" w:rsidRPr="00862BF5" w:rsidRDefault="00F1556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210,897</w:t>
            </w:r>
          </w:p>
        </w:tc>
        <w:tc>
          <w:tcPr>
            <w:tcW w:w="270" w:type="dxa"/>
          </w:tcPr>
          <w:p w14:paraId="269B15D6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A171D5" w14:textId="51901E6C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245,295</w:t>
            </w:r>
          </w:p>
        </w:tc>
        <w:tc>
          <w:tcPr>
            <w:tcW w:w="270" w:type="dxa"/>
          </w:tcPr>
          <w:p w14:paraId="1A98CFF9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F43E4" w14:textId="3E729C0F" w:rsidR="00862BF5" w:rsidRPr="00862BF5" w:rsidRDefault="00F1556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248,984</w:t>
            </w:r>
          </w:p>
        </w:tc>
        <w:tc>
          <w:tcPr>
            <w:tcW w:w="244" w:type="dxa"/>
          </w:tcPr>
          <w:p w14:paraId="0E8C8A20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BB0B0" w14:textId="2BB9796C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281,940</w:t>
            </w:r>
          </w:p>
        </w:tc>
      </w:tr>
    </w:tbl>
    <w:p w14:paraId="64B839DB" w14:textId="4B080134" w:rsidR="001C322F" w:rsidRDefault="001C322F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3"/>
        <w:gridCol w:w="1269"/>
        <w:gridCol w:w="261"/>
        <w:gridCol w:w="1278"/>
      </w:tblGrid>
      <w:tr w:rsidR="00862BF5" w:rsidRPr="00862BF5" w14:paraId="2988D365" w14:textId="77777777" w:rsidTr="003F7DE7">
        <w:trPr>
          <w:trHeight w:val="87"/>
          <w:tblHeader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08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862BF5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862BF5" w14:paraId="2B3AE790" w14:textId="77777777" w:rsidTr="009764AB">
        <w:trPr>
          <w:trHeight w:val="87"/>
          <w:tblHeader/>
        </w:trPr>
        <w:tc>
          <w:tcPr>
            <w:tcW w:w="6903" w:type="dxa"/>
            <w:tcBorders>
              <w:top w:val="nil"/>
            </w:tcBorders>
            <w:vAlign w:val="bottom"/>
          </w:tcPr>
          <w:p w14:paraId="01228364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0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862BF5" w14:paraId="54CF9943" w14:textId="77777777" w:rsidTr="00B02521">
        <w:trPr>
          <w:trHeight w:val="87"/>
          <w:tblHeader/>
        </w:trPr>
        <w:tc>
          <w:tcPr>
            <w:tcW w:w="6903" w:type="dxa"/>
            <w:vAlign w:val="bottom"/>
          </w:tcPr>
          <w:p w14:paraId="0DD251C6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862BF5" w14:paraId="7DDD98C4" w14:textId="77777777" w:rsidTr="00B02521">
        <w:trPr>
          <w:trHeight w:val="87"/>
          <w:tblHeader/>
        </w:trPr>
        <w:tc>
          <w:tcPr>
            <w:tcW w:w="6903" w:type="dxa"/>
            <w:vAlign w:val="bottom"/>
          </w:tcPr>
          <w:p w14:paraId="3B37956D" w14:textId="77777777" w:rsidR="00862BF5" w:rsidRPr="00862BF5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08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862BF5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862BF5" w14:paraId="56444864" w14:textId="77777777" w:rsidTr="00B02521">
        <w:trPr>
          <w:trHeight w:val="87"/>
          <w:tblHeader/>
        </w:trPr>
        <w:tc>
          <w:tcPr>
            <w:tcW w:w="6903" w:type="dxa"/>
            <w:vAlign w:val="bottom"/>
          </w:tcPr>
          <w:p w14:paraId="393AA5F1" w14:textId="77777777" w:rsidR="00862BF5" w:rsidRPr="00862BF5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7A10E70D" w:rsidR="00862BF5" w:rsidRPr="00862BF5" w:rsidRDefault="00862BF5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6945431" w14:textId="77777777" w:rsidR="00862BF5" w:rsidRPr="00862BF5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7571F572" w:rsidR="00862BF5" w:rsidRPr="00862BF5" w:rsidRDefault="00862BF5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</w:tr>
      <w:tr w:rsidR="00862BF5" w:rsidRPr="00862BF5" w14:paraId="4532F2EC" w14:textId="77777777" w:rsidTr="003F7DE7">
        <w:trPr>
          <w:trHeight w:val="92"/>
        </w:trPr>
        <w:tc>
          <w:tcPr>
            <w:tcW w:w="6903" w:type="dxa"/>
            <w:tcBorders>
              <w:top w:val="nil"/>
            </w:tcBorders>
          </w:tcPr>
          <w:p w14:paraId="0A0EFFA0" w14:textId="258C5028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269" w:type="dxa"/>
            <w:tcBorders>
              <w:top w:val="nil"/>
            </w:tcBorders>
          </w:tcPr>
          <w:p w14:paraId="7C7163EE" w14:textId="77777777" w:rsidR="00862BF5" w:rsidRPr="00862BF5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25139441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7B2B3F93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62BF5" w:rsidRPr="00862BF5" w14:paraId="28469053" w14:textId="77777777" w:rsidTr="003F7DE7">
        <w:tc>
          <w:tcPr>
            <w:tcW w:w="6903" w:type="dxa"/>
            <w:hideMark/>
          </w:tcPr>
          <w:p w14:paraId="5176897A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269" w:type="dxa"/>
            <w:tcBorders>
              <w:bottom w:val="nil"/>
            </w:tcBorders>
          </w:tcPr>
          <w:p w14:paraId="4B84EA75" w14:textId="35E403BE" w:rsidR="00862BF5" w:rsidRPr="00862BF5" w:rsidRDefault="00D603F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6,610</w:t>
            </w:r>
          </w:p>
        </w:tc>
        <w:tc>
          <w:tcPr>
            <w:tcW w:w="261" w:type="dxa"/>
            <w:tcBorders>
              <w:bottom w:val="nil"/>
            </w:tcBorders>
          </w:tcPr>
          <w:p w14:paraId="45235BE0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8888440" w14:textId="59B48182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6,094</w:t>
            </w:r>
          </w:p>
        </w:tc>
      </w:tr>
      <w:tr w:rsidR="00862BF5" w:rsidRPr="00862BF5" w14:paraId="13E33C51" w14:textId="77777777" w:rsidTr="003F7DE7">
        <w:tc>
          <w:tcPr>
            <w:tcW w:w="6903" w:type="dxa"/>
            <w:hideMark/>
          </w:tcPr>
          <w:p w14:paraId="361B8A68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99991D8" w14:textId="1B1E824C" w:rsidR="00862BF5" w:rsidRPr="00862BF5" w:rsidRDefault="00D603F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5,363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37CF20B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B5E8363" w14:textId="35C3EC6E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5,409</w:t>
            </w:r>
          </w:p>
        </w:tc>
      </w:tr>
      <w:tr w:rsidR="00862BF5" w:rsidRPr="00862BF5" w14:paraId="04DB32E5" w14:textId="77777777" w:rsidTr="003F7DE7">
        <w:trPr>
          <w:trHeight w:val="119"/>
        </w:trPr>
        <w:tc>
          <w:tcPr>
            <w:tcW w:w="6903" w:type="dxa"/>
            <w:tcBorders>
              <w:bottom w:val="nil"/>
            </w:tcBorders>
            <w:hideMark/>
          </w:tcPr>
          <w:p w14:paraId="0F8DB09E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49BD51EC" w14:textId="64E5DEC3" w:rsidR="00862BF5" w:rsidRPr="00862BF5" w:rsidRDefault="00D603F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1,336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EFCB13C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40C3A8A9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1,121</w:t>
            </w:r>
          </w:p>
        </w:tc>
      </w:tr>
      <w:tr w:rsidR="00862BF5" w:rsidRPr="00862BF5" w14:paraId="65B27573" w14:textId="77777777" w:rsidTr="003F7DE7">
        <w:tc>
          <w:tcPr>
            <w:tcW w:w="6903" w:type="dxa"/>
            <w:tcBorders>
              <w:top w:val="nil"/>
              <w:bottom w:val="nil"/>
            </w:tcBorders>
            <w:hideMark/>
          </w:tcPr>
          <w:p w14:paraId="683C1C9B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52266F5" w14:textId="2EC8F573" w:rsidR="00862BF5" w:rsidRPr="00862BF5" w:rsidRDefault="00D603F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13,309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3D4C07C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3E93C13" w14:textId="313CCA85" w:rsidR="00862BF5" w:rsidRPr="00862BF5" w:rsidRDefault="004259BF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12,624</w:t>
            </w:r>
          </w:p>
        </w:tc>
      </w:tr>
    </w:tbl>
    <w:p w14:paraId="07A6FC7E" w14:textId="72CF97D5" w:rsidR="006D2F35" w:rsidRDefault="006D2F3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0E46142D" w14:textId="77777777" w:rsidR="00D84BCE" w:rsidRDefault="00D84BC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br w:type="page"/>
      </w:r>
    </w:p>
    <w:p w14:paraId="6362DC99" w14:textId="5AF1AE7A" w:rsidR="00B8635A" w:rsidRPr="00862BF5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862BF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lastRenderedPageBreak/>
        <w:t>ยอดคงเหลือของสัญญา</w:t>
      </w:r>
    </w:p>
    <w:p w14:paraId="62B5C69A" w14:textId="77777777" w:rsidR="00B8635A" w:rsidRPr="00221F44" w:rsidRDefault="00B8635A" w:rsidP="000429AC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7290E6CC" w14:textId="66079864" w:rsidR="00C40A47" w:rsidRPr="00A57B00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1050B5" w:rsidRPr="000A400A">
        <w:rPr>
          <w:rFonts w:asciiTheme="majorBidi" w:hAnsiTheme="majorBidi" w:cstheme="majorBidi"/>
          <w:sz w:val="30"/>
          <w:szCs w:val="30"/>
        </w:rPr>
        <w:t>30</w:t>
      </w:r>
      <w:r w:rsidR="00862BF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62BF5">
        <w:rPr>
          <w:rFonts w:asciiTheme="majorBidi" w:hAnsiTheme="majorBidi" w:cstheme="majorBidi" w:hint="cs"/>
          <w:sz w:val="30"/>
          <w:szCs w:val="30"/>
          <w:cs/>
          <w:lang w:val="en-AU"/>
        </w:rPr>
        <w:t>มิถุนายน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1050B5" w:rsidRPr="000A400A">
        <w:rPr>
          <w:rFonts w:asciiTheme="majorBidi" w:hAnsiTheme="majorBidi" w:cstheme="majorBidi"/>
          <w:sz w:val="30"/>
          <w:szCs w:val="30"/>
        </w:rPr>
        <w:t>256</w:t>
      </w:r>
      <w:r w:rsidR="001050B5">
        <w:rPr>
          <w:rFonts w:asciiTheme="majorBidi" w:hAnsiTheme="majorBidi" w:cstheme="majorBidi"/>
          <w:sz w:val="30"/>
          <w:szCs w:val="30"/>
          <w:lang w:val="en-AU"/>
        </w:rPr>
        <w:t>4</w:t>
      </w:r>
      <w:r w:rsidRPr="00A57B0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150140" w:rsidRPr="000A400A">
        <w:rPr>
          <w:rFonts w:asciiTheme="majorBidi" w:hAnsiTheme="majorBidi" w:cstheme="majorBidi"/>
          <w:sz w:val="30"/>
          <w:szCs w:val="30"/>
        </w:rPr>
        <w:t>1</w:t>
      </w:r>
      <w:r w:rsidR="00150140">
        <w:rPr>
          <w:rFonts w:asciiTheme="majorBidi" w:hAnsiTheme="majorBidi" w:cstheme="majorBidi"/>
          <w:sz w:val="30"/>
          <w:szCs w:val="30"/>
          <w:lang w:val="en-AU"/>
        </w:rPr>
        <w:t>,</w:t>
      </w:r>
      <w:r w:rsidR="00150140" w:rsidRPr="000A400A">
        <w:rPr>
          <w:rFonts w:asciiTheme="majorBidi" w:hAnsiTheme="majorBidi" w:cstheme="majorBidi"/>
          <w:sz w:val="30"/>
          <w:szCs w:val="30"/>
        </w:rPr>
        <w:t>285</w:t>
      </w:r>
      <w:r w:rsidR="004A1794" w:rsidRPr="00691BD4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691BD4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691BD4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691BD4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5A7AD4">
        <w:rPr>
          <w:rFonts w:asciiTheme="majorBidi" w:hAnsiTheme="majorBidi" w:cstheme="majorBidi"/>
          <w:sz w:val="30"/>
          <w:szCs w:val="30"/>
        </w:rPr>
        <w:t>98</w:t>
      </w:r>
      <w:r w:rsidR="0089568A" w:rsidRPr="00C11A3D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C11A3D">
        <w:rPr>
          <w:rFonts w:asciiTheme="majorBidi" w:hAnsiTheme="majorBidi" w:cstheme="majorBidi"/>
          <w:sz w:val="30"/>
          <w:szCs w:val="30"/>
          <w:cs/>
          <w:lang w:val="en-AU"/>
        </w:rPr>
        <w:t>ล้า</w:t>
      </w:r>
      <w:r w:rsidR="0089568A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นบาท ตามลำดับ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Pr="000A400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00098" w:rsidRPr="000A400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ธันวาคม </w:t>
      </w:r>
      <w:r w:rsidR="00E00098" w:rsidRPr="000A400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84E6E" w:rsidRPr="000A400A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9759B0" w:rsidRPr="000A400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A57B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59B0">
        <w:rPr>
          <w:rFonts w:asciiTheme="majorBidi" w:hAnsiTheme="majorBidi" w:cstheme="majorBidi"/>
          <w:i/>
          <w:iCs/>
          <w:sz w:val="30"/>
          <w:szCs w:val="30"/>
        </w:rPr>
        <w:t>896</w:t>
      </w:r>
      <w:r w:rsidR="004A1794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 </w:t>
      </w:r>
      <w:r w:rsidR="009759B0" w:rsidRPr="000A400A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9759B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221F44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A50B1" w14:textId="73DD3834" w:rsidR="00454F39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ยอดคงเหลือของหนี้สินที่เกิดจากสัญญาแสดงรวมในบัญชี “</w:t>
      </w:r>
      <w:r w:rsidR="00A62A63"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ในงบแสดงฐานะการเงินรวม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</w:t>
      </w:r>
      <w:r w:rsidR="003E5A31">
        <w:rPr>
          <w:rFonts w:asciiTheme="majorBidi" w:hAnsiTheme="majorBidi" w:cstheme="majorBidi"/>
          <w:sz w:val="30"/>
          <w:szCs w:val="30"/>
          <w:lang w:val="en-AU"/>
        </w:rPr>
        <w:br/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งบแสดงฐานะการเงินเฉพาะกิจการ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862BF5" w:rsidRPr="000A400A">
        <w:rPr>
          <w:rFonts w:asciiTheme="majorBidi" w:hAnsiTheme="majorBidi" w:cstheme="majorBidi"/>
          <w:sz w:val="30"/>
          <w:szCs w:val="30"/>
        </w:rPr>
        <w:t>30</w:t>
      </w:r>
      <w:r w:rsidR="00862BF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62BF5">
        <w:rPr>
          <w:rFonts w:asciiTheme="majorBidi" w:hAnsiTheme="majorBidi" w:cstheme="majorBidi" w:hint="cs"/>
          <w:sz w:val="30"/>
          <w:szCs w:val="30"/>
          <w:cs/>
          <w:lang w:val="en-AU"/>
        </w:rPr>
        <w:t>มิถุนายน</w:t>
      </w:r>
      <w:r w:rsidR="00862BF5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E00098" w:rsidRPr="000A400A">
        <w:rPr>
          <w:rFonts w:asciiTheme="majorBidi" w:hAnsiTheme="majorBidi" w:cstheme="majorBidi"/>
          <w:sz w:val="30"/>
          <w:szCs w:val="30"/>
        </w:rPr>
        <w:t>2</w:t>
      </w:r>
      <w:r w:rsidR="00AD4873" w:rsidRPr="000A400A">
        <w:rPr>
          <w:rFonts w:asciiTheme="majorBidi" w:hAnsiTheme="majorBidi" w:cstheme="majorBidi"/>
          <w:sz w:val="30"/>
          <w:szCs w:val="30"/>
        </w:rPr>
        <w:t>56</w:t>
      </w:r>
      <w:r w:rsidR="00F13F37" w:rsidRPr="000A400A">
        <w:rPr>
          <w:rFonts w:asciiTheme="majorBidi" w:hAnsiTheme="majorBidi" w:cstheme="majorBidi"/>
          <w:sz w:val="30"/>
          <w:szCs w:val="30"/>
        </w:rPr>
        <w:t>4</w:t>
      </w:r>
    </w:p>
    <w:p w14:paraId="051B6B69" w14:textId="77777777" w:rsidR="006D2F35" w:rsidRDefault="006D2F3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6347B1ED" w14:textId="4916524B" w:rsidR="001E191E" w:rsidRPr="00913109" w:rsidRDefault="007057D9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8</w:t>
      </w:r>
      <w:r w:rsidR="00A332A5">
        <w:rPr>
          <w:rFonts w:asciiTheme="majorBidi" w:hAnsiTheme="majorBidi" w:cstheme="majorBidi"/>
          <w:sz w:val="30"/>
          <w:szCs w:val="30"/>
        </w:rPr>
        <w:tab/>
      </w:r>
      <w:r w:rsidR="001E191E" w:rsidRPr="00913109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081C589" w14:textId="16DE0518" w:rsidR="001E191E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501DCB6E" w14:textId="480D5EAF" w:rsidR="006B2F18" w:rsidRDefault="006B2F18" w:rsidP="00805C7C">
      <w:pPr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กำไรต่อหุ้นสำหรับแต่ละ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2E7E29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6034FC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lang w:val="en-AU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คำนวณจาก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กำไรสำหรับงวดที่เป็น</w:t>
      </w:r>
      <w:r w:rsidR="00A26044">
        <w:rPr>
          <w:rFonts w:ascii="Angsana New" w:hAnsi="Angsana New" w:cs="Angsana New"/>
          <w:sz w:val="30"/>
          <w:szCs w:val="30"/>
          <w:cs/>
        </w:rPr>
        <w:br/>
      </w:r>
      <w:r w:rsidRPr="00DD7CDF">
        <w:rPr>
          <w:rFonts w:ascii="Angsana New" w:hAnsi="Angsana New" w:cs="Angsana New" w:hint="cs"/>
          <w:sz w:val="30"/>
          <w:szCs w:val="30"/>
          <w:cs/>
        </w:rPr>
        <w:t>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DD7CDF">
        <w:rPr>
          <w:rFonts w:ascii="Angsana New" w:hAnsi="Angsana New" w:cs="Angsana New" w:hint="cs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598E9D80" w14:textId="5F403280" w:rsidR="002D1F76" w:rsidRDefault="002D1F76" w:rsidP="006B2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25CD6DC4" w14:textId="77777777" w:rsidR="009B1BA0" w:rsidRDefault="009B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DFE5AD6" w14:textId="6A464B8E" w:rsidR="00AF6F4A" w:rsidRDefault="00AF6F4A" w:rsidP="008D08AD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31EFB2C9" w14:textId="77777777" w:rsidR="00AF6F4A" w:rsidRPr="007A34F4" w:rsidRDefault="00AF6F4A" w:rsidP="00AF6F4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AF6F4A" w:rsidRPr="007B685F" w14:paraId="093C3A79" w14:textId="77777777" w:rsidTr="00AC0F9D">
        <w:tc>
          <w:tcPr>
            <w:tcW w:w="2276" w:type="pct"/>
          </w:tcPr>
          <w:p w14:paraId="53AAAA33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555056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62360E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1648FDC5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AF6F4A" w:rsidRPr="007B685F" w14:paraId="33BAC0B0" w14:textId="77777777" w:rsidTr="00AC0F9D">
        <w:tc>
          <w:tcPr>
            <w:tcW w:w="2276" w:type="pct"/>
          </w:tcPr>
          <w:p w14:paraId="669BE781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3EDF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319F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D0C8F9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6F4A" w:rsidRPr="007B685F" w14:paraId="5582DB12" w14:textId="77777777" w:rsidTr="00AC0F9D">
        <w:tc>
          <w:tcPr>
            <w:tcW w:w="2276" w:type="pct"/>
          </w:tcPr>
          <w:p w14:paraId="1E7EFDAD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6923E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51770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50DF09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9890A5A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5EED5F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53319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461AE7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F6F4A" w:rsidRPr="007B685F" w14:paraId="44631B39" w14:textId="77777777" w:rsidTr="00AC0F9D">
        <w:tc>
          <w:tcPr>
            <w:tcW w:w="2276" w:type="pct"/>
            <w:hideMark/>
          </w:tcPr>
          <w:p w14:paraId="181B2280" w14:textId="77777777" w:rsidR="00AF6F4A" w:rsidRPr="007B685F" w:rsidRDefault="00AF6F4A" w:rsidP="00AC0F9D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4073D9F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4D3F4A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25D4FC2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0C99BF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1705D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ECFD36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5ED870F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4B1F0606" w14:textId="77777777" w:rsidTr="00AC0F9D">
        <w:tc>
          <w:tcPr>
            <w:tcW w:w="2276" w:type="pct"/>
            <w:hideMark/>
          </w:tcPr>
          <w:p w14:paraId="29182C34" w14:textId="77777777" w:rsidR="00AF6F4A" w:rsidRPr="007B685F" w:rsidRDefault="00AF6F4A" w:rsidP="00AC0F9D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1F64A035" w14:textId="6A1572F1" w:rsidR="00AF6F4A" w:rsidRPr="007B685F" w:rsidRDefault="00270C77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4,737</w:t>
            </w:r>
          </w:p>
        </w:tc>
        <w:tc>
          <w:tcPr>
            <w:tcW w:w="140" w:type="pct"/>
          </w:tcPr>
          <w:p w14:paraId="7262D88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hideMark/>
          </w:tcPr>
          <w:p w14:paraId="5518E976" w14:textId="6E09B889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6,028</w:t>
            </w:r>
          </w:p>
        </w:tc>
        <w:tc>
          <w:tcPr>
            <w:tcW w:w="147" w:type="pct"/>
          </w:tcPr>
          <w:p w14:paraId="37C145FC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CA6A087" w14:textId="190F7266" w:rsidR="00AF6F4A" w:rsidRPr="007B685F" w:rsidRDefault="009F19C6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5,410</w:t>
            </w:r>
          </w:p>
        </w:tc>
        <w:tc>
          <w:tcPr>
            <w:tcW w:w="148" w:type="pct"/>
            <w:gridSpan w:val="3"/>
          </w:tcPr>
          <w:p w14:paraId="6F69158F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hideMark/>
          </w:tcPr>
          <w:p w14:paraId="2D6D09D5" w14:textId="2BD4B938" w:rsidR="00AF6F4A" w:rsidRPr="007B685F" w:rsidRDefault="00DB3A2F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5,620</w:t>
            </w:r>
          </w:p>
        </w:tc>
      </w:tr>
      <w:tr w:rsidR="00AF6F4A" w:rsidRPr="007B685F" w14:paraId="515D056F" w14:textId="77777777" w:rsidTr="00AC0F9D">
        <w:tc>
          <w:tcPr>
            <w:tcW w:w="2276" w:type="pct"/>
            <w:hideMark/>
          </w:tcPr>
          <w:p w14:paraId="0036DF43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</w:tcPr>
          <w:p w14:paraId="541FC0F7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13AA35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1992024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A72CF4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185EA1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9719F3D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6F6B3D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F6F4A" w:rsidRPr="007B685F" w14:paraId="764C41B2" w14:textId="77777777" w:rsidTr="00AC0F9D">
        <w:tc>
          <w:tcPr>
            <w:tcW w:w="2276" w:type="pct"/>
            <w:hideMark/>
          </w:tcPr>
          <w:p w14:paraId="78A6491D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72" w:type="pct"/>
          </w:tcPr>
          <w:p w14:paraId="1E4FDCEA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8DACEC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D3AA278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7C63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6FBDFC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7C3DCAA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FF5084C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F6F4A" w:rsidRPr="007B685F" w14:paraId="0E7F71BA" w14:textId="77777777" w:rsidTr="00AC0F9D">
        <w:tc>
          <w:tcPr>
            <w:tcW w:w="2276" w:type="pct"/>
            <w:hideMark/>
          </w:tcPr>
          <w:p w14:paraId="66812DB1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2CC07" w14:textId="164ECD04" w:rsidR="00AF6F4A" w:rsidRPr="007B685F" w:rsidRDefault="00BE297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(150)</w:t>
            </w:r>
          </w:p>
        </w:tc>
        <w:tc>
          <w:tcPr>
            <w:tcW w:w="140" w:type="pct"/>
          </w:tcPr>
          <w:p w14:paraId="4019CB29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3BA96" w14:textId="25FD0E92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(149)</w:t>
            </w:r>
          </w:p>
        </w:tc>
        <w:tc>
          <w:tcPr>
            <w:tcW w:w="147" w:type="pct"/>
          </w:tcPr>
          <w:p w14:paraId="1669EC6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EF212" w14:textId="40120927" w:rsidR="00AF6F4A" w:rsidRPr="007B685F" w:rsidRDefault="009F19C6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(150)</w:t>
            </w:r>
          </w:p>
        </w:tc>
        <w:tc>
          <w:tcPr>
            <w:tcW w:w="148" w:type="pct"/>
            <w:gridSpan w:val="3"/>
          </w:tcPr>
          <w:p w14:paraId="04B9A7C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583D5" w14:textId="22FE9BDE" w:rsidR="00AF6F4A" w:rsidRPr="007B685F" w:rsidRDefault="00AF6F4A" w:rsidP="00244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3A2F">
              <w:rPr>
                <w:rFonts w:ascii="Angsana New" w:hAnsi="Angsana New" w:cs="Angsana New"/>
                <w:color w:val="000000"/>
                <w:sz w:val="30"/>
                <w:szCs w:val="30"/>
              </w:rPr>
              <w:t>149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F6F4A" w:rsidRPr="007B685F" w14:paraId="2385B459" w14:textId="77777777" w:rsidTr="00AC0F9D">
        <w:tc>
          <w:tcPr>
            <w:tcW w:w="2276" w:type="pct"/>
          </w:tcPr>
          <w:p w14:paraId="00069463" w14:textId="2CD6BDF5" w:rsidR="00AF6F4A" w:rsidRPr="007B685F" w:rsidRDefault="00BF7479" w:rsidP="00BF74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="00AF6F4A"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AF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F6F4A"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77739D0" w14:textId="11E88FEC" w:rsidR="00AF6F4A" w:rsidRPr="007B685F" w:rsidRDefault="00FE2611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4,587</w:t>
            </w:r>
          </w:p>
        </w:tc>
        <w:tc>
          <w:tcPr>
            <w:tcW w:w="140" w:type="pct"/>
          </w:tcPr>
          <w:p w14:paraId="53F19B9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76EB75E5" w14:textId="10FB7779" w:rsidR="00AF6F4A" w:rsidRPr="002606E5" w:rsidRDefault="00F37E32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5,879</w:t>
            </w:r>
          </w:p>
        </w:tc>
        <w:tc>
          <w:tcPr>
            <w:tcW w:w="147" w:type="pct"/>
          </w:tcPr>
          <w:p w14:paraId="4216D218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0086BEF6" w14:textId="57169DE7" w:rsidR="00AF6F4A" w:rsidRPr="007B685F" w:rsidRDefault="003A37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5,260</w:t>
            </w:r>
          </w:p>
        </w:tc>
        <w:tc>
          <w:tcPr>
            <w:tcW w:w="148" w:type="pct"/>
            <w:gridSpan w:val="3"/>
          </w:tcPr>
          <w:p w14:paraId="4C58877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7B5268A6" w14:textId="225DFB02" w:rsidR="00AF6F4A" w:rsidRPr="002606E5" w:rsidRDefault="00DB3A2F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5,471</w:t>
            </w:r>
          </w:p>
        </w:tc>
      </w:tr>
      <w:tr w:rsidR="00AF6F4A" w:rsidRPr="007B685F" w14:paraId="6BFAE17F" w14:textId="77777777" w:rsidTr="00AC0F9D">
        <w:tc>
          <w:tcPr>
            <w:tcW w:w="2276" w:type="pct"/>
          </w:tcPr>
          <w:p w14:paraId="5B64808A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9A40F8A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5F5001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03106B57" w14:textId="77777777" w:rsidR="00AF6F4A" w:rsidRPr="002606E5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F28FF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1F88F84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4A8AF1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6516776" w14:textId="77777777" w:rsidR="00AF6F4A" w:rsidRPr="002606E5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374E6174" w14:textId="77777777" w:rsidTr="00AC0F9D">
        <w:tc>
          <w:tcPr>
            <w:tcW w:w="2276" w:type="pct"/>
          </w:tcPr>
          <w:p w14:paraId="12A9B7DB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13FF03A2" w14:textId="0F116ABE" w:rsidR="00AF6F4A" w:rsidRPr="00FE2611" w:rsidRDefault="00FE2611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611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0" w:type="pct"/>
          </w:tcPr>
          <w:p w14:paraId="393B24BC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FD13B2" w14:textId="63B23560" w:rsidR="00AF6F4A" w:rsidRPr="00C42562" w:rsidRDefault="00AE35E0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C42562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03E94D83" w14:textId="77777777" w:rsidR="00AF6F4A" w:rsidRPr="0064699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284F56C2" w14:textId="19B47B84" w:rsidR="00AF6F4A" w:rsidRPr="0064699A" w:rsidRDefault="003A37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06C024DA" w14:textId="77777777" w:rsidR="00AF6F4A" w:rsidRPr="0064699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1452608B" w14:textId="23955970" w:rsidR="00AF6F4A" w:rsidRPr="0064699A" w:rsidRDefault="00B820FC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F6F4A" w:rsidRPr="007B685F" w14:paraId="683264E9" w14:textId="77777777" w:rsidTr="00AC0F9D">
        <w:tc>
          <w:tcPr>
            <w:tcW w:w="2276" w:type="pct"/>
          </w:tcPr>
          <w:p w14:paraId="67806B93" w14:textId="20DEA742" w:rsidR="00AF6F4A" w:rsidRPr="007B685F" w:rsidRDefault="007B4BA2" w:rsidP="007B4BA2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="00AF6F4A"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AF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F6F4A"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44ABE542" w14:textId="379CCE0E" w:rsidR="00AF6F4A" w:rsidRPr="007B685F" w:rsidRDefault="00FE2611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CA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0" w:type="pct"/>
          </w:tcPr>
          <w:p w14:paraId="1186DC5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DBE998A" w14:textId="561F802E" w:rsidR="00AF6F4A" w:rsidRPr="00C42562" w:rsidRDefault="00623B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Pr="00C425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42562" w:rsidRPr="00C425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C425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1530F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0C04CBC1" w14:textId="31F114E6" w:rsidR="00AF6F4A" w:rsidRPr="007B685F" w:rsidRDefault="003A37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5,260</w:t>
            </w:r>
          </w:p>
        </w:tc>
        <w:tc>
          <w:tcPr>
            <w:tcW w:w="148" w:type="pct"/>
            <w:gridSpan w:val="3"/>
          </w:tcPr>
          <w:p w14:paraId="2F0951ED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1398CE63" w14:textId="72C6A049" w:rsidR="00AF6F4A" w:rsidRPr="002606E5" w:rsidRDefault="00B820FC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5,471</w:t>
            </w:r>
          </w:p>
        </w:tc>
      </w:tr>
      <w:tr w:rsidR="00471BB4" w:rsidRPr="007B685F" w14:paraId="1142E42E" w14:textId="77777777" w:rsidTr="00471BB4">
        <w:tc>
          <w:tcPr>
            <w:tcW w:w="2276" w:type="pct"/>
          </w:tcPr>
          <w:p w14:paraId="092AC3F2" w14:textId="77777777" w:rsidR="00471BB4" w:rsidRPr="00FC3F9A" w:rsidRDefault="00471BB4" w:rsidP="007B4BA2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8ABBE48" w14:textId="77777777" w:rsidR="00471BB4" w:rsidRDefault="00471BB4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FAF9FCD" w14:textId="77777777" w:rsidR="00471BB4" w:rsidRPr="007B685F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0F927EE6" w14:textId="77777777" w:rsidR="00471BB4" w:rsidRDefault="00471BB4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1B081D" w14:textId="77777777" w:rsidR="00471BB4" w:rsidRPr="007B685F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6212E9BE" w14:textId="77777777" w:rsidR="00471BB4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A9E1A7C" w14:textId="77777777" w:rsidR="00471BB4" w:rsidRPr="007B685F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6E6AC635" w14:textId="77777777" w:rsidR="00471BB4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2CC1A5EF" w14:textId="77777777" w:rsidTr="00AC0F9D">
        <w:tc>
          <w:tcPr>
            <w:tcW w:w="2276" w:type="pct"/>
          </w:tcPr>
          <w:p w14:paraId="1FC06E7B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45B2D71" w14:textId="77777777" w:rsidR="00AF6F4A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8EB09D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5BE54303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548B5FE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17A73F7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1BFA86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10ABE01E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78C345A1" w14:textId="77777777" w:rsidTr="00AC0F9D">
        <w:tc>
          <w:tcPr>
            <w:tcW w:w="2276" w:type="pct"/>
          </w:tcPr>
          <w:p w14:paraId="1C077CCC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64B4FB6" w14:textId="77777777" w:rsidR="00AF6F4A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23DDC65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4A3D0261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912E7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9B03BEF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8F81C3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415F1C08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23B4A" w:rsidRPr="007B685F" w14:paraId="0D7D90C4" w14:textId="77777777" w:rsidTr="00AC0F9D">
        <w:tc>
          <w:tcPr>
            <w:tcW w:w="2276" w:type="pct"/>
            <w:hideMark/>
          </w:tcPr>
          <w:p w14:paraId="765332D0" w14:textId="77777777" w:rsidR="00623B4A" w:rsidRPr="007B685F" w:rsidRDefault="00623B4A" w:rsidP="004940BB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</w:tcPr>
          <w:p w14:paraId="70D1432E" w14:textId="2CA8D18D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0" w:type="pct"/>
          </w:tcPr>
          <w:p w14:paraId="270B3206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738AE2D3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51" w:type="pct"/>
            <w:gridSpan w:val="2"/>
          </w:tcPr>
          <w:p w14:paraId="322C9FE8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4FF4671" w14:textId="0A804753" w:rsidR="00623B4A" w:rsidRPr="007B685F" w:rsidRDefault="003A37D3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5" w:type="pct"/>
            <w:gridSpan w:val="2"/>
          </w:tcPr>
          <w:p w14:paraId="003E61FA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hideMark/>
          </w:tcPr>
          <w:p w14:paraId="74417049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623B4A" w:rsidRPr="007B685F" w14:paraId="3E60C23E" w14:textId="77777777" w:rsidTr="00AC0F9D">
        <w:tc>
          <w:tcPr>
            <w:tcW w:w="2276" w:type="pct"/>
            <w:hideMark/>
          </w:tcPr>
          <w:p w14:paraId="252774D0" w14:textId="77777777" w:rsidR="00623B4A" w:rsidRPr="007B685F" w:rsidRDefault="00623B4A" w:rsidP="004940BB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75B91F95" w14:textId="637BD5B4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59FD9708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hideMark/>
          </w:tcPr>
          <w:p w14:paraId="7097EA24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0EFE57EC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4E7FC17D" w14:textId="7D03CBB8" w:rsidR="00623B4A" w:rsidRPr="007B685F" w:rsidRDefault="003A37D3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62EC090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1A9E1A39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F6F4A" w:rsidRPr="007B685F" w14:paraId="56AD95FB" w14:textId="77777777" w:rsidTr="00AC0F9D">
        <w:tc>
          <w:tcPr>
            <w:tcW w:w="2276" w:type="pct"/>
          </w:tcPr>
          <w:p w14:paraId="21088D95" w14:textId="77777777" w:rsidR="00AF6F4A" w:rsidRPr="007B685F" w:rsidRDefault="00AF6F4A" w:rsidP="004940BB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602C446D" w14:textId="5E48787B" w:rsidR="00AF6F4A" w:rsidRDefault="00623B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40" w:type="pct"/>
          </w:tcPr>
          <w:p w14:paraId="1D49E56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36F1CDFF" w14:textId="129CE958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7E32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757890F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2D5E5210" w14:textId="5881531A" w:rsidR="00AF6F4A" w:rsidRDefault="003A37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45" w:type="pct"/>
            <w:gridSpan w:val="2"/>
          </w:tcPr>
          <w:p w14:paraId="167EECE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524F01" w14:textId="60D9599D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3A2F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F6F4A" w:rsidRPr="007B685F" w14:paraId="30B833A8" w14:textId="77777777" w:rsidTr="00AC0F9D">
        <w:tc>
          <w:tcPr>
            <w:tcW w:w="2276" w:type="pct"/>
          </w:tcPr>
          <w:p w14:paraId="5C5F9600" w14:textId="77777777" w:rsidR="00AF6F4A" w:rsidRDefault="00AF6F4A" w:rsidP="00AC0F9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A0A5358" w14:textId="57CFE728" w:rsidR="00AF6F4A" w:rsidRPr="00EE560B" w:rsidRDefault="00EE560B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7,987</w:t>
            </w:r>
          </w:p>
        </w:tc>
        <w:tc>
          <w:tcPr>
            <w:tcW w:w="140" w:type="pct"/>
          </w:tcPr>
          <w:p w14:paraId="592C2C89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B56E3F" w14:textId="189D2182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F3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1" w:type="pct"/>
            <w:gridSpan w:val="2"/>
          </w:tcPr>
          <w:p w14:paraId="61531EA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4CCB0C16" w14:textId="18845861" w:rsidR="00AF6F4A" w:rsidRPr="00ED25B2" w:rsidRDefault="00ED25B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2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8,413</w:t>
            </w:r>
          </w:p>
        </w:tc>
        <w:tc>
          <w:tcPr>
            <w:tcW w:w="145" w:type="pct"/>
            <w:gridSpan w:val="2"/>
          </w:tcPr>
          <w:p w14:paraId="249B7CAA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</w:tcPr>
          <w:p w14:paraId="7C0A42F9" w14:textId="7F074439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B3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597</w:t>
            </w:r>
          </w:p>
        </w:tc>
      </w:tr>
      <w:tr w:rsidR="00AF6F4A" w:rsidRPr="007B685F" w14:paraId="38DBEB3F" w14:textId="77777777" w:rsidTr="00AC0F9D">
        <w:tc>
          <w:tcPr>
            <w:tcW w:w="2276" w:type="pct"/>
          </w:tcPr>
          <w:p w14:paraId="25A28EC5" w14:textId="77777777" w:rsidR="00AF6F4A" w:rsidRDefault="00AF6F4A" w:rsidP="00AC0F9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684BF421" w14:textId="4E126946" w:rsidR="00AF6F4A" w:rsidRDefault="00EE560B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40" w:type="pct"/>
          </w:tcPr>
          <w:p w14:paraId="44E18AA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1B90FB64" w14:textId="35235E94" w:rsidR="00AF6F4A" w:rsidRPr="00ED25B2" w:rsidRDefault="006602B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C32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</w:tcPr>
          <w:p w14:paraId="2408F33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06663356" w14:textId="27EBC5B1" w:rsidR="00AF6F4A" w:rsidRDefault="00ED25B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45" w:type="pct"/>
            <w:gridSpan w:val="2"/>
          </w:tcPr>
          <w:p w14:paraId="19CC14E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49BCC7" w14:textId="2BC56025" w:rsidR="00AF6F4A" w:rsidRPr="00ED25B2" w:rsidRDefault="006602B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C32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F6F4A" w:rsidRPr="007B685F" w14:paraId="4A234B95" w14:textId="77777777" w:rsidTr="00AC0F9D">
        <w:tc>
          <w:tcPr>
            <w:tcW w:w="2276" w:type="pct"/>
          </w:tcPr>
          <w:p w14:paraId="67DC9844" w14:textId="77777777" w:rsidR="00AF6F4A" w:rsidRDefault="00AF6F4A" w:rsidP="00AC0F9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</w:tcPr>
          <w:p w14:paraId="14CA5461" w14:textId="12CC9195" w:rsidR="00AF6F4A" w:rsidRPr="00EE560B" w:rsidRDefault="00EE560B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8,221</w:t>
            </w:r>
          </w:p>
        </w:tc>
        <w:tc>
          <w:tcPr>
            <w:tcW w:w="140" w:type="pct"/>
          </w:tcPr>
          <w:p w14:paraId="3113C164" w14:textId="77777777" w:rsidR="00AF6F4A" w:rsidRPr="00EE560B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5DEEDCFD" w14:textId="218B1F8D" w:rsidR="00AF6F4A" w:rsidRPr="00EE560B" w:rsidRDefault="00F66D79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15D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4C32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1" w:type="pct"/>
            <w:gridSpan w:val="2"/>
          </w:tcPr>
          <w:p w14:paraId="2FA0B093" w14:textId="77777777" w:rsidR="00AF6F4A" w:rsidRPr="00EE560B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</w:tcPr>
          <w:p w14:paraId="42A2C900" w14:textId="2EC64AF2" w:rsidR="00AF6F4A" w:rsidRPr="00EE560B" w:rsidRDefault="0089286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8,647</w:t>
            </w:r>
          </w:p>
        </w:tc>
        <w:tc>
          <w:tcPr>
            <w:tcW w:w="145" w:type="pct"/>
            <w:gridSpan w:val="2"/>
          </w:tcPr>
          <w:p w14:paraId="7A05D76B" w14:textId="77777777" w:rsidR="00AF6F4A" w:rsidRPr="00EE560B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261C95" w14:textId="605ABB50" w:rsidR="00AF6F4A" w:rsidRPr="00EE560B" w:rsidRDefault="00F66D79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34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115D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C32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AF6F4A" w:rsidRPr="007B685F" w14:paraId="099B277F" w14:textId="77777777" w:rsidTr="00920E53">
        <w:trPr>
          <w:trHeight w:val="331"/>
        </w:trPr>
        <w:tc>
          <w:tcPr>
            <w:tcW w:w="2276" w:type="pct"/>
          </w:tcPr>
          <w:p w14:paraId="47176999" w14:textId="77777777" w:rsidR="00AF6F4A" w:rsidRDefault="00AF6F4A" w:rsidP="00AC0F9D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683ADD95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553968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62C2035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806319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30A833CF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3FD8658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BBB4035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6F4A" w:rsidRPr="007B685F" w14:paraId="351F571A" w14:textId="77777777" w:rsidTr="00AC0F9D">
        <w:tc>
          <w:tcPr>
            <w:tcW w:w="2276" w:type="pct"/>
          </w:tcPr>
          <w:p w14:paraId="2046D887" w14:textId="5FAECCFD" w:rsidR="00AF6F4A" w:rsidRDefault="00AF6F4A" w:rsidP="00AC0F9D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234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234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58ED7F05" w14:textId="3FCA8108" w:rsidR="00AF6F4A" w:rsidRDefault="009F19C6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140" w:type="pct"/>
          </w:tcPr>
          <w:p w14:paraId="2A2EC3B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</w:tcPr>
          <w:p w14:paraId="5F167E8B" w14:textId="39388ADF" w:rsidR="00AF6F4A" w:rsidRPr="007B685F" w:rsidRDefault="00DB3A2F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0.72</w:t>
            </w:r>
          </w:p>
        </w:tc>
        <w:tc>
          <w:tcPr>
            <w:tcW w:w="151" w:type="pct"/>
            <w:gridSpan w:val="2"/>
          </w:tcPr>
          <w:p w14:paraId="7D01968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40F79DF1" w14:textId="19317487" w:rsidR="00AF6F4A" w:rsidRPr="00C42D7D" w:rsidRDefault="0089286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0.63</w:t>
            </w:r>
          </w:p>
        </w:tc>
        <w:tc>
          <w:tcPr>
            <w:tcW w:w="145" w:type="pct"/>
            <w:gridSpan w:val="2"/>
          </w:tcPr>
          <w:p w14:paraId="767300B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4EE4D7C" w14:textId="13D94634" w:rsidR="00AF6F4A" w:rsidRPr="00C42D7D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C42D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.</w:t>
            </w:r>
            <w:r w:rsidR="00DB3A2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</w:t>
            </w:r>
          </w:p>
        </w:tc>
      </w:tr>
      <w:tr w:rsidR="00AF6F4A" w:rsidRPr="007B685F" w14:paraId="518A282C" w14:textId="77777777" w:rsidTr="00AC0F9D">
        <w:tc>
          <w:tcPr>
            <w:tcW w:w="2276" w:type="pct"/>
          </w:tcPr>
          <w:p w14:paraId="0E5D5E1C" w14:textId="616AE9C4" w:rsidR="00AF6F4A" w:rsidRPr="007B685F" w:rsidRDefault="00AF6F4A" w:rsidP="00AC0F9D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FC3F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EF00D99" w14:textId="62192B30" w:rsidR="00AF6F4A" w:rsidRDefault="009F19C6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140" w:type="pct"/>
          </w:tcPr>
          <w:p w14:paraId="4A466D9D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AE8015F" w14:textId="2A316DC4" w:rsidR="00AF6F4A" w:rsidRPr="002606E5" w:rsidRDefault="00244107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0.72</w:t>
            </w:r>
          </w:p>
        </w:tc>
        <w:tc>
          <w:tcPr>
            <w:tcW w:w="151" w:type="pct"/>
            <w:gridSpan w:val="2"/>
          </w:tcPr>
          <w:p w14:paraId="01894B1E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137AD2" w14:textId="0C1DB1B2" w:rsidR="00AF6F4A" w:rsidRPr="00C42D7D" w:rsidRDefault="0089286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0.61</w:t>
            </w:r>
          </w:p>
        </w:tc>
        <w:tc>
          <w:tcPr>
            <w:tcW w:w="145" w:type="pct"/>
            <w:gridSpan w:val="2"/>
          </w:tcPr>
          <w:p w14:paraId="055B714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149AFA" w14:textId="1C7D987E" w:rsidR="00AF6F4A" w:rsidRPr="002606E5" w:rsidRDefault="00F66D79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0.64</w:t>
            </w:r>
          </w:p>
        </w:tc>
      </w:tr>
    </w:tbl>
    <w:p w14:paraId="70AC587D" w14:textId="77777777" w:rsidR="000E61FB" w:rsidRDefault="000E61FB" w:rsidP="006B2F18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42448E9" w14:textId="77777777" w:rsidR="000E61FB" w:rsidRDefault="000E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9FA6C8D" w14:textId="1ECB9BCA" w:rsidR="006B2F18" w:rsidRDefault="006B2F18" w:rsidP="008D08AD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สำหรับแต่ละงวดหกเดือนสิ้นสุดวันที่ 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21FFD1B1" w14:textId="77777777" w:rsidR="006B2F18" w:rsidRPr="00D13C50" w:rsidRDefault="006B2F18" w:rsidP="006B2F18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6B2F18" w:rsidRPr="007B685F" w14:paraId="33587D53" w14:textId="77777777" w:rsidTr="00AC0F9D">
        <w:tc>
          <w:tcPr>
            <w:tcW w:w="2276" w:type="pct"/>
          </w:tcPr>
          <w:p w14:paraId="37232887" w14:textId="77777777" w:rsidR="006B2F18" w:rsidRPr="007B685F" w:rsidRDefault="006B2F18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5AD68B92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B559A5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0F3D0794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B2F18" w:rsidRPr="007B685F" w14:paraId="20ED4926" w14:textId="77777777" w:rsidTr="00AC0F9D">
        <w:tc>
          <w:tcPr>
            <w:tcW w:w="2276" w:type="pct"/>
          </w:tcPr>
          <w:p w14:paraId="64CCBAB5" w14:textId="77777777" w:rsidR="006B2F18" w:rsidRPr="007B685F" w:rsidRDefault="006B2F18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39EA1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89370A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116F71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2F18" w:rsidRPr="007B685F" w14:paraId="1F33A7F4" w14:textId="77777777" w:rsidTr="00AC0F9D">
        <w:tc>
          <w:tcPr>
            <w:tcW w:w="2276" w:type="pct"/>
          </w:tcPr>
          <w:p w14:paraId="4A1BFD76" w14:textId="77777777" w:rsidR="006B2F18" w:rsidRPr="007B685F" w:rsidRDefault="006B2F18" w:rsidP="006B2F1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D77CB9" w14:textId="2823EEC6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8B6B" w14:textId="77777777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6942EA" w14:textId="61B1BB00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A38E9F2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73A1B5" w14:textId="4C5A3BB8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90D1" w14:textId="77777777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3389A0" w14:textId="0EC4148F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B2F18" w:rsidRPr="007B685F" w14:paraId="625843BB" w14:textId="77777777" w:rsidTr="00AC0F9D">
        <w:tc>
          <w:tcPr>
            <w:tcW w:w="2276" w:type="pct"/>
            <w:hideMark/>
          </w:tcPr>
          <w:p w14:paraId="1BBEF38A" w14:textId="77777777" w:rsidR="006B2F18" w:rsidRPr="007B685F" w:rsidRDefault="006B2F18" w:rsidP="00D25B07">
            <w:pPr>
              <w:tabs>
                <w:tab w:val="left" w:pos="54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0791BBF2" w14:textId="77777777" w:rsidR="006B2F18" w:rsidRPr="007B685F" w:rsidRDefault="006B2F18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CE3D8F9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C07D326" w14:textId="77777777" w:rsidR="006B2F18" w:rsidRPr="007B685F" w:rsidRDefault="006B2F18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C3B09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8B1A722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7265752D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94D3789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2F18" w:rsidRPr="007B685F" w14:paraId="4FFBBF2A" w14:textId="77777777" w:rsidTr="00AC0F9D">
        <w:tc>
          <w:tcPr>
            <w:tcW w:w="2276" w:type="pct"/>
            <w:hideMark/>
          </w:tcPr>
          <w:p w14:paraId="6F2B4947" w14:textId="77777777" w:rsidR="006B2F18" w:rsidRPr="007B685F" w:rsidRDefault="006B2F18" w:rsidP="00D25B07">
            <w:pPr>
              <w:tabs>
                <w:tab w:val="clear" w:pos="227"/>
                <w:tab w:val="left" w:pos="121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6AA71BA8" w14:textId="7B173DD8" w:rsidR="006B2F18" w:rsidRPr="007B685F" w:rsidRDefault="00995017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11,683</w:t>
            </w:r>
          </w:p>
        </w:tc>
        <w:tc>
          <w:tcPr>
            <w:tcW w:w="140" w:type="pct"/>
          </w:tcPr>
          <w:p w14:paraId="27DCE768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hideMark/>
          </w:tcPr>
          <w:p w14:paraId="60A63F6B" w14:textId="2E825D03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7" w:type="pct"/>
          </w:tcPr>
          <w:p w14:paraId="64DBE660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321F067" w14:textId="002D949A" w:rsidR="006B2F18" w:rsidRPr="007B685F" w:rsidRDefault="00CD2901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4,298</w:t>
            </w:r>
          </w:p>
        </w:tc>
        <w:tc>
          <w:tcPr>
            <w:tcW w:w="148" w:type="pct"/>
            <w:gridSpan w:val="3"/>
          </w:tcPr>
          <w:p w14:paraId="28107F1A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hideMark/>
          </w:tcPr>
          <w:p w14:paraId="1BE8E090" w14:textId="323656FA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937</w:t>
            </w:r>
          </w:p>
        </w:tc>
      </w:tr>
      <w:tr w:rsidR="006B2F18" w:rsidRPr="007B685F" w14:paraId="62AE66A3" w14:textId="77777777" w:rsidTr="00AC0F9D">
        <w:tc>
          <w:tcPr>
            <w:tcW w:w="2276" w:type="pct"/>
            <w:hideMark/>
          </w:tcPr>
          <w:p w14:paraId="07E199B5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</w:tcPr>
          <w:p w14:paraId="74D27A5C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9AD11CF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F910BBE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A7C2DD2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F6BB2A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C7706FC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53CB64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B2F18" w:rsidRPr="007B685F" w14:paraId="65D8AF71" w14:textId="77777777" w:rsidTr="00AC0F9D">
        <w:tc>
          <w:tcPr>
            <w:tcW w:w="2276" w:type="pct"/>
            <w:hideMark/>
          </w:tcPr>
          <w:p w14:paraId="57A4549A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72" w:type="pct"/>
          </w:tcPr>
          <w:p w14:paraId="564E8C88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E722F86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D95F3A9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CB154EA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136987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5C435B0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34C6C04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B2F18" w:rsidRPr="007B685F" w14:paraId="0C36CCFE" w14:textId="77777777" w:rsidTr="00AC0F9D">
        <w:tc>
          <w:tcPr>
            <w:tcW w:w="2276" w:type="pct"/>
            <w:hideMark/>
          </w:tcPr>
          <w:p w14:paraId="44CF61A9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2618A" w14:textId="4FFCFF33" w:rsidR="006B2F18" w:rsidRPr="007B685F" w:rsidRDefault="00995017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(298)</w:t>
            </w:r>
          </w:p>
        </w:tc>
        <w:tc>
          <w:tcPr>
            <w:tcW w:w="140" w:type="pct"/>
          </w:tcPr>
          <w:p w14:paraId="21C4E079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446AB" w14:textId="0CCA2EB9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147" w:type="pct"/>
          </w:tcPr>
          <w:p w14:paraId="0877D741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996E0" w14:textId="0D45B755" w:rsidR="006B2F18" w:rsidRPr="007B685F" w:rsidRDefault="00CD2901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(298)</w:t>
            </w:r>
          </w:p>
        </w:tc>
        <w:tc>
          <w:tcPr>
            <w:tcW w:w="148" w:type="pct"/>
            <w:gridSpan w:val="3"/>
          </w:tcPr>
          <w:p w14:paraId="516E0D67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51657" w14:textId="28E4D606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9)</w:t>
            </w:r>
          </w:p>
        </w:tc>
      </w:tr>
      <w:tr w:rsidR="00C551B8" w:rsidRPr="007B685F" w14:paraId="796A1455" w14:textId="77777777" w:rsidTr="00805C7C">
        <w:tc>
          <w:tcPr>
            <w:tcW w:w="2276" w:type="pct"/>
          </w:tcPr>
          <w:p w14:paraId="633A54C2" w14:textId="3A18A5E0" w:rsidR="00C551B8" w:rsidRPr="007B685F" w:rsidRDefault="00EF1BDB" w:rsidP="00EF1B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="00C551B8"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C551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551B8"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FD28C30" w14:textId="7B11E0CB" w:rsidR="00C551B8" w:rsidRPr="007B685F" w:rsidRDefault="00995017" w:rsidP="00C55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11,385</w:t>
            </w:r>
          </w:p>
        </w:tc>
        <w:tc>
          <w:tcPr>
            <w:tcW w:w="140" w:type="pct"/>
          </w:tcPr>
          <w:p w14:paraId="5B58F4FD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7EBB68CB" w14:textId="24713FB4" w:rsidR="00C551B8" w:rsidRPr="002606E5" w:rsidRDefault="00C551B8" w:rsidP="00C55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76B0409C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62AB8D17" w14:textId="0F0823B5" w:rsidR="00C551B8" w:rsidRPr="007B685F" w:rsidRDefault="00CD2901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4,000</w:t>
            </w:r>
          </w:p>
        </w:tc>
        <w:tc>
          <w:tcPr>
            <w:tcW w:w="148" w:type="pct"/>
            <w:gridSpan w:val="3"/>
          </w:tcPr>
          <w:p w14:paraId="6A50A543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2E0E97C" w14:textId="27A5AD77" w:rsidR="00C551B8" w:rsidRPr="002606E5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F4537D" w:rsidRPr="007B685F" w14:paraId="41D7626B" w14:textId="77777777" w:rsidTr="00805C7C">
        <w:tc>
          <w:tcPr>
            <w:tcW w:w="2276" w:type="pct"/>
          </w:tcPr>
          <w:p w14:paraId="4686B845" w14:textId="42630912" w:rsidR="00F4537D" w:rsidRPr="007B685F" w:rsidRDefault="00F4537D" w:rsidP="00F453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9581BDD" w14:textId="77777777" w:rsidR="00F4537D" w:rsidRPr="007B685F" w:rsidRDefault="00F4537D" w:rsidP="00F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431BD3D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0335795F" w14:textId="77777777" w:rsidR="00F4537D" w:rsidRPr="002606E5" w:rsidRDefault="00F4537D" w:rsidP="00F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7DEB6F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3ABDC477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D26CA1F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7424C646" w14:textId="77777777" w:rsidR="00F4537D" w:rsidRPr="002606E5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4537D" w:rsidRPr="007B685F" w14:paraId="0F076D4B" w14:textId="77777777" w:rsidTr="00805C7C">
        <w:tc>
          <w:tcPr>
            <w:tcW w:w="2276" w:type="pct"/>
          </w:tcPr>
          <w:p w14:paraId="09931485" w14:textId="6C5FD2CD" w:rsidR="00F4537D" w:rsidRPr="007B685F" w:rsidRDefault="00F4537D" w:rsidP="000E69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6A86E68A" w14:textId="66FC6F9F" w:rsidR="00F4537D" w:rsidRPr="007B685F" w:rsidRDefault="000E3C3C" w:rsidP="00F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3C3C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0" w:type="pct"/>
          </w:tcPr>
          <w:p w14:paraId="54472D20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9AFB2B" w14:textId="42BFD63C" w:rsidR="00F4537D" w:rsidRPr="00C336FA" w:rsidRDefault="00C42562" w:rsidP="00F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59A27297" w14:textId="77777777" w:rsidR="00F4537D" w:rsidRPr="00C336FA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4813001E" w14:textId="464E9D30" w:rsidR="00F4537D" w:rsidRPr="00CD2901" w:rsidRDefault="00CD2901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90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1BF86301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22FAEA9E" w14:textId="2565423A" w:rsidR="00F4537D" w:rsidRPr="00C336FA" w:rsidRDefault="00C336FA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336F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C551B8" w:rsidRPr="007B685F" w14:paraId="4E69DE20" w14:textId="77777777" w:rsidTr="00805C7C">
        <w:tc>
          <w:tcPr>
            <w:tcW w:w="2276" w:type="pct"/>
          </w:tcPr>
          <w:p w14:paraId="47E3F38D" w14:textId="1BD5C84C" w:rsidR="00C551B8" w:rsidRPr="007B685F" w:rsidRDefault="001E08F5" w:rsidP="001E08F5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="00C551B8"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C551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551B8"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0F034AE8" w14:textId="7C2FA878" w:rsidR="00C551B8" w:rsidRPr="007B685F" w:rsidRDefault="000E3C3C" w:rsidP="00C55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11,505</w:t>
            </w:r>
          </w:p>
        </w:tc>
        <w:tc>
          <w:tcPr>
            <w:tcW w:w="140" w:type="pct"/>
          </w:tcPr>
          <w:p w14:paraId="0C5D623A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58E0A88" w14:textId="64C092B2" w:rsidR="00C551B8" w:rsidRPr="002606E5" w:rsidRDefault="00C336FA" w:rsidP="00C55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425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6536FDD6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09B4F375" w14:textId="7FBC619E" w:rsidR="00C551B8" w:rsidRPr="007B685F" w:rsidRDefault="00CD2901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4,000</w:t>
            </w:r>
          </w:p>
        </w:tc>
        <w:tc>
          <w:tcPr>
            <w:tcW w:w="148" w:type="pct"/>
            <w:gridSpan w:val="3"/>
          </w:tcPr>
          <w:p w14:paraId="7DEC7484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733EE1D0" w14:textId="39A04798" w:rsidR="00C551B8" w:rsidRPr="002606E5" w:rsidRDefault="00C336FA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6B2F18" w:rsidRPr="007B685F" w14:paraId="705D464D" w14:textId="77777777" w:rsidTr="00AC0F9D">
        <w:tc>
          <w:tcPr>
            <w:tcW w:w="2276" w:type="pct"/>
          </w:tcPr>
          <w:p w14:paraId="03130DEC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0D09C737" w14:textId="77777777" w:rsidR="006B2F18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B2C5077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E17BAA3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5FF2D4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4EF39358" w14:textId="77777777" w:rsidR="006B2F18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71687932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4FFE7863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2F18" w:rsidRPr="007B685F" w14:paraId="0F873C2D" w14:textId="77777777" w:rsidTr="00AC0F9D">
        <w:tc>
          <w:tcPr>
            <w:tcW w:w="2276" w:type="pct"/>
          </w:tcPr>
          <w:p w14:paraId="455EFE18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846BDF3" w14:textId="77777777" w:rsidR="006B2F18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CF20E4E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6D1BD047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121D11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4F1F6F5" w14:textId="77777777" w:rsidR="006B2F18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19BF06A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663036D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2F18" w:rsidRPr="007B685F" w14:paraId="2F2DCC3C" w14:textId="77777777" w:rsidTr="00AC0F9D">
        <w:tc>
          <w:tcPr>
            <w:tcW w:w="2276" w:type="pct"/>
          </w:tcPr>
          <w:p w14:paraId="521C3A14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FECDFCB" w14:textId="77777777" w:rsidR="006B2F18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523002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35089E95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6B89C83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13591407" w14:textId="77777777" w:rsidR="006B2F18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B61FA20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58C5968F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D2901" w:rsidRPr="007B685F" w14:paraId="41EC8932" w14:textId="77777777" w:rsidTr="00AC0F9D">
        <w:tc>
          <w:tcPr>
            <w:tcW w:w="2276" w:type="pct"/>
            <w:hideMark/>
          </w:tcPr>
          <w:p w14:paraId="0B00DCF0" w14:textId="77777777" w:rsidR="00CD2901" w:rsidRPr="007B685F" w:rsidRDefault="00CD2901" w:rsidP="00A52E02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</w:tcPr>
          <w:p w14:paraId="3B288D13" w14:textId="1EF2081E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0" w:type="pct"/>
          </w:tcPr>
          <w:p w14:paraId="1DB8D9FC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578F6858" w14:textId="35E67F11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51" w:type="pct"/>
            <w:gridSpan w:val="2"/>
          </w:tcPr>
          <w:p w14:paraId="33A2E2F8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A0642" w14:textId="4455B075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5" w:type="pct"/>
            <w:gridSpan w:val="2"/>
          </w:tcPr>
          <w:p w14:paraId="4EFED45D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hideMark/>
          </w:tcPr>
          <w:p w14:paraId="2125CB14" w14:textId="7CD034AE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CD2901" w:rsidRPr="007B685F" w14:paraId="1981AF41" w14:textId="77777777" w:rsidTr="00AC0F9D">
        <w:tc>
          <w:tcPr>
            <w:tcW w:w="2276" w:type="pct"/>
            <w:hideMark/>
          </w:tcPr>
          <w:p w14:paraId="2A580F38" w14:textId="77777777" w:rsidR="00CD2901" w:rsidRPr="007B685F" w:rsidRDefault="00CD2901" w:rsidP="00A52E02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0F4C98D6" w14:textId="462E3174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88FF3C8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hideMark/>
          </w:tcPr>
          <w:p w14:paraId="1587EF50" w14:textId="74EB4E20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1AF4979F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34697425" w14:textId="2676AFE9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C9990EC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3A5993A3" w14:textId="46E0B08C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2901" w:rsidRPr="007B685F" w14:paraId="0940407E" w14:textId="77777777" w:rsidTr="00AC0F9D">
        <w:tc>
          <w:tcPr>
            <w:tcW w:w="2276" w:type="pct"/>
          </w:tcPr>
          <w:p w14:paraId="1F2D1EB1" w14:textId="77777777" w:rsidR="00CD2901" w:rsidRPr="007B685F" w:rsidRDefault="00CD2901" w:rsidP="00A52E02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20FF2A1E" w14:textId="0A4FD4C1" w:rsidR="00CD2901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40" w:type="pct"/>
          </w:tcPr>
          <w:p w14:paraId="77FF951D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23088009" w14:textId="4B9759B6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18248E8C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4D7D49F4" w14:textId="2EFE4D23" w:rsidR="00CD2901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45" w:type="pct"/>
            <w:gridSpan w:val="2"/>
          </w:tcPr>
          <w:p w14:paraId="5A8AFF37" w14:textId="77777777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6DB833" w14:textId="55AB2888" w:rsidR="00CD2901" w:rsidRPr="007B685F" w:rsidRDefault="00CD2901" w:rsidP="00CD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D4E23" w:rsidRPr="007B685F" w14:paraId="11500BCB" w14:textId="77777777" w:rsidTr="00805C7C">
        <w:tc>
          <w:tcPr>
            <w:tcW w:w="2276" w:type="pct"/>
          </w:tcPr>
          <w:p w14:paraId="00F6CB96" w14:textId="4360158B" w:rsidR="005D4E23" w:rsidRDefault="005D4E23" w:rsidP="005D4E23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6ECFA9C" w14:textId="37211023" w:rsidR="005D4E23" w:rsidRPr="00B07E45" w:rsidRDefault="00B07E45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7E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7,987</w:t>
            </w:r>
          </w:p>
        </w:tc>
        <w:tc>
          <w:tcPr>
            <w:tcW w:w="140" w:type="pct"/>
          </w:tcPr>
          <w:p w14:paraId="1C56E03B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4BE50732" w14:textId="6B8C9C4E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51" w:type="pct"/>
            <w:gridSpan w:val="2"/>
          </w:tcPr>
          <w:p w14:paraId="2C51DD7F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BAB2880" w14:textId="689ACF0C" w:rsidR="005D4E23" w:rsidRPr="00CD2901" w:rsidRDefault="00CD2901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29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8,413</w:t>
            </w:r>
          </w:p>
        </w:tc>
        <w:tc>
          <w:tcPr>
            <w:tcW w:w="145" w:type="pct"/>
            <w:gridSpan w:val="2"/>
          </w:tcPr>
          <w:p w14:paraId="503DAEC2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</w:tcPr>
          <w:p w14:paraId="696636C5" w14:textId="600E1471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</w:tr>
      <w:tr w:rsidR="005D4E23" w:rsidRPr="007B685F" w14:paraId="5009D4F5" w14:textId="77777777" w:rsidTr="00805C7C">
        <w:tc>
          <w:tcPr>
            <w:tcW w:w="2276" w:type="pct"/>
          </w:tcPr>
          <w:p w14:paraId="44A0B0DB" w14:textId="3A76F116" w:rsidR="005D4E23" w:rsidRDefault="005D4E23" w:rsidP="005D4E23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63AD92DB" w14:textId="38AA3B7F" w:rsidR="005D4E23" w:rsidRDefault="00B07E45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40" w:type="pct"/>
          </w:tcPr>
          <w:p w14:paraId="14E7CF7A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1C0F2EB9" w14:textId="3443C7A5" w:rsidR="005D4E23" w:rsidRPr="00C336FA" w:rsidRDefault="00A33CCF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51" w:type="pct"/>
            <w:gridSpan w:val="2"/>
          </w:tcPr>
          <w:p w14:paraId="0D8039EA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0B3A7D29" w14:textId="36AF2A44" w:rsidR="005D4E23" w:rsidRDefault="00CD2901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45" w:type="pct"/>
            <w:gridSpan w:val="2"/>
          </w:tcPr>
          <w:p w14:paraId="5DE03561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6CBFDF" w14:textId="68FFF3AF" w:rsidR="005D4E23" w:rsidRPr="005901BD" w:rsidRDefault="00A33CCF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5D4E23" w:rsidRPr="007B685F" w14:paraId="1D27B65A" w14:textId="77777777" w:rsidTr="00805C7C">
        <w:tc>
          <w:tcPr>
            <w:tcW w:w="2276" w:type="pct"/>
          </w:tcPr>
          <w:p w14:paraId="4E27AD59" w14:textId="000B9B02" w:rsidR="005D4E23" w:rsidRDefault="005D4E23" w:rsidP="005D4E23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</w:tcPr>
          <w:p w14:paraId="63321B31" w14:textId="1CE55AA4" w:rsidR="005D4E23" w:rsidRPr="00B07E45" w:rsidRDefault="00B07E45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7E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8,221</w:t>
            </w:r>
          </w:p>
        </w:tc>
        <w:tc>
          <w:tcPr>
            <w:tcW w:w="140" w:type="pct"/>
          </w:tcPr>
          <w:p w14:paraId="1449FF85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75DC4730" w14:textId="154D07FB" w:rsidR="005D4E23" w:rsidRPr="002606E5" w:rsidRDefault="00C336FA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707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51" w:type="pct"/>
            <w:gridSpan w:val="2"/>
          </w:tcPr>
          <w:p w14:paraId="1EA3ED48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</w:tcPr>
          <w:p w14:paraId="11D2ABEA" w14:textId="686C2AF8" w:rsidR="005D4E23" w:rsidRPr="00A003CF" w:rsidRDefault="00A003CF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3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8,647</w:t>
            </w:r>
          </w:p>
        </w:tc>
        <w:tc>
          <w:tcPr>
            <w:tcW w:w="145" w:type="pct"/>
            <w:gridSpan w:val="2"/>
          </w:tcPr>
          <w:p w14:paraId="5A19F1CB" w14:textId="77777777" w:rsidR="005D4E23" w:rsidRPr="007B685F" w:rsidRDefault="005D4E23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5DE505" w14:textId="1E8BBB50" w:rsidR="005D4E23" w:rsidRPr="002606E5" w:rsidRDefault="005901BD" w:rsidP="005D4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621</w:t>
            </w:r>
          </w:p>
        </w:tc>
      </w:tr>
      <w:tr w:rsidR="006B2F18" w:rsidRPr="007B685F" w14:paraId="1EF42BBD" w14:textId="77777777" w:rsidTr="00E041F7">
        <w:trPr>
          <w:trHeight w:val="331"/>
        </w:trPr>
        <w:tc>
          <w:tcPr>
            <w:tcW w:w="2276" w:type="pct"/>
          </w:tcPr>
          <w:p w14:paraId="46E1379F" w14:textId="77777777" w:rsidR="006B2F18" w:rsidRDefault="006B2F18" w:rsidP="006B2F18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491FB68A" w14:textId="77777777" w:rsidR="006B2F18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0AA9590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0B388F74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3E41C53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311F650F" w14:textId="77777777" w:rsidR="006B2F18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C74C02D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5FD3C03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2F18" w:rsidRPr="007B685F" w14:paraId="0B669452" w14:textId="77777777" w:rsidTr="00805C7C">
        <w:tc>
          <w:tcPr>
            <w:tcW w:w="2276" w:type="pct"/>
          </w:tcPr>
          <w:p w14:paraId="183EB3AD" w14:textId="1AD973A1" w:rsidR="006B2F18" w:rsidRDefault="006B2F18" w:rsidP="00A52E02">
            <w:pPr>
              <w:tabs>
                <w:tab w:val="left" w:pos="540"/>
              </w:tabs>
              <w:ind w:left="21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234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234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387FA84C" w14:textId="05E1BBEB" w:rsidR="006B2F18" w:rsidRDefault="00B07E45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1.43</w:t>
            </w:r>
          </w:p>
        </w:tc>
        <w:tc>
          <w:tcPr>
            <w:tcW w:w="140" w:type="pct"/>
          </w:tcPr>
          <w:p w14:paraId="14684B25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</w:tcPr>
          <w:p w14:paraId="001794A0" w14:textId="3FA9C474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51" w:type="pct"/>
            <w:gridSpan w:val="2"/>
          </w:tcPr>
          <w:p w14:paraId="23AD6ADC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4EE93E42" w14:textId="13202B3E" w:rsidR="006B2F18" w:rsidRPr="00C42D7D" w:rsidRDefault="00A003CF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0.48</w:t>
            </w:r>
          </w:p>
        </w:tc>
        <w:tc>
          <w:tcPr>
            <w:tcW w:w="145" w:type="pct"/>
            <w:gridSpan w:val="2"/>
          </w:tcPr>
          <w:p w14:paraId="65064443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C75B9D2" w14:textId="1D6B2E07" w:rsidR="006B2F18" w:rsidRPr="00C42D7D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C42D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</w:t>
            </w:r>
          </w:p>
        </w:tc>
      </w:tr>
      <w:tr w:rsidR="00BC65FD" w:rsidRPr="007B685F" w14:paraId="129434E4" w14:textId="77777777" w:rsidTr="00805C7C">
        <w:tc>
          <w:tcPr>
            <w:tcW w:w="2276" w:type="pct"/>
          </w:tcPr>
          <w:p w14:paraId="0D9B55FD" w14:textId="68902361" w:rsidR="00BC65FD" w:rsidRPr="007B685F" w:rsidRDefault="00DF433E" w:rsidP="00A52E02">
            <w:pPr>
              <w:tabs>
                <w:tab w:val="left" w:pos="540"/>
              </w:tabs>
              <w:ind w:left="21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FC3F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3E9551" w14:textId="3A050F67" w:rsidR="00BC65FD" w:rsidRDefault="00B07E45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1.40</w:t>
            </w:r>
          </w:p>
        </w:tc>
        <w:tc>
          <w:tcPr>
            <w:tcW w:w="140" w:type="pct"/>
          </w:tcPr>
          <w:p w14:paraId="4AF30610" w14:textId="77777777" w:rsidR="00BC65FD" w:rsidRPr="007B685F" w:rsidRDefault="00BC65FD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3C7225" w14:textId="7F505908" w:rsidR="00BC65FD" w:rsidRPr="002606E5" w:rsidRDefault="00C336FA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</w:t>
            </w:r>
            <w:r w:rsidR="00B51B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1" w:type="pct"/>
            <w:gridSpan w:val="2"/>
          </w:tcPr>
          <w:p w14:paraId="71F3E994" w14:textId="77777777" w:rsidR="00BC65FD" w:rsidRPr="007B685F" w:rsidRDefault="00BC65FD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54C170" w14:textId="7DE47E17" w:rsidR="00BC65FD" w:rsidRPr="00C42D7D" w:rsidRDefault="00A003CF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0.46</w:t>
            </w:r>
          </w:p>
        </w:tc>
        <w:tc>
          <w:tcPr>
            <w:tcW w:w="145" w:type="pct"/>
            <w:gridSpan w:val="2"/>
          </w:tcPr>
          <w:p w14:paraId="0F8DA41B" w14:textId="77777777" w:rsidR="00BC65FD" w:rsidRPr="007B685F" w:rsidRDefault="00BC65FD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7DD5F0C" w14:textId="31DB04F1" w:rsidR="00BC65FD" w:rsidRPr="002606E5" w:rsidRDefault="005901BD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C42D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</w:t>
            </w:r>
          </w:p>
        </w:tc>
      </w:tr>
    </w:tbl>
    <w:p w14:paraId="39003AE1" w14:textId="58DF8C93" w:rsidR="00F36EB3" w:rsidRDefault="00F36EB3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008BE20C" w14:textId="77777777" w:rsidR="007F1C7D" w:rsidRDefault="007F1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>
        <w:rPr>
          <w:rFonts w:asciiTheme="majorBidi" w:hAnsiTheme="majorBidi" w:cstheme="majorBidi"/>
          <w:sz w:val="30"/>
          <w:szCs w:val="30"/>
          <w:lang w:val="en-AU"/>
        </w:rPr>
        <w:br w:type="page"/>
      </w:r>
    </w:p>
    <w:p w14:paraId="3322CB96" w14:textId="5FCFE6FE" w:rsidR="008E29FC" w:rsidRDefault="007057D9" w:rsidP="008E29FC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A400A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8E29FC" w:rsidRPr="00913109">
        <w:rPr>
          <w:rFonts w:asciiTheme="majorBidi" w:hAnsiTheme="majorBidi" w:cstheme="majorBidi"/>
          <w:sz w:val="30"/>
          <w:szCs w:val="30"/>
        </w:rPr>
        <w:tab/>
      </w:r>
      <w:r w:rsidR="00FC1891" w:rsidRPr="00FC1891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E54CF7">
        <w:rPr>
          <w:rFonts w:asciiTheme="majorBidi" w:hAnsiTheme="majorBidi" w:cs="Angsana New" w:hint="cs"/>
          <w:sz w:val="30"/>
          <w:szCs w:val="30"/>
          <w:cs/>
        </w:rPr>
        <w:t>จ่าย</w:t>
      </w:r>
    </w:p>
    <w:p w14:paraId="1FAF9CB4" w14:textId="2F1B6AED" w:rsidR="00FC1891" w:rsidRPr="00173B82" w:rsidRDefault="00FC1891" w:rsidP="00FC1891">
      <w:pPr>
        <w:rPr>
          <w:rFonts w:asciiTheme="majorBidi" w:hAnsiTheme="majorBidi" w:cstheme="majorBidi"/>
          <w:sz w:val="30"/>
          <w:szCs w:val="30"/>
        </w:rPr>
      </w:pPr>
    </w:p>
    <w:p w14:paraId="1036BDB2" w14:textId="2F8254E2" w:rsidR="00E94A7B" w:rsidRPr="00805C7C" w:rsidRDefault="00E94A7B" w:rsidP="00E94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805C7C">
        <w:rPr>
          <w:rFonts w:asciiTheme="majorBidi" w:eastAsia="Angsana New" w:hAnsiTheme="majorBidi" w:cstheme="majorBidi"/>
          <w:sz w:val="30"/>
          <w:szCs w:val="30"/>
          <w:cs/>
        </w:rPr>
        <w:t>รายละเอียดเงินปันผลสำหรับแต่ละ</w:t>
      </w:r>
      <w:r w:rsidR="00A737A9">
        <w:rPr>
          <w:rFonts w:asciiTheme="majorBidi" w:eastAsia="Angsana New" w:hAnsiTheme="majorBidi" w:cstheme="majorBidi" w:hint="cs"/>
          <w:sz w:val="30"/>
          <w:szCs w:val="30"/>
          <w:cs/>
        </w:rPr>
        <w:t>งวดหกเดือนสิ้น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สุดวันที่ </w:t>
      </w:r>
      <w:r w:rsidRPr="00805C7C">
        <w:rPr>
          <w:rFonts w:asciiTheme="majorBidi" w:eastAsia="Angsana New" w:hAnsiTheme="majorBidi" w:cstheme="majorBidi"/>
          <w:sz w:val="30"/>
          <w:szCs w:val="30"/>
        </w:rPr>
        <w:t>3</w:t>
      </w:r>
      <w:r w:rsidR="00A737A9">
        <w:rPr>
          <w:rFonts w:asciiTheme="majorBidi" w:eastAsia="Angsana New" w:hAnsiTheme="majorBidi" w:cstheme="majorBidi"/>
          <w:sz w:val="30"/>
          <w:szCs w:val="30"/>
        </w:rPr>
        <w:t>0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A737A9">
        <w:rPr>
          <w:rFonts w:asciiTheme="majorBidi" w:eastAsia="Angsana New" w:hAnsiTheme="majorBidi" w:cstheme="majorBidi" w:hint="cs"/>
          <w:sz w:val="30"/>
          <w:szCs w:val="30"/>
          <w:cs/>
        </w:rPr>
        <w:t>มิถุนายน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 มีดังนี้</w:t>
      </w:r>
    </w:p>
    <w:p w14:paraId="1F181D5F" w14:textId="77777777" w:rsidR="00E94A7B" w:rsidRPr="00805C7C" w:rsidRDefault="00E94A7B" w:rsidP="00E94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W w:w="9369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10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E94A7B" w:rsidRPr="00CC55A5" w14:paraId="406F534B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7B2B98D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2FC9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BF2201F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2C7469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1EBD61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7F81E66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57115E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1E49B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C8BF62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2AFD4974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09DB3A4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70A4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83171B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5BE4A7B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E01F0D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5B81432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8F9B09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DF87C0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70BA027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4F368D1A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51F79FD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3BCA805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7868D4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1FE69EE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D69FF8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167C6CBB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E640C7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F3FE6F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718D27A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201339B8" w14:textId="77777777" w:rsidTr="00581FB7">
        <w:trPr>
          <w:trHeight w:hRule="exact" w:val="37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AD0061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1985C26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B7F7F3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540821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6CB00F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24F123C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1F6628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2EE20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45A32D7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E94A7B" w:rsidRPr="00CC55A5" w14:paraId="7E1C7D81" w14:textId="77777777" w:rsidTr="00581FB7">
        <w:trPr>
          <w:trHeight w:hRule="exact" w:val="216"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C9A106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73061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0BEA58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4CE13D2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7F4E15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087548A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6701EB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57C865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50AFAA1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4A7B" w:rsidRPr="00CC55A5" w14:paraId="1B50EE37" w14:textId="77777777" w:rsidTr="00581FB7">
        <w:trPr>
          <w:trHeight w:hRule="exact" w:val="389"/>
        </w:trPr>
        <w:tc>
          <w:tcPr>
            <w:tcW w:w="1710" w:type="dxa"/>
          </w:tcPr>
          <w:p w14:paraId="2607BF91" w14:textId="0E03127C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4B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4CE15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2A6D7AE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510E7E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49C752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147783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DDCADE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8469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68805B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00F719FF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0ACF838F" w14:textId="730D884B" w:rsidR="00E94A7B" w:rsidRPr="00805C7C" w:rsidRDefault="0026526C" w:rsidP="00AC0F9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581F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81FB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5F6B4AD" w14:textId="77777777" w:rsidR="00E94A7B" w:rsidRPr="00805C7C" w:rsidRDefault="00E94A7B" w:rsidP="00AC0F9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47E45BC" w14:textId="545CDDCF" w:rsidR="00E94A7B" w:rsidRPr="00805C7C" w:rsidRDefault="004D6B1F" w:rsidP="00AC0F9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A7C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2B4624ED" w14:textId="77777777" w:rsidR="00E94A7B" w:rsidRPr="00805C7C" w:rsidRDefault="00E94A7B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D0353AB" w14:textId="6B200D16" w:rsidR="00E94A7B" w:rsidRPr="00805C7C" w:rsidRDefault="00BE26A4" w:rsidP="00AC0F9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0E5AC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,568</w:t>
            </w:r>
            <w:r w:rsidR="005B43D2">
              <w:rPr>
                <w:rFonts w:asciiTheme="majorBidi" w:hAnsiTheme="majorBidi" w:cstheme="majorBidi"/>
                <w:sz w:val="30"/>
                <w:szCs w:val="30"/>
              </w:rPr>
              <w:t>,585</w:t>
            </w:r>
          </w:p>
        </w:tc>
        <w:tc>
          <w:tcPr>
            <w:tcW w:w="288" w:type="dxa"/>
          </w:tcPr>
          <w:p w14:paraId="43AD8A1B" w14:textId="77777777" w:rsidR="00E94A7B" w:rsidRPr="00805C7C" w:rsidRDefault="00E94A7B" w:rsidP="00AC0F9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7398167B" w14:textId="6DF24146" w:rsidR="00E94A7B" w:rsidRPr="00805C7C" w:rsidRDefault="00C81B28" w:rsidP="00FF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2CA3635F" w14:textId="77777777" w:rsidR="00E94A7B" w:rsidRPr="00805C7C" w:rsidRDefault="00E94A7B" w:rsidP="00AC0F9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3280290" w14:textId="4B992184" w:rsidR="00E94A7B" w:rsidRPr="006546F5" w:rsidRDefault="00EC0367" w:rsidP="00AC0F9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E94A7B" w:rsidRPr="00CC55A5" w14:paraId="45C4B6ED" w14:textId="77777777" w:rsidTr="00581FB7">
        <w:trPr>
          <w:trHeight w:hRule="exact" w:val="374"/>
        </w:trPr>
        <w:tc>
          <w:tcPr>
            <w:tcW w:w="1710" w:type="dxa"/>
          </w:tcPr>
          <w:p w14:paraId="6CF9E430" w14:textId="01A0889C" w:rsidR="00E94A7B" w:rsidRPr="00805C7C" w:rsidRDefault="008B60FA" w:rsidP="008B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B3ECF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69780F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D3AB85A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0BF38DF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2F5BD9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877505A" w14:textId="3A5AEA89" w:rsidR="00E94A7B" w:rsidRPr="00805C7C" w:rsidRDefault="00C81B28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2452684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876847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296668E9" w14:textId="77777777" w:rsidTr="00A04A6A">
        <w:trPr>
          <w:trHeight w:val="359"/>
        </w:trPr>
        <w:tc>
          <w:tcPr>
            <w:tcW w:w="1710" w:type="dxa"/>
          </w:tcPr>
          <w:p w14:paraId="26AA78F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EE7D0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7C3F80A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2B389F4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364246D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7A3C7B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5130D69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A58AB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3EC868B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4A7B" w:rsidRPr="00CC55A5" w14:paraId="7DE73043" w14:textId="77777777" w:rsidTr="00581FB7">
        <w:trPr>
          <w:trHeight w:hRule="exact" w:val="389"/>
        </w:trPr>
        <w:tc>
          <w:tcPr>
            <w:tcW w:w="1710" w:type="dxa"/>
          </w:tcPr>
          <w:p w14:paraId="58D3751B" w14:textId="470D2460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4B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406B1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958585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D421AC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C0968CF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006891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5C5300A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0A175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6CEFDB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BB1" w:rsidRPr="00CC55A5" w14:paraId="19EEBAD7" w14:textId="77777777" w:rsidTr="00581FB7">
        <w:trPr>
          <w:trHeight w:hRule="exact" w:val="389"/>
        </w:trPr>
        <w:tc>
          <w:tcPr>
            <w:tcW w:w="1710" w:type="dxa"/>
            <w:vAlign w:val="bottom"/>
          </w:tcPr>
          <w:p w14:paraId="293366C3" w14:textId="71190F0F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1546E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FA1A63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CD30FC0" w14:textId="6963955A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680FECAC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5F77DF7" w14:textId="2C6594E8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14:paraId="42A853C2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A209F3" w14:textId="500E61BF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  <w:tc>
          <w:tcPr>
            <w:tcW w:w="270" w:type="dxa"/>
          </w:tcPr>
          <w:p w14:paraId="39648C44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165D023" w14:textId="52C8B194" w:rsidR="00184BB1" w:rsidRPr="00805C7C" w:rsidRDefault="00184BB1" w:rsidP="00184BB1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E94A7B" w:rsidRPr="00CC55A5" w14:paraId="471B220A" w14:textId="77777777" w:rsidTr="00581FB7">
        <w:trPr>
          <w:trHeight w:hRule="exact" w:val="389"/>
        </w:trPr>
        <w:tc>
          <w:tcPr>
            <w:tcW w:w="1710" w:type="dxa"/>
          </w:tcPr>
          <w:p w14:paraId="631B6880" w14:textId="242E7898" w:rsidR="00E94A7B" w:rsidRPr="00805C7C" w:rsidRDefault="008B60F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D84F44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09D2D3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8DBE7B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754A6A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58937D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C302CB6" w14:textId="2C278A61" w:rsidR="00E94A7B" w:rsidRPr="00805C7C" w:rsidRDefault="00184BB1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</w:t>
            </w:r>
          </w:p>
        </w:tc>
        <w:tc>
          <w:tcPr>
            <w:tcW w:w="270" w:type="dxa"/>
          </w:tcPr>
          <w:p w14:paraId="5F303AC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84AC2A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8CEDF3F" w14:textId="77777777" w:rsidR="00F36EB3" w:rsidRDefault="00F36EB3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409C4215" w14:textId="5CA35EB7" w:rsidR="00450FFC" w:rsidRPr="00A57B00" w:rsidRDefault="00E00098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7057D9">
        <w:rPr>
          <w:rFonts w:asciiTheme="majorBidi" w:hAnsiTheme="majorBidi" w:cstheme="majorBidi"/>
          <w:sz w:val="30"/>
          <w:szCs w:val="30"/>
        </w:rPr>
        <w:t>0</w:t>
      </w:r>
      <w:r w:rsidR="00450FFC" w:rsidRPr="00913109">
        <w:rPr>
          <w:rFonts w:asciiTheme="majorBidi" w:hAnsiTheme="majorBidi" w:cstheme="majorBidi"/>
          <w:sz w:val="30"/>
          <w:szCs w:val="30"/>
        </w:rPr>
        <w:tab/>
      </w:r>
      <w:r w:rsidR="00450FFC" w:rsidRPr="0091310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A57B00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4322CDB0" w14:textId="77777777" w:rsidR="00DA1740" w:rsidRPr="00A57B00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A57B00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14F9FC0E" w:rsidR="00DA1740" w:rsidRPr="00A57B00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7B0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D04E6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ยุติธรรม</w:t>
      </w:r>
      <w:r w:rsidR="000D04E6" w:rsidRPr="000D04E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A57B00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A57B00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A57B00" w:rsidSect="00CD194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23"/>
          <w:cols w:space="708"/>
          <w:docGrid w:linePitch="360"/>
        </w:sectPr>
      </w:pPr>
    </w:p>
    <w:tbl>
      <w:tblPr>
        <w:tblW w:w="15207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3470"/>
        <w:gridCol w:w="1379"/>
        <w:gridCol w:w="249"/>
        <w:gridCol w:w="1552"/>
        <w:gridCol w:w="249"/>
        <w:gridCol w:w="1531"/>
        <w:gridCol w:w="253"/>
        <w:gridCol w:w="1376"/>
        <w:gridCol w:w="285"/>
        <w:gridCol w:w="941"/>
        <w:gridCol w:w="285"/>
        <w:gridCol w:w="1035"/>
        <w:gridCol w:w="264"/>
        <w:gridCol w:w="1056"/>
        <w:gridCol w:w="253"/>
        <w:gridCol w:w="1022"/>
        <w:gridCol w:w="7"/>
      </w:tblGrid>
      <w:tr w:rsidR="00022D38" w:rsidRPr="00C20284" w14:paraId="4B1BDA89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4B01C057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1" w:name="_Hlk64780014"/>
          </w:p>
        </w:tc>
        <w:tc>
          <w:tcPr>
            <w:tcW w:w="11737" w:type="dxa"/>
            <w:gridSpan w:val="16"/>
          </w:tcPr>
          <w:p w14:paraId="3931EB4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022D38" w:rsidRPr="00C20284" w14:paraId="03810EA1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069B8826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37" w:type="dxa"/>
            <w:gridSpan w:val="16"/>
            <w:tcBorders>
              <w:bottom w:val="single" w:sz="4" w:space="0" w:color="auto"/>
            </w:tcBorders>
          </w:tcPr>
          <w:p w14:paraId="2744551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22D38" w:rsidRPr="00C20284" w14:paraId="2210D31D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091ADD9B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985AD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54E213F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E27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22D38" w:rsidRPr="00C20284" w14:paraId="229258B8" w14:textId="77777777" w:rsidTr="2919F6AA">
        <w:trPr>
          <w:gridAfter w:val="1"/>
          <w:wAfter w:w="7" w:type="dxa"/>
          <w:trHeight w:val="288"/>
          <w:tblHeader/>
        </w:trPr>
        <w:tc>
          <w:tcPr>
            <w:tcW w:w="3470" w:type="dxa"/>
            <w:vAlign w:val="bottom"/>
            <w:hideMark/>
          </w:tcPr>
          <w:p w14:paraId="7A7FB7E1" w14:textId="02101327" w:rsidR="00022D38" w:rsidRPr="00E24E64" w:rsidRDefault="00022D38" w:rsidP="006D57CD">
            <w:pPr>
              <w:ind w:right="-90"/>
              <w:rPr>
                <w:rFonts w:asciiTheme="majorBidi" w:hAnsiTheme="majorBidi" w:cs="Browallia New"/>
                <w:b/>
                <w:bCs/>
                <w:i/>
                <w:iCs/>
                <w:sz w:val="24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43137" w:rsidRPr="006D57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43137" w:rsidRPr="006D57C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D57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71B5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3931BAB8" w14:textId="77777777" w:rsidR="00022D38" w:rsidRPr="00C20284" w:rsidRDefault="00022D38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4E91B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59FF767E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7196C4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bottom"/>
          </w:tcPr>
          <w:p w14:paraId="78B1B29E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1E5A4C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5" w:type="dxa"/>
          </w:tcPr>
          <w:p w14:paraId="2B7AFC0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  <w:hideMark/>
          </w:tcPr>
          <w:p w14:paraId="2823CAB9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5" w:type="dxa"/>
          </w:tcPr>
          <w:p w14:paraId="0024F2C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  <w:hideMark/>
          </w:tcPr>
          <w:p w14:paraId="248362E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dxa"/>
          </w:tcPr>
          <w:p w14:paraId="5F766693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  <w:hideMark/>
          </w:tcPr>
          <w:p w14:paraId="5C4A0D23" w14:textId="77777777" w:rsidR="00022D38" w:rsidRPr="00C20284" w:rsidRDefault="00022D38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1FE6DB99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  <w:hideMark/>
          </w:tcPr>
          <w:p w14:paraId="768334E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22D38" w:rsidRPr="00C20284" w14:paraId="6D1F2891" w14:textId="77777777" w:rsidTr="001575AA">
        <w:trPr>
          <w:gridAfter w:val="1"/>
          <w:wAfter w:w="7" w:type="dxa"/>
          <w:trHeight w:val="259"/>
        </w:trPr>
        <w:tc>
          <w:tcPr>
            <w:tcW w:w="3470" w:type="dxa"/>
          </w:tcPr>
          <w:p w14:paraId="63623E9E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841ACD2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A8FC403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085F8B1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468EA8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7FABED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9794BD3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4D5EBD2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68CA49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1C94147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77E3107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CFBBE9B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40CC399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5CB3F2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1142DCCB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D1D0394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DE767A1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5F6440C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9" w:type="dxa"/>
          </w:tcPr>
          <w:p w14:paraId="7C1B7776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4C2F635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66C315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7FAD81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E4108B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FF73F7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2B49EDC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E32C9D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0D756CC9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6CDB194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C65DD30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5AE341F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B679905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066364D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C3DE783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F4C93D7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417F5990" w14:textId="77777777" w:rsidR="00022D38" w:rsidRPr="00C20284" w:rsidRDefault="00022D38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79" w:type="dxa"/>
          </w:tcPr>
          <w:p w14:paraId="6D272EF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342A66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EF6BF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B1A4B5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1AC8BF3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25D6C5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5111B2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C4B2B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ACB6F3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97688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35C38E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3FED89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2C721CB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C685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F44D7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2E4C31E0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47D06F34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79" w:type="dxa"/>
          </w:tcPr>
          <w:p w14:paraId="189A6719" w14:textId="7A9218CA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7671EDF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BC30C4D" w14:textId="74762ACD" w:rsidR="00022D38" w:rsidRPr="00C20284" w:rsidRDefault="00AE6AFB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</w:p>
        </w:tc>
        <w:tc>
          <w:tcPr>
            <w:tcW w:w="249" w:type="dxa"/>
          </w:tcPr>
          <w:p w14:paraId="54BBAB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3EA6C3AC" w14:textId="6686353D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1EAD6126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C74A31A" w14:textId="02931CB8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2,342</w:t>
            </w:r>
          </w:p>
        </w:tc>
        <w:tc>
          <w:tcPr>
            <w:tcW w:w="285" w:type="dxa"/>
            <w:vAlign w:val="bottom"/>
          </w:tcPr>
          <w:p w14:paraId="21A2146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1F5AC47" w14:textId="2A693B80" w:rsidR="00022D38" w:rsidRPr="00486C54" w:rsidRDefault="002E636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2,342</w:t>
            </w:r>
          </w:p>
        </w:tc>
        <w:tc>
          <w:tcPr>
            <w:tcW w:w="285" w:type="dxa"/>
            <w:vAlign w:val="bottom"/>
          </w:tcPr>
          <w:p w14:paraId="28DEF91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D076E6F" w14:textId="6CC0079F" w:rsidR="00022D38" w:rsidRPr="00C20284" w:rsidRDefault="003D5FA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12441D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16FE7A59" w14:textId="1DF15D3E" w:rsidR="00022D38" w:rsidRPr="00C20284" w:rsidRDefault="003D5FA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</w:tcPr>
          <w:p w14:paraId="3BA8667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66F1382" w14:textId="194040D4" w:rsidR="00022D38" w:rsidRPr="00C20284" w:rsidRDefault="003D5FA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2,342</w:t>
            </w:r>
          </w:p>
        </w:tc>
      </w:tr>
      <w:tr w:rsidR="00022D38" w:rsidRPr="00C20284" w14:paraId="64D6B4F4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C223B70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79" w:type="dxa"/>
          </w:tcPr>
          <w:p w14:paraId="5A10145B" w14:textId="51CDFD96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5E9C56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4468177" w14:textId="653CD55C" w:rsidR="00022D38" w:rsidRPr="00C20284" w:rsidRDefault="00363035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249" w:type="dxa"/>
          </w:tcPr>
          <w:p w14:paraId="7FE1A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DE67C43" w14:textId="45B54585" w:rsidR="00022D38" w:rsidRPr="00363C76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5E39CE9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AB82052" w14:textId="1EC055D0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285" w:type="dxa"/>
            <w:vAlign w:val="bottom"/>
          </w:tcPr>
          <w:p w14:paraId="34BCC7F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495081A9" w14:textId="5E19EF66" w:rsidR="00022D38" w:rsidRPr="00C20284" w:rsidRDefault="003D5FA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08B00F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FB00181" w14:textId="2913225C" w:rsidR="00022D38" w:rsidRPr="00C20284" w:rsidRDefault="003D5FA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E36978A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0F6075A2" w14:textId="773A6F0D" w:rsidR="00022D38" w:rsidRPr="00C20284" w:rsidRDefault="003D5FA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317</w:t>
            </w:r>
          </w:p>
        </w:tc>
        <w:tc>
          <w:tcPr>
            <w:tcW w:w="253" w:type="dxa"/>
          </w:tcPr>
          <w:p w14:paraId="028D7BE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8D81628" w14:textId="440FB157" w:rsidR="00022D38" w:rsidRPr="00C20284" w:rsidRDefault="003D5FA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9,317</w:t>
            </w:r>
          </w:p>
        </w:tc>
      </w:tr>
      <w:tr w:rsidR="00CB1DAF" w:rsidRPr="00C20284" w14:paraId="0A9A3335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221748CF" w14:textId="05DB4610" w:rsidR="00CB1DAF" w:rsidRPr="00CB1DAF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79" w:type="dxa"/>
          </w:tcPr>
          <w:p w14:paraId="7250F92C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774143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B38F007" w14:textId="77777777" w:rsidR="00CB1DAF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25D192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89ADA7E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37BCC7C6" w14:textId="77777777" w:rsidR="00CB1DAF" w:rsidRPr="00C20284" w:rsidRDefault="00CB1DA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048D304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4D4235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95D5145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C039D8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1BF3F9A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0F7BE93" w14:textId="77777777" w:rsidR="00CB1DAF" w:rsidRPr="00C20284" w:rsidRDefault="00CB1DA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1B57001F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</w:tcPr>
          <w:p w14:paraId="73AC5C42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65C3641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3806276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1BE8DCDC" w14:textId="392776E1" w:rsidR="00022D38" w:rsidRPr="00C20284" w:rsidRDefault="00022D38" w:rsidP="005C165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CB1DA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9" w:type="dxa"/>
          </w:tcPr>
          <w:p w14:paraId="3BDA0445" w14:textId="3A12B8BC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  <w:tc>
          <w:tcPr>
            <w:tcW w:w="249" w:type="dxa"/>
          </w:tcPr>
          <w:p w14:paraId="35E2913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FE92BF7" w14:textId="13409BEA" w:rsidR="00022D38" w:rsidRPr="00C20284" w:rsidRDefault="004B3AA5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F4885C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5C414ECD" w14:textId="5638C96B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5079060F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4DEA4364" w14:textId="5D1FB903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  <w:tc>
          <w:tcPr>
            <w:tcW w:w="285" w:type="dxa"/>
          </w:tcPr>
          <w:p w14:paraId="2F283A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550A5A9" w14:textId="2401FCF0" w:rsidR="00022D38" w:rsidRPr="00C20284" w:rsidRDefault="003D5FA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71F0258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DB88ED" w14:textId="17C146A6" w:rsidR="00022D38" w:rsidRPr="00C20284" w:rsidRDefault="003D5FA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  <w:tc>
          <w:tcPr>
            <w:tcW w:w="264" w:type="dxa"/>
          </w:tcPr>
          <w:p w14:paraId="1520B57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</w:tcPr>
          <w:p w14:paraId="22DDF650" w14:textId="7B5157B4" w:rsidR="00022D38" w:rsidRPr="00C20284" w:rsidRDefault="003D5FA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</w:tcPr>
          <w:p w14:paraId="383F26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9AFACAD" w14:textId="660F2649" w:rsidR="00022D38" w:rsidRPr="00C20284" w:rsidRDefault="003D5FA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</w:tr>
      <w:tr w:rsidR="00022D38" w:rsidRPr="00C20284" w14:paraId="31A26922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3F4DF4C7" w14:textId="77777777" w:rsidR="00022D38" w:rsidRPr="00C20284" w:rsidRDefault="00022D38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193CDF03" w14:textId="5B2D7944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249" w:type="dxa"/>
          </w:tcPr>
          <w:p w14:paraId="4F4444D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0911C247" w14:textId="703231AD" w:rsidR="00022D38" w:rsidRPr="00C20284" w:rsidRDefault="004B3AA5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249" w:type="dxa"/>
          </w:tcPr>
          <w:p w14:paraId="0956CCED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05D3D" w14:textId="5B94005C" w:rsidR="00022D38" w:rsidRPr="000C2450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4305CF64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20E30" w14:textId="5591DFEF" w:rsidR="00022D38" w:rsidRPr="00C20284" w:rsidRDefault="00BA6DC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131</w:t>
            </w:r>
          </w:p>
        </w:tc>
        <w:tc>
          <w:tcPr>
            <w:tcW w:w="285" w:type="dxa"/>
            <w:vAlign w:val="bottom"/>
          </w:tcPr>
          <w:p w14:paraId="71171FA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1F25355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17AFF0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696758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52788B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78B3E788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8C6489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9DA956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7A5598F" w14:textId="77777777" w:rsidTr="001575AA">
        <w:trPr>
          <w:gridAfter w:val="1"/>
          <w:wAfter w:w="7" w:type="dxa"/>
          <w:trHeight w:val="259"/>
        </w:trPr>
        <w:tc>
          <w:tcPr>
            <w:tcW w:w="3470" w:type="dxa"/>
          </w:tcPr>
          <w:p w14:paraId="3EA8199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2C4A2BD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480FE0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539EE08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117C66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220F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057D0F7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F86BC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C4B4ED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01B712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7CFEA9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E6750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C76576A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530457CC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8A9023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6C7521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86C276B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D69799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9" w:type="dxa"/>
          </w:tcPr>
          <w:p w14:paraId="7DF160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01DDC3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4972E5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6D95DB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4BED83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71CD868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AE993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938F1C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89F4F0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2A8B3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CE9502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DB42FD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49B74B6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AD959C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F555A0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8FF0D7B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7831226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79" w:type="dxa"/>
          </w:tcPr>
          <w:p w14:paraId="182BD8B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526E7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099BFE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564111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AF0186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7E46BE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10D346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29FE39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AEB6DC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4DF352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207B6B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CF99399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DA03DDB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771DC4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261BF12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539272C4" w14:textId="77777777" w:rsidTr="007B5148">
        <w:trPr>
          <w:gridAfter w:val="1"/>
          <w:wAfter w:w="7" w:type="dxa"/>
          <w:trHeight w:val="288"/>
        </w:trPr>
        <w:tc>
          <w:tcPr>
            <w:tcW w:w="3470" w:type="dxa"/>
          </w:tcPr>
          <w:p w14:paraId="0BB4F6E3" w14:textId="0F47D6CC" w:rsidR="00022D38" w:rsidRPr="00C20284" w:rsidRDefault="00022D38" w:rsidP="00633E18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79" w:type="dxa"/>
          </w:tcPr>
          <w:p w14:paraId="3EFDF09C" w14:textId="6191E734" w:rsidR="00022D38" w:rsidRPr="00C20284" w:rsidRDefault="009266ED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2F04766D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94000B3" w14:textId="731485C1" w:rsidR="00022D38" w:rsidRPr="00C20284" w:rsidRDefault="00966094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67A959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ED87866" w14:textId="4B1AED7F" w:rsidR="00022D38" w:rsidRPr="00C20284" w:rsidRDefault="00CF0B8F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60773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0773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53" w:type="dxa"/>
            <w:vAlign w:val="bottom"/>
          </w:tcPr>
          <w:p w14:paraId="418FBC51" w14:textId="77777777" w:rsidR="00022D38" w:rsidRPr="00C20284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2385268" w14:textId="2436B4E2" w:rsidR="00022D38" w:rsidRPr="00C20284" w:rsidRDefault="00FE2F41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60773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0773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85" w:type="dxa"/>
            <w:vAlign w:val="bottom"/>
          </w:tcPr>
          <w:p w14:paraId="05BE379A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6D67BDEC" w14:textId="0D275F7B" w:rsidR="00022D38" w:rsidRPr="00BD2E05" w:rsidRDefault="008A6B56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3FEE02AB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8E91E62" w14:textId="23772D60" w:rsidR="00022D38" w:rsidRPr="00C20284" w:rsidRDefault="00440861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3F5B4A" w14:textId="77777777" w:rsidR="00022D38" w:rsidRPr="00C20284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39DD683" w14:textId="24AC6386" w:rsidR="00022D38" w:rsidRPr="00C20284" w:rsidRDefault="008A6B56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93B3501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F6D6A43" w14:textId="6766A8FF" w:rsidR="00022D38" w:rsidRPr="00C20284" w:rsidRDefault="00440861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</w:p>
        </w:tc>
      </w:tr>
      <w:tr w:rsidR="00022D38" w:rsidRPr="00C20284" w14:paraId="5A0AB03B" w14:textId="77777777" w:rsidTr="00291530">
        <w:trPr>
          <w:gridAfter w:val="1"/>
          <w:wAfter w:w="7" w:type="dxa"/>
          <w:trHeight w:val="288"/>
        </w:trPr>
        <w:tc>
          <w:tcPr>
            <w:tcW w:w="3470" w:type="dxa"/>
          </w:tcPr>
          <w:p w14:paraId="3449AEBB" w14:textId="77777777" w:rsidR="00022D38" w:rsidRPr="006C4B53" w:rsidRDefault="00022D38" w:rsidP="00F5217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หุ้นกู้อนุพันธ์</w:t>
            </w:r>
          </w:p>
        </w:tc>
        <w:tc>
          <w:tcPr>
            <w:tcW w:w="1379" w:type="dxa"/>
          </w:tcPr>
          <w:p w14:paraId="50223674" w14:textId="355FAF33" w:rsidR="00022D38" w:rsidRPr="00C20284" w:rsidRDefault="009266ED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4B8FE272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9EF153D" w14:textId="755C2E07" w:rsidR="00022D38" w:rsidRPr="00C20284" w:rsidRDefault="00966094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40EBF99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14D8FC6B" w14:textId="17B66FA6" w:rsidR="00022D38" w:rsidRPr="00C20284" w:rsidRDefault="00CF0B8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3758F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53" w:type="dxa"/>
            <w:vAlign w:val="bottom"/>
          </w:tcPr>
          <w:p w14:paraId="6358524F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E5A9ECE" w14:textId="29812A0F" w:rsidR="00022D38" w:rsidRPr="00C20284" w:rsidRDefault="00FE2F41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3758F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85" w:type="dxa"/>
            <w:vAlign w:val="bottom"/>
          </w:tcPr>
          <w:p w14:paraId="058B1337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436CD84E" w14:textId="3A86B33F" w:rsidR="00022D38" w:rsidRPr="00C20284" w:rsidRDefault="008A6B5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41B3126F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DD70DF6" w14:textId="1BE21747" w:rsidR="00022D38" w:rsidRPr="00291530" w:rsidRDefault="00291530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3,105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E3F3D7C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B266A7B" w14:textId="0472CD8C" w:rsidR="00022D38" w:rsidRPr="00C20284" w:rsidRDefault="008A6B5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BCFBF81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F2BB5C" w14:textId="3F1A7D05" w:rsidR="00022D38" w:rsidRPr="00C20284" w:rsidRDefault="00291530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3,105</w:t>
            </w:r>
          </w:p>
        </w:tc>
      </w:tr>
      <w:tr w:rsidR="00022D38" w:rsidRPr="00C20284" w14:paraId="197B7ADA" w14:textId="77777777" w:rsidTr="0058502B">
        <w:trPr>
          <w:gridAfter w:val="1"/>
          <w:wAfter w:w="7" w:type="dxa"/>
          <w:trHeight w:val="288"/>
        </w:trPr>
        <w:tc>
          <w:tcPr>
            <w:tcW w:w="3470" w:type="dxa"/>
          </w:tcPr>
          <w:p w14:paraId="6717B25B" w14:textId="77777777" w:rsidR="00022D38" w:rsidRPr="006C4B53" w:rsidRDefault="00022D38" w:rsidP="00F5217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1379" w:type="dxa"/>
          </w:tcPr>
          <w:p w14:paraId="216329E8" w14:textId="32D1144A" w:rsidR="00022D38" w:rsidRPr="00C20284" w:rsidRDefault="009266ED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44B8032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F81F2FB" w14:textId="6C5EB88D" w:rsidR="00022D38" w:rsidRPr="00C20284" w:rsidRDefault="00966094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53418E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006AB2C" w14:textId="36E77F81" w:rsidR="00022D38" w:rsidRPr="00C20284" w:rsidRDefault="004F0D1A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3758F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253" w:type="dxa"/>
            <w:vAlign w:val="bottom"/>
          </w:tcPr>
          <w:p w14:paraId="3AE16E82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5593B8D" w14:textId="7457B482" w:rsidR="00022D38" w:rsidRPr="00C20284" w:rsidRDefault="004669F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3758F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285" w:type="dxa"/>
            <w:vAlign w:val="bottom"/>
          </w:tcPr>
          <w:p w14:paraId="7B4E979D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111B6AEF" w14:textId="5C974F40" w:rsidR="00022D38" w:rsidRPr="00C20284" w:rsidRDefault="008A6B5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63E200E7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04992F4" w14:textId="79A10FB5" w:rsidR="00022D38" w:rsidRPr="0058502B" w:rsidRDefault="0058502B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50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8,985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979034" w14:textId="77777777" w:rsidR="00022D38" w:rsidRPr="00506AE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3E83F495" w14:textId="43441A5F" w:rsidR="00022D38" w:rsidRPr="00506AE4" w:rsidRDefault="008A6B5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74ABBDD" w14:textId="77777777" w:rsidR="00022D38" w:rsidRPr="00506AE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15EEEB" w14:textId="4267524A" w:rsidR="00022D38" w:rsidRPr="00506AE4" w:rsidRDefault="0058502B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0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8,985</w:t>
            </w:r>
          </w:p>
        </w:tc>
      </w:tr>
      <w:tr w:rsidR="00D30702" w:rsidRPr="00C20284" w14:paraId="61FA3C68" w14:textId="77777777" w:rsidTr="007B5148">
        <w:trPr>
          <w:gridAfter w:val="1"/>
          <w:wAfter w:w="7" w:type="dxa"/>
          <w:trHeight w:val="288"/>
        </w:trPr>
        <w:tc>
          <w:tcPr>
            <w:tcW w:w="3470" w:type="dxa"/>
          </w:tcPr>
          <w:p w14:paraId="47824C9D" w14:textId="6E52FB61" w:rsidR="00D30702" w:rsidRPr="006C4B53" w:rsidRDefault="00D30702" w:rsidP="00D3070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9" w:type="dxa"/>
          </w:tcPr>
          <w:p w14:paraId="6CC1FE25" w14:textId="32B40555" w:rsidR="00D30702" w:rsidRDefault="00D30702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93FCCD9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FA280F7" w14:textId="3F3D641F" w:rsidR="00D30702" w:rsidRDefault="00D30702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283A5F4B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626698BC" w14:textId="176E17EF" w:rsidR="00D30702" w:rsidRPr="005130CD" w:rsidRDefault="005130CD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104,63</w:t>
            </w:r>
            <w:r w:rsidR="00FE34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53" w:type="dxa"/>
            <w:vAlign w:val="bottom"/>
          </w:tcPr>
          <w:p w14:paraId="14FE51FF" w14:textId="77777777" w:rsidR="00D30702" w:rsidRPr="00C20284" w:rsidRDefault="00D30702" w:rsidP="00D3070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B9C541D" w14:textId="019BE315" w:rsidR="00D30702" w:rsidRDefault="005130CD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104,63</w:t>
            </w:r>
            <w:r w:rsidR="00942F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85" w:type="dxa"/>
            <w:vAlign w:val="bottom"/>
          </w:tcPr>
          <w:p w14:paraId="3753CA62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487D02B" w14:textId="5A692F12" w:rsidR="00D30702" w:rsidRDefault="00415ADE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0949CECD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8F4564" w14:textId="40A934B9" w:rsidR="00D30702" w:rsidRPr="00506AE4" w:rsidRDefault="00440861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661300" w14:textId="77777777" w:rsidR="00D30702" w:rsidRPr="00506AE4" w:rsidRDefault="00D30702" w:rsidP="00D3070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4F3C2A2" w14:textId="435C61AD" w:rsidR="00D30702" w:rsidRDefault="00415ADE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67EC6AC" w14:textId="77777777" w:rsidR="00D30702" w:rsidRPr="00506AE4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8989E36" w14:textId="443CA290" w:rsidR="00D30702" w:rsidRPr="00440861" w:rsidRDefault="00440861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103,170</w:t>
            </w:r>
          </w:p>
        </w:tc>
      </w:tr>
      <w:tr w:rsidR="00CB1DAF" w:rsidRPr="00C20284" w14:paraId="41094897" w14:textId="77777777" w:rsidTr="007B5148">
        <w:trPr>
          <w:gridAfter w:val="1"/>
          <w:wAfter w:w="7" w:type="dxa"/>
          <w:trHeight w:val="288"/>
        </w:trPr>
        <w:tc>
          <w:tcPr>
            <w:tcW w:w="3470" w:type="dxa"/>
          </w:tcPr>
          <w:p w14:paraId="75D3500C" w14:textId="37DFA598" w:rsidR="00CB1DAF" w:rsidRPr="00CB1DAF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79" w:type="dxa"/>
          </w:tcPr>
          <w:p w14:paraId="46B2C722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38E370C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1E29D15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DB0DA50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44B404EE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92DFE72" w14:textId="77777777" w:rsidR="00CB1DAF" w:rsidRPr="00C20284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487290B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03E455D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FF7EDBA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567FCD1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5ACEB1" w14:textId="77777777" w:rsidR="00CB1DAF" w:rsidRPr="2919F6AA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3B8444C" w14:textId="77777777" w:rsidR="00CB1DAF" w:rsidRPr="00506AE4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F211C4E" w14:textId="77777777" w:rsidR="00CB1DAF" w:rsidRPr="00506AE4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447D08D" w14:textId="77777777" w:rsidR="00CB1DAF" w:rsidRPr="00506AE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2188092" w14:textId="77777777" w:rsidR="00CB1DAF" w:rsidRPr="2919F6AA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507F7671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124A9A1" w14:textId="0CF4C0EB" w:rsidR="00022D38" w:rsidRPr="00C20284" w:rsidRDefault="00022D38" w:rsidP="007D190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CB1DA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9" w:type="dxa"/>
          </w:tcPr>
          <w:p w14:paraId="308B5E33" w14:textId="6946F0D4" w:rsidR="00022D38" w:rsidRPr="00C20284" w:rsidRDefault="009266ED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249" w:type="dxa"/>
          </w:tcPr>
          <w:p w14:paraId="6DA99BE6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ECEAA70" w14:textId="08DAFCBA" w:rsidR="00022D38" w:rsidRPr="00C20284" w:rsidRDefault="00966094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96D431B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6FB45A64" w14:textId="0F2677D3" w:rsidR="00022D38" w:rsidRPr="00C20284" w:rsidRDefault="00FE2F41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74FCAAA2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2AEFE1" w14:textId="26193609" w:rsidR="00022D38" w:rsidRPr="00C20284" w:rsidRDefault="004669F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285" w:type="dxa"/>
            <w:vAlign w:val="bottom"/>
          </w:tcPr>
          <w:p w14:paraId="36415B4A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0457E37A" w14:textId="33C84283" w:rsidR="00022D38" w:rsidRPr="00C20284" w:rsidRDefault="008A6B5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ABE7EA3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90CF959" w14:textId="295BA5AD" w:rsidR="00022D38" w:rsidRPr="00C20284" w:rsidRDefault="0098773D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264" w:type="dxa"/>
            <w:vAlign w:val="bottom"/>
          </w:tcPr>
          <w:p w14:paraId="41C6A5C5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CD2599E" w14:textId="26B4964A" w:rsidR="00022D38" w:rsidRPr="00C20284" w:rsidRDefault="008A6B5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2CC5078C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DBF5729" w14:textId="565F4ED0" w:rsidR="00022D38" w:rsidRPr="00460773" w:rsidRDefault="008A6B5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</w:tr>
      <w:tr w:rsidR="00022D38" w:rsidRPr="00C20284" w14:paraId="6AFE2342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44EFAFE2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D528CC6" w14:textId="77777777" w:rsidR="00022D38" w:rsidRPr="006C4B53" w:rsidRDefault="009266ED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350</w:t>
            </w:r>
          </w:p>
        </w:tc>
        <w:tc>
          <w:tcPr>
            <w:tcW w:w="249" w:type="dxa"/>
          </w:tcPr>
          <w:p w14:paraId="32EF366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1E063F1F" w14:textId="541E16A7" w:rsidR="00022D38" w:rsidRPr="006C4B53" w:rsidRDefault="00966094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0B042DA" w14:textId="77777777" w:rsidR="00022D38" w:rsidRPr="006C4B53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1A70C" w14:textId="0F4ED066" w:rsidR="00022D38" w:rsidRPr="006C4B53" w:rsidRDefault="00260CE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54349"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FE3422"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53" w:type="dxa"/>
            <w:vAlign w:val="bottom"/>
          </w:tcPr>
          <w:p w14:paraId="1B7248F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5B16E" w14:textId="5F162D4F" w:rsidR="00022D38" w:rsidRPr="006C4B53" w:rsidRDefault="00AE152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C44DD2"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285" w:type="dxa"/>
            <w:vAlign w:val="bottom"/>
          </w:tcPr>
          <w:p w14:paraId="7A5474F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1517334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361793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191954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917A90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BBBE674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284CE7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BF1EC2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1"/>
    </w:tbl>
    <w:p w14:paraId="06803584" w14:textId="7358326F" w:rsidR="00CE306C" w:rsidRPr="00A57B00" w:rsidRDefault="00CE3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514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482"/>
        <w:gridCol w:w="1382"/>
        <w:gridCol w:w="247"/>
        <w:gridCol w:w="1559"/>
        <w:gridCol w:w="247"/>
        <w:gridCol w:w="1538"/>
        <w:gridCol w:w="251"/>
        <w:gridCol w:w="1391"/>
        <w:gridCol w:w="283"/>
        <w:gridCol w:w="943"/>
        <w:gridCol w:w="283"/>
        <w:gridCol w:w="1038"/>
        <w:gridCol w:w="263"/>
        <w:gridCol w:w="1059"/>
        <w:gridCol w:w="251"/>
        <w:gridCol w:w="930"/>
      </w:tblGrid>
      <w:tr w:rsidR="006C33B9" w:rsidRPr="00C20284" w14:paraId="6887879E" w14:textId="77777777" w:rsidTr="001E5DB0">
        <w:trPr>
          <w:trHeight w:val="308"/>
          <w:tblHeader/>
        </w:trPr>
        <w:tc>
          <w:tcPr>
            <w:tcW w:w="3482" w:type="dxa"/>
            <w:vAlign w:val="bottom"/>
          </w:tcPr>
          <w:p w14:paraId="4C79CE65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65" w:type="dxa"/>
            <w:gridSpan w:val="15"/>
          </w:tcPr>
          <w:p w14:paraId="46A5FA7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6C33B9" w:rsidRPr="00C20284" w14:paraId="28D5C95B" w14:textId="77777777" w:rsidTr="001E5DB0">
        <w:trPr>
          <w:trHeight w:val="308"/>
          <w:tblHeader/>
        </w:trPr>
        <w:tc>
          <w:tcPr>
            <w:tcW w:w="3482" w:type="dxa"/>
            <w:vAlign w:val="bottom"/>
          </w:tcPr>
          <w:p w14:paraId="326A9C0E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65" w:type="dxa"/>
            <w:gridSpan w:val="15"/>
            <w:tcBorders>
              <w:bottom w:val="single" w:sz="4" w:space="0" w:color="auto"/>
            </w:tcBorders>
          </w:tcPr>
          <w:p w14:paraId="54039772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C33B9" w:rsidRPr="00C20284" w14:paraId="77D496BD" w14:textId="77777777" w:rsidTr="001E5DB0">
        <w:trPr>
          <w:trHeight w:val="308"/>
          <w:tblHeader/>
        </w:trPr>
        <w:tc>
          <w:tcPr>
            <w:tcW w:w="3482" w:type="dxa"/>
            <w:vAlign w:val="bottom"/>
          </w:tcPr>
          <w:p w14:paraId="2C9A72D7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5C347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C547C5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2CC4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C33B9" w:rsidRPr="00C20284" w14:paraId="761FFD01" w14:textId="77777777" w:rsidTr="001E5DB0">
        <w:trPr>
          <w:trHeight w:val="308"/>
          <w:tblHeader/>
        </w:trPr>
        <w:tc>
          <w:tcPr>
            <w:tcW w:w="3482" w:type="dxa"/>
            <w:vAlign w:val="bottom"/>
            <w:hideMark/>
          </w:tcPr>
          <w:p w14:paraId="31A7B8A9" w14:textId="77777777" w:rsidR="006C33B9" w:rsidRPr="00C20284" w:rsidRDefault="006C33B9" w:rsidP="006C33B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618B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427EC66C" w14:textId="77777777" w:rsidR="006C33B9" w:rsidRPr="00C20284" w:rsidRDefault="006C33B9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F01F1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4D4A32D2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C8BF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bottom"/>
          </w:tcPr>
          <w:p w14:paraId="54E1545F" w14:textId="77777777" w:rsidR="006C33B9" w:rsidRPr="00C20284" w:rsidRDefault="006C33B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6EA6B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26FE8B08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  <w:hideMark/>
          </w:tcPr>
          <w:p w14:paraId="0E286F8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3" w:type="dxa"/>
          </w:tcPr>
          <w:p w14:paraId="404A40D1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  <w:hideMark/>
          </w:tcPr>
          <w:p w14:paraId="7BA5580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3" w:type="dxa"/>
          </w:tcPr>
          <w:p w14:paraId="113011E4" w14:textId="77777777" w:rsidR="006C33B9" w:rsidRPr="00C20284" w:rsidRDefault="006C33B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  <w:hideMark/>
          </w:tcPr>
          <w:p w14:paraId="7C2B1497" w14:textId="77777777" w:rsidR="006C33B9" w:rsidRPr="00C20284" w:rsidRDefault="006C33B9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1BC1F0F9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  <w:hideMark/>
          </w:tcPr>
          <w:p w14:paraId="7A464DB4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C33B9" w:rsidRPr="00C20284" w14:paraId="3DE35AF1" w14:textId="77777777" w:rsidTr="00581357">
        <w:trPr>
          <w:trHeight w:hRule="exact" w:val="259"/>
        </w:trPr>
        <w:tc>
          <w:tcPr>
            <w:tcW w:w="3482" w:type="dxa"/>
          </w:tcPr>
          <w:p w14:paraId="443A1110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49AF868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8387F61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7B95A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4229640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48EF9FD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D3A42B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14DCDC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DC220F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813807A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3498C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FD680BB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3156FB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386C450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CA2080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F1B85A8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164416D9" w14:textId="77777777" w:rsidTr="001E5DB0">
        <w:trPr>
          <w:trHeight w:val="308"/>
        </w:trPr>
        <w:tc>
          <w:tcPr>
            <w:tcW w:w="3482" w:type="dxa"/>
            <w:hideMark/>
          </w:tcPr>
          <w:p w14:paraId="5624B261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82" w:type="dxa"/>
          </w:tcPr>
          <w:p w14:paraId="104A0346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026C42E4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EC99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F99935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1B6FC8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40375A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</w:tcPr>
          <w:p w14:paraId="33C6607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7071C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0CAAFDF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C9D527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C031C87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E6A14F9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6B37B8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E97F464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687794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3F1285C9" w14:textId="77777777" w:rsidTr="001E5DB0">
        <w:trPr>
          <w:trHeight w:val="308"/>
        </w:trPr>
        <w:tc>
          <w:tcPr>
            <w:tcW w:w="3482" w:type="dxa"/>
            <w:hideMark/>
          </w:tcPr>
          <w:p w14:paraId="4D2D40F2" w14:textId="77777777" w:rsidR="006C33B9" w:rsidRPr="00C20284" w:rsidRDefault="006C33B9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82" w:type="dxa"/>
          </w:tcPr>
          <w:p w14:paraId="0A6C406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5EE7FE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AEE49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5845CE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1EDFBC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E057DD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16975B9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7A2042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D85470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D026D4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1126E3D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1BFF2E49" w14:textId="77777777" w:rsidR="006C33B9" w:rsidRPr="001E5DB0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vAlign w:val="bottom"/>
          </w:tcPr>
          <w:p w14:paraId="279F5A12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74F3D2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5EAE2F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671A0954" w14:textId="77777777" w:rsidTr="001E5DB0">
        <w:trPr>
          <w:trHeight w:val="308"/>
        </w:trPr>
        <w:tc>
          <w:tcPr>
            <w:tcW w:w="3482" w:type="dxa"/>
          </w:tcPr>
          <w:p w14:paraId="44A33840" w14:textId="77777777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82" w:type="dxa"/>
          </w:tcPr>
          <w:p w14:paraId="7411C24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6857ED3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356BA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</w:tcPr>
          <w:p w14:paraId="6C705A8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D4E045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2508B3C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9E69C8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83" w:type="dxa"/>
            <w:vAlign w:val="bottom"/>
          </w:tcPr>
          <w:p w14:paraId="7F0FFE2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396C5F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83" w:type="dxa"/>
            <w:vAlign w:val="bottom"/>
          </w:tcPr>
          <w:p w14:paraId="6A3632E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C4AD5E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DFBE10C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62F547B3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76CC7CA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1DD7490C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bidi="ar-SA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bidi="ar-SA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 </w:t>
            </w:r>
          </w:p>
        </w:tc>
      </w:tr>
      <w:tr w:rsidR="006C33B9" w:rsidRPr="00C20284" w14:paraId="284CF590" w14:textId="77777777" w:rsidTr="001E5DB0">
        <w:trPr>
          <w:trHeight w:val="308"/>
        </w:trPr>
        <w:tc>
          <w:tcPr>
            <w:tcW w:w="3482" w:type="dxa"/>
          </w:tcPr>
          <w:p w14:paraId="6CE4CFA7" w14:textId="77777777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82" w:type="dxa"/>
          </w:tcPr>
          <w:p w14:paraId="77BB500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7F9B56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B1AF6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47" w:type="dxa"/>
          </w:tcPr>
          <w:p w14:paraId="48A2BA9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5DDFB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0143D8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338941A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83" w:type="dxa"/>
            <w:vAlign w:val="bottom"/>
          </w:tcPr>
          <w:p w14:paraId="33A7924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EA4ABD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E61AB2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13EFD2A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271488D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7EF93B09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869</w:t>
            </w:r>
          </w:p>
        </w:tc>
        <w:tc>
          <w:tcPr>
            <w:tcW w:w="251" w:type="dxa"/>
          </w:tcPr>
          <w:p w14:paraId="3A5AC52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74B2165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869</w:t>
            </w:r>
          </w:p>
        </w:tc>
      </w:tr>
      <w:tr w:rsidR="00E6778E" w:rsidRPr="00C20284" w14:paraId="19DF1F8F" w14:textId="77777777" w:rsidTr="001E5DB0">
        <w:trPr>
          <w:trHeight w:val="308"/>
        </w:trPr>
        <w:tc>
          <w:tcPr>
            <w:tcW w:w="3482" w:type="dxa"/>
          </w:tcPr>
          <w:p w14:paraId="00C88C11" w14:textId="3A1469D4" w:rsidR="00E6778E" w:rsidRPr="00E6778E" w:rsidRDefault="00E6778E" w:rsidP="00E6778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82" w:type="dxa"/>
          </w:tcPr>
          <w:p w14:paraId="28B20C9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199E156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66757A" w14:textId="77777777" w:rsidR="00E6778E" w:rsidRPr="006A4B3A" w:rsidRDefault="00E6778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50B58137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E2B0826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E48C99" w14:textId="77777777" w:rsidR="00E6778E" w:rsidRPr="00C20284" w:rsidRDefault="00E6778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61F2878C" w14:textId="77777777" w:rsidR="00E6778E" w:rsidRPr="006A4B3A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046E804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B3FB95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6B6414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58F3389A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5CF56CC" w14:textId="77777777" w:rsidR="00E6778E" w:rsidRPr="00C20284" w:rsidRDefault="00E6778E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7E418455" w14:textId="77777777" w:rsidR="00E6778E" w:rsidRPr="006A4B3A" w:rsidRDefault="00E6778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  <w:tc>
          <w:tcPr>
            <w:tcW w:w="251" w:type="dxa"/>
          </w:tcPr>
          <w:p w14:paraId="327EA1DF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F14BE8E" w14:textId="77777777" w:rsidR="00E6778E" w:rsidRPr="006A4B3A" w:rsidRDefault="00E6778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</w:tr>
      <w:tr w:rsidR="006C33B9" w:rsidRPr="00C20284" w14:paraId="17505E3D" w14:textId="77777777" w:rsidTr="001E5DB0">
        <w:trPr>
          <w:trHeight w:val="308"/>
        </w:trPr>
        <w:tc>
          <w:tcPr>
            <w:tcW w:w="3482" w:type="dxa"/>
          </w:tcPr>
          <w:p w14:paraId="2B754EEF" w14:textId="4E473F78" w:rsidR="006C33B9" w:rsidRPr="00C20284" w:rsidRDefault="009E47A2" w:rsidP="009E47A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7E4BDE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82" w:type="dxa"/>
          </w:tcPr>
          <w:p w14:paraId="1EEBC08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47" w:type="dxa"/>
          </w:tcPr>
          <w:p w14:paraId="5545282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22FD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2E721E5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B02D0A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</w:tcPr>
          <w:p w14:paraId="660ADFAB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</w:tcPr>
          <w:p w14:paraId="4A33970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83" w:type="dxa"/>
          </w:tcPr>
          <w:p w14:paraId="38360E0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CC539F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54DE2F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180911F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63" w:type="dxa"/>
          </w:tcPr>
          <w:p w14:paraId="2F024031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</w:tcPr>
          <w:p w14:paraId="04655206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3E0868D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3AA4CC7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</w:rPr>
              <w:t>55</w:t>
            </w:r>
          </w:p>
        </w:tc>
      </w:tr>
      <w:tr w:rsidR="006C33B9" w:rsidRPr="00C20284" w14:paraId="4B08A822" w14:textId="77777777" w:rsidTr="001E5DB0">
        <w:trPr>
          <w:trHeight w:val="308"/>
        </w:trPr>
        <w:tc>
          <w:tcPr>
            <w:tcW w:w="3482" w:type="dxa"/>
            <w:hideMark/>
          </w:tcPr>
          <w:p w14:paraId="013C0BE0" w14:textId="77777777" w:rsidR="006C33B9" w:rsidRPr="00C20284" w:rsidRDefault="006C33B9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C0FA01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47" w:type="dxa"/>
          </w:tcPr>
          <w:p w14:paraId="5E7D19E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05859D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247" w:type="dxa"/>
          </w:tcPr>
          <w:p w14:paraId="587B3E2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D69F2" w14:textId="77777777" w:rsidR="006C33B9" w:rsidRPr="000C2450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vAlign w:val="bottom"/>
          </w:tcPr>
          <w:p w14:paraId="1CA614C0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6C73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83" w:type="dxa"/>
            <w:vAlign w:val="bottom"/>
          </w:tcPr>
          <w:p w14:paraId="29C47A8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19DF4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3C7E8B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737053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CF5E20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325AE158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383C02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06EF06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2319C3F0" w14:textId="77777777" w:rsidTr="001575AA">
        <w:trPr>
          <w:cantSplit/>
          <w:trHeight w:hRule="exact" w:val="360"/>
        </w:trPr>
        <w:tc>
          <w:tcPr>
            <w:tcW w:w="3482" w:type="dxa"/>
          </w:tcPr>
          <w:p w14:paraId="2626F399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</w:tcPr>
          <w:p w14:paraId="487FC3F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88DD4B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4263F3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A54909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3C397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6746132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C1770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E004CC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C8DD36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39B9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7A4B7C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52B823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213077C4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B6F5BC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A20459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61C931FD" w14:textId="77777777" w:rsidTr="001E5DB0">
        <w:trPr>
          <w:trHeight w:val="308"/>
        </w:trPr>
        <w:tc>
          <w:tcPr>
            <w:tcW w:w="3482" w:type="dxa"/>
          </w:tcPr>
          <w:p w14:paraId="2E7E961F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2" w:type="dxa"/>
          </w:tcPr>
          <w:p w14:paraId="65CFC98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7" w:type="dxa"/>
          </w:tcPr>
          <w:p w14:paraId="6F721B4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8D3C3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04C30D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5FABC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F0BAE5C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0E2CCF2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813A27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44CC23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FC4868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516A109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D0B03A9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A985AEF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1E57C6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BE3809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25878CCA" w14:textId="77777777" w:rsidTr="001E5DB0">
        <w:trPr>
          <w:trHeight w:val="308"/>
        </w:trPr>
        <w:tc>
          <w:tcPr>
            <w:tcW w:w="3482" w:type="dxa"/>
          </w:tcPr>
          <w:p w14:paraId="7E8FB0F7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82" w:type="dxa"/>
          </w:tcPr>
          <w:p w14:paraId="2BF0D09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07FC68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F07C1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4D6588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E0EED6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B6C21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740CA3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B9B76D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62B6A3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A97159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124895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1B4B021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6BD5DBAB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6592EB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6255F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5EE0435D" w14:textId="77777777" w:rsidTr="001E5DB0">
        <w:trPr>
          <w:trHeight w:val="308"/>
        </w:trPr>
        <w:tc>
          <w:tcPr>
            <w:tcW w:w="3482" w:type="dxa"/>
          </w:tcPr>
          <w:p w14:paraId="5C30E87D" w14:textId="6FF2AF89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82" w:type="dxa"/>
          </w:tcPr>
          <w:p w14:paraId="3D8678F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ADB590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F304F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35130E3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7161A2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77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51" w:type="dxa"/>
            <w:vAlign w:val="bottom"/>
          </w:tcPr>
          <w:p w14:paraId="65F5CB11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17C2BE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77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bottom"/>
          </w:tcPr>
          <w:p w14:paraId="33AD503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AEB9EF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3DE75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4DE088E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646</w:t>
            </w:r>
          </w:p>
        </w:tc>
        <w:tc>
          <w:tcPr>
            <w:tcW w:w="263" w:type="dxa"/>
            <w:vAlign w:val="bottom"/>
          </w:tcPr>
          <w:p w14:paraId="39F1351A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58EF3D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82D97A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820015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646</w:t>
            </w:r>
          </w:p>
        </w:tc>
      </w:tr>
      <w:tr w:rsidR="006C33B9" w:rsidRPr="00C20284" w14:paraId="1A2B210E" w14:textId="77777777" w:rsidTr="001E5DB0">
        <w:trPr>
          <w:trHeight w:val="308"/>
        </w:trPr>
        <w:tc>
          <w:tcPr>
            <w:tcW w:w="3482" w:type="dxa"/>
          </w:tcPr>
          <w:p w14:paraId="5C85420A" w14:textId="77777777" w:rsidR="006C33B9" w:rsidRPr="006C4B53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หุ้นกู้อนุพันธ์</w:t>
            </w:r>
          </w:p>
        </w:tc>
        <w:tc>
          <w:tcPr>
            <w:tcW w:w="1382" w:type="dxa"/>
          </w:tcPr>
          <w:p w14:paraId="597DC5B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4917993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5E67C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25BFA34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3E84CF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51" w:type="dxa"/>
            <w:vAlign w:val="bottom"/>
          </w:tcPr>
          <w:p w14:paraId="41DD559B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6329E5C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83" w:type="dxa"/>
            <w:vAlign w:val="bottom"/>
          </w:tcPr>
          <w:p w14:paraId="59613EF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BA4A2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FBA7BC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702B461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3" w:type="dxa"/>
            <w:vAlign w:val="bottom"/>
          </w:tcPr>
          <w:p w14:paraId="472C545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0AAD719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AEB86B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89C2B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</w:tr>
      <w:tr w:rsidR="006C33B9" w:rsidRPr="00C20284" w14:paraId="626FB522" w14:textId="77777777" w:rsidTr="001E5DB0">
        <w:trPr>
          <w:trHeight w:val="308"/>
        </w:trPr>
        <w:tc>
          <w:tcPr>
            <w:tcW w:w="3482" w:type="dxa"/>
          </w:tcPr>
          <w:p w14:paraId="039FDF72" w14:textId="77777777" w:rsidR="006C33B9" w:rsidRPr="006C4B53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1382" w:type="dxa"/>
          </w:tcPr>
          <w:p w14:paraId="20D9E70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280269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56750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34D3A00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5ADE46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51" w:type="dxa"/>
            <w:vAlign w:val="bottom"/>
          </w:tcPr>
          <w:p w14:paraId="6B2063C3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4A024F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1EB67AE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9950C9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60FCFB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679FC24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0A400A">
              <w:rPr>
                <w:rFonts w:asciiTheme="majorBidi" w:hAnsi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3" w:type="dxa"/>
            <w:vAlign w:val="bottom"/>
          </w:tcPr>
          <w:p w14:paraId="76ECAC6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09ED55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86C4AF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D85D60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</w:tr>
      <w:tr w:rsidR="00705F22" w:rsidRPr="00C20284" w14:paraId="3F312F79" w14:textId="77777777" w:rsidTr="001E5DB0">
        <w:trPr>
          <w:trHeight w:val="308"/>
        </w:trPr>
        <w:tc>
          <w:tcPr>
            <w:tcW w:w="3482" w:type="dxa"/>
          </w:tcPr>
          <w:p w14:paraId="605D698F" w14:textId="1BF9462E" w:rsidR="00705F22" w:rsidRPr="006C4B53" w:rsidRDefault="00705F22" w:rsidP="00705F2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</w:tcPr>
          <w:p w14:paraId="7AA7824A" w14:textId="2EE4DE0D" w:rsidR="00705F22" w:rsidRPr="006C4B53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73E4DF1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40D02B" w14:textId="1D276B7C" w:rsidR="00705F22" w:rsidRPr="002F0E8D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5D7EF59C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AA14267" w14:textId="6B26730F" w:rsidR="00705F22" w:rsidRPr="00705F22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="Browallia New"/>
                <w:sz w:val="24"/>
                <w:szCs w:val="30"/>
                <w:lang w:val="en-US" w:bidi="th-TH"/>
              </w:rPr>
            </w:pPr>
            <w:r>
              <w:rPr>
                <w:rFonts w:asciiTheme="majorBidi" w:hAnsiTheme="majorBidi" w:cs="Browallia New"/>
                <w:sz w:val="24"/>
                <w:szCs w:val="30"/>
                <w:lang w:val="en-US" w:bidi="th-TH"/>
              </w:rPr>
              <w:t>92,870</w:t>
            </w:r>
          </w:p>
        </w:tc>
        <w:tc>
          <w:tcPr>
            <w:tcW w:w="251" w:type="dxa"/>
            <w:vAlign w:val="bottom"/>
          </w:tcPr>
          <w:p w14:paraId="477D565D" w14:textId="77777777" w:rsidR="00705F22" w:rsidRPr="00C20284" w:rsidRDefault="00705F22" w:rsidP="00705F2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E670BAC" w14:textId="00A30E90" w:rsidR="00705F22" w:rsidRPr="006A4B3A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Browallia New"/>
                <w:sz w:val="24"/>
                <w:szCs w:val="30"/>
                <w:lang w:val="en-US" w:bidi="th-TH"/>
              </w:rPr>
              <w:t>92,870</w:t>
            </w:r>
          </w:p>
        </w:tc>
        <w:tc>
          <w:tcPr>
            <w:tcW w:w="283" w:type="dxa"/>
            <w:vAlign w:val="bottom"/>
          </w:tcPr>
          <w:p w14:paraId="42378FD0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894FF98" w14:textId="07096B21" w:rsidR="00705F22" w:rsidRPr="006C4B53" w:rsidRDefault="006D2B61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71E4CAD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0705640" w14:textId="58DD6958" w:rsidR="00705F22" w:rsidRPr="006A4B3A" w:rsidRDefault="00D94A05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="00710FE1">
              <w:rPr>
                <w:rFonts w:asciiTheme="majorBidi" w:hAnsiTheme="majorBidi"/>
                <w:sz w:val="24"/>
                <w:szCs w:val="24"/>
                <w:lang w:val="en-US"/>
              </w:rPr>
              <w:t>2,966</w:t>
            </w:r>
          </w:p>
        </w:tc>
        <w:tc>
          <w:tcPr>
            <w:tcW w:w="263" w:type="dxa"/>
            <w:vAlign w:val="bottom"/>
          </w:tcPr>
          <w:p w14:paraId="10A9A115" w14:textId="77777777" w:rsidR="00705F22" w:rsidRPr="00C20284" w:rsidRDefault="00705F22" w:rsidP="00705F2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56954F36" w14:textId="0F5F7C9A" w:rsidR="00705F22" w:rsidRPr="002B1F72" w:rsidRDefault="006D2B61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90CA761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57E0922" w14:textId="60D147D0" w:rsidR="00705F22" w:rsidRPr="006A4B3A" w:rsidRDefault="00D94A05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="001774FC">
              <w:rPr>
                <w:rFonts w:asciiTheme="majorBidi" w:hAnsiTheme="majorBidi"/>
                <w:sz w:val="24"/>
                <w:szCs w:val="24"/>
                <w:lang w:val="en-US"/>
              </w:rPr>
              <w:t>2,966</w:t>
            </w:r>
          </w:p>
        </w:tc>
      </w:tr>
      <w:tr w:rsidR="007E4BDE" w:rsidRPr="00C20284" w14:paraId="437C024C" w14:textId="77777777" w:rsidTr="001E5DB0">
        <w:trPr>
          <w:trHeight w:val="308"/>
        </w:trPr>
        <w:tc>
          <w:tcPr>
            <w:tcW w:w="3482" w:type="dxa"/>
          </w:tcPr>
          <w:p w14:paraId="25954405" w14:textId="58F201FF" w:rsidR="007E4BDE" w:rsidRPr="007E4BDE" w:rsidRDefault="007E4BDE" w:rsidP="007E4BD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82" w:type="dxa"/>
          </w:tcPr>
          <w:p w14:paraId="6A5F47CF" w14:textId="77777777" w:rsidR="007E4BDE" w:rsidRPr="006C4B53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452C1CA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E14A4F" w14:textId="77777777" w:rsidR="007E4BDE" w:rsidRPr="002F0E8D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EEC9011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45FAE13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vAlign w:val="bottom"/>
          </w:tcPr>
          <w:p w14:paraId="35A5D6D6" w14:textId="77777777" w:rsidR="007E4BDE" w:rsidRPr="00C20284" w:rsidRDefault="007E4B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362F919B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9F1B42F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89A56DA" w14:textId="77777777" w:rsidR="007E4BDE" w:rsidRPr="006C4B53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402B2A0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68B7E44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2077BDE3" w14:textId="77777777" w:rsidR="007E4BDE" w:rsidRPr="00C20284" w:rsidRDefault="007E4B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CBC765F" w14:textId="77777777" w:rsidR="007E4BDE" w:rsidRPr="002B1F72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515EA3C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4C7E3D4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</w:tr>
      <w:tr w:rsidR="006C33B9" w:rsidRPr="00C20284" w14:paraId="2A2D5367" w14:textId="77777777" w:rsidTr="001E5DB0">
        <w:trPr>
          <w:trHeight w:val="308"/>
        </w:trPr>
        <w:tc>
          <w:tcPr>
            <w:tcW w:w="3482" w:type="dxa"/>
          </w:tcPr>
          <w:p w14:paraId="7284D235" w14:textId="0BAE4B95" w:rsidR="006C33B9" w:rsidRPr="00C20284" w:rsidRDefault="009E47A2" w:rsidP="009E47A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7E4BDE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82" w:type="dxa"/>
          </w:tcPr>
          <w:p w14:paraId="34BEAA1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47" w:type="dxa"/>
          </w:tcPr>
          <w:p w14:paraId="118FB79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827B5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15C2728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FB0682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D997CF6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45BB17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bottom"/>
          </w:tcPr>
          <w:p w14:paraId="5CB3589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759EA6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F82339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41019D8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63" w:type="dxa"/>
            <w:vAlign w:val="bottom"/>
          </w:tcPr>
          <w:p w14:paraId="7604A864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BBD038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D3E48E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7FE2D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</w:tr>
      <w:tr w:rsidR="006C33B9" w:rsidRPr="00C20284" w14:paraId="3612C8DD" w14:textId="77777777" w:rsidTr="006D2B61">
        <w:trPr>
          <w:trHeight w:val="296"/>
        </w:trPr>
        <w:tc>
          <w:tcPr>
            <w:tcW w:w="3482" w:type="dxa"/>
          </w:tcPr>
          <w:p w14:paraId="27E56A57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05DBD56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</w:t>
            </w: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47" w:type="dxa"/>
          </w:tcPr>
          <w:p w14:paraId="77353C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06D0C6E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282B480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3527D" w14:textId="35DD73CB" w:rsidR="006C33B9" w:rsidRPr="006C4B53" w:rsidRDefault="0040221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</w:t>
            </w:r>
            <w:r w:rsidR="006C33B9"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</w:t>
            </w:r>
            <w:r w:rsidR="006C33B9"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22</w:t>
            </w:r>
            <w:r w:rsidR="006C33B9"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  <w:vAlign w:val="bottom"/>
          </w:tcPr>
          <w:p w14:paraId="769063E5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53AE9" w14:textId="028CAAEC" w:rsidR="006C33B9" w:rsidRPr="006C4B53" w:rsidRDefault="006D2B61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283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,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413</w:t>
            </w:r>
          </w:p>
        </w:tc>
        <w:tc>
          <w:tcPr>
            <w:tcW w:w="283" w:type="dxa"/>
            <w:vAlign w:val="bottom"/>
          </w:tcPr>
          <w:p w14:paraId="0CC1B3B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E1860B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84392F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369EE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31DCD29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7F87BB1A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521C2E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B3E74C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411D278" w14:textId="77777777" w:rsidR="00D54C25" w:rsidRPr="002A7104" w:rsidRDefault="00D54C25" w:rsidP="0005578E">
      <w:pPr>
        <w:pStyle w:val="acctmergecolhdg"/>
        <w:spacing w:line="240" w:lineRule="auto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15160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459"/>
        <w:gridCol w:w="1376"/>
        <w:gridCol w:w="248"/>
        <w:gridCol w:w="1548"/>
        <w:gridCol w:w="248"/>
        <w:gridCol w:w="1526"/>
        <w:gridCol w:w="252"/>
        <w:gridCol w:w="1371"/>
        <w:gridCol w:w="284"/>
        <w:gridCol w:w="938"/>
        <w:gridCol w:w="284"/>
        <w:gridCol w:w="1032"/>
        <w:gridCol w:w="264"/>
        <w:gridCol w:w="1053"/>
        <w:gridCol w:w="252"/>
        <w:gridCol w:w="1019"/>
        <w:gridCol w:w="6"/>
      </w:tblGrid>
      <w:tr w:rsidR="00921D2F" w:rsidRPr="00C20284" w14:paraId="75D87078" w14:textId="77777777" w:rsidTr="00920E1A">
        <w:trPr>
          <w:trHeight w:val="302"/>
          <w:tblHeader/>
        </w:trPr>
        <w:tc>
          <w:tcPr>
            <w:tcW w:w="3459" w:type="dxa"/>
            <w:vAlign w:val="bottom"/>
          </w:tcPr>
          <w:p w14:paraId="0DF25670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1" w:type="dxa"/>
            <w:gridSpan w:val="16"/>
          </w:tcPr>
          <w:p w14:paraId="5F2DA9D0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21D2F" w:rsidRPr="00C20284" w14:paraId="185D2CB8" w14:textId="77777777" w:rsidTr="00920E1A">
        <w:trPr>
          <w:trHeight w:val="302"/>
          <w:tblHeader/>
        </w:trPr>
        <w:tc>
          <w:tcPr>
            <w:tcW w:w="3459" w:type="dxa"/>
            <w:vAlign w:val="bottom"/>
          </w:tcPr>
          <w:p w14:paraId="0B5F989E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1" w:type="dxa"/>
            <w:gridSpan w:val="16"/>
            <w:tcBorders>
              <w:bottom w:val="single" w:sz="4" w:space="0" w:color="auto"/>
            </w:tcBorders>
          </w:tcPr>
          <w:p w14:paraId="489507E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1D2F" w:rsidRPr="00C20284" w14:paraId="635443AF" w14:textId="77777777" w:rsidTr="00920E1A">
        <w:trPr>
          <w:trHeight w:val="302"/>
          <w:tblHeader/>
        </w:trPr>
        <w:tc>
          <w:tcPr>
            <w:tcW w:w="3459" w:type="dxa"/>
            <w:vAlign w:val="bottom"/>
          </w:tcPr>
          <w:p w14:paraId="498955BA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FB4AF1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6BBB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C5637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1D2F" w:rsidRPr="00C20284" w14:paraId="614EB788" w14:textId="77777777" w:rsidTr="00920E1A">
        <w:trPr>
          <w:gridAfter w:val="1"/>
          <w:wAfter w:w="6" w:type="dxa"/>
          <w:trHeight w:val="302"/>
          <w:tblHeader/>
        </w:trPr>
        <w:tc>
          <w:tcPr>
            <w:tcW w:w="3459" w:type="dxa"/>
            <w:vAlign w:val="bottom"/>
            <w:hideMark/>
          </w:tcPr>
          <w:p w14:paraId="32B58A42" w14:textId="69F86373" w:rsidR="00921D2F" w:rsidRPr="00C20284" w:rsidRDefault="00921D2F" w:rsidP="00B133E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43137"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43137" w:rsidRPr="00B133E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127A2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35EA45FF" w14:textId="77777777" w:rsidR="00921D2F" w:rsidRPr="00C20284" w:rsidRDefault="00921D2F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C20CC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55D3382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1E2EB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7F34107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1290D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254C80F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FD8324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9CC103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A56E20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F7EB0E4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5510EA" w14:textId="77777777" w:rsidR="00921D2F" w:rsidRPr="00C20284" w:rsidRDefault="00921D2F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C76C50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71D6EB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21D2F" w:rsidRPr="00C20284" w14:paraId="394A4772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23E3C528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0DE87796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A405B2F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1F6DB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651F3B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0FF632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08B145A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29883F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0C125F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298659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13FB3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79A6B1D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5A0C1F7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E1FC93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77D4B2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4277898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330F3A22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  <w:hideMark/>
          </w:tcPr>
          <w:p w14:paraId="71A3AD4A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6" w:type="dxa"/>
          </w:tcPr>
          <w:p w14:paraId="25CD37E7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653A9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B2463D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E1638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3585053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B26EB0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</w:tcPr>
          <w:p w14:paraId="2F13144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FEC6F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E247270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46F1B4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7B357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661DF9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6E6C9A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ED2ABCF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316217A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1813CAF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  <w:hideMark/>
          </w:tcPr>
          <w:p w14:paraId="6A360B15" w14:textId="77777777" w:rsidR="00921D2F" w:rsidRPr="00C20284" w:rsidRDefault="00921D2F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76" w:type="dxa"/>
          </w:tcPr>
          <w:p w14:paraId="5233124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C516B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A8AD7A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B7FDD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36B4F3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6CBC95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72F85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BD3F45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D5182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B0DFA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24A96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277E3D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C6CE92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939578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7DFD87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B78823E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2601B00F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76" w:type="dxa"/>
            <w:vAlign w:val="bottom"/>
          </w:tcPr>
          <w:p w14:paraId="137ECE34" w14:textId="42314836" w:rsidR="00921D2F" w:rsidRPr="00C20284" w:rsidRDefault="00A4378A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2B96887" w14:textId="56EFC68C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1DEBA909" w14:textId="439B690E" w:rsidR="00921D2F" w:rsidRPr="00C20284" w:rsidRDefault="0095107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0145C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48" w:type="dxa"/>
            <w:vAlign w:val="bottom"/>
          </w:tcPr>
          <w:p w14:paraId="74C075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165FAEFC" w14:textId="1EB5569F" w:rsidR="00921D2F" w:rsidRPr="00FC2474" w:rsidRDefault="0095107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FC8C7F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04AD624C" w14:textId="398CA291" w:rsidR="00921D2F" w:rsidRPr="00C20284" w:rsidRDefault="00A4378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0145C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84" w:type="dxa"/>
            <w:vAlign w:val="bottom"/>
          </w:tcPr>
          <w:p w14:paraId="0AA0BD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38DD574" w14:textId="72834D19" w:rsidR="00921D2F" w:rsidRPr="00C20284" w:rsidRDefault="00724D90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342A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2FAF4249" w14:textId="2F8DEB29" w:rsidR="00921D2F" w:rsidRPr="00C20284" w:rsidRDefault="00724D90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18EB42C" w14:textId="77777777" w:rsidR="00921D2F" w:rsidRPr="00C20284" w:rsidRDefault="00921D2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0AA30209" w14:textId="22D75202" w:rsidR="00921D2F" w:rsidRPr="00C20284" w:rsidRDefault="00A4378A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</w:t>
            </w:r>
            <w:r w:rsidR="00D0145C" w:rsidRPr="000A400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</w:t>
            </w:r>
          </w:p>
        </w:tc>
        <w:tc>
          <w:tcPr>
            <w:tcW w:w="252" w:type="dxa"/>
            <w:vAlign w:val="bottom"/>
          </w:tcPr>
          <w:p w14:paraId="2A91C51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54321E8" w14:textId="5DD71984" w:rsidR="00921D2F" w:rsidRPr="00C20284" w:rsidRDefault="00A4378A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0145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21D2F" w:rsidRPr="00C20284" w14:paraId="4A4571F5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  <w:hideMark/>
          </w:tcPr>
          <w:p w14:paraId="2FFE820F" w14:textId="77777777" w:rsidR="00921D2F" w:rsidRPr="00C20284" w:rsidRDefault="00921D2F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FE731C1" w14:textId="3E82FD04" w:rsidR="00921D2F" w:rsidRPr="00C20284" w:rsidRDefault="00A4378A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</w:tcPr>
          <w:p w14:paraId="236C8BD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D589A" w14:textId="524257AE" w:rsidR="00921D2F" w:rsidRPr="00C20284" w:rsidRDefault="0095107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D0145C"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48" w:type="dxa"/>
          </w:tcPr>
          <w:p w14:paraId="4A7CC6D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4F71B" w14:textId="335038ED" w:rsidR="00921D2F" w:rsidRPr="001243CF" w:rsidRDefault="0095107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DE887D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05CC8" w14:textId="78AADB43" w:rsidR="00921D2F" w:rsidRPr="00C20284" w:rsidRDefault="00A4378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D0145C"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84" w:type="dxa"/>
            <w:vAlign w:val="bottom"/>
          </w:tcPr>
          <w:p w14:paraId="74E4537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76633B9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7F2332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01A024A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7ABB059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0994CAF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41F887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8C28A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F32A44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65318F3B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67D74AC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495CF9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0ED407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20BF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5494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DC7104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7FE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B78BA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18CE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52C297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1A3EA0E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FB08B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2F2D9CE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99A8D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5945770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E27D0D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03A968CB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6" w:type="dxa"/>
          </w:tcPr>
          <w:p w14:paraId="6BAB35C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23B6E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5D14E3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5634D4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4D98D5F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B54520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6CDB70F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98A9EC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5F954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9227BB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AF1BCA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6DE447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7F4F96C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C11719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43E662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5BCEE91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03E4381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76" w:type="dxa"/>
          </w:tcPr>
          <w:p w14:paraId="4B57F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4D6E4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7A8D93C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46C2E2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532C88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844F99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392879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0BB242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0666C5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FA48DF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6E687C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4F2E734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59CABE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67B99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7ECEFC9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0570C46" w14:textId="77777777" w:rsidTr="00095EDD">
        <w:trPr>
          <w:gridAfter w:val="1"/>
          <w:wAfter w:w="6" w:type="dxa"/>
          <w:trHeight w:val="302"/>
        </w:trPr>
        <w:tc>
          <w:tcPr>
            <w:tcW w:w="3459" w:type="dxa"/>
          </w:tcPr>
          <w:p w14:paraId="1C19160E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76" w:type="dxa"/>
          </w:tcPr>
          <w:p w14:paraId="2518F5AE" w14:textId="3EFB5B51" w:rsidR="00921D2F" w:rsidRPr="00C20284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995CF6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13428F4B" w14:textId="4BEB0047" w:rsidR="00921D2F" w:rsidRPr="00C20284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B7FE0C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73DFE6EB" w14:textId="488C47C9" w:rsidR="00921D2F" w:rsidRPr="00ED3597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131,240</w:t>
            </w:r>
          </w:p>
        </w:tc>
        <w:tc>
          <w:tcPr>
            <w:tcW w:w="252" w:type="dxa"/>
            <w:vAlign w:val="bottom"/>
          </w:tcPr>
          <w:p w14:paraId="6FAACC77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0672DE41" w14:textId="009FB121" w:rsidR="00921D2F" w:rsidRPr="00C20284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284" w:type="dxa"/>
            <w:vAlign w:val="bottom"/>
          </w:tcPr>
          <w:p w14:paraId="7FC5222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8BD0BE3" w14:textId="02E9C6D3" w:rsidR="00921D2F" w:rsidRPr="00C20284" w:rsidRDefault="00724D90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77DE0E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329C4CD" w14:textId="3B805389" w:rsidR="00921D2F" w:rsidRPr="00C20284" w:rsidRDefault="00095E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46FBF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2087DB" w14:textId="5D7D4D50" w:rsidR="00921D2F" w:rsidRPr="00C20284" w:rsidRDefault="00724D90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08BF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797A9B9" w14:textId="2FD4B4C5" w:rsidR="00921D2F" w:rsidRPr="00C20284" w:rsidRDefault="00095E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</w:p>
        </w:tc>
      </w:tr>
      <w:tr w:rsidR="00920E1A" w:rsidRPr="00C20284" w14:paraId="7B456F99" w14:textId="77777777" w:rsidTr="00067865">
        <w:trPr>
          <w:gridAfter w:val="1"/>
          <w:wAfter w:w="6" w:type="dxa"/>
          <w:trHeight w:val="302"/>
        </w:trPr>
        <w:tc>
          <w:tcPr>
            <w:tcW w:w="3459" w:type="dxa"/>
          </w:tcPr>
          <w:p w14:paraId="055A27B0" w14:textId="73CF82B4" w:rsidR="00920E1A" w:rsidRPr="00C20284" w:rsidRDefault="00920E1A" w:rsidP="00920E1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376" w:type="dxa"/>
          </w:tcPr>
          <w:p w14:paraId="6EB147B4" w14:textId="09E69AFE" w:rsidR="00920E1A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218AA25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7441AB2" w14:textId="6ED4B5D2" w:rsidR="00920E1A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AC0DC8D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53DA0EC6" w14:textId="730EF43A" w:rsidR="00920E1A" w:rsidRDefault="00D14A4E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3,037</w:t>
            </w:r>
          </w:p>
        </w:tc>
        <w:tc>
          <w:tcPr>
            <w:tcW w:w="252" w:type="dxa"/>
            <w:vAlign w:val="bottom"/>
          </w:tcPr>
          <w:p w14:paraId="6F759E04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0E3BE25D" w14:textId="38433CFA" w:rsidR="00920E1A" w:rsidRDefault="00FF0EDB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3,037</w:t>
            </w:r>
          </w:p>
        </w:tc>
        <w:tc>
          <w:tcPr>
            <w:tcW w:w="284" w:type="dxa"/>
            <w:vAlign w:val="bottom"/>
          </w:tcPr>
          <w:p w14:paraId="2A67B445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677B9487" w14:textId="337B1183" w:rsidR="00920E1A" w:rsidRDefault="00D624CF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AFDFA9A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C83AD94" w14:textId="782C9374" w:rsidR="00920E1A" w:rsidRPr="00C20284" w:rsidRDefault="00731828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474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47458"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A6D31D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4FE0343" w14:textId="3F75C715" w:rsidR="00920E1A" w:rsidRDefault="00D624CF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CFE168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50711E0" w14:textId="2E7C3B72" w:rsidR="00920E1A" w:rsidRPr="00C20284" w:rsidRDefault="00731828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</w:tr>
      <w:tr w:rsidR="00A94A75" w:rsidRPr="00C20284" w14:paraId="431704A4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22DF1B96" w14:textId="74D4B346" w:rsidR="00A94A75" w:rsidRPr="00A94A75" w:rsidRDefault="00A94A75" w:rsidP="00A94A75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76" w:type="dxa"/>
          </w:tcPr>
          <w:p w14:paraId="6431FDDD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6CE50636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92C3A48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0C4AEF4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34789577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0AD35F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675B8E85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E776832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5E524E1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2C46FA1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FB4D8E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7DB00CD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7BA857F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9A04ED9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5FDC263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B012CF7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567ED31D" w14:textId="136A67E5" w:rsidR="00921D2F" w:rsidRPr="00F96CE7" w:rsidRDefault="00A94A75" w:rsidP="00F96CE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6" w:type="dxa"/>
          </w:tcPr>
          <w:p w14:paraId="760A0A94" w14:textId="21E73C27" w:rsidR="00921D2F" w:rsidRPr="00C20284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248" w:type="dxa"/>
          </w:tcPr>
          <w:p w14:paraId="7A44CA1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C0AF8EE" w14:textId="11767312" w:rsidR="00921D2F" w:rsidRPr="00C20284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BFC8B1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726FE563" w14:textId="082933C3" w:rsidR="00921D2F" w:rsidRPr="00C20284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9BFFB7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651F628A" w14:textId="44CB3B8A" w:rsidR="00921D2F" w:rsidRPr="00C20284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284" w:type="dxa"/>
            <w:vAlign w:val="bottom"/>
          </w:tcPr>
          <w:p w14:paraId="001445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4BD81B3" w14:textId="5F9FDC43" w:rsidR="00921D2F" w:rsidRPr="00C20284" w:rsidRDefault="00E24FD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525887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BF04B6A" w14:textId="25E5A7B2" w:rsidR="00921D2F" w:rsidRPr="00C20284" w:rsidRDefault="00E24FD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264" w:type="dxa"/>
            <w:vAlign w:val="bottom"/>
          </w:tcPr>
          <w:p w14:paraId="2C89FEB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4FDB12F" w14:textId="79196E0D" w:rsidR="00921D2F" w:rsidRPr="00C20284" w:rsidRDefault="00E24FD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38337D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6C01C576" w14:textId="397FDBA0" w:rsidR="00921D2F" w:rsidRPr="00C20284" w:rsidRDefault="00E24FD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</w:tr>
      <w:tr w:rsidR="00921D2F" w:rsidRPr="00C20284" w14:paraId="669926BC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1726C531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513A83F" w14:textId="00F83DC0" w:rsidR="00921D2F" w:rsidRPr="002F0E8D" w:rsidRDefault="00CA7D5D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</w:p>
        </w:tc>
        <w:tc>
          <w:tcPr>
            <w:tcW w:w="248" w:type="dxa"/>
          </w:tcPr>
          <w:p w14:paraId="4E2A544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8F0D887" w14:textId="4E65926A" w:rsidR="00921D2F" w:rsidRPr="00A8659A" w:rsidRDefault="00CA7D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AAF829E" w14:textId="77777777" w:rsidR="00921D2F" w:rsidRPr="002F0E8D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2BD7E" w14:textId="5393AE4E" w:rsidR="00921D2F" w:rsidRPr="002F0E8D" w:rsidRDefault="00C47F3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277</w:t>
            </w:r>
          </w:p>
        </w:tc>
        <w:tc>
          <w:tcPr>
            <w:tcW w:w="252" w:type="dxa"/>
            <w:vAlign w:val="bottom"/>
          </w:tcPr>
          <w:p w14:paraId="279C594D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A03C" w14:textId="0BECF61C" w:rsidR="00921D2F" w:rsidRPr="002F0E8D" w:rsidRDefault="00590EF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374</w:t>
            </w:r>
          </w:p>
        </w:tc>
        <w:tc>
          <w:tcPr>
            <w:tcW w:w="284" w:type="dxa"/>
            <w:vAlign w:val="bottom"/>
          </w:tcPr>
          <w:p w14:paraId="7C81FF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22398C0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4BE953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E6FCF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2727E2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D5E322D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1B7AEE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EBEBE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55F7F13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1C6FE24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185920B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E47EE9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1899950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56F672B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vAlign w:val="bottom"/>
          </w:tcPr>
          <w:p w14:paraId="479C0CD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8A60BBE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51D5E3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2B4A79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78F3C5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D0B2E8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1049EB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94AFE1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D02D076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0040E5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06A7FB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5B5A043" w14:textId="77777777" w:rsidR="00E24E64" w:rsidRDefault="00E24E64" w:rsidP="00E24E64"/>
    <w:p w14:paraId="65E3E4D6" w14:textId="373BF778" w:rsid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tab/>
      </w:r>
    </w:p>
    <w:p w14:paraId="129179E2" w14:textId="71FD8AEC" w:rsid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26C765F0" w14:textId="4A9E78BC" w:rsid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7A96499" w14:textId="4051F61A" w:rsidR="00E24E64" w:rsidRP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15182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3498"/>
        <w:gridCol w:w="1390"/>
        <w:gridCol w:w="249"/>
        <w:gridCol w:w="1564"/>
        <w:gridCol w:w="249"/>
        <w:gridCol w:w="1542"/>
        <w:gridCol w:w="253"/>
        <w:gridCol w:w="1386"/>
        <w:gridCol w:w="285"/>
        <w:gridCol w:w="947"/>
        <w:gridCol w:w="285"/>
        <w:gridCol w:w="1042"/>
        <w:gridCol w:w="265"/>
        <w:gridCol w:w="1063"/>
        <w:gridCol w:w="253"/>
        <w:gridCol w:w="911"/>
      </w:tblGrid>
      <w:tr w:rsidR="00757079" w:rsidRPr="00C20284" w14:paraId="29F93E98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0884F5A9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4" w:type="dxa"/>
            <w:gridSpan w:val="15"/>
          </w:tcPr>
          <w:p w14:paraId="428957C7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57079" w:rsidRPr="00C20284" w14:paraId="6216278A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59E303C4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4" w:type="dxa"/>
            <w:gridSpan w:val="15"/>
            <w:tcBorders>
              <w:bottom w:val="single" w:sz="4" w:space="0" w:color="auto"/>
            </w:tcBorders>
          </w:tcPr>
          <w:p w14:paraId="28A87827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57079" w:rsidRPr="00C20284" w14:paraId="3DE29B64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06F7BBE4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3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F4205E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48A8A98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3B7E5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57079" w:rsidRPr="00C20284" w14:paraId="1AA7CB2D" w14:textId="77777777" w:rsidTr="00920E1A">
        <w:trPr>
          <w:trHeight w:val="306"/>
          <w:tblHeader/>
        </w:trPr>
        <w:tc>
          <w:tcPr>
            <w:tcW w:w="3498" w:type="dxa"/>
            <w:vAlign w:val="bottom"/>
            <w:hideMark/>
          </w:tcPr>
          <w:p w14:paraId="397024F1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0A400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A400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3CF8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2EF39CD5" w14:textId="77777777" w:rsidR="00757079" w:rsidRPr="00C20284" w:rsidRDefault="00757079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46DB2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3A813499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CB952C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bottom"/>
          </w:tcPr>
          <w:p w14:paraId="62266650" w14:textId="77777777" w:rsidR="00757079" w:rsidRPr="00C20284" w:rsidRDefault="0075707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300724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5" w:type="dxa"/>
          </w:tcPr>
          <w:p w14:paraId="2B8EE87D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2479D95B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5" w:type="dxa"/>
          </w:tcPr>
          <w:p w14:paraId="719438A5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  <w:hideMark/>
          </w:tcPr>
          <w:p w14:paraId="5E4E01CF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5" w:type="dxa"/>
          </w:tcPr>
          <w:p w14:paraId="71A84361" w14:textId="77777777" w:rsidR="00757079" w:rsidRPr="00C20284" w:rsidRDefault="0075707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  <w:hideMark/>
          </w:tcPr>
          <w:p w14:paraId="5F2DD0A1" w14:textId="77777777" w:rsidR="00757079" w:rsidRPr="00C20284" w:rsidRDefault="00757079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7BA99C02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  <w:hideMark/>
          </w:tcPr>
          <w:p w14:paraId="34D2EBAB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57079" w:rsidRPr="00C20284" w14:paraId="5E9FF804" w14:textId="77777777" w:rsidTr="00920E1A">
        <w:trPr>
          <w:trHeight w:val="306"/>
        </w:trPr>
        <w:tc>
          <w:tcPr>
            <w:tcW w:w="3498" w:type="dxa"/>
          </w:tcPr>
          <w:p w14:paraId="322A3ED6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8DD0318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1CC9DA3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1C8620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F65DBB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31AB03A0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8B6EC9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CA0148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54417D6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F74AEF5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6A68E55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53309A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2063DB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47A3420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F2E94A1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908B8A1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5FE9561" w14:textId="77777777" w:rsidTr="00920E1A">
        <w:trPr>
          <w:trHeight w:val="306"/>
        </w:trPr>
        <w:tc>
          <w:tcPr>
            <w:tcW w:w="3498" w:type="dxa"/>
            <w:hideMark/>
          </w:tcPr>
          <w:p w14:paraId="39FA9149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0" w:type="dxa"/>
          </w:tcPr>
          <w:p w14:paraId="2E586104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F8E9C4A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0E817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088E5F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EEA9F13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9E5892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</w:tcPr>
          <w:p w14:paraId="45CB4A5A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2F0267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7200F09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91B65C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1CDD69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D66D59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D1DEB63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FDBF86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64D54D2D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AA2CCC5" w14:textId="77777777" w:rsidTr="00920E1A">
        <w:trPr>
          <w:trHeight w:val="306"/>
        </w:trPr>
        <w:tc>
          <w:tcPr>
            <w:tcW w:w="3498" w:type="dxa"/>
            <w:hideMark/>
          </w:tcPr>
          <w:p w14:paraId="72B5A8DD" w14:textId="77777777" w:rsidR="00757079" w:rsidRPr="00C20284" w:rsidRDefault="00757079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90" w:type="dxa"/>
          </w:tcPr>
          <w:p w14:paraId="58D51CF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2C5236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FECAB1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56C8E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0AEA86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77F937E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44A305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D2CC68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9C8215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DB42F0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47D9F6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6259D7C3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BB73267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E1555B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386EF9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2950053F" w14:textId="77777777" w:rsidTr="00920E1A">
        <w:trPr>
          <w:trHeight w:val="306"/>
        </w:trPr>
        <w:tc>
          <w:tcPr>
            <w:tcW w:w="3498" w:type="dxa"/>
          </w:tcPr>
          <w:p w14:paraId="02969C01" w14:textId="77777777" w:rsidR="00757079" w:rsidRPr="00C20284" w:rsidRDefault="00757079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0" w:type="dxa"/>
            <w:vAlign w:val="bottom"/>
          </w:tcPr>
          <w:p w14:paraId="735527F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24EB43D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096549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49" w:type="dxa"/>
            <w:vAlign w:val="bottom"/>
          </w:tcPr>
          <w:p w14:paraId="523700C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23251AC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6180E0EA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84159A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85" w:type="dxa"/>
            <w:vAlign w:val="bottom"/>
          </w:tcPr>
          <w:p w14:paraId="6E1A5EE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4B76C9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0BCE4211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2C92BC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AA1C543" w14:textId="77777777" w:rsidR="00757079" w:rsidRPr="00C20284" w:rsidRDefault="0075707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2B19963A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663</w:t>
            </w:r>
          </w:p>
        </w:tc>
        <w:tc>
          <w:tcPr>
            <w:tcW w:w="253" w:type="dxa"/>
            <w:vAlign w:val="bottom"/>
          </w:tcPr>
          <w:p w14:paraId="0FA4F56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66845F1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</w:rPr>
              <w:t>663</w:t>
            </w:r>
          </w:p>
        </w:tc>
      </w:tr>
      <w:tr w:rsidR="00CF1D4D" w:rsidRPr="00C20284" w14:paraId="1AFAC3C0" w14:textId="77777777" w:rsidTr="00920E1A">
        <w:trPr>
          <w:trHeight w:val="306"/>
        </w:trPr>
        <w:tc>
          <w:tcPr>
            <w:tcW w:w="3498" w:type="dxa"/>
          </w:tcPr>
          <w:p w14:paraId="0200ACE5" w14:textId="1DF2E3B8" w:rsidR="00CF1D4D" w:rsidRPr="00CF1D4D" w:rsidRDefault="00CF1D4D" w:rsidP="00CF1D4D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90" w:type="dxa"/>
            <w:vAlign w:val="bottom"/>
          </w:tcPr>
          <w:p w14:paraId="6EF57E0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5AF15652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7896EF6" w14:textId="77777777" w:rsidR="00CF1D4D" w:rsidRPr="006A4B3A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49" w:type="dxa"/>
            <w:vAlign w:val="bottom"/>
          </w:tcPr>
          <w:p w14:paraId="6E72D823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46DAB1D2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EE4AFE9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63D69B1" w14:textId="77777777" w:rsidR="00CF1D4D" w:rsidRPr="006A4B3A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5" w:type="dxa"/>
            <w:vAlign w:val="bottom"/>
          </w:tcPr>
          <w:p w14:paraId="6D0C824A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3EF4CA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E5CF24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EC80D99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BBE8511" w14:textId="77777777" w:rsidR="00CF1D4D" w:rsidRPr="00C20284" w:rsidRDefault="00CF1D4D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6703B8E3" w14:textId="77777777" w:rsidR="00CF1D4D" w:rsidRPr="006A4B3A" w:rsidRDefault="00CF1D4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  <w:tc>
          <w:tcPr>
            <w:tcW w:w="253" w:type="dxa"/>
            <w:vAlign w:val="bottom"/>
          </w:tcPr>
          <w:p w14:paraId="14D8C2E5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5AB98A48" w14:textId="77777777" w:rsidR="00CF1D4D" w:rsidRPr="006A4B3A" w:rsidRDefault="00CF1D4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57079" w:rsidRPr="00C20284" w14:paraId="200B895F" w14:textId="77777777" w:rsidTr="00920E1A">
        <w:trPr>
          <w:trHeight w:val="306"/>
        </w:trPr>
        <w:tc>
          <w:tcPr>
            <w:tcW w:w="3498" w:type="dxa"/>
          </w:tcPr>
          <w:p w14:paraId="7DE5FB6E" w14:textId="62436857" w:rsidR="00757079" w:rsidRPr="00C20284" w:rsidRDefault="00AC1EE0" w:rsidP="00AC1EE0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CF1D4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90" w:type="dxa"/>
          </w:tcPr>
          <w:p w14:paraId="3B325D1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49" w:type="dxa"/>
          </w:tcPr>
          <w:p w14:paraId="162AEE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817794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944D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</w:tcPr>
          <w:p w14:paraId="5F72826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4701D215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</w:tcPr>
          <w:p w14:paraId="2BE5449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85" w:type="dxa"/>
          </w:tcPr>
          <w:p w14:paraId="15857AA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CBFF13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2A950DC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33DE2A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65" w:type="dxa"/>
          </w:tcPr>
          <w:p w14:paraId="682E1C2D" w14:textId="77777777" w:rsidR="00757079" w:rsidRPr="00C20284" w:rsidRDefault="0075707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4BFBEAED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1A70544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625CE008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</w:rPr>
              <w:t>11</w:t>
            </w:r>
          </w:p>
        </w:tc>
      </w:tr>
      <w:tr w:rsidR="00757079" w:rsidRPr="00C20284" w14:paraId="057990B4" w14:textId="77777777" w:rsidTr="00920E1A">
        <w:trPr>
          <w:trHeight w:val="306"/>
        </w:trPr>
        <w:tc>
          <w:tcPr>
            <w:tcW w:w="3498" w:type="dxa"/>
            <w:hideMark/>
          </w:tcPr>
          <w:p w14:paraId="75A1BBA7" w14:textId="77777777" w:rsidR="00757079" w:rsidRPr="00C20284" w:rsidRDefault="00757079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4A840D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49" w:type="dxa"/>
          </w:tcPr>
          <w:p w14:paraId="25CD2E7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B7C25F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663</w:t>
            </w:r>
          </w:p>
        </w:tc>
        <w:tc>
          <w:tcPr>
            <w:tcW w:w="249" w:type="dxa"/>
          </w:tcPr>
          <w:p w14:paraId="74C9E21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3EA11" w14:textId="77777777" w:rsidR="00757079" w:rsidRPr="001243CF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4B677A4C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B93A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674</w:t>
            </w:r>
          </w:p>
        </w:tc>
        <w:tc>
          <w:tcPr>
            <w:tcW w:w="285" w:type="dxa"/>
            <w:vAlign w:val="bottom"/>
          </w:tcPr>
          <w:p w14:paraId="2BEBF93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6C43F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01B36C3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B4ACD3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FB0D93B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1E8A9A22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647BAD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8D744D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43D14E31" w14:textId="77777777" w:rsidTr="00920E1A">
        <w:trPr>
          <w:trHeight w:val="306"/>
        </w:trPr>
        <w:tc>
          <w:tcPr>
            <w:tcW w:w="3498" w:type="dxa"/>
          </w:tcPr>
          <w:p w14:paraId="23B108A2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274BEE0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F6CBC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64F426D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5841ED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9FF22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B1A7A8B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C0A4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18403B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08F51E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546F81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EA97CE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7287F76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7AE7C6D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BE8420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5839FD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26D2978E" w14:textId="77777777" w:rsidTr="00920E1A">
        <w:trPr>
          <w:trHeight w:val="306"/>
        </w:trPr>
        <w:tc>
          <w:tcPr>
            <w:tcW w:w="3498" w:type="dxa"/>
          </w:tcPr>
          <w:p w14:paraId="4FB176A1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0" w:type="dxa"/>
          </w:tcPr>
          <w:p w14:paraId="18483B7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1DE3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3B80ED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71DA41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372C243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3759451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0C7AE7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77C9FD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30CACB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84A7F0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CF8499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C2C3771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757C11E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C98784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04B60E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CC9029C" w14:textId="77777777" w:rsidTr="00920E1A">
        <w:trPr>
          <w:trHeight w:val="306"/>
        </w:trPr>
        <w:tc>
          <w:tcPr>
            <w:tcW w:w="3498" w:type="dxa"/>
          </w:tcPr>
          <w:p w14:paraId="780CD72F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90" w:type="dxa"/>
          </w:tcPr>
          <w:p w14:paraId="0E02A3E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6557CD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8A28A2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E9C1D9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629097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F5E117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6D11B9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1F1D02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6FA442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3A15AD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6CB8F08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DEF61B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383EBF7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70037B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E65A71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5DAB835" w14:textId="77777777" w:rsidTr="00920E1A">
        <w:trPr>
          <w:trHeight w:val="306"/>
        </w:trPr>
        <w:tc>
          <w:tcPr>
            <w:tcW w:w="3498" w:type="dxa"/>
          </w:tcPr>
          <w:p w14:paraId="76761D45" w14:textId="77777777" w:rsidR="00757079" w:rsidRPr="00C20284" w:rsidRDefault="00757079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90" w:type="dxa"/>
          </w:tcPr>
          <w:p w14:paraId="4057233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9EE123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3E057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F64DAF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5B30C75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53" w:type="dxa"/>
            <w:vAlign w:val="bottom"/>
          </w:tcPr>
          <w:p w14:paraId="795C227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EA2B1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85" w:type="dxa"/>
            <w:vAlign w:val="bottom"/>
          </w:tcPr>
          <w:p w14:paraId="228B000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498CD32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A8C508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3F97BE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65" w:type="dxa"/>
            <w:vAlign w:val="bottom"/>
          </w:tcPr>
          <w:p w14:paraId="0513C76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2D59CD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37F00A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EDA402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</w:p>
        </w:tc>
      </w:tr>
      <w:tr w:rsidR="00920E1A" w:rsidRPr="00C20284" w14:paraId="6F7A462E" w14:textId="77777777" w:rsidTr="00920E1A">
        <w:trPr>
          <w:trHeight w:val="306"/>
        </w:trPr>
        <w:tc>
          <w:tcPr>
            <w:tcW w:w="3498" w:type="dxa"/>
          </w:tcPr>
          <w:p w14:paraId="3E09080F" w14:textId="7AD62547" w:rsidR="00920E1A" w:rsidRPr="00C20284" w:rsidRDefault="00920E1A" w:rsidP="00920E1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390" w:type="dxa"/>
          </w:tcPr>
          <w:p w14:paraId="7B870182" w14:textId="5A3111EB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551E52C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31D16FB9" w14:textId="27895C68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4AB7E286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B7A121D" w14:textId="63AC673A" w:rsidR="00920E1A" w:rsidRPr="00A655EB" w:rsidRDefault="00A655EB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inorBidi"/>
                <w:sz w:val="24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24"/>
                <w:szCs w:val="30"/>
                <w:lang w:val="en-US" w:bidi="th-TH"/>
              </w:rPr>
              <w:t>2,858</w:t>
            </w:r>
          </w:p>
        </w:tc>
        <w:tc>
          <w:tcPr>
            <w:tcW w:w="253" w:type="dxa"/>
            <w:vAlign w:val="bottom"/>
          </w:tcPr>
          <w:p w14:paraId="6515976F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85F604F" w14:textId="3406BF69" w:rsidR="00920E1A" w:rsidRPr="00E00098" w:rsidRDefault="00A655EB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inorBidi"/>
                <w:sz w:val="24"/>
                <w:szCs w:val="30"/>
                <w:lang w:val="en-US" w:bidi="th-TH"/>
              </w:rPr>
              <w:t>2,858</w:t>
            </w:r>
          </w:p>
        </w:tc>
        <w:tc>
          <w:tcPr>
            <w:tcW w:w="285" w:type="dxa"/>
            <w:vAlign w:val="bottom"/>
          </w:tcPr>
          <w:p w14:paraId="4DFE6827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33EE7583" w14:textId="0B290545" w:rsidR="00920E1A" w:rsidRPr="00915069" w:rsidRDefault="00B0107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5E1EF828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65230101" w14:textId="7E354290" w:rsidR="00920E1A" w:rsidRPr="00E00098" w:rsidRDefault="00A70FB6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/>
                <w:sz w:val="24"/>
                <w:szCs w:val="24"/>
                <w:lang w:val="en-AU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265" w:type="dxa"/>
            <w:vAlign w:val="bottom"/>
          </w:tcPr>
          <w:p w14:paraId="0AEA617A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CAA3E31" w14:textId="1743AA4B" w:rsidR="00920E1A" w:rsidRPr="00F17E52" w:rsidRDefault="00B0107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0A20B279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36B892D" w14:textId="4FE17A56" w:rsidR="00920E1A" w:rsidRPr="00E00098" w:rsidRDefault="00A70FB6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/>
                <w:sz w:val="24"/>
                <w:szCs w:val="24"/>
                <w:lang w:val="en-AU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041</w:t>
            </w:r>
          </w:p>
        </w:tc>
      </w:tr>
      <w:tr w:rsidR="00CF1D4D" w:rsidRPr="00C20284" w14:paraId="614509C0" w14:textId="77777777" w:rsidTr="00920E1A">
        <w:trPr>
          <w:trHeight w:val="306"/>
        </w:trPr>
        <w:tc>
          <w:tcPr>
            <w:tcW w:w="3498" w:type="dxa"/>
          </w:tcPr>
          <w:p w14:paraId="6AB83FB1" w14:textId="747CA192" w:rsidR="00CF1D4D" w:rsidRPr="00CF1D4D" w:rsidRDefault="00CF1D4D" w:rsidP="00CF1D4D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90" w:type="dxa"/>
          </w:tcPr>
          <w:p w14:paraId="39705DF7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D19F74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2DEECFF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D36D3E5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4B6BC930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53" w:type="dxa"/>
            <w:vAlign w:val="bottom"/>
          </w:tcPr>
          <w:p w14:paraId="01121DD8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F0F8E0F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85" w:type="dxa"/>
            <w:vAlign w:val="bottom"/>
          </w:tcPr>
          <w:p w14:paraId="02C99DD6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0BB8C531" w14:textId="77777777" w:rsidR="00CF1D4D" w:rsidRPr="00915069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A71AB9A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5D10E04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65" w:type="dxa"/>
            <w:vAlign w:val="bottom"/>
          </w:tcPr>
          <w:p w14:paraId="40135E95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2205DA2" w14:textId="77777777" w:rsidR="00CF1D4D" w:rsidRPr="00F17E52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EB4F214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EB7EE7D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</w:tr>
      <w:tr w:rsidR="00757079" w:rsidRPr="00C20284" w14:paraId="16C08611" w14:textId="77777777" w:rsidTr="00920E1A">
        <w:trPr>
          <w:trHeight w:val="306"/>
        </w:trPr>
        <w:tc>
          <w:tcPr>
            <w:tcW w:w="3498" w:type="dxa"/>
          </w:tcPr>
          <w:p w14:paraId="12D9A605" w14:textId="4F1CB860" w:rsidR="00757079" w:rsidRPr="00C20284" w:rsidRDefault="00760CEA" w:rsidP="00760CE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CF1D4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90" w:type="dxa"/>
          </w:tcPr>
          <w:p w14:paraId="43C0747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49" w:type="dxa"/>
          </w:tcPr>
          <w:p w14:paraId="494062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621ECA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E81C39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7338BB9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62824E60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C0598B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85" w:type="dxa"/>
            <w:vAlign w:val="bottom"/>
          </w:tcPr>
          <w:p w14:paraId="3DC03DC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30FF0D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6596216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4B8C04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65" w:type="dxa"/>
            <w:vAlign w:val="bottom"/>
          </w:tcPr>
          <w:p w14:paraId="559A14F0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322187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1E11B94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8FD415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</w:tr>
      <w:tr w:rsidR="00757079" w:rsidRPr="00C20284" w14:paraId="34C04DFE" w14:textId="77777777" w:rsidTr="00920E1A">
        <w:trPr>
          <w:trHeight w:val="306"/>
        </w:trPr>
        <w:tc>
          <w:tcPr>
            <w:tcW w:w="3498" w:type="dxa"/>
          </w:tcPr>
          <w:p w14:paraId="72E3FD62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99A4D08" w14:textId="77777777" w:rsidR="00757079" w:rsidRPr="002F0E8D" w:rsidRDefault="00757079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49" w:type="dxa"/>
          </w:tcPr>
          <w:p w14:paraId="0F8A227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1583087" w14:textId="77777777" w:rsidR="00757079" w:rsidRPr="00A8659A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F4A7EF6" w14:textId="77777777" w:rsidR="00757079" w:rsidRPr="002F0E8D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58DFE" w14:textId="1FF67497" w:rsidR="00757079" w:rsidRPr="002F0E8D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</w:t>
            </w:r>
            <w:r w:rsidR="00A972F4"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="006A4755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,</w:t>
            </w:r>
            <w:r w:rsidR="006A4755"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098</w:t>
            </w:r>
          </w:p>
        </w:tc>
        <w:tc>
          <w:tcPr>
            <w:tcW w:w="253" w:type="dxa"/>
            <w:vAlign w:val="bottom"/>
          </w:tcPr>
          <w:p w14:paraId="42550F0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E83DE" w14:textId="66BB7E57" w:rsidR="00757079" w:rsidRPr="002F0E8D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</w:t>
            </w:r>
            <w:r w:rsidR="00B0107A"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="00B0107A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,</w:t>
            </w:r>
            <w:r w:rsidR="00917E83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407</w:t>
            </w:r>
          </w:p>
        </w:tc>
        <w:tc>
          <w:tcPr>
            <w:tcW w:w="285" w:type="dxa"/>
            <w:vAlign w:val="bottom"/>
          </w:tcPr>
          <w:p w14:paraId="1785ACF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E489CD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2B52D7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B9EB80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305BC8E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1E1F6449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55710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80F79C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3041D774" w14:textId="77777777" w:rsidTr="00920E1A">
        <w:trPr>
          <w:trHeight w:val="306"/>
        </w:trPr>
        <w:tc>
          <w:tcPr>
            <w:tcW w:w="3498" w:type="dxa"/>
          </w:tcPr>
          <w:p w14:paraId="507CDCAB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338AB5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B5061B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05C20AA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01F08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14:paraId="41A818A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8C7144A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38623DA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BE37F7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19EC01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23D135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C1BE5A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545BA2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7F02D0B0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A0CF96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EC9D6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DDC0230" w14:textId="2E6584EE" w:rsidR="00E24E64" w:rsidRPr="00D14A4E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E24E64" w:rsidRPr="00D14A4E" w:rsidSect="00203AF9">
          <w:headerReference w:type="default" r:id="rId13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57614FE8" w14:textId="74BADDD6" w:rsidR="00BD0CB7" w:rsidRPr="00ED328C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AU"/>
        </w:rPr>
      </w:pPr>
      <w:r w:rsidRPr="00ED328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="0070498A" w:rsidRPr="000A400A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14:paraId="51E9BF14" w14:textId="77777777" w:rsidR="00BD5AA1" w:rsidRPr="00C20284" w:rsidRDefault="00BD5AA1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6"/>
        <w:gridCol w:w="6514"/>
      </w:tblGrid>
      <w:tr w:rsidR="00BD0CB7" w:rsidRPr="00C20284" w14:paraId="54E6021C" w14:textId="77777777" w:rsidTr="007457F8">
        <w:trPr>
          <w:trHeight w:val="272"/>
        </w:trPr>
        <w:tc>
          <w:tcPr>
            <w:tcW w:w="2700" w:type="dxa"/>
            <w:tcBorders>
              <w:bottom w:val="single" w:sz="4" w:space="0" w:color="auto"/>
            </w:tcBorders>
            <w:hideMark/>
          </w:tcPr>
          <w:p w14:paraId="73C5C972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5CE19B9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  <w:hideMark/>
          </w:tcPr>
          <w:p w14:paraId="4EBD72B2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BD5AA1" w:rsidRPr="00C20284" w14:paraId="5BC7D34B" w14:textId="77777777" w:rsidTr="007457F8">
        <w:trPr>
          <w:trHeight w:hRule="exact" w:val="130"/>
        </w:trPr>
        <w:tc>
          <w:tcPr>
            <w:tcW w:w="2700" w:type="dxa"/>
          </w:tcPr>
          <w:p w14:paraId="721BF527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3598E057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44E33728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</w:tr>
      <w:tr w:rsidR="00BD0CB7" w:rsidRPr="00C20284" w14:paraId="721742CD" w14:textId="77777777" w:rsidTr="007457F8">
        <w:trPr>
          <w:trHeight w:val="288"/>
        </w:trPr>
        <w:tc>
          <w:tcPr>
            <w:tcW w:w="2700" w:type="dxa"/>
            <w:hideMark/>
          </w:tcPr>
          <w:p w14:paraId="16EBD825" w14:textId="77777777" w:rsidR="00BD0CB7" w:rsidRPr="00C20284" w:rsidRDefault="00BD0CB7" w:rsidP="001B2961">
            <w:pPr>
              <w:pStyle w:val="block"/>
              <w:spacing w:after="0" w:line="240" w:lineRule="auto"/>
              <w:ind w:left="156" w:right="-22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CFD376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  <w:hideMark/>
          </w:tcPr>
          <w:p w14:paraId="6FF055C4" w14:textId="1E903D21" w:rsidR="00BD0CB7" w:rsidRPr="00C20284" w:rsidRDefault="00BD0CB7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</w:t>
            </w:r>
            <w:r w:rsidR="008413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สกุลเงินที่เกี่ยวข้อง</w:t>
            </w:r>
          </w:p>
        </w:tc>
      </w:tr>
      <w:tr w:rsidR="00BD0CB7" w:rsidRPr="00C20284" w14:paraId="126FA4C9" w14:textId="77777777" w:rsidTr="007457F8">
        <w:trPr>
          <w:trHeight w:val="1172"/>
        </w:trPr>
        <w:tc>
          <w:tcPr>
            <w:tcW w:w="2700" w:type="dxa"/>
            <w:hideMark/>
          </w:tcPr>
          <w:p w14:paraId="016AA365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730B02F9" w14:textId="77777777" w:rsidR="00BD0CB7" w:rsidRPr="00C20284" w:rsidRDefault="00BD0CB7" w:rsidP="00FC1380">
            <w:pPr>
              <w:pStyle w:val="block"/>
              <w:spacing w:after="0" w:line="240" w:lineRule="auto"/>
              <w:ind w:left="163" w:right="-22" w:hanging="9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087E0DE3" w14:textId="77777777" w:rsidR="00BD0CB7" w:rsidRPr="00C20284" w:rsidRDefault="00BD0CB7" w:rsidP="00FC1380">
            <w:pPr>
              <w:pStyle w:val="block"/>
              <w:spacing w:after="0" w:line="240" w:lineRule="auto"/>
              <w:ind w:left="163" w:right="-22" w:hanging="9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</w:tcPr>
          <w:p w14:paraId="66E76D0B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574F25F2" w14:textId="0C984028" w:rsidR="00BD0CB7" w:rsidRPr="00C20284" w:rsidRDefault="00BD0CB7" w:rsidP="00593C4C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Observable Market</w:t>
            </w:r>
            <w:r w:rsidR="0070498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Data)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BD0CB7" w:rsidRPr="00C20284" w14:paraId="7D2ED7BF" w14:textId="77777777" w:rsidTr="007457F8">
        <w:trPr>
          <w:trHeight w:val="767"/>
        </w:trPr>
        <w:tc>
          <w:tcPr>
            <w:tcW w:w="2700" w:type="dxa"/>
          </w:tcPr>
          <w:p w14:paraId="60116DC3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17ACBB44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5898E8FB" w14:textId="77777777" w:rsidR="00BD0CB7" w:rsidRPr="00C20284" w:rsidRDefault="00BD0CB7" w:rsidP="00272AD6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  <w:tr w:rsidR="00BD0CB7" w:rsidRPr="00C20284" w14:paraId="216F4C84" w14:textId="77777777" w:rsidTr="007457F8">
        <w:tc>
          <w:tcPr>
            <w:tcW w:w="2700" w:type="dxa"/>
          </w:tcPr>
          <w:p w14:paraId="0917B02D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236" w:type="dxa"/>
          </w:tcPr>
          <w:p w14:paraId="6CCE7680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47A509A1" w14:textId="77777777" w:rsidR="00BD0CB7" w:rsidRPr="00C20284" w:rsidRDefault="00BD0CB7" w:rsidP="00FC1380">
            <w:pPr>
              <w:pStyle w:val="block"/>
              <w:spacing w:after="0" w:line="240" w:lineRule="auto"/>
              <w:ind w:left="0" w:right="-17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45D7346D" w14:textId="5613D4F3" w:rsidR="00BD0CB7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</w:pPr>
    </w:p>
    <w:p w14:paraId="6C031695" w14:textId="77777777" w:rsidR="00BD0CB7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  <w:r w:rsidRPr="00C20284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6A4B3A">
        <w:rPr>
          <w:rFonts w:asciiTheme="majorBidi" w:hAnsiTheme="majorBidi"/>
          <w:sz w:val="29"/>
          <w:szCs w:val="29"/>
          <w:lang w:val="en-US" w:bidi="th-TH"/>
        </w:rPr>
        <w:t>3</w:t>
      </w:r>
    </w:p>
    <w:p w14:paraId="4D863BED" w14:textId="77777777" w:rsidR="00BD0CB7" w:rsidRPr="00C20284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6"/>
        <w:gridCol w:w="236"/>
        <w:gridCol w:w="2284"/>
        <w:gridCol w:w="236"/>
        <w:gridCol w:w="2104"/>
        <w:gridCol w:w="236"/>
        <w:gridCol w:w="2318"/>
      </w:tblGrid>
      <w:tr w:rsidR="00BD0CB7" w:rsidRPr="00C20284" w14:paraId="0560C9F1" w14:textId="77777777" w:rsidTr="009057AE">
        <w:trPr>
          <w:tblHeader/>
        </w:trPr>
        <w:tc>
          <w:tcPr>
            <w:tcW w:w="2036" w:type="dxa"/>
            <w:tcBorders>
              <w:bottom w:val="single" w:sz="4" w:space="0" w:color="auto"/>
            </w:tcBorders>
            <w:vAlign w:val="bottom"/>
            <w:hideMark/>
          </w:tcPr>
          <w:p w14:paraId="31B5DF38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941454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  <w:hideMark/>
          </w:tcPr>
          <w:p w14:paraId="480C92A2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5622DC4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  <w:hideMark/>
          </w:tcPr>
          <w:p w14:paraId="428274AC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21C2B45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458E315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vAlign w:val="bottom"/>
            <w:hideMark/>
          </w:tcPr>
          <w:p w14:paraId="7B08DE54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1E462E09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D0CB7" w:rsidRPr="00C20284" w14:paraId="12E785B1" w14:textId="77777777" w:rsidTr="009057AE">
        <w:tc>
          <w:tcPr>
            <w:tcW w:w="2036" w:type="dxa"/>
            <w:tcBorders>
              <w:top w:val="single" w:sz="4" w:space="0" w:color="auto"/>
            </w:tcBorders>
            <w:hideMark/>
          </w:tcPr>
          <w:p w14:paraId="6D2FDEA4" w14:textId="77777777" w:rsidR="00BD0CB7" w:rsidRPr="00C20284" w:rsidRDefault="00BD0CB7" w:rsidP="009057A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4" w:right="-108" w:firstLine="8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</w:p>
          <w:p w14:paraId="607D2D57" w14:textId="77777777" w:rsidR="00BD0CB7" w:rsidRPr="00C20284" w:rsidRDefault="00BD0CB7" w:rsidP="009057AE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9" w:right="-108" w:hanging="3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3D4154D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hideMark/>
          </w:tcPr>
          <w:p w14:paraId="0E61C8E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ตลาดเปรียบเทียบกับผู้ลงทุน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586604BD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hideMark/>
          </w:tcPr>
          <w:p w14:paraId="5CD09BED" w14:textId="7586BDFD" w:rsidR="00BD0CB7" w:rsidRPr="00FD1746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D174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61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734AF" w:rsidRPr="000A400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="00E734AF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E734AF" w:rsidRPr="000A400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61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ถึง </w:t>
            </w:r>
            <w:r w:rsidR="00E00098" w:rsidRPr="000A400A">
              <w:rPr>
                <w:rFonts w:asciiTheme="majorBidi" w:hAnsiTheme="majorBidi"/>
                <w:sz w:val="29"/>
                <w:szCs w:val="29"/>
                <w:lang w:val="en-US"/>
              </w:rPr>
              <w:t>1</w:t>
            </w:r>
            <w:r w:rsidR="00AB3D02">
              <w:rPr>
                <w:rFonts w:asciiTheme="majorBidi" w:hAnsiTheme="majorBidi"/>
                <w:sz w:val="29"/>
                <w:szCs w:val="29"/>
              </w:rPr>
              <w:t>.</w:t>
            </w:r>
            <w:r w:rsidR="0081711D" w:rsidRPr="000A400A">
              <w:rPr>
                <w:rFonts w:asciiTheme="majorBidi" w:hAnsiTheme="majorBidi"/>
                <w:sz w:val="29"/>
                <w:szCs w:val="29"/>
                <w:lang w:val="en-US"/>
              </w:rPr>
              <w:t>7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D174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สำหรับ </w:t>
            </w:r>
            <w:r w:rsidR="00BE6EF7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="00660CC0" w:rsidRPr="000A400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C45879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มิถุนายน</w:t>
            </w:r>
            <w:r w:rsidRPr="00FD17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BF50F9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</w:t>
            </w:r>
            <w:r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="000B31ED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  <w:r w:rsidR="00EA50D7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และ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5164B5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.</w:t>
            </w:r>
            <w:r w:rsidR="005164B5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5164B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ถึง 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1.6 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สำหรับ </w:t>
            </w:r>
            <w:r w:rsidR="00BE6EF7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="004B7D31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ธันวาคม </w:t>
            </w:r>
            <w:r w:rsidR="004B7D31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2563</w:t>
            </w:r>
            <w:r w:rsidRPr="00FD17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</w:tcPr>
          <w:p w14:paraId="49FAC80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hideMark/>
          </w:tcPr>
          <w:p w14:paraId="34D9D60B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23F541BC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</w:tbl>
    <w:p w14:paraId="6B5A24DA" w14:textId="0B830FC7" w:rsidR="00232BE8" w:rsidRPr="00232BE8" w:rsidRDefault="00232BE8" w:rsidP="0023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lang w:val="en-GB"/>
        </w:rPr>
      </w:pPr>
    </w:p>
    <w:p w14:paraId="48F2622C" w14:textId="723B43E1" w:rsidR="00D44780" w:rsidRDefault="00E90221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854FE5" w14:textId="253C3F6F" w:rsidR="00A911E8" w:rsidRDefault="00E22A6D" w:rsidP="0074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ด้านเครดิต</w:t>
      </w:r>
      <w:r w:rsidR="00DC3E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ที่ตาดว่าจะเกิดขึ้น</w:t>
      </w:r>
    </w:p>
    <w:p w14:paraId="0A4FBEF9" w14:textId="77777777" w:rsidR="00DC3EE7" w:rsidRPr="000572B4" w:rsidRDefault="00DC3EE7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9"/>
          <w:szCs w:val="29"/>
          <w:cs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270"/>
        <w:gridCol w:w="1260"/>
      </w:tblGrid>
      <w:tr w:rsidR="00DF3DC6" w:rsidRPr="00A57B00" w14:paraId="01DD64D3" w14:textId="77777777" w:rsidTr="00233648">
        <w:trPr>
          <w:trHeight w:hRule="exact" w:val="360"/>
        </w:trPr>
        <w:tc>
          <w:tcPr>
            <w:tcW w:w="3580" w:type="dxa"/>
          </w:tcPr>
          <w:p w14:paraId="082EF28F" w14:textId="721655D0" w:rsidR="00DF3DC6" w:rsidRPr="00A57B00" w:rsidRDefault="00221B93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5D0390"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C1C0882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7F0B51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946A0" w14:textId="7777777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3E43B90F" w14:textId="51C47FD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5"/>
          </w:tcPr>
          <w:p w14:paraId="66E1DCB8" w14:textId="1AAD6ADD" w:rsidR="00DF3DC6" w:rsidRPr="00A57B00" w:rsidRDefault="00DF3DC6" w:rsidP="00500C48">
            <w:pPr>
              <w:tabs>
                <w:tab w:val="clear" w:pos="227"/>
                <w:tab w:val="clear" w:pos="2807"/>
                <w:tab w:val="clear" w:pos="3515"/>
                <w:tab w:val="left" w:pos="0"/>
                <w:tab w:val="left" w:pos="540"/>
                <w:tab w:val="left" w:pos="2509"/>
                <w:tab w:val="left" w:pos="304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4939" w:rsidRPr="00A57B00" w14:paraId="5ECAF74D" w14:textId="77777777" w:rsidTr="00233648">
        <w:trPr>
          <w:trHeight w:hRule="exact" w:val="360"/>
        </w:trPr>
        <w:tc>
          <w:tcPr>
            <w:tcW w:w="3580" w:type="dxa"/>
          </w:tcPr>
          <w:p w14:paraId="1D5CC50F" w14:textId="77777777" w:rsidR="00B24939" w:rsidRPr="00A57B00" w:rsidRDefault="00B24939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9B9B" w14:textId="77777777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8"/>
            <w:tcBorders>
              <w:bottom w:val="single" w:sz="4" w:space="0" w:color="auto"/>
            </w:tcBorders>
          </w:tcPr>
          <w:p w14:paraId="61EF7E99" w14:textId="0E22579C" w:rsidR="00B24939" w:rsidRPr="00A57B00" w:rsidRDefault="00B24939" w:rsidP="00B2493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85FD069" w14:textId="40359059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53E8" w:rsidRPr="00A57B00" w14:paraId="1F15081F" w14:textId="77777777" w:rsidTr="000B7FDB">
        <w:trPr>
          <w:trHeight w:hRule="exact" w:val="360"/>
        </w:trPr>
        <w:tc>
          <w:tcPr>
            <w:tcW w:w="3580" w:type="dxa"/>
          </w:tcPr>
          <w:p w14:paraId="62A8531E" w14:textId="73ECB62A" w:rsidR="00A653E8" w:rsidRPr="00A57B00" w:rsidRDefault="00A653E8" w:rsidP="00A653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9A367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2D084560" w14:textId="771B869B" w:rsidR="00A653E8" w:rsidRPr="00A57B00" w:rsidRDefault="00A653E8" w:rsidP="0082522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A90ADA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1209F7" w14:textId="6F5C04B9" w:rsidR="00A653E8" w:rsidRPr="00A57B00" w:rsidRDefault="000B7FDB" w:rsidP="00825223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1E000808" w14:textId="77777777" w:rsidTr="000B7FDB">
        <w:trPr>
          <w:trHeight w:hRule="exact" w:val="360"/>
        </w:trPr>
        <w:tc>
          <w:tcPr>
            <w:tcW w:w="3580" w:type="dxa"/>
          </w:tcPr>
          <w:p w14:paraId="366EE8A9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07276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5893F541" w14:textId="3CAEDE0C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3F349707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F92CE45" w14:textId="382E15CF" w:rsidR="000B7FDB" w:rsidRPr="000B7FDB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43137" w:rsidRPr="00A57B00" w14:paraId="5380D04A" w14:textId="77777777" w:rsidTr="000B7FDB">
        <w:trPr>
          <w:trHeight w:hRule="exact" w:val="372"/>
        </w:trPr>
        <w:tc>
          <w:tcPr>
            <w:tcW w:w="3580" w:type="dxa"/>
          </w:tcPr>
          <w:p w14:paraId="67B8A0E5" w14:textId="2E2BA972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1658E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DA1D5CD" w14:textId="6F9CBEBE" w:rsidR="00043137" w:rsidRPr="00A57B00" w:rsidRDefault="00CD4B09" w:rsidP="00FD2425">
            <w:pPr>
              <w:tabs>
                <w:tab w:val="clear" w:pos="907"/>
              </w:tabs>
              <w:spacing w:line="240" w:lineRule="auto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4313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092F3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493CB73" w14:textId="46EE541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14F0DA8A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84EEA4" w14:textId="7F1EC02B" w:rsidR="00043137" w:rsidRDefault="00CD4B09" w:rsidP="00FD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4313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A612D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FC98DA" w14:textId="73FB6EE9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43137" w:rsidRPr="00A57B00" w14:paraId="5C9AEC77" w14:textId="77777777" w:rsidTr="00233648">
        <w:trPr>
          <w:trHeight w:hRule="exact" w:val="372"/>
        </w:trPr>
        <w:tc>
          <w:tcPr>
            <w:tcW w:w="3580" w:type="dxa"/>
          </w:tcPr>
          <w:p w14:paraId="0CF651BC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AA5BFB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979F5A" w14:textId="5C1C0A84" w:rsidR="00043137" w:rsidRPr="00A57B00" w:rsidRDefault="00043137" w:rsidP="00C759F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C8FA2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23104A1" w14:textId="719A9E52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/>
          </w:tcPr>
          <w:p w14:paraId="5D8B8541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3F6B0" w14:textId="252A4EC7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9BA33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D24B2D" w14:textId="0FDAD4DD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43137" w:rsidRPr="00A57B00" w14:paraId="2A731F62" w14:textId="77777777" w:rsidTr="00233648">
        <w:trPr>
          <w:trHeight w:hRule="exact" w:val="165"/>
        </w:trPr>
        <w:tc>
          <w:tcPr>
            <w:tcW w:w="3580" w:type="dxa"/>
          </w:tcPr>
          <w:p w14:paraId="1DBAE2C4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A48B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AE4078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ED94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90142E6" w14:textId="38699DFE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1070334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0760A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8FDF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6B9D02" w14:textId="3F2F0ED6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3137" w:rsidRPr="00A57B00" w14:paraId="69A24785" w14:textId="77777777" w:rsidTr="00233648">
        <w:trPr>
          <w:trHeight w:hRule="exact" w:val="360"/>
        </w:trPr>
        <w:tc>
          <w:tcPr>
            <w:tcW w:w="3580" w:type="dxa"/>
          </w:tcPr>
          <w:p w14:paraId="770064BD" w14:textId="48CE59AE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6525A19E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B60715" w14:textId="161589FE" w:rsidR="00043137" w:rsidRPr="00A57B00" w:rsidRDefault="00F0779D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5921">
              <w:rPr>
                <w:rFonts w:asciiTheme="majorBidi" w:hAnsiTheme="majorBidi" w:cstheme="majorBidi"/>
                <w:sz w:val="30"/>
                <w:szCs w:val="30"/>
              </w:rPr>
              <w:t>7,628</w:t>
            </w:r>
          </w:p>
        </w:tc>
        <w:tc>
          <w:tcPr>
            <w:tcW w:w="270" w:type="dxa"/>
          </w:tcPr>
          <w:p w14:paraId="6B873625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3AA4EB" w14:textId="522B641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vMerge/>
          </w:tcPr>
          <w:p w14:paraId="25D5A19E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420F2" w14:textId="0334D7D0" w:rsidR="00043137" w:rsidRDefault="006A463A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6A9C0A80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A5E080" w14:textId="044685DE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318</w:t>
            </w:r>
          </w:p>
        </w:tc>
      </w:tr>
      <w:tr w:rsidR="00043137" w:rsidRPr="00A57B00" w14:paraId="3FBEF7F6" w14:textId="77777777" w:rsidTr="00233648">
        <w:trPr>
          <w:trHeight w:hRule="exact" w:val="403"/>
        </w:trPr>
        <w:tc>
          <w:tcPr>
            <w:tcW w:w="3580" w:type="dxa"/>
          </w:tcPr>
          <w:p w14:paraId="5E6823CE" w14:textId="6DFFE342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C32801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689533" w14:textId="1A027B3A" w:rsidR="00043137" w:rsidRPr="00A57B00" w:rsidRDefault="0058592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5,865</w:t>
            </w:r>
          </w:p>
        </w:tc>
        <w:tc>
          <w:tcPr>
            <w:tcW w:w="270" w:type="dxa"/>
          </w:tcPr>
          <w:p w14:paraId="33731C90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308AC2" w14:textId="65AC29C3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  <w:vMerge/>
          </w:tcPr>
          <w:p w14:paraId="0624808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8BC8" w14:textId="6EFC7009" w:rsidR="00043137" w:rsidRDefault="006A463A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7928677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44BDB" w14:textId="208A5172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</w:tr>
      <w:tr w:rsidR="00043137" w:rsidRPr="00A57B00" w14:paraId="79262C37" w14:textId="77777777" w:rsidTr="00233648">
        <w:trPr>
          <w:trHeight w:hRule="exact" w:val="403"/>
        </w:trPr>
        <w:tc>
          <w:tcPr>
            <w:tcW w:w="3580" w:type="dxa"/>
          </w:tcPr>
          <w:p w14:paraId="0EE6CF31" w14:textId="3278951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7A7534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1D740" w14:textId="3588B697" w:rsidR="00043137" w:rsidRPr="00A57B00" w:rsidRDefault="00B26826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5921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5651B8C7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1BAF02" w14:textId="18CB0265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  <w:vMerge/>
          </w:tcPr>
          <w:p w14:paraId="7E4E586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2B7A16" w14:textId="21081462" w:rsidR="00043137" w:rsidRDefault="006A463A" w:rsidP="006A4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81502F2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348A2" w14:textId="756333F0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</w:tr>
      <w:tr w:rsidR="00043137" w:rsidRPr="00A57B00" w14:paraId="041CE7DE" w14:textId="77777777" w:rsidTr="00233648">
        <w:trPr>
          <w:trHeight w:hRule="exact" w:val="403"/>
        </w:trPr>
        <w:tc>
          <w:tcPr>
            <w:tcW w:w="3580" w:type="dxa"/>
          </w:tcPr>
          <w:p w14:paraId="487B311E" w14:textId="2A0BDAB2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9181E8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58A1BF" w14:textId="063475E4" w:rsidR="00043137" w:rsidRPr="00A57B00" w:rsidRDefault="00DA2B66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  <w:tc>
          <w:tcPr>
            <w:tcW w:w="270" w:type="dxa"/>
          </w:tcPr>
          <w:p w14:paraId="182B99C3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4201C3" w14:textId="3F27AD64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842</w:t>
            </w:r>
          </w:p>
        </w:tc>
        <w:tc>
          <w:tcPr>
            <w:tcW w:w="270" w:type="dxa"/>
            <w:vMerge/>
          </w:tcPr>
          <w:p w14:paraId="5FD3E3B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56AF3" w14:textId="7B7700B8" w:rsidR="00043137" w:rsidRDefault="006A463A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302EA2C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3F2F7" w14:textId="79CC80DC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663</w:t>
            </w:r>
          </w:p>
        </w:tc>
      </w:tr>
      <w:tr w:rsidR="00043137" w:rsidRPr="00A57B00" w14:paraId="687DB7DD" w14:textId="77777777" w:rsidTr="00233648">
        <w:trPr>
          <w:trHeight w:hRule="exact" w:val="403"/>
        </w:trPr>
        <w:tc>
          <w:tcPr>
            <w:tcW w:w="3580" w:type="dxa"/>
          </w:tcPr>
          <w:p w14:paraId="63F7E5F8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3E4F6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7838D8" w14:textId="7123476B" w:rsidR="00043137" w:rsidRPr="00A57B00" w:rsidRDefault="00DA2B66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36,38</w:t>
            </w:r>
            <w:r w:rsidR="000F4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B6787B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42992EF" w14:textId="7033A0D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0" w:type="dxa"/>
            <w:vMerge/>
          </w:tcPr>
          <w:p w14:paraId="1C46BC3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4A2B59" w14:textId="3ACAF250" w:rsidR="00043137" w:rsidRDefault="006A463A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70" w:type="dxa"/>
          </w:tcPr>
          <w:p w14:paraId="26EEFD62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B05A1B" w14:textId="35786FBC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010</w:t>
            </w:r>
          </w:p>
        </w:tc>
      </w:tr>
      <w:tr w:rsidR="00043137" w:rsidRPr="00A57B00" w14:paraId="374F6528" w14:textId="77777777" w:rsidTr="00F52FE4">
        <w:trPr>
          <w:trHeight w:hRule="exact" w:val="403"/>
        </w:trPr>
        <w:tc>
          <w:tcPr>
            <w:tcW w:w="3580" w:type="dxa"/>
          </w:tcPr>
          <w:p w14:paraId="3A03955E" w14:textId="5F985549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3686093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1B9908" w14:textId="1B3074E3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BC810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0CAA7E3" w14:textId="154D3ADD" w:rsidR="00043137" w:rsidRPr="00F52FE4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2B5E4CF6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2D9FF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3E440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BB30E3" w14:textId="24E040D5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3A4DB26D" w14:textId="77777777" w:rsidTr="00F52FE4">
        <w:trPr>
          <w:trHeight w:hRule="exact" w:val="403"/>
        </w:trPr>
        <w:tc>
          <w:tcPr>
            <w:tcW w:w="3580" w:type="dxa"/>
          </w:tcPr>
          <w:p w14:paraId="1D8A46A9" w14:textId="720CB672" w:rsidR="00043137" w:rsidRPr="00A57B00" w:rsidRDefault="00043137" w:rsidP="00043137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CC5769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E637DB6" w14:textId="7760CBBE" w:rsidR="00043137" w:rsidRDefault="000F4FD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(1,154)</w:t>
            </w:r>
          </w:p>
        </w:tc>
        <w:tc>
          <w:tcPr>
            <w:tcW w:w="270" w:type="dxa"/>
          </w:tcPr>
          <w:p w14:paraId="69DA7672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FEF09E" w14:textId="2C516B1B" w:rsidR="00043137" w:rsidRPr="00E67EAF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/>
                <w:sz w:val="30"/>
                <w:szCs w:val="30"/>
              </w:rPr>
            </w:pPr>
            <w:r w:rsidRPr="00E67EAF">
              <w:rPr>
                <w:rFonts w:asciiTheme="majorBidi" w:hAnsiTheme="majorBidi"/>
                <w:sz w:val="30"/>
                <w:szCs w:val="30"/>
              </w:rPr>
              <w:t>(1,010)</w:t>
            </w:r>
          </w:p>
        </w:tc>
        <w:tc>
          <w:tcPr>
            <w:tcW w:w="270" w:type="dxa"/>
            <w:vMerge/>
          </w:tcPr>
          <w:p w14:paraId="5B61CB3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EEE7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EA55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8F1B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64743C14" w14:textId="77777777" w:rsidTr="00F52FE4">
        <w:trPr>
          <w:trHeight w:hRule="exact" w:val="403"/>
        </w:trPr>
        <w:tc>
          <w:tcPr>
            <w:tcW w:w="3580" w:type="dxa"/>
          </w:tcPr>
          <w:p w14:paraId="7BE8908F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FEC6C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01C411F" w14:textId="629DDDD4" w:rsidR="00043137" w:rsidRPr="008E5D14" w:rsidRDefault="00DA60E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35,228</w:t>
            </w:r>
          </w:p>
        </w:tc>
        <w:tc>
          <w:tcPr>
            <w:tcW w:w="270" w:type="dxa"/>
          </w:tcPr>
          <w:p w14:paraId="593631A4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AF5A9" w14:textId="2F8C675F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29,952</w:t>
            </w:r>
          </w:p>
        </w:tc>
        <w:tc>
          <w:tcPr>
            <w:tcW w:w="270" w:type="dxa"/>
            <w:vMerge/>
          </w:tcPr>
          <w:p w14:paraId="7EB24741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E22A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3EF0F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48CA4" w14:textId="2EF33C7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A817CE" w14:textId="77777777" w:rsidR="00F67FD7" w:rsidRPr="008517D4" w:rsidRDefault="00F6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043137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170"/>
        <w:gridCol w:w="100"/>
        <w:gridCol w:w="1260"/>
      </w:tblGrid>
      <w:tr w:rsidR="00BD54E9" w:rsidRPr="00A57B00" w14:paraId="0F8AE9FD" w14:textId="77777777" w:rsidTr="00E446A1">
        <w:trPr>
          <w:trHeight w:hRule="exact" w:val="360"/>
        </w:trPr>
        <w:tc>
          <w:tcPr>
            <w:tcW w:w="3580" w:type="dxa"/>
          </w:tcPr>
          <w:p w14:paraId="51642304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9A03C47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3531E1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76686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1EB4D7BB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6"/>
          </w:tcPr>
          <w:p w14:paraId="1AC4EB7D" w14:textId="77777777" w:rsidR="00BD54E9" w:rsidRPr="00A57B00" w:rsidRDefault="00BD54E9" w:rsidP="00500C4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D54E9" w:rsidRPr="00A57B00" w14:paraId="51254612" w14:textId="77777777" w:rsidTr="00E446A1">
        <w:trPr>
          <w:trHeight w:hRule="exact" w:val="360"/>
        </w:trPr>
        <w:tc>
          <w:tcPr>
            <w:tcW w:w="3580" w:type="dxa"/>
          </w:tcPr>
          <w:p w14:paraId="5F3F3EA3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2E81B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9"/>
            <w:tcBorders>
              <w:bottom w:val="single" w:sz="4" w:space="0" w:color="auto"/>
            </w:tcBorders>
          </w:tcPr>
          <w:p w14:paraId="54F83565" w14:textId="0A848843" w:rsidR="00BD54E9" w:rsidRPr="00A57B00" w:rsidRDefault="0056293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FDB" w:rsidRPr="00A57B00" w14:paraId="78F632DE" w14:textId="77777777" w:rsidTr="000B7FDB">
        <w:trPr>
          <w:trHeight w:hRule="exact" w:val="360"/>
        </w:trPr>
        <w:tc>
          <w:tcPr>
            <w:tcW w:w="3580" w:type="dxa"/>
          </w:tcPr>
          <w:p w14:paraId="1DFE0D56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26C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130D6660" w14:textId="4D3276C7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1D2ACC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015A1C24" w14:textId="7634AB85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54389BE6" w14:textId="77777777" w:rsidTr="000B7FDB">
        <w:trPr>
          <w:trHeight w:hRule="exact" w:val="360"/>
        </w:trPr>
        <w:tc>
          <w:tcPr>
            <w:tcW w:w="3580" w:type="dxa"/>
          </w:tcPr>
          <w:p w14:paraId="3AB8618F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381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26001144" w14:textId="24039F30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6BA316B9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</w:tcPr>
          <w:p w14:paraId="6AAB99CF" w14:textId="5DA51682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43137" w:rsidRPr="00A57B00" w14:paraId="7794627E" w14:textId="77777777" w:rsidTr="000B7FDB">
        <w:trPr>
          <w:trHeight w:hRule="exact" w:val="372"/>
        </w:trPr>
        <w:tc>
          <w:tcPr>
            <w:tcW w:w="3580" w:type="dxa"/>
          </w:tcPr>
          <w:p w14:paraId="180A6BC8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5A3B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8F63E9B" w14:textId="3C0BBC96" w:rsidR="00043137" w:rsidRPr="00A57B00" w:rsidRDefault="00CD4B09" w:rsidP="00C759F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93E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3E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</w:t>
            </w:r>
            <w:r w:rsidR="0004313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CC90B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7D845C6" w14:textId="77777777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5EF9847C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5C74CC" w14:textId="77019925" w:rsidR="00043137" w:rsidRPr="00A57B00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4313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6F9713A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79A3FA" w14:textId="77777777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43137" w:rsidRPr="00A57B00" w14:paraId="7DE9B2B3" w14:textId="77777777" w:rsidTr="00E446A1">
        <w:trPr>
          <w:trHeight w:hRule="exact" w:val="372"/>
        </w:trPr>
        <w:tc>
          <w:tcPr>
            <w:tcW w:w="3580" w:type="dxa"/>
          </w:tcPr>
          <w:p w14:paraId="12937037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4ABF2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854513" w14:textId="77777777" w:rsidR="00043137" w:rsidRPr="00A57B00" w:rsidRDefault="00043137" w:rsidP="00C759F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B79B6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3D2A747" w14:textId="77777777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/>
          </w:tcPr>
          <w:p w14:paraId="4367F9E0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9F13A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57D7F24B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77183E" w14:textId="77777777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43137" w:rsidRPr="00A57B00" w14:paraId="5D2A5008" w14:textId="77777777" w:rsidTr="00E446A1">
        <w:trPr>
          <w:trHeight w:hRule="exact" w:val="165"/>
        </w:trPr>
        <w:tc>
          <w:tcPr>
            <w:tcW w:w="3580" w:type="dxa"/>
          </w:tcPr>
          <w:p w14:paraId="0979755E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983FD6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2D5C06B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3B43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966938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4F367630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0E89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BC83BA1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A467A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3137" w:rsidRPr="00A57B00" w14:paraId="74D78B82" w14:textId="77777777" w:rsidTr="00E446A1">
        <w:trPr>
          <w:trHeight w:hRule="exact" w:val="360"/>
        </w:trPr>
        <w:tc>
          <w:tcPr>
            <w:tcW w:w="3580" w:type="dxa"/>
          </w:tcPr>
          <w:p w14:paraId="3B4D2A3C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1A5A05C8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9C9629" w14:textId="70D348C4" w:rsidR="00043137" w:rsidRPr="00A57B00" w:rsidRDefault="002538E9" w:rsidP="005B6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343967D4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510E0E" w14:textId="1F8DBBC4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  <w:vMerge/>
          </w:tcPr>
          <w:p w14:paraId="5594E0FD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822B3" w14:textId="73532698" w:rsidR="00043137" w:rsidRDefault="008111E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A8103C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39428" w14:textId="31BB6420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57B00" w14:paraId="5D113B25" w14:textId="77777777" w:rsidTr="00E446A1">
        <w:trPr>
          <w:trHeight w:hRule="exact" w:val="403"/>
        </w:trPr>
        <w:tc>
          <w:tcPr>
            <w:tcW w:w="3580" w:type="dxa"/>
          </w:tcPr>
          <w:p w14:paraId="0C0FF749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B8E652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CAE3B5" w14:textId="5A98BD8A" w:rsidR="00043137" w:rsidRPr="00A57B00" w:rsidRDefault="0060355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028E5121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CAFF36" w14:textId="1B691ED4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vMerge/>
          </w:tcPr>
          <w:p w14:paraId="0EAD7DA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9BE8E" w14:textId="57FC8CBA" w:rsidR="00043137" w:rsidRDefault="008111E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0D011B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527B6" w14:textId="7CFCDFAF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57B00" w14:paraId="6BC5608D" w14:textId="77777777" w:rsidTr="00E446A1">
        <w:trPr>
          <w:trHeight w:hRule="exact" w:val="403"/>
        </w:trPr>
        <w:tc>
          <w:tcPr>
            <w:tcW w:w="3580" w:type="dxa"/>
          </w:tcPr>
          <w:p w14:paraId="7916E5F6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E81014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1BFFC1" w14:textId="6FA2827B" w:rsidR="00043137" w:rsidRPr="00A57B00" w:rsidRDefault="00F671A3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040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2F50AC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36D438" w14:textId="2AD06F94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vMerge/>
          </w:tcPr>
          <w:p w14:paraId="7F781406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F6A48" w14:textId="0EAFB0FC" w:rsidR="00043137" w:rsidRDefault="008111E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85D015C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9D88D" w14:textId="0C1E4865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57B00" w14:paraId="7D72142A" w14:textId="77777777" w:rsidTr="00E446A1">
        <w:trPr>
          <w:trHeight w:hRule="exact" w:val="403"/>
        </w:trPr>
        <w:tc>
          <w:tcPr>
            <w:tcW w:w="3580" w:type="dxa"/>
          </w:tcPr>
          <w:p w14:paraId="0E15FE6E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CCE898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7E78B4" w14:textId="3D206B73" w:rsidR="00043137" w:rsidRPr="00A57B00" w:rsidRDefault="00A6021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270" w:type="dxa"/>
          </w:tcPr>
          <w:p w14:paraId="00E94CAA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2EBCE0" w14:textId="19553BF6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  <w:vMerge/>
          </w:tcPr>
          <w:p w14:paraId="491089CF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83A487" w14:textId="71E44A12" w:rsidR="00043137" w:rsidRDefault="008B04C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gridSpan w:val="2"/>
          </w:tcPr>
          <w:p w14:paraId="474B946D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89FB15" w14:textId="00CBFC13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77</w:t>
            </w:r>
          </w:p>
        </w:tc>
      </w:tr>
      <w:tr w:rsidR="00043137" w:rsidRPr="00A57B00" w14:paraId="60F39F28" w14:textId="77777777" w:rsidTr="00E446A1">
        <w:trPr>
          <w:trHeight w:hRule="exact" w:val="403"/>
        </w:trPr>
        <w:tc>
          <w:tcPr>
            <w:tcW w:w="3580" w:type="dxa"/>
          </w:tcPr>
          <w:p w14:paraId="1C7C90A9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1C6718B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FECCA4" w14:textId="3C945440" w:rsidR="00043137" w:rsidRPr="00A57B00" w:rsidRDefault="00324FD2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</w:t>
            </w:r>
            <w:r w:rsidR="00604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FDA631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6DD6DE2" w14:textId="75EA12DF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70" w:type="dxa"/>
            <w:vMerge/>
          </w:tcPr>
          <w:p w14:paraId="17CD46E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25D08E" w14:textId="2810684D" w:rsidR="00043137" w:rsidRDefault="00E70134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  <w:gridSpan w:val="2"/>
          </w:tcPr>
          <w:p w14:paraId="7ABE99BF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1D1D22" w14:textId="2C920CE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043137" w:rsidRPr="00A57B00" w14:paraId="24CA5E35" w14:textId="77777777" w:rsidTr="002023A2">
        <w:trPr>
          <w:trHeight w:hRule="exact" w:val="403"/>
        </w:trPr>
        <w:tc>
          <w:tcPr>
            <w:tcW w:w="3580" w:type="dxa"/>
          </w:tcPr>
          <w:p w14:paraId="7D2D9A78" w14:textId="5AE7AE15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598BDEB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ECB6EC" w14:textId="6B337E01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279C4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761B9C" w14:textId="05CAED50" w:rsidR="00043137" w:rsidRPr="002023A2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1A0E0D7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28116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30A7F0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A75DE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7A273BFC" w14:textId="77777777" w:rsidTr="002023A2">
        <w:trPr>
          <w:trHeight w:hRule="exact" w:val="403"/>
        </w:trPr>
        <w:tc>
          <w:tcPr>
            <w:tcW w:w="3580" w:type="dxa"/>
          </w:tcPr>
          <w:p w14:paraId="57242F6D" w14:textId="0BCBE839" w:rsidR="00043137" w:rsidRPr="00A57B00" w:rsidRDefault="00043137" w:rsidP="00043137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23C4B4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E20C518" w14:textId="6809044D" w:rsidR="00043137" w:rsidRDefault="00B14755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70" w:type="dxa"/>
          </w:tcPr>
          <w:p w14:paraId="4A3635E9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CBEFFCB" w14:textId="7C3225EB" w:rsidR="00043137" w:rsidRPr="00C20284" w:rsidRDefault="00043137" w:rsidP="009B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4B3A">
              <w:rPr>
                <w:rFonts w:asciiTheme="majorBidi" w:hAnsiTheme="majorBidi"/>
                <w:sz w:val="30"/>
                <w:szCs w:val="30"/>
              </w:rPr>
              <w:t>77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14:paraId="6667C18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8F78B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BD679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CBCE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57F8F31C" w14:textId="77777777" w:rsidTr="002023A2">
        <w:trPr>
          <w:trHeight w:hRule="exact" w:val="403"/>
        </w:trPr>
        <w:tc>
          <w:tcPr>
            <w:tcW w:w="3580" w:type="dxa"/>
          </w:tcPr>
          <w:p w14:paraId="028CD154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F472E3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C52F15" w14:textId="0BAB15F8" w:rsidR="00043137" w:rsidRPr="00E2371E" w:rsidRDefault="000F2D46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</w:t>
            </w:r>
            <w:r w:rsidR="00563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FABF219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38F22" w14:textId="75A44638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  <w:vMerge/>
          </w:tcPr>
          <w:p w14:paraId="0646F45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8005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D23B4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8469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7AD6B2AC" w14:textId="77777777" w:rsidTr="00E446A1">
        <w:trPr>
          <w:trHeight w:hRule="exact" w:val="360"/>
        </w:trPr>
        <w:tc>
          <w:tcPr>
            <w:tcW w:w="3580" w:type="dxa"/>
          </w:tcPr>
          <w:p w14:paraId="0493545D" w14:textId="77777777" w:rsidR="00043137" w:rsidRPr="00A57B00" w:rsidRDefault="00043137" w:rsidP="000431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82970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70FA6342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ED64F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44306DF0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4"/>
          </w:tcPr>
          <w:p w14:paraId="10F676D8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</w:tcPr>
          <w:p w14:paraId="5A39EA19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4C0ED9E9" w14:textId="6E4AB1A4" w:rsidR="00BC322F" w:rsidRPr="00D17C60" w:rsidRDefault="00E00098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7057D9">
        <w:rPr>
          <w:rFonts w:asciiTheme="majorBidi" w:hAnsiTheme="majorBidi" w:cstheme="majorBidi"/>
          <w:sz w:val="30"/>
          <w:szCs w:val="30"/>
        </w:rPr>
        <w:t>1</w:t>
      </w:r>
      <w:r w:rsidR="00A332A5" w:rsidRPr="00D17C60">
        <w:rPr>
          <w:rFonts w:asciiTheme="majorBidi" w:hAnsiTheme="majorBidi" w:cstheme="majorBidi"/>
          <w:sz w:val="30"/>
          <w:szCs w:val="30"/>
        </w:rPr>
        <w:tab/>
      </w:r>
      <w:r w:rsidR="00813B31" w:rsidRPr="00D17C60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D17C60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1A097" w14:textId="22CCB869" w:rsidR="001259DD" w:rsidRPr="00A57B00" w:rsidRDefault="00BC322F" w:rsidP="0062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937F8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64FD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0431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="00AC6D7D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A236A" w:rsidRPr="000A400A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A332A5" w:rsidRPr="000A400A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31A7" w:rsidRPr="00A57B00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0098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44074" w:rsidRPr="000A400A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DA236A" w:rsidRPr="00A57B00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617A8005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53189967" w:rsidR="003645D7" w:rsidRPr="00A57B00" w:rsidRDefault="00E0009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057D9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77777777" w:rsidR="00A332A5" w:rsidRPr="00A332A5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990"/>
        <w:gridCol w:w="270"/>
        <w:gridCol w:w="990"/>
      </w:tblGrid>
      <w:tr w:rsidR="00A332A5" w:rsidRPr="00A332A5" w14:paraId="68ED53EB" w14:textId="77777777" w:rsidTr="002042F8">
        <w:trPr>
          <w:trHeight w:hRule="exact" w:val="360"/>
        </w:trPr>
        <w:tc>
          <w:tcPr>
            <w:tcW w:w="4212" w:type="dxa"/>
          </w:tcPr>
          <w:p w14:paraId="19513710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BBA212D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979650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86E422B" w14:textId="77777777" w:rsidR="00A332A5" w:rsidRPr="00A332A5" w:rsidRDefault="00A332A5" w:rsidP="0050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332A5" w:rsidRPr="00A332A5" w14:paraId="5DE12FF8" w14:textId="77777777" w:rsidTr="002042F8">
        <w:trPr>
          <w:trHeight w:hRule="exact" w:val="360"/>
        </w:trPr>
        <w:tc>
          <w:tcPr>
            <w:tcW w:w="4212" w:type="dxa"/>
          </w:tcPr>
          <w:p w14:paraId="73B95894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888096C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DE3E31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A049BFE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137" w:rsidRPr="00A332A5" w14:paraId="7EAD5B04" w14:textId="77777777" w:rsidTr="002042F8">
        <w:trPr>
          <w:trHeight w:hRule="exact" w:val="360"/>
        </w:trPr>
        <w:tc>
          <w:tcPr>
            <w:tcW w:w="4212" w:type="dxa"/>
          </w:tcPr>
          <w:p w14:paraId="22FA2EFD" w14:textId="77777777" w:rsidR="00043137" w:rsidRPr="00A332A5" w:rsidRDefault="00043137" w:rsidP="000431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E956FB" w14:textId="41E6E374" w:rsidR="00043137" w:rsidRPr="00A332A5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4313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BAC86D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7F782" w14:textId="1471EB1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CEFE15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F64CE3" w14:textId="2482BCDE" w:rsidR="00043137" w:rsidRPr="00A332A5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4313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07176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DA344" w14:textId="76F77B3F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43137" w:rsidRPr="00A332A5" w14:paraId="577A32E6" w14:textId="77777777" w:rsidTr="002042F8">
        <w:trPr>
          <w:trHeight w:hRule="exact" w:val="360"/>
        </w:trPr>
        <w:tc>
          <w:tcPr>
            <w:tcW w:w="4212" w:type="dxa"/>
          </w:tcPr>
          <w:p w14:paraId="192D01C0" w14:textId="77777777" w:rsidR="00043137" w:rsidRPr="00A332A5" w:rsidRDefault="00043137" w:rsidP="000431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8F1A6" w14:textId="4ABADE40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4B5CE9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383296" w14:textId="0AD827D3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F9531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5BF2D" w14:textId="56877161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B3E213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4E176" w14:textId="5E45AE52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43137" w:rsidRPr="00A332A5" w14:paraId="09E5C91C" w14:textId="77777777" w:rsidTr="002042F8">
        <w:trPr>
          <w:trHeight w:hRule="exact" w:val="144"/>
        </w:trPr>
        <w:tc>
          <w:tcPr>
            <w:tcW w:w="4212" w:type="dxa"/>
          </w:tcPr>
          <w:p w14:paraId="5B899732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A44FC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56000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09B6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73348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074213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EA279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2BF86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43137" w:rsidRPr="00A332A5" w14:paraId="2A3ACC90" w14:textId="77777777" w:rsidTr="002042F8">
        <w:trPr>
          <w:trHeight w:hRule="exact" w:val="403"/>
        </w:trPr>
        <w:tc>
          <w:tcPr>
            <w:tcW w:w="4212" w:type="dxa"/>
          </w:tcPr>
          <w:p w14:paraId="4F60FF67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732F027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3EAEC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C84902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5B36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17DC4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2BD3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2C2D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332A5" w14:paraId="1AEAA2A5" w14:textId="77777777" w:rsidTr="002042F8">
        <w:trPr>
          <w:trHeight w:hRule="exact" w:val="403"/>
        </w:trPr>
        <w:tc>
          <w:tcPr>
            <w:tcW w:w="4212" w:type="dxa"/>
          </w:tcPr>
          <w:p w14:paraId="2CC68B34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57D70A07" w14:textId="0DFD944D" w:rsidR="00043137" w:rsidRPr="00A332A5" w:rsidRDefault="00210A5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4,850</w:t>
            </w:r>
          </w:p>
        </w:tc>
        <w:tc>
          <w:tcPr>
            <w:tcW w:w="270" w:type="dxa"/>
          </w:tcPr>
          <w:p w14:paraId="6FA89AF6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DC934" w14:textId="5C9CCD43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6D2C90D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BDE78A" w14:textId="0387D180" w:rsidR="00043137" w:rsidRPr="00E27E8D" w:rsidRDefault="004E7C4A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3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88C26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560AD" w14:textId="58BBDAFD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332A5" w14:paraId="72DD16F0" w14:textId="77777777" w:rsidTr="002042F8">
        <w:trPr>
          <w:trHeight w:hRule="exact" w:val="403"/>
        </w:trPr>
        <w:tc>
          <w:tcPr>
            <w:tcW w:w="4212" w:type="dxa"/>
          </w:tcPr>
          <w:p w14:paraId="366E4698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3F9706F7" w14:textId="706CCC7E" w:rsidR="00043137" w:rsidRPr="00A332A5" w:rsidRDefault="008B0B4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</w:t>
            </w:r>
            <w:r w:rsidR="00DD5D2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F31217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9C676" w14:textId="48C61BF3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332A5">
              <w:rPr>
                <w:rFonts w:asciiTheme="majorBidi" w:hAnsiTheme="majorBidi" w:cstheme="majorBidi"/>
                <w:sz w:val="30"/>
                <w:szCs w:val="30"/>
              </w:rPr>
              <w:t>,485</w:t>
            </w:r>
          </w:p>
        </w:tc>
        <w:tc>
          <w:tcPr>
            <w:tcW w:w="270" w:type="dxa"/>
          </w:tcPr>
          <w:p w14:paraId="510F68FE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BC717" w14:textId="198AF9A8" w:rsidR="00043137" w:rsidRPr="00A332A5" w:rsidRDefault="004E7C4A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2B51AFF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9A007" w14:textId="0B74A4F4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332A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043137" w:rsidRPr="00A332A5" w14:paraId="27FAABE3" w14:textId="77777777" w:rsidTr="002042F8">
        <w:trPr>
          <w:trHeight w:hRule="exact" w:val="403"/>
        </w:trPr>
        <w:tc>
          <w:tcPr>
            <w:tcW w:w="4212" w:type="dxa"/>
          </w:tcPr>
          <w:p w14:paraId="26C5F2B2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FC53BC" w14:textId="761902F0" w:rsidR="00043137" w:rsidRPr="00A332A5" w:rsidRDefault="00CA3E24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10,651</w:t>
            </w:r>
          </w:p>
        </w:tc>
        <w:tc>
          <w:tcPr>
            <w:tcW w:w="270" w:type="dxa"/>
          </w:tcPr>
          <w:p w14:paraId="75250831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B84925" w14:textId="53F9D50E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5,597</w:t>
            </w:r>
          </w:p>
        </w:tc>
        <w:tc>
          <w:tcPr>
            <w:tcW w:w="270" w:type="dxa"/>
          </w:tcPr>
          <w:p w14:paraId="40DAE855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0FE131" w14:textId="63589F68" w:rsidR="00043137" w:rsidRPr="00A332A5" w:rsidRDefault="004E7C4A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613EE63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13E9BC" w14:textId="4510B90D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380A9E09" w:rsidR="00BC322F" w:rsidRPr="00A57B00" w:rsidRDefault="00E00098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057D9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85090" w14:textId="6E6BA791" w:rsidR="00A05A84" w:rsidRPr="00A57B00" w:rsidRDefault="00A05A8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A57B00">
        <w:rPr>
          <w:rFonts w:asciiTheme="majorBidi" w:hAnsiTheme="majorBidi" w:cstheme="majorBidi"/>
          <w:sz w:val="30"/>
          <w:szCs w:val="30"/>
        </w:rPr>
        <w:t>“</w:t>
      </w:r>
      <w:r w:rsidRPr="00A57B00">
        <w:rPr>
          <w:rFonts w:asciiTheme="majorBidi" w:hAnsiTheme="majorBidi" w:cstheme="majorBidi"/>
          <w:sz w:val="30"/>
          <w:szCs w:val="30"/>
          <w:cs/>
        </w:rPr>
        <w:t>มหาวิทยาลัย</w:t>
      </w:r>
      <w:r w:rsidRPr="00A57B00">
        <w:rPr>
          <w:rFonts w:asciiTheme="majorBidi" w:hAnsiTheme="majorBidi" w:cstheme="majorBidi"/>
          <w:sz w:val="30"/>
          <w:szCs w:val="30"/>
        </w:rPr>
        <w:t>”</w:t>
      </w:r>
      <w:r w:rsidRPr="00A57B00">
        <w:rPr>
          <w:rFonts w:asciiTheme="majorBidi" w:hAnsiTheme="majorBidi" w:cstheme="majorBidi"/>
          <w:sz w:val="30"/>
          <w:szCs w:val="30"/>
          <w:cs/>
        </w:rPr>
        <w:t>) โดยทางมหาวิทยาลัย</w:t>
      </w:r>
      <w:r w:rsidR="003937F8" w:rsidRPr="00A57B00">
        <w:rPr>
          <w:rFonts w:asciiTheme="majorBidi" w:hAnsiTheme="majorBidi" w:cstheme="majorBidi"/>
          <w:sz w:val="30"/>
          <w:szCs w:val="30"/>
        </w:rPr>
        <w:t xml:space="preserve">  </w:t>
      </w:r>
      <w:r w:rsidRPr="00A57B00">
        <w:rPr>
          <w:rFonts w:asciiTheme="majorBidi" w:hAnsiTheme="majorBidi" w:cstheme="majorBidi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A57B0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A57B00">
        <w:rPr>
          <w:rFonts w:asciiTheme="majorBidi" w:hAnsiTheme="majorBidi" w:cstheme="majorBidi"/>
          <w:sz w:val="30"/>
          <w:szCs w:val="30"/>
          <w:cs/>
        </w:rPr>
        <w:t>แ</w:t>
      </w:r>
      <w:r w:rsidR="0006244A" w:rsidRPr="00A57B00">
        <w:rPr>
          <w:rFonts w:asciiTheme="majorBidi" w:hAnsiTheme="majorBidi" w:cstheme="majorBidi"/>
          <w:sz w:val="30"/>
          <w:szCs w:val="30"/>
          <w:cs/>
        </w:rPr>
        <w:t>ละใช้เป็นศูนย์วิจัยและฝึกอบรมแก่</w:t>
      </w:r>
      <w:r w:rsidR="003937F8" w:rsidRPr="00A57B00">
        <w:rPr>
          <w:rFonts w:asciiTheme="majorBidi" w:hAnsiTheme="majorBidi" w:cstheme="majorBidi"/>
          <w:sz w:val="30"/>
          <w:szCs w:val="30"/>
        </w:rPr>
        <w:t xml:space="preserve">         </w:t>
      </w:r>
      <w:r w:rsidRPr="00A57B00">
        <w:rPr>
          <w:rFonts w:asciiTheme="majorBidi" w:hAnsiTheme="majorBidi" w:cstheme="majorBidi"/>
          <w:sz w:val="30"/>
          <w:szCs w:val="30"/>
          <w:cs/>
        </w:rPr>
        <w:t>อาจารย์และนักวิชาการ ซึ่ง</w:t>
      </w:r>
      <w:r w:rsidR="00AC3E57" w:rsidRPr="00A57B00">
        <w:rPr>
          <w:rFonts w:asciiTheme="majorBidi" w:hAnsiTheme="majorBidi" w:cstheme="majorBidi"/>
          <w:sz w:val="30"/>
          <w:szCs w:val="30"/>
          <w:cs/>
        </w:rPr>
        <w:t>จะสิ้นสุด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94C28" w:rsidRPr="00A57B00">
        <w:rPr>
          <w:rFonts w:asciiTheme="majorBidi" w:hAnsiTheme="majorBidi" w:cstheme="majorBidi"/>
          <w:sz w:val="30"/>
          <w:szCs w:val="30"/>
        </w:rPr>
        <w:t>3</w:t>
      </w:r>
      <w:r w:rsidR="00E00098">
        <w:rPr>
          <w:rFonts w:asciiTheme="majorBidi" w:hAnsiTheme="majorBidi" w:cstheme="majorBidi"/>
          <w:sz w:val="30"/>
          <w:szCs w:val="30"/>
        </w:rPr>
        <w:t>1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00098" w:rsidRPr="000A400A">
        <w:rPr>
          <w:rFonts w:asciiTheme="majorBidi" w:hAnsiTheme="majorBidi" w:cstheme="majorBidi"/>
          <w:sz w:val="30"/>
          <w:szCs w:val="30"/>
        </w:rPr>
        <w:t>2</w:t>
      </w:r>
      <w:r w:rsidR="00794C28" w:rsidRPr="00A57B00">
        <w:rPr>
          <w:rFonts w:asciiTheme="majorBidi" w:hAnsiTheme="majorBidi" w:cstheme="majorBidi"/>
          <w:sz w:val="30"/>
          <w:szCs w:val="30"/>
        </w:rPr>
        <w:t>56</w:t>
      </w:r>
      <w:r w:rsidR="00D64FC6" w:rsidRPr="00A57B00">
        <w:rPr>
          <w:rFonts w:asciiTheme="majorBidi" w:hAnsiTheme="majorBidi" w:cstheme="majorBidi"/>
          <w:sz w:val="30"/>
          <w:szCs w:val="30"/>
        </w:rPr>
        <w:t>5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904" w:rsidRPr="00A57B00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 บริษัทมี</w:t>
      </w:r>
      <w:r w:rsidR="00417708" w:rsidRPr="00A57B00">
        <w:rPr>
          <w:rFonts w:asciiTheme="majorBidi" w:hAnsiTheme="majorBidi" w:cstheme="majorBidi"/>
          <w:spacing w:val="-4"/>
          <w:sz w:val="30"/>
          <w:szCs w:val="30"/>
        </w:rPr>
        <w:br/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ภาระผูกพันที่จะต้อง</w:t>
      </w:r>
      <w:r w:rsidR="00355124" w:rsidRPr="00A57B00">
        <w:rPr>
          <w:rFonts w:asciiTheme="majorBidi" w:hAnsiTheme="majorBidi" w:cstheme="majorBidi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E00098" w:rsidRPr="000A400A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A57B0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  <w:cs/>
        </w:rPr>
        <w:t>และจะต้อง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โอนกรรมสิทธิ์ในสินทรัพย์</w:t>
      </w:r>
      <w:r w:rsidRPr="00A57B00">
        <w:rPr>
          <w:rFonts w:asciiTheme="majorBidi" w:hAnsiTheme="majorBidi" w:cstheme="majorBidi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A57B00">
        <w:rPr>
          <w:rFonts w:asciiTheme="majorBidi" w:hAnsiTheme="majorBidi" w:cstheme="majorBidi"/>
          <w:sz w:val="30"/>
          <w:szCs w:val="30"/>
          <w:cs/>
        </w:rPr>
        <w:t>ของ</w:t>
      </w:r>
      <w:r w:rsidRPr="00A57B00">
        <w:rPr>
          <w:rFonts w:asciiTheme="majorBidi" w:hAnsiTheme="majorBidi" w:cstheme="majorBidi"/>
          <w:sz w:val="30"/>
          <w:szCs w:val="30"/>
          <w:cs/>
        </w:rPr>
        <w:t>สัญญาสิ้นสุดลง ทั้งนี้ราคาตามบัญชีของ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สินทรัพย</w:t>
      </w:r>
      <w:r w:rsidR="008F3E98" w:rsidRPr="00A57B00">
        <w:rPr>
          <w:rFonts w:asciiTheme="majorBidi" w:hAnsiTheme="majorBidi" w:cstheme="majorBidi"/>
          <w:spacing w:val="-2"/>
          <w:sz w:val="30"/>
          <w:szCs w:val="30"/>
          <w:cs/>
        </w:rPr>
        <w:t>์ของบริษัทภายใต้สัญญา</w:t>
      </w:r>
      <w:r w:rsidR="004C24C1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ณ วันที่ </w:t>
      </w:r>
      <w:r w:rsidR="006671B2">
        <w:rPr>
          <w:rFonts w:asciiTheme="majorBidi" w:hAnsiTheme="majorBidi" w:cstheme="majorBidi"/>
          <w:sz w:val="30"/>
          <w:szCs w:val="30"/>
        </w:rPr>
        <w:t>30</w:t>
      </w:r>
      <w:r w:rsidR="004912F3">
        <w:rPr>
          <w:rFonts w:asciiTheme="majorBidi" w:hAnsiTheme="majorBidi" w:cstheme="majorBidi"/>
          <w:sz w:val="30"/>
          <w:szCs w:val="30"/>
        </w:rPr>
        <w:t xml:space="preserve"> </w:t>
      </w:r>
      <w:r w:rsidR="004912F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067D9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sz w:val="30"/>
          <w:szCs w:val="30"/>
        </w:rPr>
        <w:t>2</w:t>
      </w:r>
      <w:r w:rsidR="0089568A" w:rsidRPr="000A400A">
        <w:rPr>
          <w:rFonts w:asciiTheme="majorBidi" w:hAnsiTheme="majorBidi" w:cstheme="majorBidi"/>
          <w:sz w:val="30"/>
          <w:szCs w:val="30"/>
        </w:rPr>
        <w:t>5</w:t>
      </w:r>
      <w:r w:rsidR="00862588" w:rsidRPr="000A400A">
        <w:rPr>
          <w:rFonts w:asciiTheme="majorBidi" w:hAnsiTheme="majorBidi" w:cstheme="majorBidi"/>
          <w:sz w:val="30"/>
          <w:szCs w:val="30"/>
        </w:rPr>
        <w:t>6</w:t>
      </w:r>
      <w:r w:rsidR="00397044" w:rsidRPr="000A400A">
        <w:rPr>
          <w:rFonts w:asciiTheme="majorBidi" w:hAnsiTheme="majorBidi" w:cstheme="majorBidi"/>
          <w:sz w:val="30"/>
          <w:szCs w:val="30"/>
        </w:rPr>
        <w:t>4</w:t>
      </w:r>
      <w:r w:rsidR="00786572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Pr="00293A9A">
        <w:rPr>
          <w:rFonts w:asciiTheme="majorBidi" w:hAnsiTheme="majorBidi" w:cstheme="majorBidi"/>
          <w:spacing w:val="-2"/>
          <w:sz w:val="30"/>
          <w:szCs w:val="30"/>
          <w:cs/>
        </w:rPr>
        <w:t>เงินรวม</w:t>
      </w:r>
      <w:r w:rsidR="00DA34B4" w:rsidRPr="00293A9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93A9A" w:rsidRPr="00293A9A">
        <w:rPr>
          <w:rFonts w:asciiTheme="majorBidi" w:hAnsiTheme="majorBidi" w:cstheme="majorBidi"/>
          <w:spacing w:val="-2"/>
          <w:sz w:val="30"/>
          <w:szCs w:val="30"/>
        </w:rPr>
        <w:t>16</w:t>
      </w:r>
      <w:r w:rsidR="00521698" w:rsidRPr="00293A9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93A9A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2588" w:rsidRPr="00A57B00">
        <w:rPr>
          <w:rFonts w:asciiTheme="majorBidi" w:hAnsiTheme="majorBidi" w:cstheme="majorBidi"/>
          <w:sz w:val="30"/>
          <w:szCs w:val="30"/>
        </w:rPr>
        <w:br/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z w:val="30"/>
          <w:szCs w:val="30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00098" w:rsidRPr="000A400A">
        <w:rPr>
          <w:rFonts w:asciiTheme="majorBidi" w:eastAsia="CG Times (W1)" w:hAnsiTheme="majorBidi" w:cstheme="majorBidi"/>
          <w:i/>
          <w:iCs/>
          <w:sz w:val="30"/>
          <w:szCs w:val="30"/>
        </w:rPr>
        <w:t>2</w:t>
      </w:r>
      <w:r w:rsidR="00A261D4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56</w:t>
      </w:r>
      <w:r w:rsidR="00397044">
        <w:rPr>
          <w:rFonts w:asciiTheme="majorBidi" w:eastAsia="CG Times (W1)" w:hAnsiTheme="majorBidi" w:cstheme="majorBidi"/>
          <w:i/>
          <w:iCs/>
          <w:sz w:val="30"/>
          <w:szCs w:val="30"/>
        </w:rPr>
        <w:t>3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:</w:t>
      </w:r>
      <w:r w:rsidR="00D65091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E00098" w:rsidRPr="000A400A">
        <w:rPr>
          <w:rFonts w:asciiTheme="majorBidi" w:eastAsia="CG Times (W1)" w:hAnsiTheme="majorBidi" w:cstheme="majorBidi"/>
          <w:i/>
          <w:iCs/>
          <w:sz w:val="30"/>
          <w:szCs w:val="30"/>
        </w:rPr>
        <w:t>1</w:t>
      </w:r>
      <w:r w:rsidR="00397044">
        <w:rPr>
          <w:rFonts w:asciiTheme="majorBidi" w:eastAsia="CG Times (W1)" w:hAnsiTheme="majorBidi" w:cstheme="majorBidi"/>
          <w:i/>
          <w:iCs/>
          <w:sz w:val="30"/>
          <w:szCs w:val="30"/>
        </w:rPr>
        <w:t>8</w:t>
      </w:r>
      <w:r w:rsidR="00786572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ล้านบาท)</w:t>
      </w:r>
    </w:p>
    <w:p w14:paraId="09A5B950" w14:textId="77777777" w:rsidR="00221B93" w:rsidRPr="00A57B00" w:rsidRDefault="00221B93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1908B131" w14:textId="5C2F78CE" w:rsidR="00F1014A" w:rsidRPr="00A57B00" w:rsidRDefault="00E00098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057D9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A57B00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7F3DFB86" w:rsidR="002C1FB9" w:rsidRPr="00A57B00" w:rsidRDefault="00F1014A" w:rsidP="004F7063">
      <w:pPr>
        <w:pStyle w:val="BodyText2"/>
        <w:ind w:left="1080" w:right="54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A57B00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A57B00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</w:t>
      </w:r>
      <w:r w:rsidRPr="002C2C7F">
        <w:rPr>
          <w:rFonts w:asciiTheme="majorBidi" w:hAnsiTheme="majorBidi" w:cstheme="majorBidi"/>
          <w:sz w:val="30"/>
          <w:szCs w:val="30"/>
          <w:cs/>
        </w:rPr>
        <w:t>รวม</w:t>
      </w:r>
      <w:r w:rsidR="006C0FDD">
        <w:rPr>
          <w:rFonts w:asciiTheme="majorBidi" w:hAnsiTheme="majorBidi" w:cstheme="majorBidi"/>
          <w:sz w:val="30"/>
          <w:szCs w:val="30"/>
        </w:rPr>
        <w:t xml:space="preserve"> 1,699</w:t>
      </w:r>
      <w:r w:rsidR="00CE358D" w:rsidRPr="002C2C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32D2" w:rsidRPr="005832D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0A3B6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31 </w:t>
      </w:r>
      <w:r w:rsidR="00DA236A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2563: 2,051</w:t>
      </w:r>
      <w:r w:rsidR="00DA236A" w:rsidRPr="00A57B00">
        <w:rPr>
          <w:rFonts w:asciiTheme="majorBidi" w:hAnsiTheme="majorBidi" w:cstheme="majorBidi"/>
          <w:i/>
          <w:iCs/>
          <w:cs/>
        </w:rPr>
        <w:t xml:space="preserve"> </w:t>
      </w:r>
      <w:r w:rsidR="0088679E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4EC0FE3D" w14:textId="5CE63B15" w:rsidR="00B25DD5" w:rsidRDefault="00B25DD5" w:rsidP="00B2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9D3EE9" w14:textId="77777777" w:rsidR="00E23A98" w:rsidRDefault="00E23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AU"/>
        </w:rPr>
        <w:br w:type="page"/>
      </w:r>
    </w:p>
    <w:p w14:paraId="330133CF" w14:textId="2123F5E6" w:rsidR="003645D7" w:rsidRPr="00A57B00" w:rsidRDefault="00E00098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057D9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0ACD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</w:t>
      </w:r>
    </w:p>
    <w:p w14:paraId="502D588D" w14:textId="77777777" w:rsidR="00EC4737" w:rsidRPr="00A57B00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AAF695" w14:textId="4E167445" w:rsidR="004C45A6" w:rsidRPr="00A57B00" w:rsidRDefault="007B6948" w:rsidP="004F7063">
      <w:pPr>
        <w:pStyle w:val="a"/>
        <w:tabs>
          <w:tab w:val="clear" w:pos="1080"/>
        </w:tabs>
        <w:ind w:left="1440" w:right="72" w:hanging="360"/>
        <w:jc w:val="thaiDistribute"/>
        <w:rPr>
          <w:rFonts w:asciiTheme="majorBidi" w:eastAsia="CG Times (W1)" w:hAnsiTheme="majorBidi" w:cstheme="majorBidi"/>
          <w:spacing w:val="-4"/>
          <w:lang w:val="en-US"/>
        </w:rPr>
      </w:pPr>
      <w:r w:rsidRPr="00A57B00">
        <w:rPr>
          <w:rFonts w:asciiTheme="majorBidi" w:eastAsia="CG Times (W1)" w:hAnsiTheme="majorBidi" w:cstheme="majorBidi"/>
          <w:spacing w:val="-4"/>
          <w:lang w:val="en-US"/>
        </w:rPr>
        <w:t>(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ก)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ab/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เป็นจำนวนเงินรวม</w:t>
      </w:r>
      <w:r w:rsidR="00786572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2377FA">
        <w:rPr>
          <w:rFonts w:asciiTheme="majorBidi" w:eastAsia="CG Times (W1)" w:hAnsiTheme="majorBidi" w:cstheme="majorBidi"/>
          <w:spacing w:val="-4"/>
          <w:lang w:val="en-US"/>
        </w:rPr>
        <w:t>11</w:t>
      </w:r>
      <w:r w:rsidR="00AA10B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ล้านบาท และ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632579">
        <w:rPr>
          <w:rFonts w:asciiTheme="majorBidi" w:eastAsia="CG Times (W1)" w:hAnsiTheme="majorBidi" w:cstheme="majorBidi"/>
          <w:spacing w:val="-4"/>
          <w:cs/>
          <w:lang w:val="en-US"/>
        </w:rPr>
        <w:br/>
      </w:r>
      <w:r w:rsidR="004120B8">
        <w:rPr>
          <w:rFonts w:asciiTheme="majorBidi" w:eastAsia="CG Times (W1)" w:hAnsiTheme="majorBidi" w:cstheme="majorBidi"/>
          <w:spacing w:val="-4"/>
          <w:lang w:val="en-US"/>
        </w:rPr>
        <w:t>1,540</w:t>
      </w:r>
      <w:r w:rsidR="00AA10B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ล้านบาท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6"/>
          <w:cs/>
          <w:lang w:val="en-US"/>
        </w:rPr>
        <w:t xml:space="preserve">ตามลำดับ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 ธันวาคม 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2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5</w:t>
      </w:r>
      <w:r w:rsidR="00AE2C9A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6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>3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: 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1</w:t>
      </w:r>
      <w:r w:rsidR="00D64FC6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6 </w:t>
      </w:r>
      <w:r w:rsidR="00786572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ล้านบาท และ 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2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>,49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0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ล้านบาท ตามลำดับ)</w:t>
      </w:r>
      <w:r w:rsidR="00F1014A" w:rsidRPr="00A57B00">
        <w:rPr>
          <w:rFonts w:asciiTheme="majorBidi" w:eastAsia="CG Times (W1)" w:hAnsiTheme="majorBidi" w:cstheme="majorBidi"/>
          <w:spacing w:val="-6"/>
          <w:cs/>
          <w:lang w:val="en-US"/>
        </w:rPr>
        <w:t xml:space="preserve"> หนังสือค้ำประกันเหล่านี้ส่วนใหญ่เป็น</w:t>
      </w:r>
      <w:r w:rsidR="002B2807" w:rsidRPr="00A57B00">
        <w:rPr>
          <w:rFonts w:asciiTheme="majorBidi" w:eastAsia="CG Times (W1)" w:hAnsiTheme="majorBidi" w:cstheme="majorBidi"/>
          <w:spacing w:val="-4"/>
          <w:cs/>
          <w:lang w:val="en-US"/>
        </w:rPr>
        <w:t>การ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ค้ำประกันค่าภาษี ค่าอากรต่างๆ และการขายสินค้า</w:t>
      </w:r>
    </w:p>
    <w:p w14:paraId="17C29869" w14:textId="77777777" w:rsidR="007B6948" w:rsidRPr="00A57B00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spacing w:val="-4"/>
          <w:cs/>
          <w:lang w:val="en-US"/>
        </w:rPr>
      </w:pPr>
    </w:p>
    <w:p w14:paraId="5B13652C" w14:textId="0B1EFF9C" w:rsidR="00670E3E" w:rsidRDefault="007B6948" w:rsidP="009B596A">
      <w:pPr>
        <w:pStyle w:val="a"/>
        <w:tabs>
          <w:tab w:val="clear" w:pos="1080"/>
        </w:tabs>
        <w:ind w:left="1440" w:right="54" w:hanging="360"/>
        <w:jc w:val="thaiDistribute"/>
        <w:rPr>
          <w:rFonts w:asciiTheme="majorBidi" w:eastAsia="CG Times (W1)" w:hAnsiTheme="majorBidi" w:cstheme="majorBidi"/>
          <w:i/>
          <w:iCs/>
          <w:spacing w:val="-4"/>
          <w:lang w:val="en-US"/>
        </w:rPr>
      </w:pP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(ข)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                 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A03361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A205FC">
        <w:rPr>
          <w:rFonts w:asciiTheme="majorBidi" w:eastAsia="CG Times (W1)" w:hAnsiTheme="majorBidi" w:cstheme="majorBidi"/>
          <w:spacing w:val="-4"/>
          <w:lang w:val="en-US"/>
        </w:rPr>
        <w:t>299</w:t>
      </w:r>
      <w:r w:rsidR="007F0B09" w:rsidRPr="00A57B00">
        <w:rPr>
          <w:rFonts w:asciiTheme="majorBidi" w:eastAsia="CG Times (W1)" w:hAnsiTheme="majorBidi" w:cstheme="majorBidi"/>
          <w:spacing w:val="-4"/>
          <w:lang w:val="en-US"/>
        </w:rPr>
        <w:br/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ล้านบาท 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ธันวาคม </w:t>
      </w:r>
      <w:r w:rsidR="00E00098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2</w:t>
      </w:r>
      <w:r w:rsidR="00A261D4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56</w:t>
      </w:r>
      <w:r w:rsidR="00AA10B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: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 </w:t>
      </w:r>
      <w:r w:rsidR="00D64FC6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0</w:t>
      </w:r>
      <w:r w:rsidR="00AA10B0">
        <w:rPr>
          <w:rFonts w:asciiTheme="majorBidi" w:eastAsia="CG Times (W1)" w:hAnsiTheme="majorBidi" w:cstheme="majorBidi"/>
          <w:i/>
          <w:iCs/>
          <w:spacing w:val="-4"/>
          <w:lang w:val="en-US"/>
        </w:rPr>
        <w:t>5</w:t>
      </w:r>
      <w:r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ล้านบาท)</w:t>
      </w:r>
    </w:p>
    <w:p w14:paraId="3097463D" w14:textId="77777777" w:rsidR="005D2CF6" w:rsidRPr="00A57B00" w:rsidRDefault="005D2CF6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</w:rPr>
      </w:pPr>
    </w:p>
    <w:p w14:paraId="64DFBA8B" w14:textId="22D9B91E" w:rsidR="005D2CF6" w:rsidRPr="00A57B00" w:rsidRDefault="005D2CF6" w:rsidP="005D2CF6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057D9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ผู้ให้การสนับสนุน</w:t>
      </w:r>
    </w:p>
    <w:p w14:paraId="7604614D" w14:textId="77777777" w:rsidR="005D2CF6" w:rsidRPr="00A57B00" w:rsidRDefault="005D2CF6" w:rsidP="005D2CF6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5BC03" w14:textId="0C287077" w:rsidR="005D2CF6" w:rsidRDefault="005D2CF6" w:rsidP="009B596A">
      <w:pPr>
        <w:pStyle w:val="BodyText2"/>
        <w:ind w:left="1080" w:right="54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C6BB6">
        <w:rPr>
          <w:rFonts w:asciiTheme="majorBidi" w:hAnsiTheme="majorBidi" w:cstheme="majorBidi" w:hint="cs"/>
          <w:sz w:val="30"/>
          <w:szCs w:val="30"/>
          <w:cs/>
        </w:rPr>
        <w:t>เป็นผู้ให้การสนับสนุน</w:t>
      </w:r>
      <w:r w:rsidR="004B0B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0BC2">
        <w:rPr>
          <w:rFonts w:asciiTheme="majorBidi" w:hAnsiTheme="majorBidi" w:cstheme="majorBidi"/>
          <w:sz w:val="30"/>
          <w:szCs w:val="30"/>
        </w:rPr>
        <w:t xml:space="preserve">(Sponsor </w:t>
      </w:r>
      <w:r w:rsidR="009775CA">
        <w:rPr>
          <w:rFonts w:asciiTheme="majorBidi" w:hAnsiTheme="majorBidi" w:cstheme="majorBidi"/>
          <w:sz w:val="30"/>
          <w:szCs w:val="30"/>
        </w:rPr>
        <w:t>Undertaking)</w:t>
      </w:r>
      <w:r w:rsidR="005219AC">
        <w:rPr>
          <w:rFonts w:asciiTheme="majorBidi" w:hAnsiTheme="majorBidi" w:cstheme="majorBidi"/>
          <w:sz w:val="30"/>
          <w:szCs w:val="30"/>
        </w:rPr>
        <w:t xml:space="preserve"> </w:t>
      </w:r>
      <w:r w:rsidR="00B8296C">
        <w:rPr>
          <w:rFonts w:asciiTheme="majorBidi" w:hAnsiTheme="majorBidi" w:cstheme="majorBidi" w:hint="cs"/>
          <w:sz w:val="30"/>
          <w:szCs w:val="30"/>
          <w:cs/>
        </w:rPr>
        <w:t>หุ้นกู้อนุพันธ์ที่ออกโดยบร</w:t>
      </w:r>
      <w:r w:rsidR="00344D63">
        <w:rPr>
          <w:rFonts w:asciiTheme="majorBidi" w:hAnsiTheme="majorBidi" w:cstheme="majorBidi" w:hint="cs"/>
          <w:sz w:val="30"/>
          <w:szCs w:val="30"/>
          <w:cs/>
        </w:rPr>
        <w:t>ิ</w:t>
      </w:r>
      <w:r w:rsidR="00B8296C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="000B2A7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296CBF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="00FB5FB3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912F3">
        <w:rPr>
          <w:rFonts w:asciiTheme="majorBidi" w:hAnsiTheme="majorBidi" w:cstheme="majorBidi"/>
          <w:sz w:val="30"/>
          <w:szCs w:val="30"/>
        </w:rPr>
        <w:br/>
      </w:r>
      <w:r w:rsidR="00FB5FB3">
        <w:rPr>
          <w:rFonts w:asciiTheme="majorBidi" w:hAnsiTheme="majorBidi" w:cstheme="majorBidi" w:hint="cs"/>
          <w:sz w:val="30"/>
          <w:szCs w:val="30"/>
          <w:cs/>
        </w:rPr>
        <w:t>งบการเงินประจำปี</w:t>
      </w:r>
    </w:p>
    <w:p w14:paraId="70EFE456" w14:textId="77777777" w:rsidR="001B597C" w:rsidRPr="00A57B00" w:rsidRDefault="001B597C" w:rsidP="00C83979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  <w:cs/>
        </w:rPr>
      </w:pPr>
    </w:p>
    <w:p w14:paraId="062DF5DC" w14:textId="24C86070" w:rsidR="001B597C" w:rsidRPr="00D17C60" w:rsidRDefault="001B597C" w:rsidP="001B597C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7057D9">
        <w:rPr>
          <w:rFonts w:asciiTheme="majorBidi" w:hAnsiTheme="majorBidi" w:cstheme="majorBidi"/>
          <w:sz w:val="30"/>
          <w:szCs w:val="30"/>
        </w:rPr>
        <w:t>2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D17C60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2C3DB05F" w14:textId="77777777" w:rsidR="001B597C" w:rsidRPr="00221F44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41E69280" w:rsidR="001B597C" w:rsidRPr="00C15ECC" w:rsidRDefault="001B597C" w:rsidP="001B597C">
      <w:pPr>
        <w:ind w:left="540" w:right="-2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912F3" w:rsidRPr="00CD24D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4912F3"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ไปใช้เป็นหลักประกันการกู้ยืมเงินจากสถาบันการเงิ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ซึ่งประกอบด้วย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อาคาร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และอุปกรณ์ซึ่งมีมูลค่าสุทธิทางบัญชีเป็นจำนวน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 </w:t>
      </w:r>
      <w:r w:rsidR="006E796B" w:rsidRPr="00CD24DB">
        <w:rPr>
          <w:rFonts w:asciiTheme="majorBidi" w:hAnsiTheme="majorBidi" w:cstheme="majorBidi"/>
          <w:spacing w:val="-4"/>
          <w:sz w:val="30"/>
          <w:szCs w:val="30"/>
        </w:rPr>
        <w:t>12,427</w:t>
      </w:r>
      <w:r w:rsidRPr="00CD24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2563: 11,156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สินทรัพย์หมุนเวียนและไม่หมุนเวียนซึ่งส่วนใหญ่ประกอบด้วย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สินทรัพย์สิทธิการเช่า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สินค้าคงเหลือ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และลูกหนี้สุทธิเจ้าหนี้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ซึ่งมีมูลค่าตามบัญชีจำนวน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F65FE" w:rsidRPr="00C15ECC">
        <w:rPr>
          <w:rFonts w:asciiTheme="majorBidi" w:hAnsiTheme="majorBidi" w:cstheme="majorBidi"/>
          <w:spacing w:val="-2"/>
          <w:sz w:val="30"/>
          <w:szCs w:val="30"/>
        </w:rPr>
        <w:t>4,497</w:t>
      </w:r>
      <w:r w:rsidRPr="00C15E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2563: 6,339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F65FE" w:rsidRPr="00C15ECC">
        <w:rPr>
          <w:rFonts w:asciiTheme="majorBidi" w:hAnsiTheme="majorBidi" w:cstheme="majorBidi"/>
          <w:spacing w:val="-2"/>
          <w:sz w:val="30"/>
          <w:szCs w:val="30"/>
        </w:rPr>
        <w:t>5,414</w:t>
      </w:r>
      <w:r w:rsidRPr="00C15E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2563: 4,548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2E20EF3F" w14:textId="77777777" w:rsidR="00B25DD5" w:rsidRPr="00F66E7A" w:rsidRDefault="00B25DD5" w:rsidP="00B2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 w:bidi="ar-SA"/>
        </w:rPr>
      </w:pPr>
    </w:p>
    <w:p w14:paraId="565E2944" w14:textId="77777777" w:rsidR="00895477" w:rsidRDefault="00895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lang w:val="en-AU"/>
        </w:rPr>
      </w:pPr>
      <w:r>
        <w:rPr>
          <w:rFonts w:asciiTheme="majorBidi" w:hAnsiTheme="majorBidi" w:cstheme="majorBidi"/>
          <w:sz w:val="30"/>
          <w:szCs w:val="30"/>
          <w:highlight w:val="yellow"/>
          <w:lang w:val="en-AU"/>
        </w:rPr>
        <w:br w:type="page"/>
      </w:r>
    </w:p>
    <w:p w14:paraId="2A3799A9" w14:textId="459E074D" w:rsidR="00E441B4" w:rsidRDefault="00FB406B" w:rsidP="00E441B4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13</w:t>
      </w:r>
      <w:r w:rsidR="00E441B4" w:rsidRPr="00F71540">
        <w:rPr>
          <w:rFonts w:asciiTheme="majorBidi" w:hAnsiTheme="majorBidi" w:cstheme="majorBidi"/>
          <w:sz w:val="30"/>
          <w:szCs w:val="30"/>
        </w:rPr>
        <w:tab/>
      </w:r>
      <w:r w:rsidR="00997FBC">
        <w:rPr>
          <w:rFonts w:asciiTheme="majorBidi" w:eastAsia="Tahoma" w:hAnsiTheme="majorBidi" w:cstheme="majorBidi" w:hint="cs"/>
          <w:sz w:val="30"/>
          <w:szCs w:val="30"/>
          <w:cs/>
        </w:rPr>
        <w:t>การเปิดเผยข้อมูลเพิ่มเติม</w:t>
      </w:r>
    </w:p>
    <w:p w14:paraId="4E7D0CE9" w14:textId="77777777" w:rsidR="005F1AA3" w:rsidRPr="002822FF" w:rsidRDefault="005F1AA3" w:rsidP="00805C7C">
      <w:pPr>
        <w:rPr>
          <w:rFonts w:asciiTheme="majorBidi" w:hAnsiTheme="majorBidi" w:cstheme="majorBidi"/>
          <w:sz w:val="30"/>
          <w:szCs w:val="30"/>
        </w:rPr>
      </w:pPr>
    </w:p>
    <w:p w14:paraId="32384F06" w14:textId="53DCFF5F" w:rsidR="00220415" w:rsidRPr="00A57B00" w:rsidRDefault="00187D51" w:rsidP="00805C7C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ในไตรมาส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4 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ปี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2563 Chia Tai Investment Co., Ltd. (“CTI”) </w:t>
      </w:r>
      <w:r w:rsidRPr="00BB0747">
        <w:rPr>
          <w:rFonts w:asciiTheme="majorBidi" w:eastAsia="CG Times (W1)" w:hAnsiTheme="majorBidi" w:cstheme="majorBidi" w:hint="cs"/>
          <w:sz w:val="30"/>
          <w:szCs w:val="30"/>
          <w:cs/>
        </w:rPr>
        <w:t>ได้เปลี่ยนสถานะจากบริษัทย่อยเป็นบริษัทร่วมของกลุ่มบริษัท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>ตามที่เปิดเผยในงบการเงินประจำปี</w:t>
      </w:r>
    </w:p>
    <w:p w14:paraId="0A9D8A93" w14:textId="77777777" w:rsidR="00187D51" w:rsidRDefault="00187D51" w:rsidP="00C1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p w14:paraId="197C32B8" w14:textId="5A835FFD" w:rsidR="00065110" w:rsidRDefault="00065110" w:rsidP="00805C7C">
      <w:pPr>
        <w:pStyle w:val="BodyText2"/>
        <w:ind w:left="540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ทั้ง</w:t>
      </w:r>
      <w:r w:rsidR="00441017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นี้</w:t>
      </w:r>
      <w:r w:rsidR="00C13668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รายการดังกล่าวมีผลกระทบต่อการเปลี่ยนแปลงของงบกำไรขาดทุนรวมของกลุ่มบริษัทอย่างมีสาระสำคัญกลุ่มบริษัทจึงเปิดเผย</w:t>
      </w:r>
      <w:r w:rsidR="00FA56E8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การเปรียบเทียบ</w:t>
      </w:r>
      <w:r w:rsidR="001161B7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ข้อมูลทางการเงิน</w:t>
      </w:r>
      <w:r w:rsidR="008C0BF9">
        <w:rPr>
          <w:rFonts w:asciiTheme="majorBidi" w:eastAsia="CG Times (W1)" w:hAnsiTheme="majorBidi" w:cstheme="majorBidi" w:hint="cs"/>
          <w:sz w:val="30"/>
          <w:szCs w:val="30"/>
          <w:cs/>
        </w:rPr>
        <w:t>ที่</w:t>
      </w:r>
      <w:r w:rsidR="00BB0B9D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ไม่รวม </w:t>
      </w:r>
      <w:r w:rsidR="00BB0B9D" w:rsidRPr="00107772">
        <w:rPr>
          <w:rFonts w:asciiTheme="majorBidi" w:eastAsia="CG Times (W1)" w:hAnsiTheme="majorBidi" w:cstheme="majorBidi"/>
          <w:sz w:val="30"/>
          <w:szCs w:val="30"/>
        </w:rPr>
        <w:t xml:space="preserve">CTI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สำหรับงวด</w:t>
      </w:r>
      <w:r w:rsidR="00BC2031">
        <w:rPr>
          <w:rFonts w:asciiTheme="majorBidi" w:eastAsia="CG Times (W1)" w:hAnsiTheme="majorBidi" w:cstheme="majorBidi" w:hint="cs"/>
          <w:sz w:val="30"/>
          <w:szCs w:val="30"/>
          <w:cs/>
        </w:rPr>
        <w:t>สามเดือนและ</w:t>
      </w:r>
      <w:r w:rsidR="0070380B">
        <w:rPr>
          <w:rFonts w:asciiTheme="majorBidi" w:eastAsia="CG Times (W1)" w:hAnsiTheme="majorBidi" w:cstheme="majorBidi" w:hint="cs"/>
          <w:sz w:val="30"/>
          <w:szCs w:val="30"/>
          <w:cs/>
        </w:rPr>
        <w:t>หก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 xml:space="preserve">เดือนสิ้นสุดวันที่ </w:t>
      </w:r>
      <w:r w:rsidR="00B4256F">
        <w:rPr>
          <w:rFonts w:asciiTheme="majorBidi" w:eastAsia="CG Times (W1)" w:hAnsiTheme="majorBidi" w:cstheme="majorBidi"/>
          <w:sz w:val="30"/>
          <w:szCs w:val="30"/>
        </w:rPr>
        <w:t>30</w:t>
      </w:r>
      <w:r w:rsidR="001E6019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70380B">
        <w:rPr>
          <w:rFonts w:asciiTheme="majorBidi" w:eastAsia="CG Times (W1)" w:hAnsiTheme="majorBidi" w:cstheme="majorBidi" w:hint="cs"/>
          <w:sz w:val="30"/>
          <w:szCs w:val="30"/>
          <w:cs/>
        </w:rPr>
        <w:t>มิถุนายน</w:t>
      </w:r>
      <w:r w:rsidR="008C0BF9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เพิ่มเติ</w:t>
      </w:r>
      <w:r w:rsidR="0055476A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ม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ดังต่อไปนี้</w:t>
      </w:r>
    </w:p>
    <w:p w14:paraId="08B23E91" w14:textId="77777777" w:rsidR="00C13668" w:rsidRPr="002822FF" w:rsidRDefault="00C13668" w:rsidP="00441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G Times (W1)" w:hAnsiTheme="majorBidi" w:cstheme="majorBidi"/>
          <w:sz w:val="30"/>
          <w:szCs w:val="30"/>
        </w:rPr>
      </w:pPr>
    </w:p>
    <w:tbl>
      <w:tblPr>
        <w:tblW w:w="9700" w:type="dxa"/>
        <w:tblLayout w:type="fixed"/>
        <w:tblLook w:val="0000" w:firstRow="0" w:lastRow="0" w:firstColumn="0" w:lastColumn="0" w:noHBand="0" w:noVBand="0"/>
      </w:tblPr>
      <w:tblGrid>
        <w:gridCol w:w="3222"/>
        <w:gridCol w:w="237"/>
        <w:gridCol w:w="1383"/>
        <w:gridCol w:w="236"/>
        <w:gridCol w:w="1384"/>
        <w:gridCol w:w="238"/>
        <w:gridCol w:w="1292"/>
        <w:gridCol w:w="270"/>
        <w:gridCol w:w="10"/>
        <w:gridCol w:w="1428"/>
      </w:tblGrid>
      <w:tr w:rsidR="00370250" w:rsidRPr="00A332A5" w14:paraId="6FA00951" w14:textId="77777777" w:rsidTr="00E02946">
        <w:trPr>
          <w:trHeight w:hRule="exact" w:val="360"/>
          <w:tblHeader/>
        </w:trPr>
        <w:tc>
          <w:tcPr>
            <w:tcW w:w="3222" w:type="dxa"/>
          </w:tcPr>
          <w:p w14:paraId="52D99918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E05E19F" w14:textId="77777777" w:rsidR="00874717" w:rsidRPr="00A332A5" w:rsidRDefault="00874717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dxa"/>
          </w:tcPr>
          <w:p w14:paraId="526287D8" w14:textId="1C7F6301" w:rsidR="00874717" w:rsidRPr="00A332A5" w:rsidRDefault="00874717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34CAED" w14:textId="77777777" w:rsidR="0055313E" w:rsidRPr="00A332A5" w:rsidRDefault="0055313E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26D8B4B5" w14:textId="3DD01EA7" w:rsidR="0055313E" w:rsidRPr="00A332A5" w:rsidRDefault="0055313E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862B397" w14:textId="6D5667CA" w:rsidR="0055313E" w:rsidRPr="00A332A5" w:rsidRDefault="0055313E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4"/>
          </w:tcPr>
          <w:p w14:paraId="00D30936" w14:textId="0979ADF8" w:rsidR="00DE22CC" w:rsidRPr="00A332A5" w:rsidRDefault="00DE22CC" w:rsidP="00AE3E7D">
            <w:pPr>
              <w:tabs>
                <w:tab w:val="clear" w:pos="2580"/>
                <w:tab w:val="clear" w:pos="2807"/>
                <w:tab w:val="clear" w:pos="3742"/>
                <w:tab w:val="left" w:pos="540"/>
                <w:tab w:val="left" w:pos="2264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70250" w:rsidRPr="00A332A5" w14:paraId="61794654" w14:textId="77777777" w:rsidTr="00E02946">
        <w:trPr>
          <w:trHeight w:hRule="exact" w:val="360"/>
          <w:tblHeader/>
        </w:trPr>
        <w:tc>
          <w:tcPr>
            <w:tcW w:w="3222" w:type="dxa"/>
          </w:tcPr>
          <w:p w14:paraId="729993C8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36C1E2" w14:textId="77777777" w:rsidR="00874717" w:rsidRPr="005F7400" w:rsidRDefault="00874717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672FB8DB" w14:textId="28233ED2" w:rsidR="0055313E" w:rsidRPr="005F7400" w:rsidRDefault="00BC2031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D08D414" w14:textId="07F1ED78" w:rsidR="0055313E" w:rsidRPr="005F7400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4"/>
            <w:tcBorders>
              <w:bottom w:val="single" w:sz="4" w:space="0" w:color="auto"/>
            </w:tcBorders>
          </w:tcPr>
          <w:p w14:paraId="08C750F4" w14:textId="0A5F66D1" w:rsidR="00DE22CC" w:rsidRPr="005F7400" w:rsidRDefault="00F16F7F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0250" w:rsidRPr="00A332A5" w14:paraId="3CB4E45D" w14:textId="77777777" w:rsidTr="00E02946">
        <w:trPr>
          <w:trHeight w:hRule="exact" w:val="360"/>
          <w:tblHeader/>
        </w:trPr>
        <w:tc>
          <w:tcPr>
            <w:tcW w:w="3222" w:type="dxa"/>
          </w:tcPr>
          <w:p w14:paraId="281BD41F" w14:textId="77777777" w:rsidR="005F7400" w:rsidRPr="00A332A5" w:rsidRDefault="005F7400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F0965A" w14:textId="77777777" w:rsidR="00874717" w:rsidRPr="00467D81" w:rsidRDefault="00874717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03" w:type="dxa"/>
            <w:gridSpan w:val="3"/>
            <w:tcBorders>
              <w:top w:val="single" w:sz="4" w:space="0" w:color="auto"/>
            </w:tcBorders>
          </w:tcPr>
          <w:p w14:paraId="118B1B7D" w14:textId="14A5B5B4" w:rsidR="0055313E" w:rsidRPr="00467D81" w:rsidRDefault="00BC2031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38" w:type="dxa"/>
          </w:tcPr>
          <w:p w14:paraId="79D0BF14" w14:textId="4FBC9ACA" w:rsidR="0055313E" w:rsidRPr="00467D81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4"/>
            <w:tcBorders>
              <w:top w:val="single" w:sz="4" w:space="0" w:color="auto"/>
            </w:tcBorders>
          </w:tcPr>
          <w:p w14:paraId="4EA57636" w14:textId="71CA52A0" w:rsidR="005F7400" w:rsidRPr="00467D81" w:rsidRDefault="005F7400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70380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370250" w:rsidRPr="00A332A5" w14:paraId="27A5449B" w14:textId="77777777" w:rsidTr="00E02946">
        <w:trPr>
          <w:trHeight w:hRule="exact" w:val="360"/>
          <w:tblHeader/>
        </w:trPr>
        <w:tc>
          <w:tcPr>
            <w:tcW w:w="3222" w:type="dxa"/>
          </w:tcPr>
          <w:p w14:paraId="50DAF2CE" w14:textId="77777777" w:rsidR="0055313E" w:rsidRPr="00A332A5" w:rsidRDefault="0055313E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8BCCDA4" w14:textId="77777777" w:rsidR="00874717" w:rsidRPr="00467D81" w:rsidRDefault="00874717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0E7E8ECA" w14:textId="3ECB7FB6" w:rsidR="0055313E" w:rsidRPr="00467D81" w:rsidRDefault="00BC2031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สิ้นสุดวันที่</w:t>
            </w:r>
            <w:r w:rsidR="000F478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48DA398A" w14:textId="752B057D" w:rsidR="0055313E" w:rsidRPr="00467D81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4"/>
            <w:tcBorders>
              <w:bottom w:val="single" w:sz="4" w:space="0" w:color="auto"/>
            </w:tcBorders>
          </w:tcPr>
          <w:p w14:paraId="7AA1AE36" w14:textId="13C50C82" w:rsidR="0055313E" w:rsidRPr="00467D81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สิ้นสุดวันที่</w:t>
            </w:r>
            <w:r w:rsidR="000F478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370250" w:rsidRPr="00A332A5" w14:paraId="485AE711" w14:textId="77777777" w:rsidTr="00E02946">
        <w:trPr>
          <w:trHeight w:hRule="exact" w:val="360"/>
          <w:tblHeader/>
        </w:trPr>
        <w:tc>
          <w:tcPr>
            <w:tcW w:w="3222" w:type="dxa"/>
          </w:tcPr>
          <w:p w14:paraId="641758C5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14C5C7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715761" w14:textId="1B83E35B" w:rsidR="00874717" w:rsidRDefault="00AC402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6EB3765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A90AB93" w14:textId="2D830820" w:rsidR="0055313E" w:rsidRDefault="00AC402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39F1945A" w14:textId="1D8CB88D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EB57AA8" w14:textId="6622354D" w:rsidR="00DE22CC" w:rsidRPr="00595AF3" w:rsidRDefault="00CF386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2F7591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0EBE234E" w14:textId="39F68EC7" w:rsidR="00DE22CC" w:rsidRPr="00E00098" w:rsidRDefault="00141755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70250" w:rsidRPr="00A332A5" w14:paraId="063F41D4" w14:textId="77777777" w:rsidTr="00E02946">
        <w:trPr>
          <w:trHeight w:hRule="exact" w:val="360"/>
          <w:tblHeader/>
        </w:trPr>
        <w:tc>
          <w:tcPr>
            <w:tcW w:w="3222" w:type="dxa"/>
          </w:tcPr>
          <w:p w14:paraId="04D2C4D8" w14:textId="77777777" w:rsidR="009C38F7" w:rsidRPr="00A332A5" w:rsidRDefault="009C38F7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D645F2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B462696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321E1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77A953" w14:textId="6B15EF33" w:rsidR="009C38F7" w:rsidRDefault="002F27B6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74" w:right="-90" w:firstLine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</w:t>
            </w:r>
            <w:r w:rsidR="006F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สอบทาน)</w:t>
            </w:r>
          </w:p>
        </w:tc>
        <w:tc>
          <w:tcPr>
            <w:tcW w:w="238" w:type="dxa"/>
          </w:tcPr>
          <w:p w14:paraId="50A7C744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F946E1E" w14:textId="77777777" w:rsidR="009C38F7" w:rsidRDefault="009C38F7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298" w:right="-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14:paraId="0C515CC1" w14:textId="77777777" w:rsidR="009C38F7" w:rsidRPr="00A332A5" w:rsidRDefault="009C38F7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77" w:right="-90" w:firstLine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8600226" w14:textId="00A42AAD" w:rsidR="009C38F7" w:rsidRPr="000A400A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(ไม่ได้สอบทาน)</w:t>
            </w:r>
          </w:p>
        </w:tc>
      </w:tr>
      <w:tr w:rsidR="00370250" w:rsidRPr="00A332A5" w14:paraId="226817D9" w14:textId="77777777" w:rsidTr="00E02946">
        <w:trPr>
          <w:trHeight w:hRule="exact" w:val="156"/>
          <w:tblHeader/>
        </w:trPr>
        <w:tc>
          <w:tcPr>
            <w:tcW w:w="3222" w:type="dxa"/>
          </w:tcPr>
          <w:p w14:paraId="5D4651F4" w14:textId="77777777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4F49FEF" w14:textId="77777777" w:rsidR="00874717" w:rsidRPr="00A332A5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A01A208" w14:textId="416258C7" w:rsidR="00874717" w:rsidRPr="00A332A5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DD56D8" w14:textId="77777777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A60B34C" w14:textId="7D5480C7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EB8A4A9" w14:textId="0BFCC00F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DC2F0F4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2AF62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7E2F2E6B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70250" w:rsidRPr="00A332A5" w14:paraId="111170A4" w14:textId="77777777" w:rsidTr="00E02946">
        <w:trPr>
          <w:trHeight w:hRule="exact" w:val="360"/>
        </w:trPr>
        <w:tc>
          <w:tcPr>
            <w:tcW w:w="3222" w:type="dxa"/>
          </w:tcPr>
          <w:p w14:paraId="0E67AA77" w14:textId="76BA8289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7" w:type="dxa"/>
          </w:tcPr>
          <w:p w14:paraId="38B5B393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7C59814" w14:textId="211D46EA" w:rsidR="00874717" w:rsidRDefault="003F0F42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129,638</w:t>
            </w:r>
          </w:p>
        </w:tc>
        <w:tc>
          <w:tcPr>
            <w:tcW w:w="236" w:type="dxa"/>
          </w:tcPr>
          <w:p w14:paraId="1952DCFD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CD13BCC" w14:textId="1F51CF3C" w:rsidR="0055313E" w:rsidRDefault="00EE3C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939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,99</w:t>
            </w:r>
            <w:r w:rsidR="009509A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1DF49CC6" w14:textId="6BB15330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A034769" w14:textId="59A56B9A" w:rsidR="00DE22CC" w:rsidRPr="00A332A5" w:rsidRDefault="0015196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248,984</w:t>
            </w:r>
          </w:p>
        </w:tc>
        <w:tc>
          <w:tcPr>
            <w:tcW w:w="270" w:type="dxa"/>
          </w:tcPr>
          <w:p w14:paraId="2AD7591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2282A2CD" w14:textId="7732F513" w:rsidR="00DE22CC" w:rsidRPr="00A332A5" w:rsidRDefault="0090704C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222,994</w:t>
            </w:r>
          </w:p>
        </w:tc>
      </w:tr>
      <w:tr w:rsidR="00370250" w:rsidRPr="00A332A5" w14:paraId="6107EA7F" w14:textId="77777777" w:rsidTr="00E02946">
        <w:trPr>
          <w:trHeight w:hRule="exact" w:val="360"/>
        </w:trPr>
        <w:tc>
          <w:tcPr>
            <w:tcW w:w="3222" w:type="dxa"/>
          </w:tcPr>
          <w:p w14:paraId="651AF926" w14:textId="67ECBE4B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37" w:type="dxa"/>
          </w:tcPr>
          <w:p w14:paraId="360BE970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5E8B05F" w14:textId="407EA146" w:rsidR="00874717" w:rsidRDefault="00F4701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2,051</w:t>
            </w:r>
          </w:p>
        </w:tc>
        <w:tc>
          <w:tcPr>
            <w:tcW w:w="236" w:type="dxa"/>
          </w:tcPr>
          <w:p w14:paraId="63198B7E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71C6402" w14:textId="245BBA03" w:rsidR="0055313E" w:rsidRDefault="00BE4300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</w:t>
            </w:r>
            <w:r w:rsidR="00D80A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5D65CCED" w14:textId="49784C85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6D52223" w14:textId="3AA3697F" w:rsidR="00DE22CC" w:rsidRPr="00A332A5" w:rsidRDefault="0015196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2,798</w:t>
            </w:r>
          </w:p>
        </w:tc>
        <w:tc>
          <w:tcPr>
            <w:tcW w:w="270" w:type="dxa"/>
          </w:tcPr>
          <w:p w14:paraId="498B71C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599C48E" w14:textId="1617A397" w:rsidR="00DE22CC" w:rsidRPr="00A332A5" w:rsidRDefault="0090704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3,292</w:t>
            </w:r>
          </w:p>
        </w:tc>
      </w:tr>
      <w:tr w:rsidR="00370250" w:rsidRPr="00A332A5" w14:paraId="46D66241" w14:textId="77777777" w:rsidTr="00E02946">
        <w:trPr>
          <w:trHeight w:hRule="exact" w:val="360"/>
        </w:trPr>
        <w:tc>
          <w:tcPr>
            <w:tcW w:w="3222" w:type="dxa"/>
          </w:tcPr>
          <w:p w14:paraId="32224FE5" w14:textId="1FFFE70A" w:rsidR="00DE22CC" w:rsidRPr="00223F58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37" w:type="dxa"/>
          </w:tcPr>
          <w:p w14:paraId="035842F4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AF22413" w14:textId="45E17E39" w:rsidR="00874717" w:rsidRDefault="0073361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171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53DC1266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68C7C9E" w14:textId="6E4034B2" w:rsidR="0055313E" w:rsidRDefault="00DE0F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93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,43</w:t>
            </w:r>
            <w:r w:rsidR="00D80A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5FD89DC" w14:textId="2E59CFFA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95FC84D" w14:textId="4A7B74D5" w:rsidR="00DE22CC" w:rsidRPr="009815CF" w:rsidRDefault="0015196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251,782</w:t>
            </w:r>
          </w:p>
        </w:tc>
        <w:tc>
          <w:tcPr>
            <w:tcW w:w="270" w:type="dxa"/>
          </w:tcPr>
          <w:p w14:paraId="1A94101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9D4DD" w14:textId="3E94504F" w:rsidR="00DE22CC" w:rsidRPr="009815CF" w:rsidRDefault="0090704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226,286</w:t>
            </w:r>
          </w:p>
        </w:tc>
      </w:tr>
      <w:tr w:rsidR="00370250" w:rsidRPr="00A332A5" w14:paraId="285E71DF" w14:textId="77777777" w:rsidTr="00E02946">
        <w:trPr>
          <w:trHeight w:hRule="exact" w:val="360"/>
        </w:trPr>
        <w:tc>
          <w:tcPr>
            <w:tcW w:w="3222" w:type="dxa"/>
          </w:tcPr>
          <w:p w14:paraId="5C8465D7" w14:textId="11E341AD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7" w:type="dxa"/>
          </w:tcPr>
          <w:p w14:paraId="6F6D7A00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A145843" w14:textId="4BA2888B" w:rsidR="00874717" w:rsidRDefault="00242B6B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108,401</w:t>
            </w:r>
          </w:p>
        </w:tc>
        <w:tc>
          <w:tcPr>
            <w:tcW w:w="236" w:type="dxa"/>
          </w:tcPr>
          <w:p w14:paraId="1838DB99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495B5FC" w14:textId="39ABCEA3" w:rsidR="0055313E" w:rsidRDefault="0022152D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022F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22F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38" w:type="dxa"/>
          </w:tcPr>
          <w:p w14:paraId="24D61F54" w14:textId="380D62D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E43E2DD" w14:textId="4430CC8D" w:rsidR="00DE22CC" w:rsidRDefault="0015196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203,956</w:t>
            </w:r>
          </w:p>
        </w:tc>
        <w:tc>
          <w:tcPr>
            <w:tcW w:w="270" w:type="dxa"/>
          </w:tcPr>
          <w:p w14:paraId="6D63187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0DAF7C4F" w14:textId="20094D04" w:rsidR="00DE22CC" w:rsidRPr="00A332A5" w:rsidRDefault="0090704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180,973</w:t>
            </w:r>
          </w:p>
        </w:tc>
      </w:tr>
      <w:tr w:rsidR="00370250" w:rsidRPr="00A332A5" w14:paraId="0DF63109" w14:textId="77777777" w:rsidTr="00E02946">
        <w:trPr>
          <w:trHeight w:hRule="exact" w:val="360"/>
        </w:trPr>
        <w:tc>
          <w:tcPr>
            <w:tcW w:w="3222" w:type="dxa"/>
          </w:tcPr>
          <w:p w14:paraId="10F885BE" w14:textId="1750581E" w:rsidR="0055313E" w:rsidRDefault="0055313E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  <w:r w:rsidR="00C7324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37" w:type="dxa"/>
          </w:tcPr>
          <w:p w14:paraId="23EE4684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CB5952F" w14:textId="66C80ED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F7183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C227DDE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4367DD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EF48EA9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1A929" w14:textId="77777777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6B935379" w14:textId="77777777" w:rsidR="0055313E" w:rsidRDefault="0055313E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250" w:rsidRPr="00A332A5" w14:paraId="63495590" w14:textId="77777777" w:rsidTr="00E02946">
        <w:trPr>
          <w:trHeight w:hRule="exact" w:val="360"/>
        </w:trPr>
        <w:tc>
          <w:tcPr>
            <w:tcW w:w="3222" w:type="dxa"/>
          </w:tcPr>
          <w:p w14:paraId="57F7979F" w14:textId="5132721B" w:rsidR="00DE22CC" w:rsidRPr="00A332A5" w:rsidRDefault="00DE22CC" w:rsidP="00301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ค่าใช้จ่ายบริหาร</w:t>
            </w:r>
          </w:p>
        </w:tc>
        <w:tc>
          <w:tcPr>
            <w:tcW w:w="237" w:type="dxa"/>
          </w:tcPr>
          <w:p w14:paraId="7F6C87D1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634FA18" w14:textId="480559A9" w:rsidR="00874717" w:rsidRDefault="00FB5CE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12,297</w:t>
            </w:r>
          </w:p>
        </w:tc>
        <w:tc>
          <w:tcPr>
            <w:tcW w:w="236" w:type="dxa"/>
          </w:tcPr>
          <w:p w14:paraId="13356246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0721A2" w14:textId="159A6C99" w:rsidR="0055313E" w:rsidRDefault="00FD17B1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4022F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2A2274B6" w14:textId="3DEECBA4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50809616" w14:textId="1E417D75" w:rsidR="00DE22CC" w:rsidRDefault="0090704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23,981</w:t>
            </w:r>
          </w:p>
        </w:tc>
        <w:tc>
          <w:tcPr>
            <w:tcW w:w="270" w:type="dxa"/>
          </w:tcPr>
          <w:p w14:paraId="700AB65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6601F41B" w14:textId="5064E20A" w:rsidR="00DE22CC" w:rsidRPr="00A332A5" w:rsidRDefault="0090704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21,365</w:t>
            </w:r>
          </w:p>
        </w:tc>
      </w:tr>
      <w:tr w:rsidR="00370250" w:rsidRPr="00A332A5" w14:paraId="497F3D39" w14:textId="77777777" w:rsidTr="00E02946">
        <w:trPr>
          <w:trHeight w:hRule="exact" w:val="360"/>
        </w:trPr>
        <w:tc>
          <w:tcPr>
            <w:tcW w:w="3222" w:type="dxa"/>
          </w:tcPr>
          <w:p w14:paraId="42524D67" w14:textId="285AFACC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37" w:type="dxa"/>
          </w:tcPr>
          <w:p w14:paraId="5A433074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C3F6F97" w14:textId="32377A40" w:rsidR="00874717" w:rsidRDefault="00F9456D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  <w:tc>
          <w:tcPr>
            <w:tcW w:w="236" w:type="dxa"/>
          </w:tcPr>
          <w:p w14:paraId="001C6F41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67579EB" w14:textId="2C71A1CF" w:rsidR="0055313E" w:rsidRDefault="007D2E0B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022F0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38" w:type="dxa"/>
          </w:tcPr>
          <w:p w14:paraId="37C9DF18" w14:textId="7748947D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6A703D02" w14:textId="5F8021FF" w:rsidR="00DE22CC" w:rsidRDefault="0090704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8,069</w:t>
            </w:r>
          </w:p>
        </w:tc>
        <w:tc>
          <w:tcPr>
            <w:tcW w:w="270" w:type="dxa"/>
          </w:tcPr>
          <w:p w14:paraId="6EE178B3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5AE05859" w14:textId="157FC9D7" w:rsidR="00DE22CC" w:rsidRPr="00A332A5" w:rsidRDefault="0090704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7,771</w:t>
            </w:r>
          </w:p>
        </w:tc>
      </w:tr>
      <w:tr w:rsidR="00370250" w:rsidRPr="00A332A5" w14:paraId="0AE5244F" w14:textId="77777777" w:rsidTr="00E02946">
        <w:trPr>
          <w:trHeight w:hRule="exact" w:val="360"/>
        </w:trPr>
        <w:tc>
          <w:tcPr>
            <w:tcW w:w="3222" w:type="dxa"/>
          </w:tcPr>
          <w:p w14:paraId="79FFE083" w14:textId="5F2B3CE2" w:rsidR="00BB0AA4" w:rsidRDefault="003A1C5B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="00BB0A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0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B0AA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BB0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37" w:type="dxa"/>
          </w:tcPr>
          <w:p w14:paraId="6854EC96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D051F05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83C533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31332F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855D00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B4DBB6B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BB95D" w14:textId="77777777" w:rsidR="00BB0AA4" w:rsidRPr="00A332A5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12A2CED3" w14:textId="77777777" w:rsidR="00BB0AA4" w:rsidRDefault="00BB0AA4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250" w:rsidRPr="00A332A5" w14:paraId="41705075" w14:textId="77777777" w:rsidTr="00E02946">
        <w:trPr>
          <w:trHeight w:hRule="exact" w:val="360"/>
        </w:trPr>
        <w:tc>
          <w:tcPr>
            <w:tcW w:w="3222" w:type="dxa"/>
          </w:tcPr>
          <w:p w14:paraId="6307B6D5" w14:textId="5FFF2ED8" w:rsidR="00BB0AA4" w:rsidRDefault="002F27B6" w:rsidP="00BB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</w:t>
            </w:r>
            <w:r w:rsidR="00BB0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FF00F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7" w:type="dxa"/>
          </w:tcPr>
          <w:p w14:paraId="39FDF7F9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EE931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E4DF8E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A6133DC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0F60A2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EFAD4EE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7A37F" w14:textId="77777777" w:rsidR="00BB0AA4" w:rsidRPr="00A332A5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40D834D9" w14:textId="77777777" w:rsidR="00BB0AA4" w:rsidRDefault="00BB0AA4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250" w:rsidRPr="00A332A5" w14:paraId="5EE7F934" w14:textId="77777777" w:rsidTr="00E02946">
        <w:trPr>
          <w:trHeight w:hRule="exact" w:val="360"/>
        </w:trPr>
        <w:tc>
          <w:tcPr>
            <w:tcW w:w="3222" w:type="dxa"/>
          </w:tcPr>
          <w:p w14:paraId="62E61F03" w14:textId="5BB50A68" w:rsidR="00FF00FA" w:rsidRDefault="002F27B6" w:rsidP="00BB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</w:t>
            </w:r>
            <w:r w:rsidR="00FF00FA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ชีวภาพ</w:t>
            </w:r>
          </w:p>
        </w:tc>
        <w:tc>
          <w:tcPr>
            <w:tcW w:w="237" w:type="dxa"/>
          </w:tcPr>
          <w:p w14:paraId="31409A45" w14:textId="77777777" w:rsidR="00FF00FA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66B1D4A" w14:textId="204CC83F" w:rsidR="00FF00FA" w:rsidRDefault="00025382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264F59A8" w14:textId="77777777" w:rsidR="00FF00FA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D2F373B" w14:textId="1CD6945F" w:rsidR="00FF00FA" w:rsidRDefault="004022F0" w:rsidP="0015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(961)</w:t>
            </w:r>
          </w:p>
        </w:tc>
        <w:tc>
          <w:tcPr>
            <w:tcW w:w="238" w:type="dxa"/>
          </w:tcPr>
          <w:p w14:paraId="2766AAED" w14:textId="77777777" w:rsidR="00FF00FA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28B80D6E" w14:textId="24E038EB" w:rsidR="00FF00FA" w:rsidRDefault="007E5A6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37E80BCE" w14:textId="77777777" w:rsidR="00FF00FA" w:rsidRPr="00A332A5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5C19A551" w14:textId="475F48AE" w:rsidR="00FF00FA" w:rsidRDefault="007E5A6E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370250" w:rsidRPr="00A332A5" w14:paraId="5B816A5F" w14:textId="77777777" w:rsidTr="00E02946">
        <w:trPr>
          <w:trHeight w:hRule="exact" w:val="360"/>
        </w:trPr>
        <w:tc>
          <w:tcPr>
            <w:tcW w:w="3222" w:type="dxa"/>
          </w:tcPr>
          <w:p w14:paraId="4CD86D73" w14:textId="1DAE3536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D421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7" w:type="dxa"/>
          </w:tcPr>
          <w:p w14:paraId="57C27602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EE97453" w14:textId="6A26DF73" w:rsidR="00874717" w:rsidRDefault="00025382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4889504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2460908" w14:textId="314BF699" w:rsidR="0055313E" w:rsidRDefault="004022F0" w:rsidP="0040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7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ED2B385" w14:textId="3030FC26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5EBBB48" w14:textId="4C9EB7FA" w:rsidR="00DE22CC" w:rsidRDefault="007E5A6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7C7F3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46293473" w14:textId="38D27AFE" w:rsidR="00DE22CC" w:rsidRPr="00A332A5" w:rsidRDefault="007E5A6E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04C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370250" w:rsidRPr="00A332A5" w14:paraId="772299B0" w14:textId="77777777" w:rsidTr="00E02946">
        <w:trPr>
          <w:trHeight w:hRule="exact" w:val="360"/>
        </w:trPr>
        <w:tc>
          <w:tcPr>
            <w:tcW w:w="3222" w:type="dxa"/>
          </w:tcPr>
          <w:p w14:paraId="0948B5F9" w14:textId="77895490" w:rsidR="00DE22CC" w:rsidRPr="00223F58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37" w:type="dxa"/>
          </w:tcPr>
          <w:p w14:paraId="48FAB876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7DA5EF3" w14:textId="1207B6F0" w:rsidR="00874717" w:rsidRDefault="004917AF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125,20</w:t>
            </w:r>
            <w:r w:rsidR="00F93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A7A446C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1ACF273" w14:textId="32E0A2D5" w:rsidR="0055313E" w:rsidRDefault="004D6DFB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781024" w:rsidRPr="00177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77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781024" w:rsidRPr="00177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8" w:type="dxa"/>
          </w:tcPr>
          <w:p w14:paraId="470FBDC0" w14:textId="39E28249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579D052" w14:textId="1AA68A42" w:rsidR="00DE22CC" w:rsidRPr="009815CF" w:rsidRDefault="0090704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236,605</w:t>
            </w:r>
          </w:p>
        </w:tc>
        <w:tc>
          <w:tcPr>
            <w:tcW w:w="270" w:type="dxa"/>
          </w:tcPr>
          <w:p w14:paraId="6D39C2D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47EE8" w14:textId="5054085D" w:rsidR="00DE22CC" w:rsidRPr="009815CF" w:rsidRDefault="0090704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211,173</w:t>
            </w:r>
          </w:p>
        </w:tc>
      </w:tr>
      <w:tr w:rsidR="00370250" w:rsidRPr="00A332A5" w14:paraId="7FF14B9F" w14:textId="77777777" w:rsidTr="00E02946">
        <w:trPr>
          <w:trHeight w:hRule="exact" w:val="360"/>
        </w:trPr>
        <w:tc>
          <w:tcPr>
            <w:tcW w:w="3222" w:type="dxa"/>
          </w:tcPr>
          <w:p w14:paraId="3265AE7D" w14:textId="22B3AF9E" w:rsidR="00DE22CC" w:rsidRPr="00A14964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กำไรก่อนส่วนแบ่งกำไรจาก</w:t>
            </w:r>
          </w:p>
        </w:tc>
        <w:tc>
          <w:tcPr>
            <w:tcW w:w="237" w:type="dxa"/>
          </w:tcPr>
          <w:p w14:paraId="7C2DA1D7" w14:textId="77777777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053A98D8" w14:textId="6D8AAD77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300FFF" w14:textId="77777777" w:rsidR="0055313E" w:rsidRPr="00A14964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9CADF9D" w14:textId="69807C5E" w:rsidR="0055313E" w:rsidRPr="00A14964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6E321D5" w14:textId="64E6800A" w:rsidR="0055313E" w:rsidRPr="00A14964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01E3BAFE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63FD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69CD9FDA" w14:textId="77777777" w:rsidR="00DE22CC" w:rsidRPr="00A14964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250" w:rsidRPr="00A332A5" w14:paraId="63BE5E42" w14:textId="77777777" w:rsidTr="00E02946">
        <w:trPr>
          <w:trHeight w:hRule="exact" w:val="360"/>
        </w:trPr>
        <w:tc>
          <w:tcPr>
            <w:tcW w:w="3222" w:type="dxa"/>
          </w:tcPr>
          <w:p w14:paraId="2FE32BB9" w14:textId="53D3A235" w:rsidR="004A6DC3" w:rsidRPr="00A14964" w:rsidRDefault="002F27B6" w:rsidP="004A6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4A6DC3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ในบริษัทร่วมและ</w:t>
            </w:r>
          </w:p>
        </w:tc>
        <w:tc>
          <w:tcPr>
            <w:tcW w:w="237" w:type="dxa"/>
          </w:tcPr>
          <w:p w14:paraId="6836A44A" w14:textId="77777777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CB4203E" w14:textId="310A038A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11C2B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60726DCB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0EAEC39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F751AA0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B56BF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4E8BC982" w14:textId="77777777" w:rsidR="004A6DC3" w:rsidRPr="00A14964" w:rsidRDefault="004A6DC3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250" w:rsidRPr="00A332A5" w14:paraId="767E15D7" w14:textId="77777777" w:rsidTr="00E02946">
        <w:trPr>
          <w:trHeight w:hRule="exact" w:val="360"/>
        </w:trPr>
        <w:tc>
          <w:tcPr>
            <w:tcW w:w="3222" w:type="dxa"/>
          </w:tcPr>
          <w:p w14:paraId="2CF9ED5B" w14:textId="6816F576" w:rsidR="002F27B6" w:rsidRPr="00A14964" w:rsidRDefault="002F27B6" w:rsidP="004A6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การร่วมค้าและค่าใช้จ่าย</w:t>
            </w:r>
          </w:p>
        </w:tc>
        <w:tc>
          <w:tcPr>
            <w:tcW w:w="237" w:type="dxa"/>
          </w:tcPr>
          <w:p w14:paraId="0B13900F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88A3451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5C8FD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2DFC6947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75F9AB1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39BE403C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2FFA8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3806C346" w14:textId="77777777" w:rsidR="002F27B6" w:rsidRPr="00A14964" w:rsidRDefault="002F27B6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250" w:rsidRPr="00A92F11" w14:paraId="2C15F4C4" w14:textId="77777777" w:rsidTr="00E02946">
        <w:trPr>
          <w:trHeight w:hRule="exact" w:val="360"/>
        </w:trPr>
        <w:tc>
          <w:tcPr>
            <w:tcW w:w="3222" w:type="dxa"/>
          </w:tcPr>
          <w:p w14:paraId="0EDDC77E" w14:textId="1ED5761D" w:rsidR="00DE22CC" w:rsidRPr="00A14964" w:rsidRDefault="00DE22CC" w:rsidP="00363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7" w:type="dxa"/>
          </w:tcPr>
          <w:p w14:paraId="2A834E41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6BC2388C" w14:textId="58F1CE20" w:rsidR="00874717" w:rsidRDefault="0072317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</w:t>
            </w:r>
            <w:r w:rsidR="00F93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87DAEEC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0F97659D" w14:textId="0C11C9AC" w:rsidR="0055313E" w:rsidRDefault="00467A7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781024" w:rsidRPr="00177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238" w:type="dxa"/>
          </w:tcPr>
          <w:p w14:paraId="191F436A" w14:textId="2A36B3AB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6D3ADFDF" w14:textId="0299B4E3" w:rsidR="00DE22CC" w:rsidRPr="00A14964" w:rsidRDefault="0090704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15,177</w:t>
            </w:r>
          </w:p>
        </w:tc>
        <w:tc>
          <w:tcPr>
            <w:tcW w:w="270" w:type="dxa"/>
          </w:tcPr>
          <w:p w14:paraId="06AB6993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</w:tcPr>
          <w:p w14:paraId="78FDCDBE" w14:textId="5298B73C" w:rsidR="00DE22CC" w:rsidRPr="00A14964" w:rsidRDefault="0090704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15,113</w:t>
            </w:r>
          </w:p>
        </w:tc>
      </w:tr>
    </w:tbl>
    <w:p w14:paraId="11FE1C78" w14:textId="5BA89E0A" w:rsidR="00FE7D9F" w:rsidRPr="00805C7C" w:rsidRDefault="00FE7D9F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bidi="ar-SA"/>
        </w:rPr>
      </w:pPr>
    </w:p>
    <w:sectPr w:rsidR="00FE7D9F" w:rsidRPr="00805C7C" w:rsidSect="00203AF9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DDF15" w14:textId="77777777" w:rsidR="00C53406" w:rsidRDefault="00C53406" w:rsidP="004956B4">
      <w:r>
        <w:separator/>
      </w:r>
    </w:p>
  </w:endnote>
  <w:endnote w:type="continuationSeparator" w:id="0">
    <w:p w14:paraId="037B7EE1" w14:textId="77777777" w:rsidR="00C53406" w:rsidRDefault="00C53406" w:rsidP="004956B4">
      <w:r>
        <w:continuationSeparator/>
      </w:r>
    </w:p>
  </w:endnote>
  <w:endnote w:type="continuationNotice" w:id="1">
    <w:p w14:paraId="49D850C1" w14:textId="77777777" w:rsidR="00C53406" w:rsidRDefault="00C534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24711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BAFD77" w14:textId="64C68B76" w:rsidR="00CD194C" w:rsidRDefault="00CD194C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77777777" w:rsidR="00203AF9" w:rsidRDefault="00203AF9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C3FFF" w14:textId="77777777" w:rsidR="00C53406" w:rsidRDefault="00C53406" w:rsidP="004956B4">
      <w:r>
        <w:separator/>
      </w:r>
    </w:p>
  </w:footnote>
  <w:footnote w:type="continuationSeparator" w:id="0">
    <w:p w14:paraId="70D01002" w14:textId="77777777" w:rsidR="00C53406" w:rsidRDefault="00C53406" w:rsidP="004956B4">
      <w:r>
        <w:continuationSeparator/>
      </w:r>
    </w:p>
  </w:footnote>
  <w:footnote w:type="continuationNotice" w:id="1">
    <w:p w14:paraId="0551C10B" w14:textId="77777777" w:rsidR="00C53406" w:rsidRDefault="00C534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16425" w14:textId="77777777" w:rsidR="00D77C3F" w:rsidRPr="0018399C" w:rsidRDefault="00D77C3F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BDBAC64" w14:textId="77777777" w:rsidR="00D77C3F" w:rsidRPr="0018399C" w:rsidRDefault="00D77C3F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716713" w14:textId="77777777" w:rsidR="00D77C3F" w:rsidRPr="0018399C" w:rsidRDefault="00D77C3F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30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 </w:t>
    </w:r>
    <w:r w:rsidRPr="0018399C">
      <w:rPr>
        <w:rFonts w:asciiTheme="majorBidi" w:hAnsiTheme="majorBidi" w:cstheme="majorBidi"/>
        <w:b/>
        <w:bCs/>
        <w:sz w:val="32"/>
        <w:szCs w:val="32"/>
      </w:rPr>
      <w:t>2564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3A8C0936" w14:textId="493C7859" w:rsidR="002F57A2" w:rsidRPr="00BB3CDB" w:rsidRDefault="002F57A2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0F8FD" w14:textId="77777777" w:rsidR="007F0107" w:rsidRPr="003A52C4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34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7F0107" w:rsidRPr="003A52C4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34"/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77777777" w:rsidR="007F0107" w:rsidRDefault="007F0107" w:rsidP="008B6CCF">
    <w:pPr>
      <w:ind w:left="234"/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F72320">
      <w:rPr>
        <w:rFonts w:ascii="Angsana New" w:hAnsi="Angsana New" w:cs="Angsana New" w:hint="cs"/>
        <w:b/>
        <w:bCs/>
        <w:sz w:val="30"/>
        <w:szCs w:val="32"/>
      </w:rPr>
      <w:t>3</w:t>
    </w:r>
    <w:r w:rsidRPr="002606E5">
      <w:rPr>
        <w:rFonts w:ascii="Angsana New" w:hAnsi="Angsana New" w:cs="Angsana New" w:hint="cs"/>
        <w:b/>
        <w:bCs/>
        <w:sz w:val="30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72320">
      <w:rPr>
        <w:rFonts w:ascii="Angsana New" w:hAnsi="Angsana New" w:cs="Angsana New"/>
        <w:b/>
        <w:bCs/>
        <w:sz w:val="30"/>
        <w:szCs w:val="32"/>
      </w:rPr>
      <w:t>256</w:t>
    </w:r>
    <w:r>
      <w:rPr>
        <w:rFonts w:ascii="Angsana New" w:hAnsi="Angsana New" w:cs="Angsana New"/>
        <w:b/>
        <w:bCs/>
        <w:sz w:val="30"/>
        <w:szCs w:val="32"/>
      </w:rPr>
      <w:t>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7F0107" w:rsidRDefault="007F01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1A991" w14:textId="77777777" w:rsidR="007F0107" w:rsidRPr="008B6CCF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7F0107" w:rsidRPr="008B6CCF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77777777" w:rsidR="007F0107" w:rsidRPr="008B6CCF" w:rsidRDefault="007F0107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8B6CCF">
      <w:rPr>
        <w:rFonts w:ascii="Angsana New" w:hAnsi="Angsana New" w:cs="Angsana New" w:hint="cs"/>
        <w:b/>
        <w:bCs/>
        <w:sz w:val="32"/>
        <w:szCs w:val="32"/>
      </w:rPr>
      <w:t>30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8B6CCF">
      <w:rPr>
        <w:rFonts w:ascii="Angsana New" w:hAnsi="Angsana New" w:cs="Angsana New"/>
        <w:b/>
        <w:bCs/>
        <w:sz w:val="32"/>
        <w:szCs w:val="32"/>
      </w:rPr>
      <w:t>2564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7F0107" w:rsidRPr="008B6CCF" w:rsidRDefault="007F010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118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3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1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0622FC3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4"/>
  </w:num>
  <w:num w:numId="9">
    <w:abstractNumId w:val="7"/>
  </w:num>
  <w:num w:numId="10">
    <w:abstractNumId w:val="0"/>
  </w:num>
  <w:num w:numId="11">
    <w:abstractNumId w:val="29"/>
  </w:num>
  <w:num w:numId="12">
    <w:abstractNumId w:val="39"/>
  </w:num>
  <w:num w:numId="13">
    <w:abstractNumId w:val="31"/>
  </w:num>
  <w:num w:numId="14">
    <w:abstractNumId w:val="17"/>
  </w:num>
  <w:num w:numId="15">
    <w:abstractNumId w:val="1"/>
  </w:num>
  <w:num w:numId="16">
    <w:abstractNumId w:val="27"/>
  </w:num>
  <w:num w:numId="17">
    <w:abstractNumId w:val="22"/>
  </w:num>
  <w:num w:numId="18">
    <w:abstractNumId w:val="36"/>
  </w:num>
  <w:num w:numId="19">
    <w:abstractNumId w:val="3"/>
  </w:num>
  <w:num w:numId="20">
    <w:abstractNumId w:val="11"/>
  </w:num>
  <w:num w:numId="21">
    <w:abstractNumId w:val="38"/>
  </w:num>
  <w:num w:numId="22">
    <w:abstractNumId w:val="33"/>
  </w:num>
  <w:num w:numId="23">
    <w:abstractNumId w:val="32"/>
  </w:num>
  <w:num w:numId="24">
    <w:abstractNumId w:val="26"/>
  </w:num>
  <w:num w:numId="25">
    <w:abstractNumId w:val="24"/>
  </w:num>
  <w:num w:numId="26">
    <w:abstractNumId w:val="21"/>
  </w:num>
  <w:num w:numId="27">
    <w:abstractNumId w:val="34"/>
  </w:num>
  <w:num w:numId="28">
    <w:abstractNumId w:val="28"/>
  </w:num>
  <w:num w:numId="29">
    <w:abstractNumId w:val="13"/>
  </w:num>
  <w:num w:numId="30">
    <w:abstractNumId w:val="37"/>
  </w:num>
  <w:num w:numId="31">
    <w:abstractNumId w:val="10"/>
  </w:num>
  <w:num w:numId="32">
    <w:abstractNumId w:val="2"/>
  </w:num>
  <w:num w:numId="33">
    <w:abstractNumId w:val="19"/>
  </w:num>
  <w:num w:numId="34">
    <w:abstractNumId w:val="8"/>
  </w:num>
  <w:num w:numId="35">
    <w:abstractNumId w:val="35"/>
  </w:num>
  <w:num w:numId="36">
    <w:abstractNumId w:val="5"/>
  </w:num>
  <w:num w:numId="37">
    <w:abstractNumId w:val="25"/>
  </w:num>
  <w:num w:numId="38">
    <w:abstractNumId w:val="18"/>
  </w:num>
  <w:num w:numId="39">
    <w:abstractNumId w:val="9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69"/>
    <w:rsid w:val="00000CFF"/>
    <w:rsid w:val="00000DE4"/>
    <w:rsid w:val="00000FB0"/>
    <w:rsid w:val="00000FCF"/>
    <w:rsid w:val="000013EE"/>
    <w:rsid w:val="00001434"/>
    <w:rsid w:val="0000160F"/>
    <w:rsid w:val="0000174B"/>
    <w:rsid w:val="000017BF"/>
    <w:rsid w:val="000019C7"/>
    <w:rsid w:val="000019E4"/>
    <w:rsid w:val="00001A55"/>
    <w:rsid w:val="00001B2E"/>
    <w:rsid w:val="00001B45"/>
    <w:rsid w:val="00001C64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83"/>
    <w:rsid w:val="000053B2"/>
    <w:rsid w:val="00005420"/>
    <w:rsid w:val="00005497"/>
    <w:rsid w:val="00005650"/>
    <w:rsid w:val="000059C8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216"/>
    <w:rsid w:val="00007498"/>
    <w:rsid w:val="00007622"/>
    <w:rsid w:val="00007869"/>
    <w:rsid w:val="00007A27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E28"/>
    <w:rsid w:val="00012000"/>
    <w:rsid w:val="00012007"/>
    <w:rsid w:val="00012221"/>
    <w:rsid w:val="00012414"/>
    <w:rsid w:val="0001267B"/>
    <w:rsid w:val="00012973"/>
    <w:rsid w:val="000129F0"/>
    <w:rsid w:val="00012A2D"/>
    <w:rsid w:val="00012BAD"/>
    <w:rsid w:val="00012BE0"/>
    <w:rsid w:val="00012BFB"/>
    <w:rsid w:val="00012E56"/>
    <w:rsid w:val="0001308B"/>
    <w:rsid w:val="000130EA"/>
    <w:rsid w:val="00013110"/>
    <w:rsid w:val="000132EA"/>
    <w:rsid w:val="000134B6"/>
    <w:rsid w:val="00013635"/>
    <w:rsid w:val="00013679"/>
    <w:rsid w:val="00013701"/>
    <w:rsid w:val="00013704"/>
    <w:rsid w:val="00013786"/>
    <w:rsid w:val="000137F9"/>
    <w:rsid w:val="0001386B"/>
    <w:rsid w:val="0001387D"/>
    <w:rsid w:val="00013AF4"/>
    <w:rsid w:val="00013C2B"/>
    <w:rsid w:val="00013C42"/>
    <w:rsid w:val="00013CB1"/>
    <w:rsid w:val="00013D52"/>
    <w:rsid w:val="00013DDD"/>
    <w:rsid w:val="00013F46"/>
    <w:rsid w:val="00014102"/>
    <w:rsid w:val="00014949"/>
    <w:rsid w:val="0001498C"/>
    <w:rsid w:val="000149B9"/>
    <w:rsid w:val="00014C1D"/>
    <w:rsid w:val="00014C66"/>
    <w:rsid w:val="00014C67"/>
    <w:rsid w:val="0001505E"/>
    <w:rsid w:val="00015077"/>
    <w:rsid w:val="00015237"/>
    <w:rsid w:val="00015393"/>
    <w:rsid w:val="000153B6"/>
    <w:rsid w:val="00015B25"/>
    <w:rsid w:val="00015EB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D9B"/>
    <w:rsid w:val="00016E09"/>
    <w:rsid w:val="00016EAF"/>
    <w:rsid w:val="0001706B"/>
    <w:rsid w:val="000171A4"/>
    <w:rsid w:val="00017264"/>
    <w:rsid w:val="000172A0"/>
    <w:rsid w:val="00017804"/>
    <w:rsid w:val="00017D92"/>
    <w:rsid w:val="00017E6F"/>
    <w:rsid w:val="00017EEF"/>
    <w:rsid w:val="000201E9"/>
    <w:rsid w:val="00020377"/>
    <w:rsid w:val="0002041F"/>
    <w:rsid w:val="00020428"/>
    <w:rsid w:val="00020520"/>
    <w:rsid w:val="000206B1"/>
    <w:rsid w:val="00020955"/>
    <w:rsid w:val="00020AAD"/>
    <w:rsid w:val="00020C9C"/>
    <w:rsid w:val="00020DF6"/>
    <w:rsid w:val="00020EE6"/>
    <w:rsid w:val="00020FB1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CE6"/>
    <w:rsid w:val="00022D27"/>
    <w:rsid w:val="00022D38"/>
    <w:rsid w:val="00022E8E"/>
    <w:rsid w:val="00022E97"/>
    <w:rsid w:val="000231D3"/>
    <w:rsid w:val="0002357B"/>
    <w:rsid w:val="0002369A"/>
    <w:rsid w:val="00023744"/>
    <w:rsid w:val="0002379B"/>
    <w:rsid w:val="00023816"/>
    <w:rsid w:val="000238E9"/>
    <w:rsid w:val="00023954"/>
    <w:rsid w:val="00023DB8"/>
    <w:rsid w:val="00023E11"/>
    <w:rsid w:val="00023E63"/>
    <w:rsid w:val="00023F8C"/>
    <w:rsid w:val="00023FC1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82"/>
    <w:rsid w:val="00025425"/>
    <w:rsid w:val="000255C8"/>
    <w:rsid w:val="00025719"/>
    <w:rsid w:val="000259A7"/>
    <w:rsid w:val="00025CEB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6B1"/>
    <w:rsid w:val="0002693E"/>
    <w:rsid w:val="00026A7F"/>
    <w:rsid w:val="00026C83"/>
    <w:rsid w:val="00026CBE"/>
    <w:rsid w:val="000270A7"/>
    <w:rsid w:val="000273E2"/>
    <w:rsid w:val="00027606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AD8"/>
    <w:rsid w:val="00031BD4"/>
    <w:rsid w:val="00031C38"/>
    <w:rsid w:val="00031E74"/>
    <w:rsid w:val="00031EEC"/>
    <w:rsid w:val="0003206E"/>
    <w:rsid w:val="000321FE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40D2"/>
    <w:rsid w:val="00034130"/>
    <w:rsid w:val="00034157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643"/>
    <w:rsid w:val="0003680A"/>
    <w:rsid w:val="00036927"/>
    <w:rsid w:val="00036A1F"/>
    <w:rsid w:val="00036A93"/>
    <w:rsid w:val="00036B33"/>
    <w:rsid w:val="00036BEE"/>
    <w:rsid w:val="00036D32"/>
    <w:rsid w:val="00036F26"/>
    <w:rsid w:val="00037043"/>
    <w:rsid w:val="000371F5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1224"/>
    <w:rsid w:val="000412C6"/>
    <w:rsid w:val="000412DE"/>
    <w:rsid w:val="000412E7"/>
    <w:rsid w:val="00041555"/>
    <w:rsid w:val="000417C2"/>
    <w:rsid w:val="000418C1"/>
    <w:rsid w:val="00041B9F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827"/>
    <w:rsid w:val="000428A6"/>
    <w:rsid w:val="000429AC"/>
    <w:rsid w:val="00042C04"/>
    <w:rsid w:val="00042F89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EE"/>
    <w:rsid w:val="000441E6"/>
    <w:rsid w:val="000442A4"/>
    <w:rsid w:val="000443A4"/>
    <w:rsid w:val="000444D8"/>
    <w:rsid w:val="000445A4"/>
    <w:rsid w:val="000447F9"/>
    <w:rsid w:val="000448A0"/>
    <w:rsid w:val="000448DD"/>
    <w:rsid w:val="000448DF"/>
    <w:rsid w:val="00044E80"/>
    <w:rsid w:val="00044E8D"/>
    <w:rsid w:val="00044EC0"/>
    <w:rsid w:val="00044EC4"/>
    <w:rsid w:val="0004505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189"/>
    <w:rsid w:val="00046358"/>
    <w:rsid w:val="00046583"/>
    <w:rsid w:val="0004660E"/>
    <w:rsid w:val="000468A5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F1"/>
    <w:rsid w:val="00050CBF"/>
    <w:rsid w:val="00050D18"/>
    <w:rsid w:val="00050E21"/>
    <w:rsid w:val="00050ECD"/>
    <w:rsid w:val="0005106F"/>
    <w:rsid w:val="000510DE"/>
    <w:rsid w:val="00051103"/>
    <w:rsid w:val="000511EC"/>
    <w:rsid w:val="0005136A"/>
    <w:rsid w:val="00051378"/>
    <w:rsid w:val="00051C56"/>
    <w:rsid w:val="00051CA7"/>
    <w:rsid w:val="00051FE4"/>
    <w:rsid w:val="000521D9"/>
    <w:rsid w:val="000521F0"/>
    <w:rsid w:val="0005222B"/>
    <w:rsid w:val="000522F0"/>
    <w:rsid w:val="00052341"/>
    <w:rsid w:val="000523AD"/>
    <w:rsid w:val="00052582"/>
    <w:rsid w:val="000528DD"/>
    <w:rsid w:val="0005292F"/>
    <w:rsid w:val="00052942"/>
    <w:rsid w:val="00053055"/>
    <w:rsid w:val="00053117"/>
    <w:rsid w:val="000532B3"/>
    <w:rsid w:val="00053397"/>
    <w:rsid w:val="000533DF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FD"/>
    <w:rsid w:val="00054376"/>
    <w:rsid w:val="000543B5"/>
    <w:rsid w:val="00054411"/>
    <w:rsid w:val="00054524"/>
    <w:rsid w:val="00054674"/>
    <w:rsid w:val="000546C7"/>
    <w:rsid w:val="0005478B"/>
    <w:rsid w:val="000547E1"/>
    <w:rsid w:val="000548AA"/>
    <w:rsid w:val="000549D7"/>
    <w:rsid w:val="00054C6D"/>
    <w:rsid w:val="00054FC9"/>
    <w:rsid w:val="0005505B"/>
    <w:rsid w:val="0005514A"/>
    <w:rsid w:val="00055167"/>
    <w:rsid w:val="00055234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8C4"/>
    <w:rsid w:val="00057DE0"/>
    <w:rsid w:val="00057E81"/>
    <w:rsid w:val="00057EF5"/>
    <w:rsid w:val="00057F80"/>
    <w:rsid w:val="0006013E"/>
    <w:rsid w:val="00060185"/>
    <w:rsid w:val="0006038B"/>
    <w:rsid w:val="00060457"/>
    <w:rsid w:val="000604B5"/>
    <w:rsid w:val="00060700"/>
    <w:rsid w:val="0006072C"/>
    <w:rsid w:val="00060C24"/>
    <w:rsid w:val="00060D77"/>
    <w:rsid w:val="0006132F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20"/>
    <w:rsid w:val="0006229F"/>
    <w:rsid w:val="000622B0"/>
    <w:rsid w:val="0006244A"/>
    <w:rsid w:val="000626C9"/>
    <w:rsid w:val="00062871"/>
    <w:rsid w:val="00062CEC"/>
    <w:rsid w:val="00062F3E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FE"/>
    <w:rsid w:val="00064DDB"/>
    <w:rsid w:val="00064E2B"/>
    <w:rsid w:val="00064F02"/>
    <w:rsid w:val="00065110"/>
    <w:rsid w:val="000652A4"/>
    <w:rsid w:val="00065558"/>
    <w:rsid w:val="00065598"/>
    <w:rsid w:val="00065609"/>
    <w:rsid w:val="0006564F"/>
    <w:rsid w:val="000656E1"/>
    <w:rsid w:val="00065835"/>
    <w:rsid w:val="00065846"/>
    <w:rsid w:val="000658EA"/>
    <w:rsid w:val="00065ADE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B02"/>
    <w:rsid w:val="00066B9F"/>
    <w:rsid w:val="0006702A"/>
    <w:rsid w:val="0006704C"/>
    <w:rsid w:val="0006741C"/>
    <w:rsid w:val="00067611"/>
    <w:rsid w:val="0006776E"/>
    <w:rsid w:val="000677F1"/>
    <w:rsid w:val="00067865"/>
    <w:rsid w:val="00067BB3"/>
    <w:rsid w:val="00067C85"/>
    <w:rsid w:val="00067D18"/>
    <w:rsid w:val="00067D22"/>
    <w:rsid w:val="00067D6A"/>
    <w:rsid w:val="00067ED8"/>
    <w:rsid w:val="00067F23"/>
    <w:rsid w:val="00070088"/>
    <w:rsid w:val="00070589"/>
    <w:rsid w:val="0007063C"/>
    <w:rsid w:val="000706A2"/>
    <w:rsid w:val="0007077B"/>
    <w:rsid w:val="00070832"/>
    <w:rsid w:val="00070861"/>
    <w:rsid w:val="00070B1B"/>
    <w:rsid w:val="00070E65"/>
    <w:rsid w:val="000710D8"/>
    <w:rsid w:val="0007168B"/>
    <w:rsid w:val="000716D7"/>
    <w:rsid w:val="000719CC"/>
    <w:rsid w:val="00071AD7"/>
    <w:rsid w:val="00071B79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261"/>
    <w:rsid w:val="00074411"/>
    <w:rsid w:val="000744FA"/>
    <w:rsid w:val="000745C7"/>
    <w:rsid w:val="000746EF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CB"/>
    <w:rsid w:val="00075854"/>
    <w:rsid w:val="000759B4"/>
    <w:rsid w:val="000759BC"/>
    <w:rsid w:val="000759D6"/>
    <w:rsid w:val="00075B85"/>
    <w:rsid w:val="00075BA6"/>
    <w:rsid w:val="00075C26"/>
    <w:rsid w:val="00075C9C"/>
    <w:rsid w:val="00075D68"/>
    <w:rsid w:val="00075E55"/>
    <w:rsid w:val="00076003"/>
    <w:rsid w:val="00076027"/>
    <w:rsid w:val="0007616E"/>
    <w:rsid w:val="00076431"/>
    <w:rsid w:val="000764E4"/>
    <w:rsid w:val="000764E8"/>
    <w:rsid w:val="00076789"/>
    <w:rsid w:val="0007679B"/>
    <w:rsid w:val="000767A6"/>
    <w:rsid w:val="00076834"/>
    <w:rsid w:val="00076934"/>
    <w:rsid w:val="00076978"/>
    <w:rsid w:val="000770F6"/>
    <w:rsid w:val="00077107"/>
    <w:rsid w:val="000771C3"/>
    <w:rsid w:val="0007723D"/>
    <w:rsid w:val="00077255"/>
    <w:rsid w:val="0007728E"/>
    <w:rsid w:val="000772F2"/>
    <w:rsid w:val="000772FF"/>
    <w:rsid w:val="000774FF"/>
    <w:rsid w:val="000775D8"/>
    <w:rsid w:val="00077665"/>
    <w:rsid w:val="00077683"/>
    <w:rsid w:val="00077712"/>
    <w:rsid w:val="000778E5"/>
    <w:rsid w:val="0007794B"/>
    <w:rsid w:val="00077B43"/>
    <w:rsid w:val="00077BEC"/>
    <w:rsid w:val="00077D95"/>
    <w:rsid w:val="00077F0B"/>
    <w:rsid w:val="00077FB7"/>
    <w:rsid w:val="0008005B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C30"/>
    <w:rsid w:val="00080C50"/>
    <w:rsid w:val="00080C6A"/>
    <w:rsid w:val="00080D81"/>
    <w:rsid w:val="00080DB8"/>
    <w:rsid w:val="00080E4B"/>
    <w:rsid w:val="00080F02"/>
    <w:rsid w:val="00081562"/>
    <w:rsid w:val="0008166C"/>
    <w:rsid w:val="000816C8"/>
    <w:rsid w:val="00081808"/>
    <w:rsid w:val="00081840"/>
    <w:rsid w:val="00081BF2"/>
    <w:rsid w:val="00081D7F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2B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82"/>
    <w:rsid w:val="00084D0F"/>
    <w:rsid w:val="00084D28"/>
    <w:rsid w:val="00084D4B"/>
    <w:rsid w:val="00084E15"/>
    <w:rsid w:val="00084F4E"/>
    <w:rsid w:val="00084F6D"/>
    <w:rsid w:val="00085427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E8D"/>
    <w:rsid w:val="000871CF"/>
    <w:rsid w:val="0008723C"/>
    <w:rsid w:val="000873D6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901F5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982"/>
    <w:rsid w:val="00091A6F"/>
    <w:rsid w:val="00091D45"/>
    <w:rsid w:val="00092227"/>
    <w:rsid w:val="0009229B"/>
    <w:rsid w:val="000922A9"/>
    <w:rsid w:val="000923B3"/>
    <w:rsid w:val="0009240A"/>
    <w:rsid w:val="00092433"/>
    <w:rsid w:val="00092452"/>
    <w:rsid w:val="000925A6"/>
    <w:rsid w:val="0009260C"/>
    <w:rsid w:val="00092641"/>
    <w:rsid w:val="0009269E"/>
    <w:rsid w:val="00092750"/>
    <w:rsid w:val="000927BB"/>
    <w:rsid w:val="000927DB"/>
    <w:rsid w:val="00092A6F"/>
    <w:rsid w:val="00092CCB"/>
    <w:rsid w:val="00092D3E"/>
    <w:rsid w:val="00092D62"/>
    <w:rsid w:val="00092DF0"/>
    <w:rsid w:val="0009302D"/>
    <w:rsid w:val="00093199"/>
    <w:rsid w:val="000933EB"/>
    <w:rsid w:val="0009345A"/>
    <w:rsid w:val="00093499"/>
    <w:rsid w:val="00093525"/>
    <w:rsid w:val="000936DE"/>
    <w:rsid w:val="0009386F"/>
    <w:rsid w:val="00093956"/>
    <w:rsid w:val="00093972"/>
    <w:rsid w:val="000939B9"/>
    <w:rsid w:val="00093A25"/>
    <w:rsid w:val="00093BAF"/>
    <w:rsid w:val="00093E58"/>
    <w:rsid w:val="00093E6E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312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B3E"/>
    <w:rsid w:val="00097CAE"/>
    <w:rsid w:val="00097D5B"/>
    <w:rsid w:val="00097F6A"/>
    <w:rsid w:val="00097F97"/>
    <w:rsid w:val="000A01C7"/>
    <w:rsid w:val="000A0218"/>
    <w:rsid w:val="000A02B9"/>
    <w:rsid w:val="000A03ED"/>
    <w:rsid w:val="000A0686"/>
    <w:rsid w:val="000A06B1"/>
    <w:rsid w:val="000A07FE"/>
    <w:rsid w:val="000A0B37"/>
    <w:rsid w:val="000A0C14"/>
    <w:rsid w:val="000A0D6E"/>
    <w:rsid w:val="000A0DB1"/>
    <w:rsid w:val="000A0EA3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385"/>
    <w:rsid w:val="000A5596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BAC"/>
    <w:rsid w:val="000A6C35"/>
    <w:rsid w:val="000A6CB5"/>
    <w:rsid w:val="000A6DE3"/>
    <w:rsid w:val="000A6E9E"/>
    <w:rsid w:val="000A6F2B"/>
    <w:rsid w:val="000A7186"/>
    <w:rsid w:val="000A72CF"/>
    <w:rsid w:val="000A7330"/>
    <w:rsid w:val="000A74B7"/>
    <w:rsid w:val="000A7521"/>
    <w:rsid w:val="000A75F6"/>
    <w:rsid w:val="000A77F9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3B2"/>
    <w:rsid w:val="000B25FE"/>
    <w:rsid w:val="000B2720"/>
    <w:rsid w:val="000B27A1"/>
    <w:rsid w:val="000B283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23E"/>
    <w:rsid w:val="000B4425"/>
    <w:rsid w:val="000B47D0"/>
    <w:rsid w:val="000B49F3"/>
    <w:rsid w:val="000B4C2B"/>
    <w:rsid w:val="000B4D41"/>
    <w:rsid w:val="000B4E88"/>
    <w:rsid w:val="000B4FDC"/>
    <w:rsid w:val="000B558C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7195"/>
    <w:rsid w:val="000B71CC"/>
    <w:rsid w:val="000B7281"/>
    <w:rsid w:val="000B74FD"/>
    <w:rsid w:val="000B750A"/>
    <w:rsid w:val="000B774A"/>
    <w:rsid w:val="000B78AD"/>
    <w:rsid w:val="000B78F0"/>
    <w:rsid w:val="000B7A60"/>
    <w:rsid w:val="000B7D2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5E3"/>
    <w:rsid w:val="000C16D5"/>
    <w:rsid w:val="000C1822"/>
    <w:rsid w:val="000C18B7"/>
    <w:rsid w:val="000C18BA"/>
    <w:rsid w:val="000C1D48"/>
    <w:rsid w:val="000C2123"/>
    <w:rsid w:val="000C22C7"/>
    <w:rsid w:val="000C2429"/>
    <w:rsid w:val="000C25A4"/>
    <w:rsid w:val="000C2732"/>
    <w:rsid w:val="000C2B9A"/>
    <w:rsid w:val="000C2C47"/>
    <w:rsid w:val="000C2E8F"/>
    <w:rsid w:val="000C2F5C"/>
    <w:rsid w:val="000C2FDA"/>
    <w:rsid w:val="000C320B"/>
    <w:rsid w:val="000C3211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2D8"/>
    <w:rsid w:val="000C6589"/>
    <w:rsid w:val="000C666A"/>
    <w:rsid w:val="000C666B"/>
    <w:rsid w:val="000C670E"/>
    <w:rsid w:val="000C6799"/>
    <w:rsid w:val="000C6838"/>
    <w:rsid w:val="000C693C"/>
    <w:rsid w:val="000C6D34"/>
    <w:rsid w:val="000C6FEC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B3"/>
    <w:rsid w:val="000C7CDA"/>
    <w:rsid w:val="000C7F8A"/>
    <w:rsid w:val="000D004A"/>
    <w:rsid w:val="000D00F5"/>
    <w:rsid w:val="000D02B7"/>
    <w:rsid w:val="000D04E6"/>
    <w:rsid w:val="000D04FF"/>
    <w:rsid w:val="000D0538"/>
    <w:rsid w:val="000D054A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50F"/>
    <w:rsid w:val="000D267D"/>
    <w:rsid w:val="000D280F"/>
    <w:rsid w:val="000D28AF"/>
    <w:rsid w:val="000D2AD2"/>
    <w:rsid w:val="000D2B86"/>
    <w:rsid w:val="000D2BAF"/>
    <w:rsid w:val="000D2BD8"/>
    <w:rsid w:val="000D30FB"/>
    <w:rsid w:val="000D3333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20"/>
    <w:rsid w:val="000D403E"/>
    <w:rsid w:val="000D4071"/>
    <w:rsid w:val="000D41FB"/>
    <w:rsid w:val="000D4418"/>
    <w:rsid w:val="000D46AC"/>
    <w:rsid w:val="000D4901"/>
    <w:rsid w:val="000D49B5"/>
    <w:rsid w:val="000D4F06"/>
    <w:rsid w:val="000D5008"/>
    <w:rsid w:val="000D5187"/>
    <w:rsid w:val="000D5565"/>
    <w:rsid w:val="000D588C"/>
    <w:rsid w:val="000D5990"/>
    <w:rsid w:val="000D599D"/>
    <w:rsid w:val="000D5AB7"/>
    <w:rsid w:val="000D5B3B"/>
    <w:rsid w:val="000D5CBF"/>
    <w:rsid w:val="000D5FC5"/>
    <w:rsid w:val="000D60C2"/>
    <w:rsid w:val="000D6121"/>
    <w:rsid w:val="000D6144"/>
    <w:rsid w:val="000D6170"/>
    <w:rsid w:val="000D6971"/>
    <w:rsid w:val="000D6AF0"/>
    <w:rsid w:val="000D6B13"/>
    <w:rsid w:val="000D6B8C"/>
    <w:rsid w:val="000D6BC5"/>
    <w:rsid w:val="000D6C48"/>
    <w:rsid w:val="000D6E27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3B5"/>
    <w:rsid w:val="000E03C6"/>
    <w:rsid w:val="000E0773"/>
    <w:rsid w:val="000E08A8"/>
    <w:rsid w:val="000E0A03"/>
    <w:rsid w:val="000E0CD0"/>
    <w:rsid w:val="000E0D18"/>
    <w:rsid w:val="000E0FF1"/>
    <w:rsid w:val="000E1019"/>
    <w:rsid w:val="000E10C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308A"/>
    <w:rsid w:val="000E3120"/>
    <w:rsid w:val="000E3149"/>
    <w:rsid w:val="000E3196"/>
    <w:rsid w:val="000E3A06"/>
    <w:rsid w:val="000E3B3B"/>
    <w:rsid w:val="000E3C2B"/>
    <w:rsid w:val="000E3C3C"/>
    <w:rsid w:val="000E3FCF"/>
    <w:rsid w:val="000E40C2"/>
    <w:rsid w:val="000E4226"/>
    <w:rsid w:val="000E42AE"/>
    <w:rsid w:val="000E4654"/>
    <w:rsid w:val="000E480D"/>
    <w:rsid w:val="000E49CB"/>
    <w:rsid w:val="000E4BE2"/>
    <w:rsid w:val="000E4CAE"/>
    <w:rsid w:val="000E4D88"/>
    <w:rsid w:val="000E504E"/>
    <w:rsid w:val="000E5057"/>
    <w:rsid w:val="000E511E"/>
    <w:rsid w:val="000E53DB"/>
    <w:rsid w:val="000E5599"/>
    <w:rsid w:val="000E56C2"/>
    <w:rsid w:val="000E57DB"/>
    <w:rsid w:val="000E598C"/>
    <w:rsid w:val="000E5AC7"/>
    <w:rsid w:val="000E5C5C"/>
    <w:rsid w:val="000E5CB8"/>
    <w:rsid w:val="000E5D03"/>
    <w:rsid w:val="000E5DCC"/>
    <w:rsid w:val="000E5E63"/>
    <w:rsid w:val="000E5EB1"/>
    <w:rsid w:val="000E5EFA"/>
    <w:rsid w:val="000E5F00"/>
    <w:rsid w:val="000E61FB"/>
    <w:rsid w:val="000E64F4"/>
    <w:rsid w:val="000E65C0"/>
    <w:rsid w:val="000E6837"/>
    <w:rsid w:val="000E6910"/>
    <w:rsid w:val="000E6969"/>
    <w:rsid w:val="000E6A6E"/>
    <w:rsid w:val="000E6C98"/>
    <w:rsid w:val="000E6CEA"/>
    <w:rsid w:val="000E6D06"/>
    <w:rsid w:val="000E6DC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32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BA7"/>
    <w:rsid w:val="000F0C4D"/>
    <w:rsid w:val="000F0CAA"/>
    <w:rsid w:val="000F0FC2"/>
    <w:rsid w:val="000F1026"/>
    <w:rsid w:val="000F17EB"/>
    <w:rsid w:val="000F189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47"/>
    <w:rsid w:val="000F34A9"/>
    <w:rsid w:val="000F3817"/>
    <w:rsid w:val="000F3899"/>
    <w:rsid w:val="000F3A78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5F90"/>
    <w:rsid w:val="000F6205"/>
    <w:rsid w:val="000F629E"/>
    <w:rsid w:val="000F6369"/>
    <w:rsid w:val="000F6A2C"/>
    <w:rsid w:val="000F6AD7"/>
    <w:rsid w:val="000F6C64"/>
    <w:rsid w:val="000F6CD8"/>
    <w:rsid w:val="000F6CDE"/>
    <w:rsid w:val="000F6F49"/>
    <w:rsid w:val="000F732D"/>
    <w:rsid w:val="000F7869"/>
    <w:rsid w:val="000F799F"/>
    <w:rsid w:val="000F79AE"/>
    <w:rsid w:val="000F7B82"/>
    <w:rsid w:val="000F7BC2"/>
    <w:rsid w:val="000F7C54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B3F"/>
    <w:rsid w:val="00101C04"/>
    <w:rsid w:val="00101C0D"/>
    <w:rsid w:val="00101E96"/>
    <w:rsid w:val="0010248F"/>
    <w:rsid w:val="00102494"/>
    <w:rsid w:val="00102516"/>
    <w:rsid w:val="001027FA"/>
    <w:rsid w:val="0010291D"/>
    <w:rsid w:val="00102A46"/>
    <w:rsid w:val="00102A8C"/>
    <w:rsid w:val="00102CB5"/>
    <w:rsid w:val="00102DEC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AB0"/>
    <w:rsid w:val="00103B97"/>
    <w:rsid w:val="00103C2A"/>
    <w:rsid w:val="00103C6B"/>
    <w:rsid w:val="001041C0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F77"/>
    <w:rsid w:val="0010603C"/>
    <w:rsid w:val="001063B0"/>
    <w:rsid w:val="00106409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576"/>
    <w:rsid w:val="001076D5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80"/>
    <w:rsid w:val="00110ECA"/>
    <w:rsid w:val="001111E5"/>
    <w:rsid w:val="0011122A"/>
    <w:rsid w:val="001114C7"/>
    <w:rsid w:val="00111551"/>
    <w:rsid w:val="001115EE"/>
    <w:rsid w:val="0011199A"/>
    <w:rsid w:val="00111ADB"/>
    <w:rsid w:val="00111B4C"/>
    <w:rsid w:val="00111F9A"/>
    <w:rsid w:val="001123AE"/>
    <w:rsid w:val="00112593"/>
    <w:rsid w:val="00112726"/>
    <w:rsid w:val="00112908"/>
    <w:rsid w:val="0011297E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95"/>
    <w:rsid w:val="001138E7"/>
    <w:rsid w:val="00114040"/>
    <w:rsid w:val="00114247"/>
    <w:rsid w:val="00114313"/>
    <w:rsid w:val="0011438F"/>
    <w:rsid w:val="001143CC"/>
    <w:rsid w:val="00114452"/>
    <w:rsid w:val="001144C0"/>
    <w:rsid w:val="001144CE"/>
    <w:rsid w:val="001144F3"/>
    <w:rsid w:val="001145D2"/>
    <w:rsid w:val="001145DF"/>
    <w:rsid w:val="001148D7"/>
    <w:rsid w:val="001148E3"/>
    <w:rsid w:val="001149A6"/>
    <w:rsid w:val="001149FD"/>
    <w:rsid w:val="001149FF"/>
    <w:rsid w:val="00114CAC"/>
    <w:rsid w:val="00114D94"/>
    <w:rsid w:val="001153E5"/>
    <w:rsid w:val="00115407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E6"/>
    <w:rsid w:val="00117027"/>
    <w:rsid w:val="00117031"/>
    <w:rsid w:val="0011703C"/>
    <w:rsid w:val="001170B3"/>
    <w:rsid w:val="0011719C"/>
    <w:rsid w:val="0011743D"/>
    <w:rsid w:val="0011745A"/>
    <w:rsid w:val="001174EC"/>
    <w:rsid w:val="001174FD"/>
    <w:rsid w:val="00117589"/>
    <w:rsid w:val="00117746"/>
    <w:rsid w:val="001177DB"/>
    <w:rsid w:val="0011799D"/>
    <w:rsid w:val="00117B45"/>
    <w:rsid w:val="00117F7C"/>
    <w:rsid w:val="00117FE4"/>
    <w:rsid w:val="001201E4"/>
    <w:rsid w:val="001202F2"/>
    <w:rsid w:val="001202FE"/>
    <w:rsid w:val="00120302"/>
    <w:rsid w:val="00120568"/>
    <w:rsid w:val="001205EC"/>
    <w:rsid w:val="00120847"/>
    <w:rsid w:val="00120980"/>
    <w:rsid w:val="001209B0"/>
    <w:rsid w:val="00120DE5"/>
    <w:rsid w:val="00120FD9"/>
    <w:rsid w:val="00121317"/>
    <w:rsid w:val="0012133B"/>
    <w:rsid w:val="0012152C"/>
    <w:rsid w:val="001216D8"/>
    <w:rsid w:val="001216F7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431"/>
    <w:rsid w:val="001226E3"/>
    <w:rsid w:val="00122764"/>
    <w:rsid w:val="00122814"/>
    <w:rsid w:val="00122871"/>
    <w:rsid w:val="00122AEA"/>
    <w:rsid w:val="00122CAD"/>
    <w:rsid w:val="00122CD0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66"/>
    <w:rsid w:val="00123D8E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8C3"/>
    <w:rsid w:val="001259DD"/>
    <w:rsid w:val="00125BDC"/>
    <w:rsid w:val="00125C60"/>
    <w:rsid w:val="00125CB4"/>
    <w:rsid w:val="00125F9C"/>
    <w:rsid w:val="001261A0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70E0"/>
    <w:rsid w:val="0012722D"/>
    <w:rsid w:val="00127299"/>
    <w:rsid w:val="00127356"/>
    <w:rsid w:val="00127419"/>
    <w:rsid w:val="00127432"/>
    <w:rsid w:val="001274E9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667"/>
    <w:rsid w:val="001306CA"/>
    <w:rsid w:val="00130774"/>
    <w:rsid w:val="00130874"/>
    <w:rsid w:val="001309E6"/>
    <w:rsid w:val="00130A77"/>
    <w:rsid w:val="00130A9E"/>
    <w:rsid w:val="00130C76"/>
    <w:rsid w:val="00130D0A"/>
    <w:rsid w:val="00130E86"/>
    <w:rsid w:val="00130FB9"/>
    <w:rsid w:val="00130FC2"/>
    <w:rsid w:val="00130FE4"/>
    <w:rsid w:val="0013103E"/>
    <w:rsid w:val="00131059"/>
    <w:rsid w:val="00131301"/>
    <w:rsid w:val="00131318"/>
    <w:rsid w:val="001314C0"/>
    <w:rsid w:val="001315F4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29F"/>
    <w:rsid w:val="001325C0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6A"/>
    <w:rsid w:val="00133887"/>
    <w:rsid w:val="00133B32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F5"/>
    <w:rsid w:val="0013578E"/>
    <w:rsid w:val="001357DA"/>
    <w:rsid w:val="00135833"/>
    <w:rsid w:val="00135D85"/>
    <w:rsid w:val="00135DBE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CFE"/>
    <w:rsid w:val="00136F2B"/>
    <w:rsid w:val="00136F42"/>
    <w:rsid w:val="00136FE5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A62"/>
    <w:rsid w:val="00140A6A"/>
    <w:rsid w:val="00140C9D"/>
    <w:rsid w:val="00140D56"/>
    <w:rsid w:val="00140F64"/>
    <w:rsid w:val="00140FB7"/>
    <w:rsid w:val="00140FE3"/>
    <w:rsid w:val="00141302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219D"/>
    <w:rsid w:val="0014228B"/>
    <w:rsid w:val="001422E5"/>
    <w:rsid w:val="001422EF"/>
    <w:rsid w:val="0014257C"/>
    <w:rsid w:val="00142928"/>
    <w:rsid w:val="0014298C"/>
    <w:rsid w:val="00142A2C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D7F"/>
    <w:rsid w:val="00143E30"/>
    <w:rsid w:val="00143E76"/>
    <w:rsid w:val="00143F53"/>
    <w:rsid w:val="0014406C"/>
    <w:rsid w:val="00144397"/>
    <w:rsid w:val="001443B8"/>
    <w:rsid w:val="00144724"/>
    <w:rsid w:val="001448B6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084"/>
    <w:rsid w:val="0014619B"/>
    <w:rsid w:val="001462D6"/>
    <w:rsid w:val="001468EB"/>
    <w:rsid w:val="00146ADF"/>
    <w:rsid w:val="00146DB3"/>
    <w:rsid w:val="00146E97"/>
    <w:rsid w:val="00146F70"/>
    <w:rsid w:val="00146F84"/>
    <w:rsid w:val="00147089"/>
    <w:rsid w:val="0014708F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107"/>
    <w:rsid w:val="00150140"/>
    <w:rsid w:val="001501CE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6"/>
    <w:rsid w:val="00151479"/>
    <w:rsid w:val="001515C5"/>
    <w:rsid w:val="00151693"/>
    <w:rsid w:val="001517BC"/>
    <w:rsid w:val="00151966"/>
    <w:rsid w:val="00151A35"/>
    <w:rsid w:val="00151E25"/>
    <w:rsid w:val="00151FBB"/>
    <w:rsid w:val="00151FE3"/>
    <w:rsid w:val="0015212A"/>
    <w:rsid w:val="0015214A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1B3"/>
    <w:rsid w:val="001562A0"/>
    <w:rsid w:val="00156304"/>
    <w:rsid w:val="0015630D"/>
    <w:rsid w:val="0015647F"/>
    <w:rsid w:val="00156875"/>
    <w:rsid w:val="001568FD"/>
    <w:rsid w:val="0015694F"/>
    <w:rsid w:val="00156AAE"/>
    <w:rsid w:val="00156B12"/>
    <w:rsid w:val="00156B68"/>
    <w:rsid w:val="00156D86"/>
    <w:rsid w:val="00156EB6"/>
    <w:rsid w:val="0015722A"/>
    <w:rsid w:val="001572C5"/>
    <w:rsid w:val="001572F0"/>
    <w:rsid w:val="00157301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B0"/>
    <w:rsid w:val="0016207F"/>
    <w:rsid w:val="001620C9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715"/>
    <w:rsid w:val="00163864"/>
    <w:rsid w:val="00163B2F"/>
    <w:rsid w:val="00163C01"/>
    <w:rsid w:val="00163C29"/>
    <w:rsid w:val="00163CD3"/>
    <w:rsid w:val="00163E3F"/>
    <w:rsid w:val="0016427A"/>
    <w:rsid w:val="001644F8"/>
    <w:rsid w:val="00164598"/>
    <w:rsid w:val="0016475A"/>
    <w:rsid w:val="00164768"/>
    <w:rsid w:val="00164AFD"/>
    <w:rsid w:val="00164B43"/>
    <w:rsid w:val="00164C94"/>
    <w:rsid w:val="00164D34"/>
    <w:rsid w:val="0016531B"/>
    <w:rsid w:val="00165745"/>
    <w:rsid w:val="00165864"/>
    <w:rsid w:val="001658BE"/>
    <w:rsid w:val="00165B0C"/>
    <w:rsid w:val="00165B13"/>
    <w:rsid w:val="00165C30"/>
    <w:rsid w:val="00165C8F"/>
    <w:rsid w:val="00165E2A"/>
    <w:rsid w:val="00165E6A"/>
    <w:rsid w:val="001661C5"/>
    <w:rsid w:val="001662E0"/>
    <w:rsid w:val="00166301"/>
    <w:rsid w:val="001663F2"/>
    <w:rsid w:val="0016640D"/>
    <w:rsid w:val="0016685D"/>
    <w:rsid w:val="001668CB"/>
    <w:rsid w:val="00166957"/>
    <w:rsid w:val="00166977"/>
    <w:rsid w:val="00166B3F"/>
    <w:rsid w:val="00166C28"/>
    <w:rsid w:val="00166FCC"/>
    <w:rsid w:val="0016708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B0"/>
    <w:rsid w:val="001717D8"/>
    <w:rsid w:val="00171846"/>
    <w:rsid w:val="0017192F"/>
    <w:rsid w:val="00171CF4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7D3"/>
    <w:rsid w:val="0017480D"/>
    <w:rsid w:val="00174847"/>
    <w:rsid w:val="00174FD8"/>
    <w:rsid w:val="001750E5"/>
    <w:rsid w:val="00175137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C8A"/>
    <w:rsid w:val="00176EE3"/>
    <w:rsid w:val="00177355"/>
    <w:rsid w:val="00177387"/>
    <w:rsid w:val="001774FC"/>
    <w:rsid w:val="001775EC"/>
    <w:rsid w:val="00177685"/>
    <w:rsid w:val="0017783F"/>
    <w:rsid w:val="0017797F"/>
    <w:rsid w:val="001779F7"/>
    <w:rsid w:val="00177A80"/>
    <w:rsid w:val="00177AF3"/>
    <w:rsid w:val="00177C0F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A3"/>
    <w:rsid w:val="0018159A"/>
    <w:rsid w:val="001818A6"/>
    <w:rsid w:val="001818B5"/>
    <w:rsid w:val="001819F8"/>
    <w:rsid w:val="00181A9D"/>
    <w:rsid w:val="00182022"/>
    <w:rsid w:val="00182060"/>
    <w:rsid w:val="001820E2"/>
    <w:rsid w:val="001822BB"/>
    <w:rsid w:val="001822C5"/>
    <w:rsid w:val="001826EE"/>
    <w:rsid w:val="0018277A"/>
    <w:rsid w:val="001829C5"/>
    <w:rsid w:val="00182C4F"/>
    <w:rsid w:val="00182D1B"/>
    <w:rsid w:val="00182DB3"/>
    <w:rsid w:val="00182EE3"/>
    <w:rsid w:val="00182EE4"/>
    <w:rsid w:val="0018303F"/>
    <w:rsid w:val="00183104"/>
    <w:rsid w:val="0018323A"/>
    <w:rsid w:val="001833FE"/>
    <w:rsid w:val="00183437"/>
    <w:rsid w:val="0018357F"/>
    <w:rsid w:val="0018360B"/>
    <w:rsid w:val="001836DA"/>
    <w:rsid w:val="001836E4"/>
    <w:rsid w:val="0018387E"/>
    <w:rsid w:val="00183880"/>
    <w:rsid w:val="0018399C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BB1"/>
    <w:rsid w:val="00184FB6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751"/>
    <w:rsid w:val="00186891"/>
    <w:rsid w:val="001868AA"/>
    <w:rsid w:val="0018694C"/>
    <w:rsid w:val="00186B8D"/>
    <w:rsid w:val="00186CB9"/>
    <w:rsid w:val="00186CCB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55"/>
    <w:rsid w:val="00190341"/>
    <w:rsid w:val="001905AE"/>
    <w:rsid w:val="001905F9"/>
    <w:rsid w:val="0019087C"/>
    <w:rsid w:val="00190CC5"/>
    <w:rsid w:val="00190F6F"/>
    <w:rsid w:val="00191600"/>
    <w:rsid w:val="001916D0"/>
    <w:rsid w:val="00191A7C"/>
    <w:rsid w:val="00191B63"/>
    <w:rsid w:val="00191BA5"/>
    <w:rsid w:val="00191D82"/>
    <w:rsid w:val="00191F4B"/>
    <w:rsid w:val="0019201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44"/>
    <w:rsid w:val="00194DAE"/>
    <w:rsid w:val="00194DB3"/>
    <w:rsid w:val="00195240"/>
    <w:rsid w:val="00195997"/>
    <w:rsid w:val="001959CA"/>
    <w:rsid w:val="00195AB4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C25"/>
    <w:rsid w:val="00197C36"/>
    <w:rsid w:val="00197DC0"/>
    <w:rsid w:val="00197EC9"/>
    <w:rsid w:val="00197F67"/>
    <w:rsid w:val="001A01E7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712"/>
    <w:rsid w:val="001A18BF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502"/>
    <w:rsid w:val="001A25AE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AB"/>
    <w:rsid w:val="001A3BE1"/>
    <w:rsid w:val="001A3C3C"/>
    <w:rsid w:val="001A3CC7"/>
    <w:rsid w:val="001A3D06"/>
    <w:rsid w:val="001A3EEB"/>
    <w:rsid w:val="001A3FF2"/>
    <w:rsid w:val="001A4204"/>
    <w:rsid w:val="001A42B9"/>
    <w:rsid w:val="001A43BD"/>
    <w:rsid w:val="001A4558"/>
    <w:rsid w:val="001A47C5"/>
    <w:rsid w:val="001A47DD"/>
    <w:rsid w:val="001A48FA"/>
    <w:rsid w:val="001A4C10"/>
    <w:rsid w:val="001A4D8D"/>
    <w:rsid w:val="001A4F6E"/>
    <w:rsid w:val="001A50A5"/>
    <w:rsid w:val="001A5211"/>
    <w:rsid w:val="001A522F"/>
    <w:rsid w:val="001A547F"/>
    <w:rsid w:val="001A5666"/>
    <w:rsid w:val="001A5B01"/>
    <w:rsid w:val="001A5CBE"/>
    <w:rsid w:val="001A5D69"/>
    <w:rsid w:val="001A5E4F"/>
    <w:rsid w:val="001A60FE"/>
    <w:rsid w:val="001A618C"/>
    <w:rsid w:val="001A61A8"/>
    <w:rsid w:val="001A6215"/>
    <w:rsid w:val="001A634D"/>
    <w:rsid w:val="001A640B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9D4"/>
    <w:rsid w:val="001B0A2F"/>
    <w:rsid w:val="001B0BB9"/>
    <w:rsid w:val="001B0C82"/>
    <w:rsid w:val="001B0D99"/>
    <w:rsid w:val="001B1008"/>
    <w:rsid w:val="001B102B"/>
    <w:rsid w:val="001B1597"/>
    <w:rsid w:val="001B15D8"/>
    <w:rsid w:val="001B1772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F25"/>
    <w:rsid w:val="001B3126"/>
    <w:rsid w:val="001B3133"/>
    <w:rsid w:val="001B313B"/>
    <w:rsid w:val="001B3251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124"/>
    <w:rsid w:val="001B7214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D1D"/>
    <w:rsid w:val="001C0F8C"/>
    <w:rsid w:val="001C0FB3"/>
    <w:rsid w:val="001C0FB6"/>
    <w:rsid w:val="001C0FF6"/>
    <w:rsid w:val="001C11CB"/>
    <w:rsid w:val="001C1240"/>
    <w:rsid w:val="001C134F"/>
    <w:rsid w:val="001C15A7"/>
    <w:rsid w:val="001C1611"/>
    <w:rsid w:val="001C168E"/>
    <w:rsid w:val="001C16A1"/>
    <w:rsid w:val="001C16DA"/>
    <w:rsid w:val="001C1735"/>
    <w:rsid w:val="001C1747"/>
    <w:rsid w:val="001C1ACA"/>
    <w:rsid w:val="001C1AE6"/>
    <w:rsid w:val="001C20FA"/>
    <w:rsid w:val="001C236B"/>
    <w:rsid w:val="001C24F9"/>
    <w:rsid w:val="001C25E2"/>
    <w:rsid w:val="001C2639"/>
    <w:rsid w:val="001C2879"/>
    <w:rsid w:val="001C296C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F75"/>
    <w:rsid w:val="001C4192"/>
    <w:rsid w:val="001C42D2"/>
    <w:rsid w:val="001C46B1"/>
    <w:rsid w:val="001C47C5"/>
    <w:rsid w:val="001C4A45"/>
    <w:rsid w:val="001C4BC4"/>
    <w:rsid w:val="001C4C48"/>
    <w:rsid w:val="001C4CE6"/>
    <w:rsid w:val="001C4D39"/>
    <w:rsid w:val="001C4DE8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039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DCF"/>
    <w:rsid w:val="001C6EA8"/>
    <w:rsid w:val="001C6F72"/>
    <w:rsid w:val="001C6FC2"/>
    <w:rsid w:val="001C708B"/>
    <w:rsid w:val="001C7194"/>
    <w:rsid w:val="001C71DF"/>
    <w:rsid w:val="001C7228"/>
    <w:rsid w:val="001C727A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6E6"/>
    <w:rsid w:val="001D18CB"/>
    <w:rsid w:val="001D1995"/>
    <w:rsid w:val="001D1ACB"/>
    <w:rsid w:val="001D1B0A"/>
    <w:rsid w:val="001D1C0E"/>
    <w:rsid w:val="001D200D"/>
    <w:rsid w:val="001D20F4"/>
    <w:rsid w:val="001D2190"/>
    <w:rsid w:val="001D21F4"/>
    <w:rsid w:val="001D21FC"/>
    <w:rsid w:val="001D2204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53"/>
    <w:rsid w:val="001D359B"/>
    <w:rsid w:val="001D36DE"/>
    <w:rsid w:val="001D3C2F"/>
    <w:rsid w:val="001D3DE3"/>
    <w:rsid w:val="001D3EB2"/>
    <w:rsid w:val="001D3F2F"/>
    <w:rsid w:val="001D409B"/>
    <w:rsid w:val="001D40B3"/>
    <w:rsid w:val="001D40BE"/>
    <w:rsid w:val="001D420E"/>
    <w:rsid w:val="001D443C"/>
    <w:rsid w:val="001D4456"/>
    <w:rsid w:val="001D459C"/>
    <w:rsid w:val="001D4CEE"/>
    <w:rsid w:val="001D4EFF"/>
    <w:rsid w:val="001D53A1"/>
    <w:rsid w:val="001D5435"/>
    <w:rsid w:val="001D5634"/>
    <w:rsid w:val="001D5721"/>
    <w:rsid w:val="001D5802"/>
    <w:rsid w:val="001D5868"/>
    <w:rsid w:val="001D5B12"/>
    <w:rsid w:val="001D5BB0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B6C"/>
    <w:rsid w:val="001D7BCA"/>
    <w:rsid w:val="001D7CC7"/>
    <w:rsid w:val="001D7DBC"/>
    <w:rsid w:val="001D7E99"/>
    <w:rsid w:val="001E0041"/>
    <w:rsid w:val="001E0162"/>
    <w:rsid w:val="001E048E"/>
    <w:rsid w:val="001E0499"/>
    <w:rsid w:val="001E08DA"/>
    <w:rsid w:val="001E08F5"/>
    <w:rsid w:val="001E09AB"/>
    <w:rsid w:val="001E0AA9"/>
    <w:rsid w:val="001E0BDA"/>
    <w:rsid w:val="001E0D4B"/>
    <w:rsid w:val="001E0E5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A5D"/>
    <w:rsid w:val="001E1ABD"/>
    <w:rsid w:val="001E1C75"/>
    <w:rsid w:val="001E1CC4"/>
    <w:rsid w:val="001E1CEE"/>
    <w:rsid w:val="001E1CF3"/>
    <w:rsid w:val="001E1EE0"/>
    <w:rsid w:val="001E22F2"/>
    <w:rsid w:val="001E2302"/>
    <w:rsid w:val="001E230F"/>
    <w:rsid w:val="001E2410"/>
    <w:rsid w:val="001E245D"/>
    <w:rsid w:val="001E24FF"/>
    <w:rsid w:val="001E250E"/>
    <w:rsid w:val="001E25DD"/>
    <w:rsid w:val="001E2613"/>
    <w:rsid w:val="001E2670"/>
    <w:rsid w:val="001E26B3"/>
    <w:rsid w:val="001E26FD"/>
    <w:rsid w:val="001E2796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466"/>
    <w:rsid w:val="001E385B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4FC"/>
    <w:rsid w:val="001E472B"/>
    <w:rsid w:val="001E47BF"/>
    <w:rsid w:val="001E47D6"/>
    <w:rsid w:val="001E47EB"/>
    <w:rsid w:val="001E47F5"/>
    <w:rsid w:val="001E4AB7"/>
    <w:rsid w:val="001E4EC5"/>
    <w:rsid w:val="001E4FE9"/>
    <w:rsid w:val="001E5192"/>
    <w:rsid w:val="001E54A8"/>
    <w:rsid w:val="001E55AC"/>
    <w:rsid w:val="001E5637"/>
    <w:rsid w:val="001E57D0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655"/>
    <w:rsid w:val="001E67F0"/>
    <w:rsid w:val="001E685E"/>
    <w:rsid w:val="001E6943"/>
    <w:rsid w:val="001E69E3"/>
    <w:rsid w:val="001E6A5B"/>
    <w:rsid w:val="001E6A6E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23A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0CE"/>
    <w:rsid w:val="001F0426"/>
    <w:rsid w:val="001F0477"/>
    <w:rsid w:val="001F05AF"/>
    <w:rsid w:val="001F05E2"/>
    <w:rsid w:val="001F0C69"/>
    <w:rsid w:val="001F0D62"/>
    <w:rsid w:val="001F0F80"/>
    <w:rsid w:val="001F0FD0"/>
    <w:rsid w:val="001F12C4"/>
    <w:rsid w:val="001F1381"/>
    <w:rsid w:val="001F1413"/>
    <w:rsid w:val="001F14F1"/>
    <w:rsid w:val="001F1786"/>
    <w:rsid w:val="001F183C"/>
    <w:rsid w:val="001F1907"/>
    <w:rsid w:val="001F19CE"/>
    <w:rsid w:val="001F1CA0"/>
    <w:rsid w:val="001F1D42"/>
    <w:rsid w:val="001F1EEB"/>
    <w:rsid w:val="001F1F1B"/>
    <w:rsid w:val="001F20B0"/>
    <w:rsid w:val="001F2222"/>
    <w:rsid w:val="001F226F"/>
    <w:rsid w:val="001F2279"/>
    <w:rsid w:val="001F235F"/>
    <w:rsid w:val="001F2B19"/>
    <w:rsid w:val="001F2B8C"/>
    <w:rsid w:val="001F2C59"/>
    <w:rsid w:val="001F2D82"/>
    <w:rsid w:val="001F2D9E"/>
    <w:rsid w:val="001F300F"/>
    <w:rsid w:val="001F31CE"/>
    <w:rsid w:val="001F3443"/>
    <w:rsid w:val="001F35F2"/>
    <w:rsid w:val="001F3611"/>
    <w:rsid w:val="001F38C5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DE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620"/>
    <w:rsid w:val="001F6661"/>
    <w:rsid w:val="001F672E"/>
    <w:rsid w:val="001F67A8"/>
    <w:rsid w:val="001F682A"/>
    <w:rsid w:val="001F68F0"/>
    <w:rsid w:val="001F6B47"/>
    <w:rsid w:val="001F6BE1"/>
    <w:rsid w:val="001F6FFD"/>
    <w:rsid w:val="001F7124"/>
    <w:rsid w:val="001F72FF"/>
    <w:rsid w:val="001F74F5"/>
    <w:rsid w:val="001F750D"/>
    <w:rsid w:val="001F7667"/>
    <w:rsid w:val="001F77B9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B77"/>
    <w:rsid w:val="00200B8F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896"/>
    <w:rsid w:val="00201AA4"/>
    <w:rsid w:val="00201B98"/>
    <w:rsid w:val="00201D53"/>
    <w:rsid w:val="00201F6A"/>
    <w:rsid w:val="00201F95"/>
    <w:rsid w:val="0020205C"/>
    <w:rsid w:val="0020205D"/>
    <w:rsid w:val="002021A1"/>
    <w:rsid w:val="002021A7"/>
    <w:rsid w:val="002023A2"/>
    <w:rsid w:val="002024A1"/>
    <w:rsid w:val="00202627"/>
    <w:rsid w:val="00202654"/>
    <w:rsid w:val="00202740"/>
    <w:rsid w:val="002028B2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AF9"/>
    <w:rsid w:val="00203BEA"/>
    <w:rsid w:val="00203CDE"/>
    <w:rsid w:val="00203D3E"/>
    <w:rsid w:val="00203FDE"/>
    <w:rsid w:val="002040EC"/>
    <w:rsid w:val="002041C1"/>
    <w:rsid w:val="00204284"/>
    <w:rsid w:val="002042F8"/>
    <w:rsid w:val="002046E0"/>
    <w:rsid w:val="00204933"/>
    <w:rsid w:val="00204B6B"/>
    <w:rsid w:val="00204B6D"/>
    <w:rsid w:val="00204BE8"/>
    <w:rsid w:val="00204C79"/>
    <w:rsid w:val="00204D9D"/>
    <w:rsid w:val="00204DB8"/>
    <w:rsid w:val="00204ECC"/>
    <w:rsid w:val="002052DD"/>
    <w:rsid w:val="002055B0"/>
    <w:rsid w:val="00205605"/>
    <w:rsid w:val="00205B5C"/>
    <w:rsid w:val="00205BC1"/>
    <w:rsid w:val="002060BF"/>
    <w:rsid w:val="002060D7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4D"/>
    <w:rsid w:val="0020778F"/>
    <w:rsid w:val="002078F1"/>
    <w:rsid w:val="00207AE5"/>
    <w:rsid w:val="00207C27"/>
    <w:rsid w:val="00207C3A"/>
    <w:rsid w:val="00207F8B"/>
    <w:rsid w:val="0021031D"/>
    <w:rsid w:val="0021056F"/>
    <w:rsid w:val="00210710"/>
    <w:rsid w:val="00210822"/>
    <w:rsid w:val="00210883"/>
    <w:rsid w:val="00210A37"/>
    <w:rsid w:val="00210A59"/>
    <w:rsid w:val="002111AB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21A7"/>
    <w:rsid w:val="0021224C"/>
    <w:rsid w:val="00212250"/>
    <w:rsid w:val="00212350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455"/>
    <w:rsid w:val="002134A7"/>
    <w:rsid w:val="002137B7"/>
    <w:rsid w:val="002138CE"/>
    <w:rsid w:val="0021391E"/>
    <w:rsid w:val="00213A48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FAD"/>
    <w:rsid w:val="00216527"/>
    <w:rsid w:val="002168DD"/>
    <w:rsid w:val="002168FC"/>
    <w:rsid w:val="00216950"/>
    <w:rsid w:val="002169F4"/>
    <w:rsid w:val="00216C6B"/>
    <w:rsid w:val="00216D19"/>
    <w:rsid w:val="00216D1A"/>
    <w:rsid w:val="00216D32"/>
    <w:rsid w:val="00216D44"/>
    <w:rsid w:val="0021717A"/>
    <w:rsid w:val="002172E8"/>
    <w:rsid w:val="002173DC"/>
    <w:rsid w:val="002173E7"/>
    <w:rsid w:val="0021745A"/>
    <w:rsid w:val="00217532"/>
    <w:rsid w:val="00217535"/>
    <w:rsid w:val="0021789F"/>
    <w:rsid w:val="00217988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15"/>
    <w:rsid w:val="0022045A"/>
    <w:rsid w:val="002204FA"/>
    <w:rsid w:val="0022051B"/>
    <w:rsid w:val="00220773"/>
    <w:rsid w:val="002207F7"/>
    <w:rsid w:val="00220882"/>
    <w:rsid w:val="00220886"/>
    <w:rsid w:val="00220B60"/>
    <w:rsid w:val="00220CEE"/>
    <w:rsid w:val="00220DFE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B0A"/>
    <w:rsid w:val="00221B93"/>
    <w:rsid w:val="00221C6E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AC3"/>
    <w:rsid w:val="00222D26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B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3BD"/>
    <w:rsid w:val="00225410"/>
    <w:rsid w:val="002254C5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33E"/>
    <w:rsid w:val="00227451"/>
    <w:rsid w:val="00227566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14C"/>
    <w:rsid w:val="00230204"/>
    <w:rsid w:val="0023023C"/>
    <w:rsid w:val="00230459"/>
    <w:rsid w:val="00230534"/>
    <w:rsid w:val="00230690"/>
    <w:rsid w:val="002310E5"/>
    <w:rsid w:val="0023123B"/>
    <w:rsid w:val="00231242"/>
    <w:rsid w:val="002313CD"/>
    <w:rsid w:val="00231901"/>
    <w:rsid w:val="00231933"/>
    <w:rsid w:val="00231B8D"/>
    <w:rsid w:val="00231CEA"/>
    <w:rsid w:val="00231D1E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3221"/>
    <w:rsid w:val="00233366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412E"/>
    <w:rsid w:val="002341CA"/>
    <w:rsid w:val="0023449C"/>
    <w:rsid w:val="002344C2"/>
    <w:rsid w:val="002345FB"/>
    <w:rsid w:val="002346C8"/>
    <w:rsid w:val="00234AA5"/>
    <w:rsid w:val="00234B19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23E"/>
    <w:rsid w:val="00236303"/>
    <w:rsid w:val="002367AA"/>
    <w:rsid w:val="0023687C"/>
    <w:rsid w:val="00236885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BD4"/>
    <w:rsid w:val="00237C9B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CB5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E66"/>
    <w:rsid w:val="0024312D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327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0A"/>
    <w:rsid w:val="00245C59"/>
    <w:rsid w:val="00245C74"/>
    <w:rsid w:val="00245EDD"/>
    <w:rsid w:val="002460A3"/>
    <w:rsid w:val="0024614D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C5E"/>
    <w:rsid w:val="00247C9C"/>
    <w:rsid w:val="00247CB0"/>
    <w:rsid w:val="00247F5E"/>
    <w:rsid w:val="0025022A"/>
    <w:rsid w:val="00250626"/>
    <w:rsid w:val="0025066E"/>
    <w:rsid w:val="0025067A"/>
    <w:rsid w:val="0025078B"/>
    <w:rsid w:val="00250BB5"/>
    <w:rsid w:val="00250CF8"/>
    <w:rsid w:val="00250F31"/>
    <w:rsid w:val="00251095"/>
    <w:rsid w:val="002510BC"/>
    <w:rsid w:val="00251241"/>
    <w:rsid w:val="0025151E"/>
    <w:rsid w:val="00251542"/>
    <w:rsid w:val="002515DC"/>
    <w:rsid w:val="00251621"/>
    <w:rsid w:val="00251B9B"/>
    <w:rsid w:val="00251D7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C34"/>
    <w:rsid w:val="0025420F"/>
    <w:rsid w:val="002542E9"/>
    <w:rsid w:val="00254311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14A"/>
    <w:rsid w:val="0025733D"/>
    <w:rsid w:val="002574BC"/>
    <w:rsid w:val="0025765A"/>
    <w:rsid w:val="002577ED"/>
    <w:rsid w:val="00257989"/>
    <w:rsid w:val="00257ACD"/>
    <w:rsid w:val="00257BF5"/>
    <w:rsid w:val="00257C99"/>
    <w:rsid w:val="00257CA3"/>
    <w:rsid w:val="00257E2F"/>
    <w:rsid w:val="00257F31"/>
    <w:rsid w:val="00257F94"/>
    <w:rsid w:val="002601BE"/>
    <w:rsid w:val="002604EA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62"/>
    <w:rsid w:val="00261EAA"/>
    <w:rsid w:val="00261F1B"/>
    <w:rsid w:val="00262043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BAE"/>
    <w:rsid w:val="00262CA9"/>
    <w:rsid w:val="00262D76"/>
    <w:rsid w:val="00262E14"/>
    <w:rsid w:val="00263119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E21"/>
    <w:rsid w:val="00264186"/>
    <w:rsid w:val="00264341"/>
    <w:rsid w:val="0026442A"/>
    <w:rsid w:val="00264461"/>
    <w:rsid w:val="00264465"/>
    <w:rsid w:val="002646F5"/>
    <w:rsid w:val="0026470C"/>
    <w:rsid w:val="00264C1A"/>
    <w:rsid w:val="00264C51"/>
    <w:rsid w:val="00264E04"/>
    <w:rsid w:val="0026526C"/>
    <w:rsid w:val="0026550A"/>
    <w:rsid w:val="002656C6"/>
    <w:rsid w:val="002656EC"/>
    <w:rsid w:val="002656F1"/>
    <w:rsid w:val="00265735"/>
    <w:rsid w:val="00265942"/>
    <w:rsid w:val="00265A63"/>
    <w:rsid w:val="00265BFC"/>
    <w:rsid w:val="00265C87"/>
    <w:rsid w:val="00265CCA"/>
    <w:rsid w:val="00265F02"/>
    <w:rsid w:val="00265F4B"/>
    <w:rsid w:val="00265FF4"/>
    <w:rsid w:val="002662DC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FBF"/>
    <w:rsid w:val="00267500"/>
    <w:rsid w:val="002675FE"/>
    <w:rsid w:val="0026768C"/>
    <w:rsid w:val="00267933"/>
    <w:rsid w:val="002679FE"/>
    <w:rsid w:val="00267B78"/>
    <w:rsid w:val="00267C1B"/>
    <w:rsid w:val="00267CAF"/>
    <w:rsid w:val="00267EA8"/>
    <w:rsid w:val="00267EF7"/>
    <w:rsid w:val="00267F50"/>
    <w:rsid w:val="00270092"/>
    <w:rsid w:val="002701D2"/>
    <w:rsid w:val="002702F8"/>
    <w:rsid w:val="00270347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0C77"/>
    <w:rsid w:val="0027108F"/>
    <w:rsid w:val="00271172"/>
    <w:rsid w:val="0027136A"/>
    <w:rsid w:val="0027138E"/>
    <w:rsid w:val="002716B3"/>
    <w:rsid w:val="00271A82"/>
    <w:rsid w:val="00271B16"/>
    <w:rsid w:val="00271D80"/>
    <w:rsid w:val="00271DD9"/>
    <w:rsid w:val="00272069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B6"/>
    <w:rsid w:val="00272F1A"/>
    <w:rsid w:val="0027306D"/>
    <w:rsid w:val="002730C7"/>
    <w:rsid w:val="002730FB"/>
    <w:rsid w:val="00273284"/>
    <w:rsid w:val="002733B7"/>
    <w:rsid w:val="002734F6"/>
    <w:rsid w:val="00273505"/>
    <w:rsid w:val="0027381A"/>
    <w:rsid w:val="002739D3"/>
    <w:rsid w:val="00273EFE"/>
    <w:rsid w:val="0027402D"/>
    <w:rsid w:val="0027433E"/>
    <w:rsid w:val="002743C9"/>
    <w:rsid w:val="002744D8"/>
    <w:rsid w:val="002745FE"/>
    <w:rsid w:val="0027460F"/>
    <w:rsid w:val="002746EE"/>
    <w:rsid w:val="00274788"/>
    <w:rsid w:val="002748AD"/>
    <w:rsid w:val="002748B6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E6"/>
    <w:rsid w:val="00276B87"/>
    <w:rsid w:val="00276BFD"/>
    <w:rsid w:val="00276C0C"/>
    <w:rsid w:val="00276CB0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2D"/>
    <w:rsid w:val="00277961"/>
    <w:rsid w:val="00277964"/>
    <w:rsid w:val="00277BA3"/>
    <w:rsid w:val="00277C82"/>
    <w:rsid w:val="00277DE9"/>
    <w:rsid w:val="00277EF7"/>
    <w:rsid w:val="00280043"/>
    <w:rsid w:val="0028009E"/>
    <w:rsid w:val="002801D7"/>
    <w:rsid w:val="002807AB"/>
    <w:rsid w:val="00280836"/>
    <w:rsid w:val="00280BBA"/>
    <w:rsid w:val="00280D17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6B"/>
    <w:rsid w:val="0028247A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2EE6"/>
    <w:rsid w:val="00283000"/>
    <w:rsid w:val="00283549"/>
    <w:rsid w:val="00283707"/>
    <w:rsid w:val="002837F7"/>
    <w:rsid w:val="00283D69"/>
    <w:rsid w:val="00283EFC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27E"/>
    <w:rsid w:val="002852FE"/>
    <w:rsid w:val="002853F0"/>
    <w:rsid w:val="00285665"/>
    <w:rsid w:val="00285885"/>
    <w:rsid w:val="00285992"/>
    <w:rsid w:val="00285A7B"/>
    <w:rsid w:val="00285AA0"/>
    <w:rsid w:val="00285FCA"/>
    <w:rsid w:val="00286055"/>
    <w:rsid w:val="00286065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C33"/>
    <w:rsid w:val="00286C3F"/>
    <w:rsid w:val="00286C60"/>
    <w:rsid w:val="00286CCE"/>
    <w:rsid w:val="00286EC8"/>
    <w:rsid w:val="00286F8B"/>
    <w:rsid w:val="00286F91"/>
    <w:rsid w:val="00286F9A"/>
    <w:rsid w:val="002870FE"/>
    <w:rsid w:val="00287481"/>
    <w:rsid w:val="0028780B"/>
    <w:rsid w:val="0028799D"/>
    <w:rsid w:val="002879F2"/>
    <w:rsid w:val="00287A4B"/>
    <w:rsid w:val="00287A8B"/>
    <w:rsid w:val="00287BDD"/>
    <w:rsid w:val="00287E47"/>
    <w:rsid w:val="0029017C"/>
    <w:rsid w:val="002901C2"/>
    <w:rsid w:val="002904CF"/>
    <w:rsid w:val="002907CE"/>
    <w:rsid w:val="00290803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E"/>
    <w:rsid w:val="00294485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53"/>
    <w:rsid w:val="00295968"/>
    <w:rsid w:val="002959A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98"/>
    <w:rsid w:val="002A0996"/>
    <w:rsid w:val="002A0A0F"/>
    <w:rsid w:val="002A0BED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84"/>
    <w:rsid w:val="002A1C2D"/>
    <w:rsid w:val="002A2181"/>
    <w:rsid w:val="002A22F9"/>
    <w:rsid w:val="002A23B2"/>
    <w:rsid w:val="002A23D5"/>
    <w:rsid w:val="002A24B1"/>
    <w:rsid w:val="002A26A7"/>
    <w:rsid w:val="002A273F"/>
    <w:rsid w:val="002A276B"/>
    <w:rsid w:val="002A2809"/>
    <w:rsid w:val="002A28DB"/>
    <w:rsid w:val="002A28E8"/>
    <w:rsid w:val="002A29B7"/>
    <w:rsid w:val="002A2C4A"/>
    <w:rsid w:val="002A2F39"/>
    <w:rsid w:val="002A30BE"/>
    <w:rsid w:val="002A3155"/>
    <w:rsid w:val="002A3550"/>
    <w:rsid w:val="002A36AF"/>
    <w:rsid w:val="002A3BB0"/>
    <w:rsid w:val="002A3D52"/>
    <w:rsid w:val="002A3DF9"/>
    <w:rsid w:val="002A3E27"/>
    <w:rsid w:val="002A3E7D"/>
    <w:rsid w:val="002A3EE7"/>
    <w:rsid w:val="002A3F01"/>
    <w:rsid w:val="002A405B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2A"/>
    <w:rsid w:val="002A4E72"/>
    <w:rsid w:val="002A4E94"/>
    <w:rsid w:val="002A4F20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A5"/>
    <w:rsid w:val="002A60C1"/>
    <w:rsid w:val="002A6277"/>
    <w:rsid w:val="002A6705"/>
    <w:rsid w:val="002A6757"/>
    <w:rsid w:val="002A6BB7"/>
    <w:rsid w:val="002A6C16"/>
    <w:rsid w:val="002A6D6E"/>
    <w:rsid w:val="002A6EBB"/>
    <w:rsid w:val="002A6F8E"/>
    <w:rsid w:val="002A7104"/>
    <w:rsid w:val="002A722C"/>
    <w:rsid w:val="002A7332"/>
    <w:rsid w:val="002A7557"/>
    <w:rsid w:val="002A7792"/>
    <w:rsid w:val="002A7851"/>
    <w:rsid w:val="002A7998"/>
    <w:rsid w:val="002A7AD4"/>
    <w:rsid w:val="002A7B99"/>
    <w:rsid w:val="002A7F14"/>
    <w:rsid w:val="002A7F27"/>
    <w:rsid w:val="002B0262"/>
    <w:rsid w:val="002B04A0"/>
    <w:rsid w:val="002B0757"/>
    <w:rsid w:val="002B090D"/>
    <w:rsid w:val="002B0983"/>
    <w:rsid w:val="002B0A84"/>
    <w:rsid w:val="002B0AE7"/>
    <w:rsid w:val="002B0B6A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B21"/>
    <w:rsid w:val="002B3D3D"/>
    <w:rsid w:val="002B3ED4"/>
    <w:rsid w:val="002B3F92"/>
    <w:rsid w:val="002B43EE"/>
    <w:rsid w:val="002B492C"/>
    <w:rsid w:val="002B49FB"/>
    <w:rsid w:val="002B4CB1"/>
    <w:rsid w:val="002B4D3C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552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4F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0C"/>
    <w:rsid w:val="002C2511"/>
    <w:rsid w:val="002C2593"/>
    <w:rsid w:val="002C2777"/>
    <w:rsid w:val="002C282E"/>
    <w:rsid w:val="002C28FC"/>
    <w:rsid w:val="002C2C7F"/>
    <w:rsid w:val="002C2CD3"/>
    <w:rsid w:val="002C2E20"/>
    <w:rsid w:val="002C362C"/>
    <w:rsid w:val="002C36EB"/>
    <w:rsid w:val="002C377B"/>
    <w:rsid w:val="002C3800"/>
    <w:rsid w:val="002C39BE"/>
    <w:rsid w:val="002C3A41"/>
    <w:rsid w:val="002C3CF0"/>
    <w:rsid w:val="002C3E72"/>
    <w:rsid w:val="002C40ED"/>
    <w:rsid w:val="002C430E"/>
    <w:rsid w:val="002C4334"/>
    <w:rsid w:val="002C43F0"/>
    <w:rsid w:val="002C447D"/>
    <w:rsid w:val="002C4553"/>
    <w:rsid w:val="002C4688"/>
    <w:rsid w:val="002C4859"/>
    <w:rsid w:val="002C4891"/>
    <w:rsid w:val="002C4D49"/>
    <w:rsid w:val="002C4D70"/>
    <w:rsid w:val="002C4D82"/>
    <w:rsid w:val="002C4E3E"/>
    <w:rsid w:val="002C4EB2"/>
    <w:rsid w:val="002C4FCA"/>
    <w:rsid w:val="002C50F7"/>
    <w:rsid w:val="002C5239"/>
    <w:rsid w:val="002C5298"/>
    <w:rsid w:val="002C52D8"/>
    <w:rsid w:val="002C54C7"/>
    <w:rsid w:val="002C56D6"/>
    <w:rsid w:val="002C584C"/>
    <w:rsid w:val="002C58C2"/>
    <w:rsid w:val="002C5917"/>
    <w:rsid w:val="002C595D"/>
    <w:rsid w:val="002C5C17"/>
    <w:rsid w:val="002C5CA9"/>
    <w:rsid w:val="002C5DB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7B7"/>
    <w:rsid w:val="002C7828"/>
    <w:rsid w:val="002C796E"/>
    <w:rsid w:val="002C7A6D"/>
    <w:rsid w:val="002C7C5F"/>
    <w:rsid w:val="002C7CB7"/>
    <w:rsid w:val="002C7CD0"/>
    <w:rsid w:val="002C7D32"/>
    <w:rsid w:val="002C7DB3"/>
    <w:rsid w:val="002C7DCA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E1"/>
    <w:rsid w:val="002D160F"/>
    <w:rsid w:val="002D18A8"/>
    <w:rsid w:val="002D1927"/>
    <w:rsid w:val="002D1998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ECB"/>
    <w:rsid w:val="002D3089"/>
    <w:rsid w:val="002D328A"/>
    <w:rsid w:val="002D33FB"/>
    <w:rsid w:val="002D3566"/>
    <w:rsid w:val="002D37ED"/>
    <w:rsid w:val="002D39A4"/>
    <w:rsid w:val="002D3B6D"/>
    <w:rsid w:val="002D3B82"/>
    <w:rsid w:val="002D3BC8"/>
    <w:rsid w:val="002D3DE1"/>
    <w:rsid w:val="002D3EBC"/>
    <w:rsid w:val="002D3EF0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817"/>
    <w:rsid w:val="002D482F"/>
    <w:rsid w:val="002D49A1"/>
    <w:rsid w:val="002D49EE"/>
    <w:rsid w:val="002D4C6C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854"/>
    <w:rsid w:val="002D68ED"/>
    <w:rsid w:val="002D6AC4"/>
    <w:rsid w:val="002D6AE4"/>
    <w:rsid w:val="002D6BA7"/>
    <w:rsid w:val="002D6F49"/>
    <w:rsid w:val="002D7287"/>
    <w:rsid w:val="002D729A"/>
    <w:rsid w:val="002D72DC"/>
    <w:rsid w:val="002D7305"/>
    <w:rsid w:val="002D758E"/>
    <w:rsid w:val="002D75D2"/>
    <w:rsid w:val="002D772D"/>
    <w:rsid w:val="002D792B"/>
    <w:rsid w:val="002D795E"/>
    <w:rsid w:val="002D79A2"/>
    <w:rsid w:val="002D7B85"/>
    <w:rsid w:val="002D7C90"/>
    <w:rsid w:val="002D7FBE"/>
    <w:rsid w:val="002E0040"/>
    <w:rsid w:val="002E0251"/>
    <w:rsid w:val="002E02B6"/>
    <w:rsid w:val="002E0443"/>
    <w:rsid w:val="002E051F"/>
    <w:rsid w:val="002E0637"/>
    <w:rsid w:val="002E08E3"/>
    <w:rsid w:val="002E0A78"/>
    <w:rsid w:val="002E0A95"/>
    <w:rsid w:val="002E0AE3"/>
    <w:rsid w:val="002E1078"/>
    <w:rsid w:val="002E10D2"/>
    <w:rsid w:val="002E11BF"/>
    <w:rsid w:val="002E1337"/>
    <w:rsid w:val="002E14E1"/>
    <w:rsid w:val="002E1B8D"/>
    <w:rsid w:val="002E1DA5"/>
    <w:rsid w:val="002E2007"/>
    <w:rsid w:val="002E221B"/>
    <w:rsid w:val="002E2301"/>
    <w:rsid w:val="002E2519"/>
    <w:rsid w:val="002E2702"/>
    <w:rsid w:val="002E2723"/>
    <w:rsid w:val="002E2742"/>
    <w:rsid w:val="002E2750"/>
    <w:rsid w:val="002E2783"/>
    <w:rsid w:val="002E27CF"/>
    <w:rsid w:val="002E28A4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745"/>
    <w:rsid w:val="002E3C3C"/>
    <w:rsid w:val="002E4139"/>
    <w:rsid w:val="002E42A1"/>
    <w:rsid w:val="002E43E6"/>
    <w:rsid w:val="002E43FD"/>
    <w:rsid w:val="002E4968"/>
    <w:rsid w:val="002E49AF"/>
    <w:rsid w:val="002E4B18"/>
    <w:rsid w:val="002E4B34"/>
    <w:rsid w:val="002E4BFD"/>
    <w:rsid w:val="002E4CF7"/>
    <w:rsid w:val="002E4FB6"/>
    <w:rsid w:val="002E50E9"/>
    <w:rsid w:val="002E5305"/>
    <w:rsid w:val="002E57FD"/>
    <w:rsid w:val="002E5851"/>
    <w:rsid w:val="002E58B4"/>
    <w:rsid w:val="002E595B"/>
    <w:rsid w:val="002E5AA9"/>
    <w:rsid w:val="002E5BE4"/>
    <w:rsid w:val="002E5D4C"/>
    <w:rsid w:val="002E5EAA"/>
    <w:rsid w:val="002E5F44"/>
    <w:rsid w:val="002E5FE4"/>
    <w:rsid w:val="002E603F"/>
    <w:rsid w:val="002E6346"/>
    <w:rsid w:val="002E636A"/>
    <w:rsid w:val="002E6396"/>
    <w:rsid w:val="002E66A9"/>
    <w:rsid w:val="002E698D"/>
    <w:rsid w:val="002E69AF"/>
    <w:rsid w:val="002E6CC2"/>
    <w:rsid w:val="002E6DBA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29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345"/>
    <w:rsid w:val="002F1554"/>
    <w:rsid w:val="002F1601"/>
    <w:rsid w:val="002F1751"/>
    <w:rsid w:val="002F1A18"/>
    <w:rsid w:val="002F1C39"/>
    <w:rsid w:val="002F1CD1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A90"/>
    <w:rsid w:val="002F2AF5"/>
    <w:rsid w:val="002F2C76"/>
    <w:rsid w:val="002F2C7D"/>
    <w:rsid w:val="002F2DCC"/>
    <w:rsid w:val="002F2E51"/>
    <w:rsid w:val="002F32B4"/>
    <w:rsid w:val="002F32F9"/>
    <w:rsid w:val="002F34E2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8C6"/>
    <w:rsid w:val="002F4A23"/>
    <w:rsid w:val="002F4A35"/>
    <w:rsid w:val="002F4B80"/>
    <w:rsid w:val="002F4D69"/>
    <w:rsid w:val="002F4EBC"/>
    <w:rsid w:val="002F4F81"/>
    <w:rsid w:val="002F50D1"/>
    <w:rsid w:val="002F53BB"/>
    <w:rsid w:val="002F56F0"/>
    <w:rsid w:val="002F57A2"/>
    <w:rsid w:val="002F58CB"/>
    <w:rsid w:val="002F5AAA"/>
    <w:rsid w:val="002F5CF6"/>
    <w:rsid w:val="002F60B4"/>
    <w:rsid w:val="002F6380"/>
    <w:rsid w:val="002F67C6"/>
    <w:rsid w:val="002F6B9B"/>
    <w:rsid w:val="002F6DB0"/>
    <w:rsid w:val="002F6E6B"/>
    <w:rsid w:val="002F709A"/>
    <w:rsid w:val="002F70AA"/>
    <w:rsid w:val="002F7471"/>
    <w:rsid w:val="002F7654"/>
    <w:rsid w:val="002F775E"/>
    <w:rsid w:val="002F79E4"/>
    <w:rsid w:val="002F7A0A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85"/>
    <w:rsid w:val="003005D7"/>
    <w:rsid w:val="00300708"/>
    <w:rsid w:val="0030086C"/>
    <w:rsid w:val="003008BD"/>
    <w:rsid w:val="00300C9F"/>
    <w:rsid w:val="00300D44"/>
    <w:rsid w:val="00300E2D"/>
    <w:rsid w:val="00300FC4"/>
    <w:rsid w:val="00301002"/>
    <w:rsid w:val="00301054"/>
    <w:rsid w:val="0030143F"/>
    <w:rsid w:val="003014D5"/>
    <w:rsid w:val="0030174D"/>
    <w:rsid w:val="0030195D"/>
    <w:rsid w:val="00301996"/>
    <w:rsid w:val="00301A09"/>
    <w:rsid w:val="00301A22"/>
    <w:rsid w:val="00301A47"/>
    <w:rsid w:val="00301A75"/>
    <w:rsid w:val="00301AB4"/>
    <w:rsid w:val="00301B7C"/>
    <w:rsid w:val="00301BB7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935"/>
    <w:rsid w:val="003029F3"/>
    <w:rsid w:val="00302A4C"/>
    <w:rsid w:val="00302B1D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4F02"/>
    <w:rsid w:val="00305033"/>
    <w:rsid w:val="00305037"/>
    <w:rsid w:val="003051E1"/>
    <w:rsid w:val="003052F6"/>
    <w:rsid w:val="00305327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91"/>
    <w:rsid w:val="0030684D"/>
    <w:rsid w:val="003068FB"/>
    <w:rsid w:val="00306A0E"/>
    <w:rsid w:val="00306BA1"/>
    <w:rsid w:val="00306BA6"/>
    <w:rsid w:val="00306BE7"/>
    <w:rsid w:val="00306CFA"/>
    <w:rsid w:val="00306EA3"/>
    <w:rsid w:val="0030709B"/>
    <w:rsid w:val="003070D1"/>
    <w:rsid w:val="003073D1"/>
    <w:rsid w:val="00307821"/>
    <w:rsid w:val="00307A24"/>
    <w:rsid w:val="00307B54"/>
    <w:rsid w:val="00307D62"/>
    <w:rsid w:val="00307FB2"/>
    <w:rsid w:val="0031006D"/>
    <w:rsid w:val="003104A4"/>
    <w:rsid w:val="003105ED"/>
    <w:rsid w:val="0031063F"/>
    <w:rsid w:val="00310712"/>
    <w:rsid w:val="003107BA"/>
    <w:rsid w:val="0031094C"/>
    <w:rsid w:val="003109A8"/>
    <w:rsid w:val="00310F4D"/>
    <w:rsid w:val="003110FB"/>
    <w:rsid w:val="003114C9"/>
    <w:rsid w:val="0031157F"/>
    <w:rsid w:val="0031159A"/>
    <w:rsid w:val="0031172B"/>
    <w:rsid w:val="00311774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26"/>
    <w:rsid w:val="00313070"/>
    <w:rsid w:val="0031312D"/>
    <w:rsid w:val="00313193"/>
    <w:rsid w:val="003131A2"/>
    <w:rsid w:val="003131A7"/>
    <w:rsid w:val="003131E0"/>
    <w:rsid w:val="00313200"/>
    <w:rsid w:val="003132CC"/>
    <w:rsid w:val="003133D4"/>
    <w:rsid w:val="0031395A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D19"/>
    <w:rsid w:val="00314E14"/>
    <w:rsid w:val="00314EC5"/>
    <w:rsid w:val="00314F51"/>
    <w:rsid w:val="0031500B"/>
    <w:rsid w:val="0031501C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0A4"/>
    <w:rsid w:val="00316107"/>
    <w:rsid w:val="00316389"/>
    <w:rsid w:val="00316C6C"/>
    <w:rsid w:val="00316CFC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A12"/>
    <w:rsid w:val="00320A80"/>
    <w:rsid w:val="00320AE3"/>
    <w:rsid w:val="00320E0D"/>
    <w:rsid w:val="003210D5"/>
    <w:rsid w:val="0032165B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E3"/>
    <w:rsid w:val="00322DD7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C64"/>
    <w:rsid w:val="00323F77"/>
    <w:rsid w:val="00324012"/>
    <w:rsid w:val="0032416F"/>
    <w:rsid w:val="00324223"/>
    <w:rsid w:val="003243DD"/>
    <w:rsid w:val="00324436"/>
    <w:rsid w:val="003244EE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8A"/>
    <w:rsid w:val="003304AF"/>
    <w:rsid w:val="003304CA"/>
    <w:rsid w:val="003304D8"/>
    <w:rsid w:val="0033063C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B57"/>
    <w:rsid w:val="00333CBD"/>
    <w:rsid w:val="00333CE2"/>
    <w:rsid w:val="00333D3B"/>
    <w:rsid w:val="00333D4A"/>
    <w:rsid w:val="003340D6"/>
    <w:rsid w:val="003341D5"/>
    <w:rsid w:val="00334247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7C"/>
    <w:rsid w:val="00335CA0"/>
    <w:rsid w:val="00335CC9"/>
    <w:rsid w:val="00335CDC"/>
    <w:rsid w:val="00335CEF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EA8"/>
    <w:rsid w:val="0033726A"/>
    <w:rsid w:val="00337344"/>
    <w:rsid w:val="003374BC"/>
    <w:rsid w:val="00337696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699"/>
    <w:rsid w:val="0034173B"/>
    <w:rsid w:val="0034177B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5CD"/>
    <w:rsid w:val="00343674"/>
    <w:rsid w:val="00343894"/>
    <w:rsid w:val="00343A4B"/>
    <w:rsid w:val="00343A75"/>
    <w:rsid w:val="00343CDF"/>
    <w:rsid w:val="00344097"/>
    <w:rsid w:val="003441A0"/>
    <w:rsid w:val="003441E0"/>
    <w:rsid w:val="0034431D"/>
    <w:rsid w:val="003443A1"/>
    <w:rsid w:val="0034443A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523A"/>
    <w:rsid w:val="003453C0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46B"/>
    <w:rsid w:val="00346548"/>
    <w:rsid w:val="00346669"/>
    <w:rsid w:val="003466B6"/>
    <w:rsid w:val="003467CE"/>
    <w:rsid w:val="00346863"/>
    <w:rsid w:val="00346995"/>
    <w:rsid w:val="00346D4F"/>
    <w:rsid w:val="00346D53"/>
    <w:rsid w:val="00346D77"/>
    <w:rsid w:val="00346E29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763"/>
    <w:rsid w:val="00350783"/>
    <w:rsid w:val="00350968"/>
    <w:rsid w:val="00350AF0"/>
    <w:rsid w:val="00350B21"/>
    <w:rsid w:val="00350D88"/>
    <w:rsid w:val="00350F85"/>
    <w:rsid w:val="003512E2"/>
    <w:rsid w:val="00351456"/>
    <w:rsid w:val="003514AF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62"/>
    <w:rsid w:val="00351F8D"/>
    <w:rsid w:val="0035205A"/>
    <w:rsid w:val="00352131"/>
    <w:rsid w:val="0035222A"/>
    <w:rsid w:val="00352359"/>
    <w:rsid w:val="003525B6"/>
    <w:rsid w:val="0035261C"/>
    <w:rsid w:val="0035262E"/>
    <w:rsid w:val="003526B9"/>
    <w:rsid w:val="00352978"/>
    <w:rsid w:val="00352D9F"/>
    <w:rsid w:val="00352E4B"/>
    <w:rsid w:val="00352F11"/>
    <w:rsid w:val="0035332C"/>
    <w:rsid w:val="00353364"/>
    <w:rsid w:val="003534CE"/>
    <w:rsid w:val="003535E3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FB5"/>
    <w:rsid w:val="0035618D"/>
    <w:rsid w:val="003561F7"/>
    <w:rsid w:val="003564E1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4C4"/>
    <w:rsid w:val="003575C9"/>
    <w:rsid w:val="00357783"/>
    <w:rsid w:val="00357916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958"/>
    <w:rsid w:val="003609E3"/>
    <w:rsid w:val="00360B2B"/>
    <w:rsid w:val="00360CC7"/>
    <w:rsid w:val="0036161E"/>
    <w:rsid w:val="00361693"/>
    <w:rsid w:val="00361C55"/>
    <w:rsid w:val="00362091"/>
    <w:rsid w:val="003622A3"/>
    <w:rsid w:val="003623C7"/>
    <w:rsid w:val="0036246A"/>
    <w:rsid w:val="0036252D"/>
    <w:rsid w:val="003629C8"/>
    <w:rsid w:val="00363035"/>
    <w:rsid w:val="00363080"/>
    <w:rsid w:val="0036308E"/>
    <w:rsid w:val="003630A0"/>
    <w:rsid w:val="0036312A"/>
    <w:rsid w:val="003632F5"/>
    <w:rsid w:val="0036330C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7F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79A"/>
    <w:rsid w:val="0036698C"/>
    <w:rsid w:val="00366C2A"/>
    <w:rsid w:val="00366C60"/>
    <w:rsid w:val="00366EDE"/>
    <w:rsid w:val="00366F96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E88"/>
    <w:rsid w:val="00370F73"/>
    <w:rsid w:val="00370F7B"/>
    <w:rsid w:val="003710C5"/>
    <w:rsid w:val="00371409"/>
    <w:rsid w:val="003714E2"/>
    <w:rsid w:val="00371663"/>
    <w:rsid w:val="0037167C"/>
    <w:rsid w:val="0037171D"/>
    <w:rsid w:val="00371934"/>
    <w:rsid w:val="00371A41"/>
    <w:rsid w:val="00371AB2"/>
    <w:rsid w:val="00371C43"/>
    <w:rsid w:val="00371D85"/>
    <w:rsid w:val="00371EF3"/>
    <w:rsid w:val="00371F22"/>
    <w:rsid w:val="00371FA9"/>
    <w:rsid w:val="00372021"/>
    <w:rsid w:val="003720B4"/>
    <w:rsid w:val="003720B5"/>
    <w:rsid w:val="0037251D"/>
    <w:rsid w:val="003726AF"/>
    <w:rsid w:val="003729AA"/>
    <w:rsid w:val="00372B3C"/>
    <w:rsid w:val="00372D9D"/>
    <w:rsid w:val="00372FDF"/>
    <w:rsid w:val="003730A2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68C"/>
    <w:rsid w:val="003747F8"/>
    <w:rsid w:val="00374A94"/>
    <w:rsid w:val="00374FCA"/>
    <w:rsid w:val="003750D4"/>
    <w:rsid w:val="003751E8"/>
    <w:rsid w:val="00375211"/>
    <w:rsid w:val="00375351"/>
    <w:rsid w:val="00375887"/>
    <w:rsid w:val="00375B1A"/>
    <w:rsid w:val="00375B9B"/>
    <w:rsid w:val="00375BFF"/>
    <w:rsid w:val="00375CC8"/>
    <w:rsid w:val="00375D95"/>
    <w:rsid w:val="00375F5C"/>
    <w:rsid w:val="0037609D"/>
    <w:rsid w:val="00376201"/>
    <w:rsid w:val="00376302"/>
    <w:rsid w:val="003763EC"/>
    <w:rsid w:val="00376675"/>
    <w:rsid w:val="003766A4"/>
    <w:rsid w:val="003766B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35E"/>
    <w:rsid w:val="00377484"/>
    <w:rsid w:val="00377653"/>
    <w:rsid w:val="003779A4"/>
    <w:rsid w:val="00377C95"/>
    <w:rsid w:val="00377DAA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6D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645"/>
    <w:rsid w:val="003826DC"/>
    <w:rsid w:val="003829D2"/>
    <w:rsid w:val="00382A23"/>
    <w:rsid w:val="00382B25"/>
    <w:rsid w:val="00382D6A"/>
    <w:rsid w:val="00382D8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D"/>
    <w:rsid w:val="00383A47"/>
    <w:rsid w:val="00383ACF"/>
    <w:rsid w:val="00383D2A"/>
    <w:rsid w:val="00383EAC"/>
    <w:rsid w:val="00384057"/>
    <w:rsid w:val="003841C4"/>
    <w:rsid w:val="003841EE"/>
    <w:rsid w:val="0038429F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5066"/>
    <w:rsid w:val="003850CA"/>
    <w:rsid w:val="0038545B"/>
    <w:rsid w:val="0038554D"/>
    <w:rsid w:val="003855C6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D6E"/>
    <w:rsid w:val="00386F2C"/>
    <w:rsid w:val="003870AD"/>
    <w:rsid w:val="003870F9"/>
    <w:rsid w:val="00387254"/>
    <w:rsid w:val="00387283"/>
    <w:rsid w:val="0038778E"/>
    <w:rsid w:val="003877B1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A49"/>
    <w:rsid w:val="00390BBE"/>
    <w:rsid w:val="00390F48"/>
    <w:rsid w:val="00391043"/>
    <w:rsid w:val="003910BB"/>
    <w:rsid w:val="00391145"/>
    <w:rsid w:val="00391351"/>
    <w:rsid w:val="00391444"/>
    <w:rsid w:val="00391580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ABA"/>
    <w:rsid w:val="00393D06"/>
    <w:rsid w:val="00394001"/>
    <w:rsid w:val="0039427A"/>
    <w:rsid w:val="003942A4"/>
    <w:rsid w:val="00394450"/>
    <w:rsid w:val="003944FC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CC"/>
    <w:rsid w:val="00396B4C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82F"/>
    <w:rsid w:val="003978F2"/>
    <w:rsid w:val="00397B5C"/>
    <w:rsid w:val="00397B97"/>
    <w:rsid w:val="00397D45"/>
    <w:rsid w:val="00397EB8"/>
    <w:rsid w:val="00397F91"/>
    <w:rsid w:val="003A00B2"/>
    <w:rsid w:val="003A01EE"/>
    <w:rsid w:val="003A02B8"/>
    <w:rsid w:val="003A03AC"/>
    <w:rsid w:val="003A05D9"/>
    <w:rsid w:val="003A06B1"/>
    <w:rsid w:val="003A0710"/>
    <w:rsid w:val="003A093D"/>
    <w:rsid w:val="003A0F94"/>
    <w:rsid w:val="003A0FA2"/>
    <w:rsid w:val="003A0FC6"/>
    <w:rsid w:val="003A1345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91"/>
    <w:rsid w:val="003A26C2"/>
    <w:rsid w:val="003A278D"/>
    <w:rsid w:val="003A27F3"/>
    <w:rsid w:val="003A2B83"/>
    <w:rsid w:val="003A2CFE"/>
    <w:rsid w:val="003A2E60"/>
    <w:rsid w:val="003A2FC6"/>
    <w:rsid w:val="003A3166"/>
    <w:rsid w:val="003A3199"/>
    <w:rsid w:val="003A34DE"/>
    <w:rsid w:val="003A37D3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B98"/>
    <w:rsid w:val="003A5BEA"/>
    <w:rsid w:val="003A5C06"/>
    <w:rsid w:val="003A5CE2"/>
    <w:rsid w:val="003A5E50"/>
    <w:rsid w:val="003A5FAB"/>
    <w:rsid w:val="003A5FD4"/>
    <w:rsid w:val="003A6057"/>
    <w:rsid w:val="003A6251"/>
    <w:rsid w:val="003A626A"/>
    <w:rsid w:val="003A6418"/>
    <w:rsid w:val="003A6583"/>
    <w:rsid w:val="003A688E"/>
    <w:rsid w:val="003A68FB"/>
    <w:rsid w:val="003A6A0A"/>
    <w:rsid w:val="003A6D06"/>
    <w:rsid w:val="003A6FB5"/>
    <w:rsid w:val="003A7034"/>
    <w:rsid w:val="003A7625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71"/>
    <w:rsid w:val="003B1496"/>
    <w:rsid w:val="003B1622"/>
    <w:rsid w:val="003B171F"/>
    <w:rsid w:val="003B17CC"/>
    <w:rsid w:val="003B18D8"/>
    <w:rsid w:val="003B1BFD"/>
    <w:rsid w:val="003B1DFE"/>
    <w:rsid w:val="003B1EB9"/>
    <w:rsid w:val="003B1F60"/>
    <w:rsid w:val="003B1F7F"/>
    <w:rsid w:val="003B1FED"/>
    <w:rsid w:val="003B2059"/>
    <w:rsid w:val="003B22FF"/>
    <w:rsid w:val="003B2512"/>
    <w:rsid w:val="003B2698"/>
    <w:rsid w:val="003B28F2"/>
    <w:rsid w:val="003B2995"/>
    <w:rsid w:val="003B29BE"/>
    <w:rsid w:val="003B2C5C"/>
    <w:rsid w:val="003B2C72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AA8"/>
    <w:rsid w:val="003B5D62"/>
    <w:rsid w:val="003B5EC9"/>
    <w:rsid w:val="003B6081"/>
    <w:rsid w:val="003B6170"/>
    <w:rsid w:val="003B6351"/>
    <w:rsid w:val="003B6572"/>
    <w:rsid w:val="003B6602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60"/>
    <w:rsid w:val="003C00E0"/>
    <w:rsid w:val="003C01D8"/>
    <w:rsid w:val="003C037C"/>
    <w:rsid w:val="003C0401"/>
    <w:rsid w:val="003C046E"/>
    <w:rsid w:val="003C0487"/>
    <w:rsid w:val="003C0676"/>
    <w:rsid w:val="003C0BA8"/>
    <w:rsid w:val="003C0C39"/>
    <w:rsid w:val="003C0DF0"/>
    <w:rsid w:val="003C115E"/>
    <w:rsid w:val="003C1220"/>
    <w:rsid w:val="003C14D8"/>
    <w:rsid w:val="003C158D"/>
    <w:rsid w:val="003C1759"/>
    <w:rsid w:val="003C1841"/>
    <w:rsid w:val="003C186B"/>
    <w:rsid w:val="003C19D1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7B"/>
    <w:rsid w:val="003C273B"/>
    <w:rsid w:val="003C274B"/>
    <w:rsid w:val="003C27EB"/>
    <w:rsid w:val="003C28D7"/>
    <w:rsid w:val="003C2B8E"/>
    <w:rsid w:val="003C2CCC"/>
    <w:rsid w:val="003C2D00"/>
    <w:rsid w:val="003C2D4A"/>
    <w:rsid w:val="003C2E22"/>
    <w:rsid w:val="003C2E90"/>
    <w:rsid w:val="003C2FDC"/>
    <w:rsid w:val="003C303E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619"/>
    <w:rsid w:val="003C4C37"/>
    <w:rsid w:val="003C4C4C"/>
    <w:rsid w:val="003C4CB4"/>
    <w:rsid w:val="003C4CD3"/>
    <w:rsid w:val="003C4D3C"/>
    <w:rsid w:val="003C5036"/>
    <w:rsid w:val="003C50B0"/>
    <w:rsid w:val="003C530C"/>
    <w:rsid w:val="003C5327"/>
    <w:rsid w:val="003C5487"/>
    <w:rsid w:val="003C548F"/>
    <w:rsid w:val="003C55D9"/>
    <w:rsid w:val="003C578A"/>
    <w:rsid w:val="003C5890"/>
    <w:rsid w:val="003C5965"/>
    <w:rsid w:val="003C5BE0"/>
    <w:rsid w:val="003C5D41"/>
    <w:rsid w:val="003C608F"/>
    <w:rsid w:val="003C627F"/>
    <w:rsid w:val="003C62C3"/>
    <w:rsid w:val="003C63A3"/>
    <w:rsid w:val="003C63D4"/>
    <w:rsid w:val="003C64ED"/>
    <w:rsid w:val="003C66BC"/>
    <w:rsid w:val="003C6910"/>
    <w:rsid w:val="003C6915"/>
    <w:rsid w:val="003C69DD"/>
    <w:rsid w:val="003C6A15"/>
    <w:rsid w:val="003C6C6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9A"/>
    <w:rsid w:val="003C7AF2"/>
    <w:rsid w:val="003C7B4C"/>
    <w:rsid w:val="003C7B63"/>
    <w:rsid w:val="003C7B93"/>
    <w:rsid w:val="003C7C62"/>
    <w:rsid w:val="003D0342"/>
    <w:rsid w:val="003D044E"/>
    <w:rsid w:val="003D0473"/>
    <w:rsid w:val="003D0744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1E"/>
    <w:rsid w:val="003D193D"/>
    <w:rsid w:val="003D198E"/>
    <w:rsid w:val="003D1A02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F83"/>
    <w:rsid w:val="003D3080"/>
    <w:rsid w:val="003D30AB"/>
    <w:rsid w:val="003D3212"/>
    <w:rsid w:val="003D325C"/>
    <w:rsid w:val="003D33F1"/>
    <w:rsid w:val="003D3669"/>
    <w:rsid w:val="003D3776"/>
    <w:rsid w:val="003D37F0"/>
    <w:rsid w:val="003D38AB"/>
    <w:rsid w:val="003D38C3"/>
    <w:rsid w:val="003D393F"/>
    <w:rsid w:val="003D39FD"/>
    <w:rsid w:val="003D3ADD"/>
    <w:rsid w:val="003D3C01"/>
    <w:rsid w:val="003D3DF4"/>
    <w:rsid w:val="003D3E93"/>
    <w:rsid w:val="003D3F1A"/>
    <w:rsid w:val="003D3F92"/>
    <w:rsid w:val="003D4300"/>
    <w:rsid w:val="003D4384"/>
    <w:rsid w:val="003D4C29"/>
    <w:rsid w:val="003D4D64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45D"/>
    <w:rsid w:val="003D75E7"/>
    <w:rsid w:val="003D7692"/>
    <w:rsid w:val="003D787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799"/>
    <w:rsid w:val="003E082C"/>
    <w:rsid w:val="003E0870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B62"/>
    <w:rsid w:val="003E2BFE"/>
    <w:rsid w:val="003E2D49"/>
    <w:rsid w:val="003E30B2"/>
    <w:rsid w:val="003E316C"/>
    <w:rsid w:val="003E321D"/>
    <w:rsid w:val="003E3501"/>
    <w:rsid w:val="003E366A"/>
    <w:rsid w:val="003E37A2"/>
    <w:rsid w:val="003E37D7"/>
    <w:rsid w:val="003E392C"/>
    <w:rsid w:val="003E3AAF"/>
    <w:rsid w:val="003E3D0B"/>
    <w:rsid w:val="003E3D18"/>
    <w:rsid w:val="003E3DC6"/>
    <w:rsid w:val="003E3F7D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DC8"/>
    <w:rsid w:val="003E4F67"/>
    <w:rsid w:val="003E505E"/>
    <w:rsid w:val="003E5125"/>
    <w:rsid w:val="003E53E0"/>
    <w:rsid w:val="003E53F2"/>
    <w:rsid w:val="003E5448"/>
    <w:rsid w:val="003E5474"/>
    <w:rsid w:val="003E559B"/>
    <w:rsid w:val="003E5615"/>
    <w:rsid w:val="003E562B"/>
    <w:rsid w:val="003E56AD"/>
    <w:rsid w:val="003E56D4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8C4"/>
    <w:rsid w:val="003E6A0C"/>
    <w:rsid w:val="003E6B63"/>
    <w:rsid w:val="003E6D0E"/>
    <w:rsid w:val="003E6F62"/>
    <w:rsid w:val="003E7001"/>
    <w:rsid w:val="003E7069"/>
    <w:rsid w:val="003E7094"/>
    <w:rsid w:val="003E72C4"/>
    <w:rsid w:val="003E72DE"/>
    <w:rsid w:val="003E73F3"/>
    <w:rsid w:val="003E740D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345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47"/>
    <w:rsid w:val="003F0EBC"/>
    <w:rsid w:val="003F0EC5"/>
    <w:rsid w:val="003F0F42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654"/>
    <w:rsid w:val="003F2732"/>
    <w:rsid w:val="003F288C"/>
    <w:rsid w:val="003F2B08"/>
    <w:rsid w:val="003F2CCF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3CDD"/>
    <w:rsid w:val="003F4068"/>
    <w:rsid w:val="003F4074"/>
    <w:rsid w:val="003F41C6"/>
    <w:rsid w:val="003F42A2"/>
    <w:rsid w:val="003F43C6"/>
    <w:rsid w:val="003F43EE"/>
    <w:rsid w:val="003F47C7"/>
    <w:rsid w:val="003F4B72"/>
    <w:rsid w:val="003F4B7E"/>
    <w:rsid w:val="003F4BA6"/>
    <w:rsid w:val="003F4E0A"/>
    <w:rsid w:val="003F4E3E"/>
    <w:rsid w:val="003F4E52"/>
    <w:rsid w:val="003F4F54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3DF"/>
    <w:rsid w:val="003F6540"/>
    <w:rsid w:val="003F6A8A"/>
    <w:rsid w:val="003F6B0C"/>
    <w:rsid w:val="003F6BE3"/>
    <w:rsid w:val="003F6C00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833"/>
    <w:rsid w:val="003F7993"/>
    <w:rsid w:val="003F7ABD"/>
    <w:rsid w:val="003F7BEB"/>
    <w:rsid w:val="003F7D76"/>
    <w:rsid w:val="003F7DE7"/>
    <w:rsid w:val="003F7EC4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A31"/>
    <w:rsid w:val="00404AD5"/>
    <w:rsid w:val="00404B50"/>
    <w:rsid w:val="00404BA7"/>
    <w:rsid w:val="00404C9E"/>
    <w:rsid w:val="00405348"/>
    <w:rsid w:val="004053AC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922"/>
    <w:rsid w:val="004109AF"/>
    <w:rsid w:val="00410CF3"/>
    <w:rsid w:val="0041104A"/>
    <w:rsid w:val="00411104"/>
    <w:rsid w:val="00411161"/>
    <w:rsid w:val="00411181"/>
    <w:rsid w:val="004113D5"/>
    <w:rsid w:val="00411405"/>
    <w:rsid w:val="004115E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4"/>
    <w:rsid w:val="00412464"/>
    <w:rsid w:val="0041247F"/>
    <w:rsid w:val="004124A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61C"/>
    <w:rsid w:val="0041364C"/>
    <w:rsid w:val="00413812"/>
    <w:rsid w:val="00413AE1"/>
    <w:rsid w:val="00413B3B"/>
    <w:rsid w:val="00413BD8"/>
    <w:rsid w:val="00413DFC"/>
    <w:rsid w:val="00413E59"/>
    <w:rsid w:val="004140E2"/>
    <w:rsid w:val="00414344"/>
    <w:rsid w:val="004146C5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6EB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7090"/>
    <w:rsid w:val="0041722C"/>
    <w:rsid w:val="004172D0"/>
    <w:rsid w:val="00417708"/>
    <w:rsid w:val="00417BC9"/>
    <w:rsid w:val="00417E32"/>
    <w:rsid w:val="00417FC4"/>
    <w:rsid w:val="00420025"/>
    <w:rsid w:val="00420129"/>
    <w:rsid w:val="004201BE"/>
    <w:rsid w:val="004202AA"/>
    <w:rsid w:val="004202F1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37A"/>
    <w:rsid w:val="004243D2"/>
    <w:rsid w:val="0042442D"/>
    <w:rsid w:val="00424600"/>
    <w:rsid w:val="00424636"/>
    <w:rsid w:val="00424B4C"/>
    <w:rsid w:val="00424F3B"/>
    <w:rsid w:val="00424F5C"/>
    <w:rsid w:val="0042520C"/>
    <w:rsid w:val="004253D9"/>
    <w:rsid w:val="0042575C"/>
    <w:rsid w:val="004259BF"/>
    <w:rsid w:val="00425CDE"/>
    <w:rsid w:val="00425F77"/>
    <w:rsid w:val="00426083"/>
    <w:rsid w:val="0042620C"/>
    <w:rsid w:val="0042633F"/>
    <w:rsid w:val="00426447"/>
    <w:rsid w:val="00426540"/>
    <w:rsid w:val="004268ED"/>
    <w:rsid w:val="004269A6"/>
    <w:rsid w:val="00426A2F"/>
    <w:rsid w:val="00426A98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7AF"/>
    <w:rsid w:val="004279BC"/>
    <w:rsid w:val="00430180"/>
    <w:rsid w:val="0043019B"/>
    <w:rsid w:val="004302B4"/>
    <w:rsid w:val="004303D1"/>
    <w:rsid w:val="0043046E"/>
    <w:rsid w:val="004304C6"/>
    <w:rsid w:val="00430526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E23"/>
    <w:rsid w:val="00431E3F"/>
    <w:rsid w:val="00431F26"/>
    <w:rsid w:val="00431FDA"/>
    <w:rsid w:val="00432134"/>
    <w:rsid w:val="00432191"/>
    <w:rsid w:val="004323E4"/>
    <w:rsid w:val="004326A2"/>
    <w:rsid w:val="00432BBB"/>
    <w:rsid w:val="00432D3D"/>
    <w:rsid w:val="00432DCA"/>
    <w:rsid w:val="00432E7E"/>
    <w:rsid w:val="00432EC9"/>
    <w:rsid w:val="00432F95"/>
    <w:rsid w:val="004330F5"/>
    <w:rsid w:val="004331EE"/>
    <w:rsid w:val="00433224"/>
    <w:rsid w:val="004332B2"/>
    <w:rsid w:val="0043360B"/>
    <w:rsid w:val="0043395D"/>
    <w:rsid w:val="00433BC1"/>
    <w:rsid w:val="00433E5A"/>
    <w:rsid w:val="00433FB7"/>
    <w:rsid w:val="00434075"/>
    <w:rsid w:val="004341FC"/>
    <w:rsid w:val="004343A9"/>
    <w:rsid w:val="00434498"/>
    <w:rsid w:val="004345AD"/>
    <w:rsid w:val="004345D4"/>
    <w:rsid w:val="00434704"/>
    <w:rsid w:val="00434731"/>
    <w:rsid w:val="0043485C"/>
    <w:rsid w:val="0043498D"/>
    <w:rsid w:val="004349F6"/>
    <w:rsid w:val="00434BAF"/>
    <w:rsid w:val="00434D7E"/>
    <w:rsid w:val="00434EEC"/>
    <w:rsid w:val="00434F15"/>
    <w:rsid w:val="00434FF1"/>
    <w:rsid w:val="0043501B"/>
    <w:rsid w:val="00435596"/>
    <w:rsid w:val="00435828"/>
    <w:rsid w:val="004358A4"/>
    <w:rsid w:val="004358E7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BD5"/>
    <w:rsid w:val="00437F1D"/>
    <w:rsid w:val="00437FED"/>
    <w:rsid w:val="00440044"/>
    <w:rsid w:val="00440735"/>
    <w:rsid w:val="004407B7"/>
    <w:rsid w:val="004407D8"/>
    <w:rsid w:val="0044081C"/>
    <w:rsid w:val="00440861"/>
    <w:rsid w:val="004408AD"/>
    <w:rsid w:val="004409A8"/>
    <w:rsid w:val="00440AA3"/>
    <w:rsid w:val="00440D9D"/>
    <w:rsid w:val="00440DEC"/>
    <w:rsid w:val="00440E32"/>
    <w:rsid w:val="00440F09"/>
    <w:rsid w:val="00441017"/>
    <w:rsid w:val="004411B2"/>
    <w:rsid w:val="00441259"/>
    <w:rsid w:val="004413A7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312A"/>
    <w:rsid w:val="0044315F"/>
    <w:rsid w:val="00443210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AB6"/>
    <w:rsid w:val="00444E57"/>
    <w:rsid w:val="00444ECA"/>
    <w:rsid w:val="00444EF0"/>
    <w:rsid w:val="00445173"/>
    <w:rsid w:val="004452D3"/>
    <w:rsid w:val="00445345"/>
    <w:rsid w:val="00445402"/>
    <w:rsid w:val="004456A5"/>
    <w:rsid w:val="0044574C"/>
    <w:rsid w:val="00445CCE"/>
    <w:rsid w:val="00445D86"/>
    <w:rsid w:val="00445E8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500CB"/>
    <w:rsid w:val="0045029F"/>
    <w:rsid w:val="004505BD"/>
    <w:rsid w:val="00450A00"/>
    <w:rsid w:val="00450A63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C35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CC"/>
    <w:rsid w:val="004526EE"/>
    <w:rsid w:val="004527A1"/>
    <w:rsid w:val="004528E0"/>
    <w:rsid w:val="00452E88"/>
    <w:rsid w:val="004530E3"/>
    <w:rsid w:val="0045327F"/>
    <w:rsid w:val="0045332F"/>
    <w:rsid w:val="00453346"/>
    <w:rsid w:val="004533D6"/>
    <w:rsid w:val="0045354F"/>
    <w:rsid w:val="004535BF"/>
    <w:rsid w:val="00453667"/>
    <w:rsid w:val="0045367D"/>
    <w:rsid w:val="004536F2"/>
    <w:rsid w:val="004537C8"/>
    <w:rsid w:val="004537CF"/>
    <w:rsid w:val="004537D2"/>
    <w:rsid w:val="004537D4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A47"/>
    <w:rsid w:val="00455B1B"/>
    <w:rsid w:val="00455C65"/>
    <w:rsid w:val="00455E6A"/>
    <w:rsid w:val="00455FCF"/>
    <w:rsid w:val="00456229"/>
    <w:rsid w:val="004562D9"/>
    <w:rsid w:val="004563F0"/>
    <w:rsid w:val="00456494"/>
    <w:rsid w:val="0045658B"/>
    <w:rsid w:val="004565D2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76F"/>
    <w:rsid w:val="00460773"/>
    <w:rsid w:val="004608A6"/>
    <w:rsid w:val="00460B2D"/>
    <w:rsid w:val="00460EE2"/>
    <w:rsid w:val="00460F97"/>
    <w:rsid w:val="00461219"/>
    <w:rsid w:val="0046126B"/>
    <w:rsid w:val="004613F0"/>
    <w:rsid w:val="00461773"/>
    <w:rsid w:val="004617C6"/>
    <w:rsid w:val="00461C56"/>
    <w:rsid w:val="00461C6C"/>
    <w:rsid w:val="00461DBE"/>
    <w:rsid w:val="00461E3E"/>
    <w:rsid w:val="00461FCF"/>
    <w:rsid w:val="00462282"/>
    <w:rsid w:val="00462288"/>
    <w:rsid w:val="004622C0"/>
    <w:rsid w:val="004624C4"/>
    <w:rsid w:val="0046272F"/>
    <w:rsid w:val="004629D1"/>
    <w:rsid w:val="00462AFF"/>
    <w:rsid w:val="00462C92"/>
    <w:rsid w:val="00462D4E"/>
    <w:rsid w:val="00462D52"/>
    <w:rsid w:val="00462F45"/>
    <w:rsid w:val="00462FDB"/>
    <w:rsid w:val="004630CE"/>
    <w:rsid w:val="00463321"/>
    <w:rsid w:val="00463604"/>
    <w:rsid w:val="004638F6"/>
    <w:rsid w:val="0046398D"/>
    <w:rsid w:val="004639AD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820"/>
    <w:rsid w:val="00467A7C"/>
    <w:rsid w:val="00467B71"/>
    <w:rsid w:val="00467C8A"/>
    <w:rsid w:val="00467C97"/>
    <w:rsid w:val="00467D81"/>
    <w:rsid w:val="00467E40"/>
    <w:rsid w:val="00467F68"/>
    <w:rsid w:val="00470128"/>
    <w:rsid w:val="00470172"/>
    <w:rsid w:val="004704B8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F9"/>
    <w:rsid w:val="00471CED"/>
    <w:rsid w:val="004721C3"/>
    <w:rsid w:val="00472223"/>
    <w:rsid w:val="004724E8"/>
    <w:rsid w:val="004727FB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C5"/>
    <w:rsid w:val="00475ADE"/>
    <w:rsid w:val="00475C5F"/>
    <w:rsid w:val="00475DCC"/>
    <w:rsid w:val="00476067"/>
    <w:rsid w:val="004762D1"/>
    <w:rsid w:val="00476558"/>
    <w:rsid w:val="00476659"/>
    <w:rsid w:val="0047668F"/>
    <w:rsid w:val="004767D0"/>
    <w:rsid w:val="004768E5"/>
    <w:rsid w:val="0047695A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77C17"/>
    <w:rsid w:val="00477C18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252"/>
    <w:rsid w:val="0048226E"/>
    <w:rsid w:val="0048237B"/>
    <w:rsid w:val="004824CC"/>
    <w:rsid w:val="004824F1"/>
    <w:rsid w:val="004826B3"/>
    <w:rsid w:val="004828D9"/>
    <w:rsid w:val="00482AA2"/>
    <w:rsid w:val="00482D28"/>
    <w:rsid w:val="00482EEE"/>
    <w:rsid w:val="00482F02"/>
    <w:rsid w:val="00483216"/>
    <w:rsid w:val="0048329B"/>
    <w:rsid w:val="004833D9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B08"/>
    <w:rsid w:val="00484C42"/>
    <w:rsid w:val="00484D04"/>
    <w:rsid w:val="00484E8F"/>
    <w:rsid w:val="00484F6C"/>
    <w:rsid w:val="00485106"/>
    <w:rsid w:val="00485123"/>
    <w:rsid w:val="00485145"/>
    <w:rsid w:val="00485315"/>
    <w:rsid w:val="004854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357"/>
    <w:rsid w:val="00486367"/>
    <w:rsid w:val="00486368"/>
    <w:rsid w:val="004864AE"/>
    <w:rsid w:val="004864D9"/>
    <w:rsid w:val="00486675"/>
    <w:rsid w:val="004868DA"/>
    <w:rsid w:val="004869E5"/>
    <w:rsid w:val="00486ACF"/>
    <w:rsid w:val="00486BB7"/>
    <w:rsid w:val="00486C54"/>
    <w:rsid w:val="00486D9D"/>
    <w:rsid w:val="0048710E"/>
    <w:rsid w:val="004871B4"/>
    <w:rsid w:val="004872C6"/>
    <w:rsid w:val="004872DA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FE"/>
    <w:rsid w:val="00492737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3277"/>
    <w:rsid w:val="0049333D"/>
    <w:rsid w:val="00493403"/>
    <w:rsid w:val="0049342E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9E1"/>
    <w:rsid w:val="00494A33"/>
    <w:rsid w:val="00494BB9"/>
    <w:rsid w:val="00494C05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331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701"/>
    <w:rsid w:val="004A1794"/>
    <w:rsid w:val="004A187C"/>
    <w:rsid w:val="004A1BE7"/>
    <w:rsid w:val="004A1D11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5334"/>
    <w:rsid w:val="004A5391"/>
    <w:rsid w:val="004A57F9"/>
    <w:rsid w:val="004A586B"/>
    <w:rsid w:val="004A59D8"/>
    <w:rsid w:val="004A5A65"/>
    <w:rsid w:val="004A5ADC"/>
    <w:rsid w:val="004A5B51"/>
    <w:rsid w:val="004A5EC4"/>
    <w:rsid w:val="004A6128"/>
    <w:rsid w:val="004A62A7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863"/>
    <w:rsid w:val="004B09D4"/>
    <w:rsid w:val="004B0A94"/>
    <w:rsid w:val="004B0BC2"/>
    <w:rsid w:val="004B0CD8"/>
    <w:rsid w:val="004B0E21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D1"/>
    <w:rsid w:val="004B1E1F"/>
    <w:rsid w:val="004B1E37"/>
    <w:rsid w:val="004B209E"/>
    <w:rsid w:val="004B223B"/>
    <w:rsid w:val="004B229E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88"/>
    <w:rsid w:val="004B560A"/>
    <w:rsid w:val="004B58E3"/>
    <w:rsid w:val="004B591B"/>
    <w:rsid w:val="004B5B5C"/>
    <w:rsid w:val="004B5BE5"/>
    <w:rsid w:val="004B5DC4"/>
    <w:rsid w:val="004B5E4F"/>
    <w:rsid w:val="004B6177"/>
    <w:rsid w:val="004B62C8"/>
    <w:rsid w:val="004B6449"/>
    <w:rsid w:val="004B66D4"/>
    <w:rsid w:val="004B681F"/>
    <w:rsid w:val="004B68A4"/>
    <w:rsid w:val="004B69D5"/>
    <w:rsid w:val="004B6C2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C4C"/>
    <w:rsid w:val="004B7C7D"/>
    <w:rsid w:val="004B7D31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E34"/>
    <w:rsid w:val="004C20CC"/>
    <w:rsid w:val="004C210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C64"/>
    <w:rsid w:val="004C2E55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CE8"/>
    <w:rsid w:val="004C3E8A"/>
    <w:rsid w:val="004C3EE2"/>
    <w:rsid w:val="004C3F7F"/>
    <w:rsid w:val="004C4506"/>
    <w:rsid w:val="004C45A6"/>
    <w:rsid w:val="004C484D"/>
    <w:rsid w:val="004C4949"/>
    <w:rsid w:val="004C4973"/>
    <w:rsid w:val="004C49C5"/>
    <w:rsid w:val="004C49E0"/>
    <w:rsid w:val="004C4CEA"/>
    <w:rsid w:val="004C5020"/>
    <w:rsid w:val="004C5041"/>
    <w:rsid w:val="004C510A"/>
    <w:rsid w:val="004C529F"/>
    <w:rsid w:val="004C5343"/>
    <w:rsid w:val="004C5579"/>
    <w:rsid w:val="004C568C"/>
    <w:rsid w:val="004C579B"/>
    <w:rsid w:val="004C579E"/>
    <w:rsid w:val="004C5A6D"/>
    <w:rsid w:val="004C613C"/>
    <w:rsid w:val="004C61B0"/>
    <w:rsid w:val="004C6240"/>
    <w:rsid w:val="004C62D8"/>
    <w:rsid w:val="004C636D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A"/>
    <w:rsid w:val="004D11E9"/>
    <w:rsid w:val="004D14E4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A2"/>
    <w:rsid w:val="004D2CAB"/>
    <w:rsid w:val="004D2CB3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C4A"/>
    <w:rsid w:val="004D4D9D"/>
    <w:rsid w:val="004D5005"/>
    <w:rsid w:val="004D512C"/>
    <w:rsid w:val="004D515D"/>
    <w:rsid w:val="004D5169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86"/>
    <w:rsid w:val="004D67E6"/>
    <w:rsid w:val="004D69CF"/>
    <w:rsid w:val="004D6B1F"/>
    <w:rsid w:val="004D6BB8"/>
    <w:rsid w:val="004D6BC7"/>
    <w:rsid w:val="004D6C41"/>
    <w:rsid w:val="004D6CA2"/>
    <w:rsid w:val="004D6DF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D6"/>
    <w:rsid w:val="004D7DB4"/>
    <w:rsid w:val="004D7DC2"/>
    <w:rsid w:val="004D7E5E"/>
    <w:rsid w:val="004D7EDD"/>
    <w:rsid w:val="004E016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6E7"/>
    <w:rsid w:val="004E18D0"/>
    <w:rsid w:val="004E18DC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79F"/>
    <w:rsid w:val="004E27FA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80C"/>
    <w:rsid w:val="004E4980"/>
    <w:rsid w:val="004E4AE8"/>
    <w:rsid w:val="004E4BC5"/>
    <w:rsid w:val="004E5307"/>
    <w:rsid w:val="004E562B"/>
    <w:rsid w:val="004E5649"/>
    <w:rsid w:val="004E58F4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ED"/>
    <w:rsid w:val="004F0137"/>
    <w:rsid w:val="004F0237"/>
    <w:rsid w:val="004F025F"/>
    <w:rsid w:val="004F0444"/>
    <w:rsid w:val="004F04B5"/>
    <w:rsid w:val="004F08DA"/>
    <w:rsid w:val="004F0945"/>
    <w:rsid w:val="004F0B8B"/>
    <w:rsid w:val="004F0D1A"/>
    <w:rsid w:val="004F0D3A"/>
    <w:rsid w:val="004F0FC7"/>
    <w:rsid w:val="004F104F"/>
    <w:rsid w:val="004F11D2"/>
    <w:rsid w:val="004F13C2"/>
    <w:rsid w:val="004F140F"/>
    <w:rsid w:val="004F15B6"/>
    <w:rsid w:val="004F16EA"/>
    <w:rsid w:val="004F1805"/>
    <w:rsid w:val="004F1930"/>
    <w:rsid w:val="004F1AC0"/>
    <w:rsid w:val="004F1EC5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2FE"/>
    <w:rsid w:val="004F65CD"/>
    <w:rsid w:val="004F6620"/>
    <w:rsid w:val="004F6707"/>
    <w:rsid w:val="004F6793"/>
    <w:rsid w:val="004F67A3"/>
    <w:rsid w:val="004F6990"/>
    <w:rsid w:val="004F6B8A"/>
    <w:rsid w:val="004F6FA7"/>
    <w:rsid w:val="004F7063"/>
    <w:rsid w:val="004F710C"/>
    <w:rsid w:val="004F7128"/>
    <w:rsid w:val="004F72BB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4F7EB4"/>
    <w:rsid w:val="005003A8"/>
    <w:rsid w:val="00500537"/>
    <w:rsid w:val="0050060E"/>
    <w:rsid w:val="00500A8A"/>
    <w:rsid w:val="00500B34"/>
    <w:rsid w:val="00500BD9"/>
    <w:rsid w:val="00500C48"/>
    <w:rsid w:val="00500CB0"/>
    <w:rsid w:val="00500D14"/>
    <w:rsid w:val="00500DB2"/>
    <w:rsid w:val="00501098"/>
    <w:rsid w:val="0050117E"/>
    <w:rsid w:val="00501229"/>
    <w:rsid w:val="005014B6"/>
    <w:rsid w:val="00501B74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F9"/>
    <w:rsid w:val="00502D45"/>
    <w:rsid w:val="00502E71"/>
    <w:rsid w:val="00502F3D"/>
    <w:rsid w:val="005030DE"/>
    <w:rsid w:val="005031E0"/>
    <w:rsid w:val="00503229"/>
    <w:rsid w:val="005037B2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A0A"/>
    <w:rsid w:val="00505FE6"/>
    <w:rsid w:val="0050600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D5"/>
    <w:rsid w:val="005102B8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B54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45"/>
    <w:rsid w:val="005125C0"/>
    <w:rsid w:val="0051264F"/>
    <w:rsid w:val="00512706"/>
    <w:rsid w:val="005127D9"/>
    <w:rsid w:val="00512843"/>
    <w:rsid w:val="0051298F"/>
    <w:rsid w:val="00512B0F"/>
    <w:rsid w:val="00512C89"/>
    <w:rsid w:val="00512DF0"/>
    <w:rsid w:val="00512E15"/>
    <w:rsid w:val="00512F17"/>
    <w:rsid w:val="005130CA"/>
    <w:rsid w:val="005130CD"/>
    <w:rsid w:val="005130E3"/>
    <w:rsid w:val="0051321F"/>
    <w:rsid w:val="00513566"/>
    <w:rsid w:val="005136E0"/>
    <w:rsid w:val="00513A37"/>
    <w:rsid w:val="00513B50"/>
    <w:rsid w:val="00513BB1"/>
    <w:rsid w:val="00513EE9"/>
    <w:rsid w:val="00513FBE"/>
    <w:rsid w:val="00514315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D0"/>
    <w:rsid w:val="00515378"/>
    <w:rsid w:val="005156AB"/>
    <w:rsid w:val="005156D8"/>
    <w:rsid w:val="0051570E"/>
    <w:rsid w:val="005158B2"/>
    <w:rsid w:val="005158EB"/>
    <w:rsid w:val="00515A12"/>
    <w:rsid w:val="00515A98"/>
    <w:rsid w:val="00515D69"/>
    <w:rsid w:val="005160A4"/>
    <w:rsid w:val="00516126"/>
    <w:rsid w:val="00516235"/>
    <w:rsid w:val="0051641B"/>
    <w:rsid w:val="005164B5"/>
    <w:rsid w:val="005164EF"/>
    <w:rsid w:val="005165A9"/>
    <w:rsid w:val="005165D9"/>
    <w:rsid w:val="005166B4"/>
    <w:rsid w:val="0051680A"/>
    <w:rsid w:val="00516986"/>
    <w:rsid w:val="005169AE"/>
    <w:rsid w:val="00516A9C"/>
    <w:rsid w:val="00516E02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17F13"/>
    <w:rsid w:val="00520045"/>
    <w:rsid w:val="005200CD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3D0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66D"/>
    <w:rsid w:val="0052684C"/>
    <w:rsid w:val="00526856"/>
    <w:rsid w:val="0052699A"/>
    <w:rsid w:val="00526A70"/>
    <w:rsid w:val="00526D23"/>
    <w:rsid w:val="00526FF4"/>
    <w:rsid w:val="005271F4"/>
    <w:rsid w:val="00527670"/>
    <w:rsid w:val="005276D4"/>
    <w:rsid w:val="005277FB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3000D"/>
    <w:rsid w:val="0053000E"/>
    <w:rsid w:val="005301E4"/>
    <w:rsid w:val="0053045B"/>
    <w:rsid w:val="0053050D"/>
    <w:rsid w:val="005309D3"/>
    <w:rsid w:val="00530ADB"/>
    <w:rsid w:val="00530B4C"/>
    <w:rsid w:val="00530D13"/>
    <w:rsid w:val="00530D32"/>
    <w:rsid w:val="00531064"/>
    <w:rsid w:val="00531108"/>
    <w:rsid w:val="005311AD"/>
    <w:rsid w:val="005311BB"/>
    <w:rsid w:val="00531293"/>
    <w:rsid w:val="00531383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A11"/>
    <w:rsid w:val="00534C34"/>
    <w:rsid w:val="00534CAC"/>
    <w:rsid w:val="0053510F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A"/>
    <w:rsid w:val="005365E7"/>
    <w:rsid w:val="00536785"/>
    <w:rsid w:val="005367F1"/>
    <w:rsid w:val="00536969"/>
    <w:rsid w:val="00536B5A"/>
    <w:rsid w:val="00536B95"/>
    <w:rsid w:val="00536BC3"/>
    <w:rsid w:val="00536C54"/>
    <w:rsid w:val="00536C8F"/>
    <w:rsid w:val="005372DF"/>
    <w:rsid w:val="00537662"/>
    <w:rsid w:val="00537720"/>
    <w:rsid w:val="005379FB"/>
    <w:rsid w:val="00537DAF"/>
    <w:rsid w:val="00537F5F"/>
    <w:rsid w:val="00537F93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76F"/>
    <w:rsid w:val="005418F9"/>
    <w:rsid w:val="005419AE"/>
    <w:rsid w:val="00541A88"/>
    <w:rsid w:val="00541ABA"/>
    <w:rsid w:val="00541BB0"/>
    <w:rsid w:val="00541BE1"/>
    <w:rsid w:val="00541F9A"/>
    <w:rsid w:val="00542167"/>
    <w:rsid w:val="005421DF"/>
    <w:rsid w:val="005422EE"/>
    <w:rsid w:val="005423AE"/>
    <w:rsid w:val="005425F9"/>
    <w:rsid w:val="0054266D"/>
    <w:rsid w:val="00542926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708"/>
    <w:rsid w:val="00543C3B"/>
    <w:rsid w:val="00543D65"/>
    <w:rsid w:val="00543D81"/>
    <w:rsid w:val="00543DF3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20E"/>
    <w:rsid w:val="00545530"/>
    <w:rsid w:val="0054569B"/>
    <w:rsid w:val="0054573A"/>
    <w:rsid w:val="005458D4"/>
    <w:rsid w:val="00545AEE"/>
    <w:rsid w:val="00545B08"/>
    <w:rsid w:val="00545BF2"/>
    <w:rsid w:val="00545D97"/>
    <w:rsid w:val="00545FC9"/>
    <w:rsid w:val="005460FB"/>
    <w:rsid w:val="0054613C"/>
    <w:rsid w:val="0054647E"/>
    <w:rsid w:val="00546481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3FC"/>
    <w:rsid w:val="00550456"/>
    <w:rsid w:val="00550463"/>
    <w:rsid w:val="0055054B"/>
    <w:rsid w:val="005505B9"/>
    <w:rsid w:val="0055074B"/>
    <w:rsid w:val="00550878"/>
    <w:rsid w:val="005508FB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9B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A36"/>
    <w:rsid w:val="00554B58"/>
    <w:rsid w:val="00554D5F"/>
    <w:rsid w:val="00554E05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D67"/>
    <w:rsid w:val="00555E22"/>
    <w:rsid w:val="005560B6"/>
    <w:rsid w:val="005561D7"/>
    <w:rsid w:val="00556334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709"/>
    <w:rsid w:val="0056091E"/>
    <w:rsid w:val="005609F2"/>
    <w:rsid w:val="005609F7"/>
    <w:rsid w:val="00560AD2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B64"/>
    <w:rsid w:val="00561E92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F57"/>
    <w:rsid w:val="00564FF6"/>
    <w:rsid w:val="005651A2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0D8"/>
    <w:rsid w:val="0056674D"/>
    <w:rsid w:val="0056679E"/>
    <w:rsid w:val="0056687B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8CD"/>
    <w:rsid w:val="0057092C"/>
    <w:rsid w:val="005709F6"/>
    <w:rsid w:val="00570C65"/>
    <w:rsid w:val="00570EB8"/>
    <w:rsid w:val="00570F0C"/>
    <w:rsid w:val="00570F94"/>
    <w:rsid w:val="00570FC8"/>
    <w:rsid w:val="00570FF0"/>
    <w:rsid w:val="00571767"/>
    <w:rsid w:val="00571772"/>
    <w:rsid w:val="005717CD"/>
    <w:rsid w:val="00571834"/>
    <w:rsid w:val="00571A07"/>
    <w:rsid w:val="00571BC6"/>
    <w:rsid w:val="00571BD0"/>
    <w:rsid w:val="00571F22"/>
    <w:rsid w:val="00572121"/>
    <w:rsid w:val="00572139"/>
    <w:rsid w:val="00572149"/>
    <w:rsid w:val="0057217B"/>
    <w:rsid w:val="0057233D"/>
    <w:rsid w:val="00572719"/>
    <w:rsid w:val="005727CC"/>
    <w:rsid w:val="005729BA"/>
    <w:rsid w:val="00572AF7"/>
    <w:rsid w:val="00572C54"/>
    <w:rsid w:val="00572CBA"/>
    <w:rsid w:val="00572F2F"/>
    <w:rsid w:val="00572F82"/>
    <w:rsid w:val="005730A3"/>
    <w:rsid w:val="005732AC"/>
    <w:rsid w:val="005732B8"/>
    <w:rsid w:val="00573385"/>
    <w:rsid w:val="0057338C"/>
    <w:rsid w:val="00573478"/>
    <w:rsid w:val="00573505"/>
    <w:rsid w:val="00573517"/>
    <w:rsid w:val="005735C0"/>
    <w:rsid w:val="00573641"/>
    <w:rsid w:val="00573723"/>
    <w:rsid w:val="00573994"/>
    <w:rsid w:val="00573E91"/>
    <w:rsid w:val="00573F4E"/>
    <w:rsid w:val="00573F5D"/>
    <w:rsid w:val="00573FCF"/>
    <w:rsid w:val="00574278"/>
    <w:rsid w:val="005745EC"/>
    <w:rsid w:val="00574809"/>
    <w:rsid w:val="0057481F"/>
    <w:rsid w:val="00574963"/>
    <w:rsid w:val="00574AA6"/>
    <w:rsid w:val="00574AD0"/>
    <w:rsid w:val="00574B20"/>
    <w:rsid w:val="00574C8A"/>
    <w:rsid w:val="00574CB0"/>
    <w:rsid w:val="00574DEF"/>
    <w:rsid w:val="00574E31"/>
    <w:rsid w:val="00575119"/>
    <w:rsid w:val="00575134"/>
    <w:rsid w:val="0057520A"/>
    <w:rsid w:val="00575218"/>
    <w:rsid w:val="00575226"/>
    <w:rsid w:val="0057534B"/>
    <w:rsid w:val="005754D2"/>
    <w:rsid w:val="00575527"/>
    <w:rsid w:val="005756C9"/>
    <w:rsid w:val="00575B72"/>
    <w:rsid w:val="00575B7E"/>
    <w:rsid w:val="00575BBD"/>
    <w:rsid w:val="00576152"/>
    <w:rsid w:val="005764BE"/>
    <w:rsid w:val="0057652D"/>
    <w:rsid w:val="005766D5"/>
    <w:rsid w:val="00576AC4"/>
    <w:rsid w:val="00576C0D"/>
    <w:rsid w:val="00576C8F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F0"/>
    <w:rsid w:val="00577E83"/>
    <w:rsid w:val="00577FDB"/>
    <w:rsid w:val="0058000D"/>
    <w:rsid w:val="00580104"/>
    <w:rsid w:val="00580115"/>
    <w:rsid w:val="005805C3"/>
    <w:rsid w:val="0058092E"/>
    <w:rsid w:val="00580B4B"/>
    <w:rsid w:val="00580BA5"/>
    <w:rsid w:val="00580D52"/>
    <w:rsid w:val="00580F65"/>
    <w:rsid w:val="0058105C"/>
    <w:rsid w:val="00581357"/>
    <w:rsid w:val="00581564"/>
    <w:rsid w:val="005816E2"/>
    <w:rsid w:val="00581788"/>
    <w:rsid w:val="0058182F"/>
    <w:rsid w:val="00581936"/>
    <w:rsid w:val="005819FB"/>
    <w:rsid w:val="00581B8B"/>
    <w:rsid w:val="00581DA5"/>
    <w:rsid w:val="00581E07"/>
    <w:rsid w:val="00581E0B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319"/>
    <w:rsid w:val="00583574"/>
    <w:rsid w:val="00583765"/>
    <w:rsid w:val="00583774"/>
    <w:rsid w:val="005837B8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02B"/>
    <w:rsid w:val="00585150"/>
    <w:rsid w:val="00585294"/>
    <w:rsid w:val="005852CA"/>
    <w:rsid w:val="005852FA"/>
    <w:rsid w:val="00585854"/>
    <w:rsid w:val="00585866"/>
    <w:rsid w:val="00585921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F9"/>
    <w:rsid w:val="00586B7B"/>
    <w:rsid w:val="00586C02"/>
    <w:rsid w:val="00586DD1"/>
    <w:rsid w:val="00587165"/>
    <w:rsid w:val="00587296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E6E"/>
    <w:rsid w:val="00592EEF"/>
    <w:rsid w:val="00592F50"/>
    <w:rsid w:val="00593299"/>
    <w:rsid w:val="005934FB"/>
    <w:rsid w:val="00593788"/>
    <w:rsid w:val="00593986"/>
    <w:rsid w:val="00593A12"/>
    <w:rsid w:val="00593BC6"/>
    <w:rsid w:val="00593C4C"/>
    <w:rsid w:val="00593DB2"/>
    <w:rsid w:val="00593F5C"/>
    <w:rsid w:val="00593FB7"/>
    <w:rsid w:val="00593FF4"/>
    <w:rsid w:val="00594124"/>
    <w:rsid w:val="00594419"/>
    <w:rsid w:val="0059441D"/>
    <w:rsid w:val="00594509"/>
    <w:rsid w:val="0059454F"/>
    <w:rsid w:val="0059467F"/>
    <w:rsid w:val="005946A6"/>
    <w:rsid w:val="00594A77"/>
    <w:rsid w:val="00594F48"/>
    <w:rsid w:val="00595038"/>
    <w:rsid w:val="00595296"/>
    <w:rsid w:val="00595397"/>
    <w:rsid w:val="0059552F"/>
    <w:rsid w:val="00595567"/>
    <w:rsid w:val="00595640"/>
    <w:rsid w:val="005956A5"/>
    <w:rsid w:val="0059571B"/>
    <w:rsid w:val="00595722"/>
    <w:rsid w:val="00595873"/>
    <w:rsid w:val="005959F8"/>
    <w:rsid w:val="00595AB3"/>
    <w:rsid w:val="00595AE3"/>
    <w:rsid w:val="00595AF3"/>
    <w:rsid w:val="00595B21"/>
    <w:rsid w:val="00595C13"/>
    <w:rsid w:val="00595D91"/>
    <w:rsid w:val="00595F31"/>
    <w:rsid w:val="00595FD1"/>
    <w:rsid w:val="00596042"/>
    <w:rsid w:val="0059617B"/>
    <w:rsid w:val="00596196"/>
    <w:rsid w:val="005962C1"/>
    <w:rsid w:val="0059656D"/>
    <w:rsid w:val="00596A0C"/>
    <w:rsid w:val="00596AEB"/>
    <w:rsid w:val="00596DF5"/>
    <w:rsid w:val="00597018"/>
    <w:rsid w:val="005970DC"/>
    <w:rsid w:val="0059710B"/>
    <w:rsid w:val="005973F0"/>
    <w:rsid w:val="0059769D"/>
    <w:rsid w:val="00597729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0E"/>
    <w:rsid w:val="005A12D2"/>
    <w:rsid w:val="005A13EA"/>
    <w:rsid w:val="005A1660"/>
    <w:rsid w:val="005A1915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6F5"/>
    <w:rsid w:val="005A2800"/>
    <w:rsid w:val="005A2AC0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E02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47D"/>
    <w:rsid w:val="005A485D"/>
    <w:rsid w:val="005A48A8"/>
    <w:rsid w:val="005A4B1D"/>
    <w:rsid w:val="005A5055"/>
    <w:rsid w:val="005A50FF"/>
    <w:rsid w:val="005A535E"/>
    <w:rsid w:val="005A5371"/>
    <w:rsid w:val="005A538B"/>
    <w:rsid w:val="005A5455"/>
    <w:rsid w:val="005A55D0"/>
    <w:rsid w:val="005A5690"/>
    <w:rsid w:val="005A5730"/>
    <w:rsid w:val="005A57BB"/>
    <w:rsid w:val="005A580E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5BE"/>
    <w:rsid w:val="005A6AF6"/>
    <w:rsid w:val="005A6BEF"/>
    <w:rsid w:val="005A6C9F"/>
    <w:rsid w:val="005A6EB0"/>
    <w:rsid w:val="005A70FA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B17"/>
    <w:rsid w:val="005A7CE6"/>
    <w:rsid w:val="005A7D58"/>
    <w:rsid w:val="005A7F5D"/>
    <w:rsid w:val="005B029C"/>
    <w:rsid w:val="005B05E2"/>
    <w:rsid w:val="005B0717"/>
    <w:rsid w:val="005B0A44"/>
    <w:rsid w:val="005B0AFB"/>
    <w:rsid w:val="005B0C99"/>
    <w:rsid w:val="005B0CDE"/>
    <w:rsid w:val="005B10B6"/>
    <w:rsid w:val="005B11BD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88F"/>
    <w:rsid w:val="005B2965"/>
    <w:rsid w:val="005B29F1"/>
    <w:rsid w:val="005B2C5E"/>
    <w:rsid w:val="005B2ED8"/>
    <w:rsid w:val="005B3308"/>
    <w:rsid w:val="005B35F3"/>
    <w:rsid w:val="005B3623"/>
    <w:rsid w:val="005B387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DF"/>
    <w:rsid w:val="005B4A22"/>
    <w:rsid w:val="005B4D84"/>
    <w:rsid w:val="005B4DA4"/>
    <w:rsid w:val="005B4E99"/>
    <w:rsid w:val="005B5119"/>
    <w:rsid w:val="005B5374"/>
    <w:rsid w:val="005B55E5"/>
    <w:rsid w:val="005B55FE"/>
    <w:rsid w:val="005B57E7"/>
    <w:rsid w:val="005B57F2"/>
    <w:rsid w:val="005B5ABD"/>
    <w:rsid w:val="005B5B53"/>
    <w:rsid w:val="005B5B6B"/>
    <w:rsid w:val="005B6396"/>
    <w:rsid w:val="005B63B7"/>
    <w:rsid w:val="005B63DB"/>
    <w:rsid w:val="005B6729"/>
    <w:rsid w:val="005B6AA2"/>
    <w:rsid w:val="005B6E94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657"/>
    <w:rsid w:val="005C19BA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DAA"/>
    <w:rsid w:val="005C3DDA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E5F"/>
    <w:rsid w:val="005C4EAC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6D1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792"/>
    <w:rsid w:val="005D197B"/>
    <w:rsid w:val="005D1A47"/>
    <w:rsid w:val="005D1A5B"/>
    <w:rsid w:val="005D1BFA"/>
    <w:rsid w:val="005D1C69"/>
    <w:rsid w:val="005D1E56"/>
    <w:rsid w:val="005D1F5E"/>
    <w:rsid w:val="005D219D"/>
    <w:rsid w:val="005D21E3"/>
    <w:rsid w:val="005D22DD"/>
    <w:rsid w:val="005D22FC"/>
    <w:rsid w:val="005D2567"/>
    <w:rsid w:val="005D2703"/>
    <w:rsid w:val="005D27DF"/>
    <w:rsid w:val="005D2C25"/>
    <w:rsid w:val="005D2CF6"/>
    <w:rsid w:val="005D2D4F"/>
    <w:rsid w:val="005D2F18"/>
    <w:rsid w:val="005D2F6A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655"/>
    <w:rsid w:val="005D4688"/>
    <w:rsid w:val="005D4816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33"/>
    <w:rsid w:val="005D73B9"/>
    <w:rsid w:val="005D7402"/>
    <w:rsid w:val="005D74C5"/>
    <w:rsid w:val="005D7540"/>
    <w:rsid w:val="005D7832"/>
    <w:rsid w:val="005D7F1D"/>
    <w:rsid w:val="005E00D3"/>
    <w:rsid w:val="005E0424"/>
    <w:rsid w:val="005E06FE"/>
    <w:rsid w:val="005E07AE"/>
    <w:rsid w:val="005E105A"/>
    <w:rsid w:val="005E12A7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95"/>
    <w:rsid w:val="005E212F"/>
    <w:rsid w:val="005E25E7"/>
    <w:rsid w:val="005E271D"/>
    <w:rsid w:val="005E29B6"/>
    <w:rsid w:val="005E2AFC"/>
    <w:rsid w:val="005E2E55"/>
    <w:rsid w:val="005E2F87"/>
    <w:rsid w:val="005E3054"/>
    <w:rsid w:val="005E331D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705"/>
    <w:rsid w:val="005E787D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63"/>
    <w:rsid w:val="005F0EBD"/>
    <w:rsid w:val="005F0FFA"/>
    <w:rsid w:val="005F10AD"/>
    <w:rsid w:val="005F10DD"/>
    <w:rsid w:val="005F117F"/>
    <w:rsid w:val="005F15A5"/>
    <w:rsid w:val="005F1896"/>
    <w:rsid w:val="005F1AA3"/>
    <w:rsid w:val="005F1BBD"/>
    <w:rsid w:val="005F1C55"/>
    <w:rsid w:val="005F1CCA"/>
    <w:rsid w:val="005F1DD8"/>
    <w:rsid w:val="005F1E36"/>
    <w:rsid w:val="005F1F1B"/>
    <w:rsid w:val="005F1F32"/>
    <w:rsid w:val="005F2142"/>
    <w:rsid w:val="005F241F"/>
    <w:rsid w:val="005F264B"/>
    <w:rsid w:val="005F2966"/>
    <w:rsid w:val="005F2999"/>
    <w:rsid w:val="005F29FB"/>
    <w:rsid w:val="005F2AE4"/>
    <w:rsid w:val="005F2B1B"/>
    <w:rsid w:val="005F2DC9"/>
    <w:rsid w:val="005F2ED1"/>
    <w:rsid w:val="005F300C"/>
    <w:rsid w:val="005F300E"/>
    <w:rsid w:val="005F30E8"/>
    <w:rsid w:val="005F34A6"/>
    <w:rsid w:val="005F3551"/>
    <w:rsid w:val="005F389C"/>
    <w:rsid w:val="005F3922"/>
    <w:rsid w:val="005F39FA"/>
    <w:rsid w:val="005F3A60"/>
    <w:rsid w:val="005F3AFE"/>
    <w:rsid w:val="005F3C2D"/>
    <w:rsid w:val="005F3CBF"/>
    <w:rsid w:val="005F3CFD"/>
    <w:rsid w:val="005F3DE8"/>
    <w:rsid w:val="005F40AD"/>
    <w:rsid w:val="005F437B"/>
    <w:rsid w:val="005F444B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A5"/>
    <w:rsid w:val="005F5645"/>
    <w:rsid w:val="005F5653"/>
    <w:rsid w:val="005F5657"/>
    <w:rsid w:val="005F5739"/>
    <w:rsid w:val="005F57C0"/>
    <w:rsid w:val="005F5AA3"/>
    <w:rsid w:val="005F5AAA"/>
    <w:rsid w:val="005F5B49"/>
    <w:rsid w:val="005F5BA4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5FB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0A7"/>
    <w:rsid w:val="00601232"/>
    <w:rsid w:val="00601372"/>
    <w:rsid w:val="006013B3"/>
    <w:rsid w:val="0060149D"/>
    <w:rsid w:val="00601619"/>
    <w:rsid w:val="00601754"/>
    <w:rsid w:val="00601A5A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688"/>
    <w:rsid w:val="006026B3"/>
    <w:rsid w:val="00602B03"/>
    <w:rsid w:val="00602B05"/>
    <w:rsid w:val="00602D6B"/>
    <w:rsid w:val="00603046"/>
    <w:rsid w:val="006030D0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A14"/>
    <w:rsid w:val="00603E4F"/>
    <w:rsid w:val="00604063"/>
    <w:rsid w:val="006041E5"/>
    <w:rsid w:val="00604252"/>
    <w:rsid w:val="00604403"/>
    <w:rsid w:val="0060446B"/>
    <w:rsid w:val="0060454D"/>
    <w:rsid w:val="006046D0"/>
    <w:rsid w:val="00604746"/>
    <w:rsid w:val="0060485F"/>
    <w:rsid w:val="0060488D"/>
    <w:rsid w:val="006048FD"/>
    <w:rsid w:val="00604971"/>
    <w:rsid w:val="00604A50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749"/>
    <w:rsid w:val="0060781F"/>
    <w:rsid w:val="00607872"/>
    <w:rsid w:val="0060795A"/>
    <w:rsid w:val="00607A39"/>
    <w:rsid w:val="00607B17"/>
    <w:rsid w:val="00607B28"/>
    <w:rsid w:val="00607B96"/>
    <w:rsid w:val="00607BE4"/>
    <w:rsid w:val="00607D31"/>
    <w:rsid w:val="00607D33"/>
    <w:rsid w:val="00610006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14E"/>
    <w:rsid w:val="00611203"/>
    <w:rsid w:val="006116EE"/>
    <w:rsid w:val="00611829"/>
    <w:rsid w:val="00611841"/>
    <w:rsid w:val="00611C1F"/>
    <w:rsid w:val="00611D02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2ED"/>
    <w:rsid w:val="00613663"/>
    <w:rsid w:val="00613686"/>
    <w:rsid w:val="00613B12"/>
    <w:rsid w:val="00613BAD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223"/>
    <w:rsid w:val="0061645F"/>
    <w:rsid w:val="00616566"/>
    <w:rsid w:val="00616568"/>
    <w:rsid w:val="0061662F"/>
    <w:rsid w:val="00616649"/>
    <w:rsid w:val="0061689C"/>
    <w:rsid w:val="00616B18"/>
    <w:rsid w:val="00616BE3"/>
    <w:rsid w:val="00616D2C"/>
    <w:rsid w:val="00616E14"/>
    <w:rsid w:val="00616F27"/>
    <w:rsid w:val="00616FBB"/>
    <w:rsid w:val="00616FD4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0BB"/>
    <w:rsid w:val="00620195"/>
    <w:rsid w:val="006203D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C4"/>
    <w:rsid w:val="00621174"/>
    <w:rsid w:val="006212FD"/>
    <w:rsid w:val="0062159D"/>
    <w:rsid w:val="0062159F"/>
    <w:rsid w:val="006217CF"/>
    <w:rsid w:val="00621948"/>
    <w:rsid w:val="00621A23"/>
    <w:rsid w:val="00621B42"/>
    <w:rsid w:val="00621B8B"/>
    <w:rsid w:val="00621C36"/>
    <w:rsid w:val="00621F47"/>
    <w:rsid w:val="00622069"/>
    <w:rsid w:val="006220F3"/>
    <w:rsid w:val="006221DB"/>
    <w:rsid w:val="00622262"/>
    <w:rsid w:val="00622410"/>
    <w:rsid w:val="0062244C"/>
    <w:rsid w:val="0062256A"/>
    <w:rsid w:val="00622731"/>
    <w:rsid w:val="0062278F"/>
    <w:rsid w:val="006227BB"/>
    <w:rsid w:val="00622CFD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3B3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DE"/>
    <w:rsid w:val="00630C64"/>
    <w:rsid w:val="00630C87"/>
    <w:rsid w:val="00630E6D"/>
    <w:rsid w:val="00630E88"/>
    <w:rsid w:val="00630F2A"/>
    <w:rsid w:val="00630FAD"/>
    <w:rsid w:val="0063113A"/>
    <w:rsid w:val="00631372"/>
    <w:rsid w:val="00631AB0"/>
    <w:rsid w:val="00631AC3"/>
    <w:rsid w:val="00632040"/>
    <w:rsid w:val="006320E5"/>
    <w:rsid w:val="006322E7"/>
    <w:rsid w:val="00632361"/>
    <w:rsid w:val="00632579"/>
    <w:rsid w:val="00632800"/>
    <w:rsid w:val="00632A31"/>
    <w:rsid w:val="00632CC8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CC"/>
    <w:rsid w:val="00634429"/>
    <w:rsid w:val="0063443F"/>
    <w:rsid w:val="00634489"/>
    <w:rsid w:val="0063467D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4C3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8"/>
    <w:rsid w:val="0064294D"/>
    <w:rsid w:val="006429FD"/>
    <w:rsid w:val="00642B80"/>
    <w:rsid w:val="00642B9C"/>
    <w:rsid w:val="00643219"/>
    <w:rsid w:val="0064329F"/>
    <w:rsid w:val="006432A9"/>
    <w:rsid w:val="006433A1"/>
    <w:rsid w:val="006433CC"/>
    <w:rsid w:val="006433DE"/>
    <w:rsid w:val="00643449"/>
    <w:rsid w:val="00643745"/>
    <w:rsid w:val="00643C09"/>
    <w:rsid w:val="00644074"/>
    <w:rsid w:val="0064410E"/>
    <w:rsid w:val="0064424C"/>
    <w:rsid w:val="006442A0"/>
    <w:rsid w:val="006443E3"/>
    <w:rsid w:val="0064464F"/>
    <w:rsid w:val="00644E9C"/>
    <w:rsid w:val="00644F2F"/>
    <w:rsid w:val="006450D2"/>
    <w:rsid w:val="006452B6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500AC"/>
    <w:rsid w:val="0065040D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DB7"/>
    <w:rsid w:val="00651F45"/>
    <w:rsid w:val="0065205E"/>
    <w:rsid w:val="006521BE"/>
    <w:rsid w:val="0065239E"/>
    <w:rsid w:val="006523BB"/>
    <w:rsid w:val="00652521"/>
    <w:rsid w:val="006525C9"/>
    <w:rsid w:val="006525F7"/>
    <w:rsid w:val="006526D2"/>
    <w:rsid w:val="006528FD"/>
    <w:rsid w:val="0065293A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F3A"/>
    <w:rsid w:val="006550A7"/>
    <w:rsid w:val="0065510B"/>
    <w:rsid w:val="006553D2"/>
    <w:rsid w:val="00655569"/>
    <w:rsid w:val="006556BF"/>
    <w:rsid w:val="006558D8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07"/>
    <w:rsid w:val="0065682D"/>
    <w:rsid w:val="006569AA"/>
    <w:rsid w:val="00656AF7"/>
    <w:rsid w:val="00656B6E"/>
    <w:rsid w:val="00656E21"/>
    <w:rsid w:val="00656F16"/>
    <w:rsid w:val="006571B4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7A"/>
    <w:rsid w:val="00660726"/>
    <w:rsid w:val="00660BB5"/>
    <w:rsid w:val="00660CAB"/>
    <w:rsid w:val="00660CC0"/>
    <w:rsid w:val="00660DDC"/>
    <w:rsid w:val="00660FE5"/>
    <w:rsid w:val="006611AE"/>
    <w:rsid w:val="006611E5"/>
    <w:rsid w:val="0066122C"/>
    <w:rsid w:val="0066154C"/>
    <w:rsid w:val="00661611"/>
    <w:rsid w:val="00661667"/>
    <w:rsid w:val="006617CD"/>
    <w:rsid w:val="00661A23"/>
    <w:rsid w:val="00661C38"/>
    <w:rsid w:val="00661C9E"/>
    <w:rsid w:val="00661F56"/>
    <w:rsid w:val="00662170"/>
    <w:rsid w:val="00662224"/>
    <w:rsid w:val="00662264"/>
    <w:rsid w:val="006625A9"/>
    <w:rsid w:val="006625DC"/>
    <w:rsid w:val="0066273C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3AE"/>
    <w:rsid w:val="006634E2"/>
    <w:rsid w:val="006639AC"/>
    <w:rsid w:val="00663AD9"/>
    <w:rsid w:val="00663B71"/>
    <w:rsid w:val="00663BE4"/>
    <w:rsid w:val="00663F2A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D1A"/>
    <w:rsid w:val="0066533F"/>
    <w:rsid w:val="006653ED"/>
    <w:rsid w:val="006653F3"/>
    <w:rsid w:val="0066547F"/>
    <w:rsid w:val="0066555E"/>
    <w:rsid w:val="00665593"/>
    <w:rsid w:val="0066574E"/>
    <w:rsid w:val="00665883"/>
    <w:rsid w:val="00665B7B"/>
    <w:rsid w:val="00665C3A"/>
    <w:rsid w:val="00665C7F"/>
    <w:rsid w:val="00665D10"/>
    <w:rsid w:val="00665D67"/>
    <w:rsid w:val="00665E07"/>
    <w:rsid w:val="006662E1"/>
    <w:rsid w:val="006663BA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A0D"/>
    <w:rsid w:val="00667A7A"/>
    <w:rsid w:val="00667DDF"/>
    <w:rsid w:val="00667FD1"/>
    <w:rsid w:val="006701CC"/>
    <w:rsid w:val="006704E3"/>
    <w:rsid w:val="0067082F"/>
    <w:rsid w:val="00670865"/>
    <w:rsid w:val="006709B4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35"/>
    <w:rsid w:val="00671928"/>
    <w:rsid w:val="00671BD4"/>
    <w:rsid w:val="00671DC6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CF"/>
    <w:rsid w:val="006746CC"/>
    <w:rsid w:val="00674736"/>
    <w:rsid w:val="006748B2"/>
    <w:rsid w:val="00674932"/>
    <w:rsid w:val="00674AEB"/>
    <w:rsid w:val="00674BBA"/>
    <w:rsid w:val="00674C6E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69"/>
    <w:rsid w:val="00677030"/>
    <w:rsid w:val="006771CC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07A"/>
    <w:rsid w:val="00680171"/>
    <w:rsid w:val="006803F9"/>
    <w:rsid w:val="0068047C"/>
    <w:rsid w:val="0068063F"/>
    <w:rsid w:val="006808F0"/>
    <w:rsid w:val="00680A4B"/>
    <w:rsid w:val="00680A57"/>
    <w:rsid w:val="00680BD2"/>
    <w:rsid w:val="00680E2D"/>
    <w:rsid w:val="00681049"/>
    <w:rsid w:val="0068121A"/>
    <w:rsid w:val="00681350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DF"/>
    <w:rsid w:val="00682CE9"/>
    <w:rsid w:val="00682DD9"/>
    <w:rsid w:val="00682FB4"/>
    <w:rsid w:val="00682FCF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90029"/>
    <w:rsid w:val="00690191"/>
    <w:rsid w:val="006901F0"/>
    <w:rsid w:val="00690235"/>
    <w:rsid w:val="006906B9"/>
    <w:rsid w:val="006906CD"/>
    <w:rsid w:val="006908B0"/>
    <w:rsid w:val="006908EE"/>
    <w:rsid w:val="0069091D"/>
    <w:rsid w:val="00690C5D"/>
    <w:rsid w:val="00690EB5"/>
    <w:rsid w:val="00690F54"/>
    <w:rsid w:val="00690FF1"/>
    <w:rsid w:val="00691038"/>
    <w:rsid w:val="00691060"/>
    <w:rsid w:val="006911E4"/>
    <w:rsid w:val="0069132C"/>
    <w:rsid w:val="00691338"/>
    <w:rsid w:val="00691417"/>
    <w:rsid w:val="00691537"/>
    <w:rsid w:val="00691614"/>
    <w:rsid w:val="0069161C"/>
    <w:rsid w:val="0069188E"/>
    <w:rsid w:val="006918E5"/>
    <w:rsid w:val="006918FA"/>
    <w:rsid w:val="00691A71"/>
    <w:rsid w:val="00691BD4"/>
    <w:rsid w:val="00691BF1"/>
    <w:rsid w:val="00691C20"/>
    <w:rsid w:val="00691E71"/>
    <w:rsid w:val="00691FFD"/>
    <w:rsid w:val="006921E1"/>
    <w:rsid w:val="0069244F"/>
    <w:rsid w:val="006924C1"/>
    <w:rsid w:val="00692526"/>
    <w:rsid w:val="00692541"/>
    <w:rsid w:val="0069257A"/>
    <w:rsid w:val="006926DC"/>
    <w:rsid w:val="00692A14"/>
    <w:rsid w:val="00692A38"/>
    <w:rsid w:val="00692C42"/>
    <w:rsid w:val="00692C4B"/>
    <w:rsid w:val="00692CC3"/>
    <w:rsid w:val="00692EEF"/>
    <w:rsid w:val="006930A2"/>
    <w:rsid w:val="00693264"/>
    <w:rsid w:val="00693299"/>
    <w:rsid w:val="00693579"/>
    <w:rsid w:val="00693652"/>
    <w:rsid w:val="006937F3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E6A"/>
    <w:rsid w:val="00695F31"/>
    <w:rsid w:val="00695F3F"/>
    <w:rsid w:val="00696244"/>
    <w:rsid w:val="0069626A"/>
    <w:rsid w:val="006963D6"/>
    <w:rsid w:val="00696432"/>
    <w:rsid w:val="006964B7"/>
    <w:rsid w:val="00696583"/>
    <w:rsid w:val="00696621"/>
    <w:rsid w:val="00696852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21D"/>
    <w:rsid w:val="0069724A"/>
    <w:rsid w:val="006974EB"/>
    <w:rsid w:val="00697558"/>
    <w:rsid w:val="006975E0"/>
    <w:rsid w:val="006977DF"/>
    <w:rsid w:val="00697808"/>
    <w:rsid w:val="0069787F"/>
    <w:rsid w:val="00697931"/>
    <w:rsid w:val="00697942"/>
    <w:rsid w:val="00697A81"/>
    <w:rsid w:val="00697AE0"/>
    <w:rsid w:val="00697BE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18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F1F"/>
    <w:rsid w:val="006A2F4D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7D6"/>
    <w:rsid w:val="006A383D"/>
    <w:rsid w:val="006A387F"/>
    <w:rsid w:val="006A388A"/>
    <w:rsid w:val="006A388B"/>
    <w:rsid w:val="006A39C6"/>
    <w:rsid w:val="006A3A96"/>
    <w:rsid w:val="006A3AF9"/>
    <w:rsid w:val="006A3D51"/>
    <w:rsid w:val="006A3F11"/>
    <w:rsid w:val="006A3F50"/>
    <w:rsid w:val="006A3FB7"/>
    <w:rsid w:val="006A43A9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6CF9"/>
    <w:rsid w:val="006A7186"/>
    <w:rsid w:val="006A71BB"/>
    <w:rsid w:val="006A739F"/>
    <w:rsid w:val="006A751B"/>
    <w:rsid w:val="006A7BD6"/>
    <w:rsid w:val="006A7C82"/>
    <w:rsid w:val="006A7D55"/>
    <w:rsid w:val="006A7F6C"/>
    <w:rsid w:val="006A7F7D"/>
    <w:rsid w:val="006A7FC1"/>
    <w:rsid w:val="006B0028"/>
    <w:rsid w:val="006B04F0"/>
    <w:rsid w:val="006B05C0"/>
    <w:rsid w:val="006B0665"/>
    <w:rsid w:val="006B06AB"/>
    <w:rsid w:val="006B06D2"/>
    <w:rsid w:val="006B06FF"/>
    <w:rsid w:val="006B0991"/>
    <w:rsid w:val="006B0A65"/>
    <w:rsid w:val="006B0B98"/>
    <w:rsid w:val="006B0EB4"/>
    <w:rsid w:val="006B1077"/>
    <w:rsid w:val="006B11A1"/>
    <w:rsid w:val="006B15B5"/>
    <w:rsid w:val="006B1641"/>
    <w:rsid w:val="006B1741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AC"/>
    <w:rsid w:val="006B2467"/>
    <w:rsid w:val="006B2670"/>
    <w:rsid w:val="006B28DA"/>
    <w:rsid w:val="006B29E7"/>
    <w:rsid w:val="006B2AA5"/>
    <w:rsid w:val="006B2ABA"/>
    <w:rsid w:val="006B2B5E"/>
    <w:rsid w:val="006B2B83"/>
    <w:rsid w:val="006B2B92"/>
    <w:rsid w:val="006B2DF9"/>
    <w:rsid w:val="006B2F18"/>
    <w:rsid w:val="006B3057"/>
    <w:rsid w:val="006B3365"/>
    <w:rsid w:val="006B347F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AC"/>
    <w:rsid w:val="006B48CE"/>
    <w:rsid w:val="006B4ACA"/>
    <w:rsid w:val="006B4B4C"/>
    <w:rsid w:val="006B4B79"/>
    <w:rsid w:val="006B4B8E"/>
    <w:rsid w:val="006B4CD0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C8E"/>
    <w:rsid w:val="006C0D48"/>
    <w:rsid w:val="006C0E04"/>
    <w:rsid w:val="006C0F73"/>
    <w:rsid w:val="006C0F9A"/>
    <w:rsid w:val="006C0FDD"/>
    <w:rsid w:val="006C14AC"/>
    <w:rsid w:val="006C156F"/>
    <w:rsid w:val="006C16D5"/>
    <w:rsid w:val="006C184E"/>
    <w:rsid w:val="006C1CED"/>
    <w:rsid w:val="006C1F5F"/>
    <w:rsid w:val="006C211F"/>
    <w:rsid w:val="006C2167"/>
    <w:rsid w:val="006C221B"/>
    <w:rsid w:val="006C2300"/>
    <w:rsid w:val="006C24D9"/>
    <w:rsid w:val="006C2527"/>
    <w:rsid w:val="006C2628"/>
    <w:rsid w:val="006C270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C6F"/>
    <w:rsid w:val="006C41B1"/>
    <w:rsid w:val="006C4388"/>
    <w:rsid w:val="006C43B8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576"/>
    <w:rsid w:val="006C65B4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943"/>
    <w:rsid w:val="006D0AA0"/>
    <w:rsid w:val="006D0ACD"/>
    <w:rsid w:val="006D0CFE"/>
    <w:rsid w:val="006D0D65"/>
    <w:rsid w:val="006D102A"/>
    <w:rsid w:val="006D10CE"/>
    <w:rsid w:val="006D1257"/>
    <w:rsid w:val="006D1355"/>
    <w:rsid w:val="006D13AA"/>
    <w:rsid w:val="006D165B"/>
    <w:rsid w:val="006D1748"/>
    <w:rsid w:val="006D17A9"/>
    <w:rsid w:val="006D1826"/>
    <w:rsid w:val="006D1C44"/>
    <w:rsid w:val="006D1F14"/>
    <w:rsid w:val="006D20B5"/>
    <w:rsid w:val="006D2165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309A"/>
    <w:rsid w:val="006D32A6"/>
    <w:rsid w:val="006D33BF"/>
    <w:rsid w:val="006D36C9"/>
    <w:rsid w:val="006D3911"/>
    <w:rsid w:val="006D39F8"/>
    <w:rsid w:val="006D3B6C"/>
    <w:rsid w:val="006D3C7D"/>
    <w:rsid w:val="006D3CA7"/>
    <w:rsid w:val="006D3CDF"/>
    <w:rsid w:val="006D3D48"/>
    <w:rsid w:val="006D4137"/>
    <w:rsid w:val="006D43E0"/>
    <w:rsid w:val="006D460B"/>
    <w:rsid w:val="006D4707"/>
    <w:rsid w:val="006D4921"/>
    <w:rsid w:val="006D4930"/>
    <w:rsid w:val="006D496F"/>
    <w:rsid w:val="006D4A7A"/>
    <w:rsid w:val="006D4B11"/>
    <w:rsid w:val="006D4C9C"/>
    <w:rsid w:val="006D4CF7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7262"/>
    <w:rsid w:val="006D73D2"/>
    <w:rsid w:val="006D746D"/>
    <w:rsid w:val="006D75F5"/>
    <w:rsid w:val="006D762D"/>
    <w:rsid w:val="006D7777"/>
    <w:rsid w:val="006D778C"/>
    <w:rsid w:val="006D782B"/>
    <w:rsid w:val="006D78E8"/>
    <w:rsid w:val="006D795C"/>
    <w:rsid w:val="006D79A2"/>
    <w:rsid w:val="006D7BFF"/>
    <w:rsid w:val="006D7CDC"/>
    <w:rsid w:val="006D7EC5"/>
    <w:rsid w:val="006D7EDB"/>
    <w:rsid w:val="006D7F4C"/>
    <w:rsid w:val="006E032A"/>
    <w:rsid w:val="006E073B"/>
    <w:rsid w:val="006E07ED"/>
    <w:rsid w:val="006E0862"/>
    <w:rsid w:val="006E08C2"/>
    <w:rsid w:val="006E0984"/>
    <w:rsid w:val="006E0D87"/>
    <w:rsid w:val="006E0DF8"/>
    <w:rsid w:val="006E0FA2"/>
    <w:rsid w:val="006E1222"/>
    <w:rsid w:val="006E14DF"/>
    <w:rsid w:val="006E15A7"/>
    <w:rsid w:val="006E16FA"/>
    <w:rsid w:val="006E1CA4"/>
    <w:rsid w:val="006E1D2B"/>
    <w:rsid w:val="006E2176"/>
    <w:rsid w:val="006E2970"/>
    <w:rsid w:val="006E29B2"/>
    <w:rsid w:val="006E2A6A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679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4D2"/>
    <w:rsid w:val="006E64DA"/>
    <w:rsid w:val="006E663C"/>
    <w:rsid w:val="006E68B6"/>
    <w:rsid w:val="006E6BF3"/>
    <w:rsid w:val="006E6D5A"/>
    <w:rsid w:val="006E6F8A"/>
    <w:rsid w:val="006E6FBC"/>
    <w:rsid w:val="006E7205"/>
    <w:rsid w:val="006E7253"/>
    <w:rsid w:val="006E73F1"/>
    <w:rsid w:val="006E7589"/>
    <w:rsid w:val="006E7798"/>
    <w:rsid w:val="006E791C"/>
    <w:rsid w:val="006E796B"/>
    <w:rsid w:val="006E7A6D"/>
    <w:rsid w:val="006E7D0F"/>
    <w:rsid w:val="006E7D39"/>
    <w:rsid w:val="006E7DC1"/>
    <w:rsid w:val="006E7EB2"/>
    <w:rsid w:val="006E7EF9"/>
    <w:rsid w:val="006F02B2"/>
    <w:rsid w:val="006F04D0"/>
    <w:rsid w:val="006F04E3"/>
    <w:rsid w:val="006F0A3A"/>
    <w:rsid w:val="006F0AF3"/>
    <w:rsid w:val="006F0B07"/>
    <w:rsid w:val="006F0C63"/>
    <w:rsid w:val="006F0CE6"/>
    <w:rsid w:val="006F0D2C"/>
    <w:rsid w:val="006F0D9E"/>
    <w:rsid w:val="006F0EE8"/>
    <w:rsid w:val="006F0FE9"/>
    <w:rsid w:val="006F104B"/>
    <w:rsid w:val="006F1072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748"/>
    <w:rsid w:val="006F2791"/>
    <w:rsid w:val="006F27D7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839"/>
    <w:rsid w:val="006F3887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FE"/>
    <w:rsid w:val="00701D12"/>
    <w:rsid w:val="0070225C"/>
    <w:rsid w:val="007024E1"/>
    <w:rsid w:val="007025E7"/>
    <w:rsid w:val="00702705"/>
    <w:rsid w:val="007027E7"/>
    <w:rsid w:val="007027F2"/>
    <w:rsid w:val="00702808"/>
    <w:rsid w:val="0070286A"/>
    <w:rsid w:val="00702885"/>
    <w:rsid w:val="007029D7"/>
    <w:rsid w:val="00702A20"/>
    <w:rsid w:val="00702ACB"/>
    <w:rsid w:val="00702DB5"/>
    <w:rsid w:val="00702F61"/>
    <w:rsid w:val="00702FD8"/>
    <w:rsid w:val="00703185"/>
    <w:rsid w:val="0070328B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695"/>
    <w:rsid w:val="007066B9"/>
    <w:rsid w:val="007067F7"/>
    <w:rsid w:val="007068A3"/>
    <w:rsid w:val="00706A09"/>
    <w:rsid w:val="00706AA9"/>
    <w:rsid w:val="00706BBF"/>
    <w:rsid w:val="00706BD8"/>
    <w:rsid w:val="00706DDB"/>
    <w:rsid w:val="00706F0D"/>
    <w:rsid w:val="00706F19"/>
    <w:rsid w:val="007071D5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0FE1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1F69"/>
    <w:rsid w:val="00712008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C7"/>
    <w:rsid w:val="00714540"/>
    <w:rsid w:val="007145EB"/>
    <w:rsid w:val="00714643"/>
    <w:rsid w:val="007146B8"/>
    <w:rsid w:val="00714A94"/>
    <w:rsid w:val="00714B3C"/>
    <w:rsid w:val="00715483"/>
    <w:rsid w:val="00715528"/>
    <w:rsid w:val="0071572A"/>
    <w:rsid w:val="00715744"/>
    <w:rsid w:val="00715765"/>
    <w:rsid w:val="007157A3"/>
    <w:rsid w:val="00715D6A"/>
    <w:rsid w:val="00715DE1"/>
    <w:rsid w:val="00715E9A"/>
    <w:rsid w:val="007160F9"/>
    <w:rsid w:val="00716122"/>
    <w:rsid w:val="007161C9"/>
    <w:rsid w:val="0071622F"/>
    <w:rsid w:val="0071633C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BC1"/>
    <w:rsid w:val="00720E75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24F5"/>
    <w:rsid w:val="007226F2"/>
    <w:rsid w:val="00722913"/>
    <w:rsid w:val="0072298C"/>
    <w:rsid w:val="00722D08"/>
    <w:rsid w:val="00722E1E"/>
    <w:rsid w:val="00723173"/>
    <w:rsid w:val="007234D3"/>
    <w:rsid w:val="007234FE"/>
    <w:rsid w:val="00723519"/>
    <w:rsid w:val="007235AC"/>
    <w:rsid w:val="00723659"/>
    <w:rsid w:val="007237C7"/>
    <w:rsid w:val="00723A38"/>
    <w:rsid w:val="00723AC5"/>
    <w:rsid w:val="00723B54"/>
    <w:rsid w:val="00723C76"/>
    <w:rsid w:val="00723DE2"/>
    <w:rsid w:val="00723E5A"/>
    <w:rsid w:val="00723EF4"/>
    <w:rsid w:val="0072408A"/>
    <w:rsid w:val="0072420D"/>
    <w:rsid w:val="007242B9"/>
    <w:rsid w:val="007243EB"/>
    <w:rsid w:val="007244EA"/>
    <w:rsid w:val="007247C7"/>
    <w:rsid w:val="00724839"/>
    <w:rsid w:val="00724968"/>
    <w:rsid w:val="00724A02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E5A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D51"/>
    <w:rsid w:val="00727DFE"/>
    <w:rsid w:val="00727EC7"/>
    <w:rsid w:val="007303B9"/>
    <w:rsid w:val="00730540"/>
    <w:rsid w:val="007306F8"/>
    <w:rsid w:val="00730838"/>
    <w:rsid w:val="0073084B"/>
    <w:rsid w:val="007309EA"/>
    <w:rsid w:val="00730D06"/>
    <w:rsid w:val="00730D31"/>
    <w:rsid w:val="00730F2A"/>
    <w:rsid w:val="00730F50"/>
    <w:rsid w:val="00731183"/>
    <w:rsid w:val="00731185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D58"/>
    <w:rsid w:val="00733026"/>
    <w:rsid w:val="0073304A"/>
    <w:rsid w:val="00733147"/>
    <w:rsid w:val="00733246"/>
    <w:rsid w:val="007332D8"/>
    <w:rsid w:val="007332EA"/>
    <w:rsid w:val="007333AC"/>
    <w:rsid w:val="007335E1"/>
    <w:rsid w:val="0073361C"/>
    <w:rsid w:val="007337F1"/>
    <w:rsid w:val="00733A51"/>
    <w:rsid w:val="00733B13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E72"/>
    <w:rsid w:val="00736F4F"/>
    <w:rsid w:val="0073704A"/>
    <w:rsid w:val="0073709A"/>
    <w:rsid w:val="007371BB"/>
    <w:rsid w:val="0073758F"/>
    <w:rsid w:val="00737617"/>
    <w:rsid w:val="00737741"/>
    <w:rsid w:val="00737B54"/>
    <w:rsid w:val="007400AD"/>
    <w:rsid w:val="00740391"/>
    <w:rsid w:val="007406F5"/>
    <w:rsid w:val="00740940"/>
    <w:rsid w:val="00740CBC"/>
    <w:rsid w:val="00740CDE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8B"/>
    <w:rsid w:val="00742F77"/>
    <w:rsid w:val="00742FF7"/>
    <w:rsid w:val="0074305A"/>
    <w:rsid w:val="007430A2"/>
    <w:rsid w:val="007433EC"/>
    <w:rsid w:val="00743513"/>
    <w:rsid w:val="0074373E"/>
    <w:rsid w:val="00743788"/>
    <w:rsid w:val="007439FF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A8"/>
    <w:rsid w:val="00744997"/>
    <w:rsid w:val="00744AAF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7054"/>
    <w:rsid w:val="0074731B"/>
    <w:rsid w:val="00747382"/>
    <w:rsid w:val="007476D7"/>
    <w:rsid w:val="007477F7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8B"/>
    <w:rsid w:val="00751A66"/>
    <w:rsid w:val="00751B3E"/>
    <w:rsid w:val="00751B9E"/>
    <w:rsid w:val="00751C9D"/>
    <w:rsid w:val="00751E40"/>
    <w:rsid w:val="00751FF8"/>
    <w:rsid w:val="007520DA"/>
    <w:rsid w:val="007521CC"/>
    <w:rsid w:val="0075273F"/>
    <w:rsid w:val="00752830"/>
    <w:rsid w:val="007528B3"/>
    <w:rsid w:val="007528C4"/>
    <w:rsid w:val="00752BE4"/>
    <w:rsid w:val="00752C0D"/>
    <w:rsid w:val="00752CBB"/>
    <w:rsid w:val="00752EFE"/>
    <w:rsid w:val="00752F5A"/>
    <w:rsid w:val="0075304C"/>
    <w:rsid w:val="007530DC"/>
    <w:rsid w:val="007530E7"/>
    <w:rsid w:val="007532E4"/>
    <w:rsid w:val="00753760"/>
    <w:rsid w:val="00753817"/>
    <w:rsid w:val="00753A04"/>
    <w:rsid w:val="00753BAC"/>
    <w:rsid w:val="00753F4A"/>
    <w:rsid w:val="007540FB"/>
    <w:rsid w:val="00754259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4A9"/>
    <w:rsid w:val="007556F0"/>
    <w:rsid w:val="00755892"/>
    <w:rsid w:val="0075598F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2AA"/>
    <w:rsid w:val="0075673C"/>
    <w:rsid w:val="00756C5E"/>
    <w:rsid w:val="00756EA7"/>
    <w:rsid w:val="00757079"/>
    <w:rsid w:val="0075711A"/>
    <w:rsid w:val="00757225"/>
    <w:rsid w:val="0075725D"/>
    <w:rsid w:val="007574AB"/>
    <w:rsid w:val="00757569"/>
    <w:rsid w:val="00757592"/>
    <w:rsid w:val="00757696"/>
    <w:rsid w:val="007576BF"/>
    <w:rsid w:val="00757717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7A5"/>
    <w:rsid w:val="00760812"/>
    <w:rsid w:val="007608D0"/>
    <w:rsid w:val="007609A4"/>
    <w:rsid w:val="007609FD"/>
    <w:rsid w:val="00760AC2"/>
    <w:rsid w:val="00760CEA"/>
    <w:rsid w:val="00760DD6"/>
    <w:rsid w:val="00760E44"/>
    <w:rsid w:val="00760EFD"/>
    <w:rsid w:val="00760F36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A04"/>
    <w:rsid w:val="00762ABF"/>
    <w:rsid w:val="00762BB9"/>
    <w:rsid w:val="00762C36"/>
    <w:rsid w:val="00762C7A"/>
    <w:rsid w:val="00762D56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CB3"/>
    <w:rsid w:val="00763CE5"/>
    <w:rsid w:val="00763E06"/>
    <w:rsid w:val="00763EB5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07C"/>
    <w:rsid w:val="007653C5"/>
    <w:rsid w:val="00765507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745"/>
    <w:rsid w:val="0076676E"/>
    <w:rsid w:val="00766C4A"/>
    <w:rsid w:val="00766F6D"/>
    <w:rsid w:val="00766F9A"/>
    <w:rsid w:val="00766FEE"/>
    <w:rsid w:val="00767099"/>
    <w:rsid w:val="0076717D"/>
    <w:rsid w:val="007673E8"/>
    <w:rsid w:val="00767734"/>
    <w:rsid w:val="00767A61"/>
    <w:rsid w:val="00767ABC"/>
    <w:rsid w:val="00767DA2"/>
    <w:rsid w:val="00767FA0"/>
    <w:rsid w:val="00770053"/>
    <w:rsid w:val="0077013E"/>
    <w:rsid w:val="00770370"/>
    <w:rsid w:val="007703AA"/>
    <w:rsid w:val="00770404"/>
    <w:rsid w:val="00770422"/>
    <w:rsid w:val="00770A99"/>
    <w:rsid w:val="00771294"/>
    <w:rsid w:val="007712B5"/>
    <w:rsid w:val="007713B9"/>
    <w:rsid w:val="00771413"/>
    <w:rsid w:val="00771AA4"/>
    <w:rsid w:val="00771D72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A95"/>
    <w:rsid w:val="00772C55"/>
    <w:rsid w:val="00772C8F"/>
    <w:rsid w:val="00772F13"/>
    <w:rsid w:val="0077361A"/>
    <w:rsid w:val="007736FC"/>
    <w:rsid w:val="0077372D"/>
    <w:rsid w:val="007737D1"/>
    <w:rsid w:val="007737FB"/>
    <w:rsid w:val="00773B60"/>
    <w:rsid w:val="00773C43"/>
    <w:rsid w:val="00773E34"/>
    <w:rsid w:val="007741CA"/>
    <w:rsid w:val="0077426C"/>
    <w:rsid w:val="00774395"/>
    <w:rsid w:val="00774494"/>
    <w:rsid w:val="007745C4"/>
    <w:rsid w:val="007746F5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C67"/>
    <w:rsid w:val="00775EF7"/>
    <w:rsid w:val="00776097"/>
    <w:rsid w:val="007760C5"/>
    <w:rsid w:val="007763B0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DA5"/>
    <w:rsid w:val="00777E8E"/>
    <w:rsid w:val="00777F2F"/>
    <w:rsid w:val="00777FE2"/>
    <w:rsid w:val="007803DB"/>
    <w:rsid w:val="0078043A"/>
    <w:rsid w:val="0078059D"/>
    <w:rsid w:val="0078062D"/>
    <w:rsid w:val="00780912"/>
    <w:rsid w:val="00780A73"/>
    <w:rsid w:val="00780F23"/>
    <w:rsid w:val="00781024"/>
    <w:rsid w:val="0078121A"/>
    <w:rsid w:val="00781376"/>
    <w:rsid w:val="007816DC"/>
    <w:rsid w:val="007816E1"/>
    <w:rsid w:val="00781866"/>
    <w:rsid w:val="0078197A"/>
    <w:rsid w:val="00781A9A"/>
    <w:rsid w:val="00781B68"/>
    <w:rsid w:val="00781BF5"/>
    <w:rsid w:val="00781C66"/>
    <w:rsid w:val="00781E31"/>
    <w:rsid w:val="00781E48"/>
    <w:rsid w:val="00781FCE"/>
    <w:rsid w:val="0078202A"/>
    <w:rsid w:val="0078203D"/>
    <w:rsid w:val="00782170"/>
    <w:rsid w:val="00782409"/>
    <w:rsid w:val="00782465"/>
    <w:rsid w:val="007824A1"/>
    <w:rsid w:val="007824A7"/>
    <w:rsid w:val="007824E9"/>
    <w:rsid w:val="00782909"/>
    <w:rsid w:val="00782C2E"/>
    <w:rsid w:val="00782C3B"/>
    <w:rsid w:val="00782CA3"/>
    <w:rsid w:val="00782EAC"/>
    <w:rsid w:val="0078306D"/>
    <w:rsid w:val="007832C7"/>
    <w:rsid w:val="0078334D"/>
    <w:rsid w:val="007834DE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971"/>
    <w:rsid w:val="00784C8B"/>
    <w:rsid w:val="00784EFF"/>
    <w:rsid w:val="00785238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3CF"/>
    <w:rsid w:val="007874AA"/>
    <w:rsid w:val="00787617"/>
    <w:rsid w:val="0078763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467"/>
    <w:rsid w:val="007904CD"/>
    <w:rsid w:val="007904DF"/>
    <w:rsid w:val="007907AF"/>
    <w:rsid w:val="007907DB"/>
    <w:rsid w:val="007909FB"/>
    <w:rsid w:val="00790A90"/>
    <w:rsid w:val="00790AA8"/>
    <w:rsid w:val="00790B18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B9F"/>
    <w:rsid w:val="00793E98"/>
    <w:rsid w:val="00793FA7"/>
    <w:rsid w:val="00794147"/>
    <w:rsid w:val="00794151"/>
    <w:rsid w:val="0079415A"/>
    <w:rsid w:val="007945FD"/>
    <w:rsid w:val="0079466F"/>
    <w:rsid w:val="007947F3"/>
    <w:rsid w:val="0079488D"/>
    <w:rsid w:val="007949E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3341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569"/>
    <w:rsid w:val="007A4767"/>
    <w:rsid w:val="007A4781"/>
    <w:rsid w:val="007A4B77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77A"/>
    <w:rsid w:val="007A5A50"/>
    <w:rsid w:val="007A5C16"/>
    <w:rsid w:val="007A5D5E"/>
    <w:rsid w:val="007A6212"/>
    <w:rsid w:val="007A62F1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47"/>
    <w:rsid w:val="007A6D50"/>
    <w:rsid w:val="007A6E12"/>
    <w:rsid w:val="007A6E15"/>
    <w:rsid w:val="007A6E1F"/>
    <w:rsid w:val="007A6F8F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3B8"/>
    <w:rsid w:val="007B1693"/>
    <w:rsid w:val="007B16AB"/>
    <w:rsid w:val="007B17AC"/>
    <w:rsid w:val="007B1A6C"/>
    <w:rsid w:val="007B1C56"/>
    <w:rsid w:val="007B1D5F"/>
    <w:rsid w:val="007B1FA2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A6D"/>
    <w:rsid w:val="007B3AD0"/>
    <w:rsid w:val="007B3D96"/>
    <w:rsid w:val="007B3E30"/>
    <w:rsid w:val="007B3E48"/>
    <w:rsid w:val="007B3F2A"/>
    <w:rsid w:val="007B45CD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51"/>
    <w:rsid w:val="007B738B"/>
    <w:rsid w:val="007B742E"/>
    <w:rsid w:val="007B76A1"/>
    <w:rsid w:val="007B79C4"/>
    <w:rsid w:val="007B7F26"/>
    <w:rsid w:val="007B7FA8"/>
    <w:rsid w:val="007C0048"/>
    <w:rsid w:val="007C02D3"/>
    <w:rsid w:val="007C04C4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494"/>
    <w:rsid w:val="007C251C"/>
    <w:rsid w:val="007C255A"/>
    <w:rsid w:val="007C2714"/>
    <w:rsid w:val="007C284D"/>
    <w:rsid w:val="007C2911"/>
    <w:rsid w:val="007C2A1F"/>
    <w:rsid w:val="007C2A30"/>
    <w:rsid w:val="007C2AFD"/>
    <w:rsid w:val="007C2C4F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4093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7EF"/>
    <w:rsid w:val="007C588A"/>
    <w:rsid w:val="007C5898"/>
    <w:rsid w:val="007C5B0E"/>
    <w:rsid w:val="007C5FCD"/>
    <w:rsid w:val="007C6170"/>
    <w:rsid w:val="007C632A"/>
    <w:rsid w:val="007C63FA"/>
    <w:rsid w:val="007C663D"/>
    <w:rsid w:val="007C66E6"/>
    <w:rsid w:val="007C672C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C9C"/>
    <w:rsid w:val="007D1EA4"/>
    <w:rsid w:val="007D2013"/>
    <w:rsid w:val="007D2206"/>
    <w:rsid w:val="007D2262"/>
    <w:rsid w:val="007D2316"/>
    <w:rsid w:val="007D2425"/>
    <w:rsid w:val="007D243C"/>
    <w:rsid w:val="007D258E"/>
    <w:rsid w:val="007D262A"/>
    <w:rsid w:val="007D2880"/>
    <w:rsid w:val="007D299F"/>
    <w:rsid w:val="007D2AAA"/>
    <w:rsid w:val="007D2D01"/>
    <w:rsid w:val="007D2D94"/>
    <w:rsid w:val="007D2E0B"/>
    <w:rsid w:val="007D2F3B"/>
    <w:rsid w:val="007D31CC"/>
    <w:rsid w:val="007D350D"/>
    <w:rsid w:val="007D37D1"/>
    <w:rsid w:val="007D384C"/>
    <w:rsid w:val="007D3873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798"/>
    <w:rsid w:val="007D69A3"/>
    <w:rsid w:val="007D6C85"/>
    <w:rsid w:val="007D6C90"/>
    <w:rsid w:val="007D6D23"/>
    <w:rsid w:val="007D6E36"/>
    <w:rsid w:val="007D6E4D"/>
    <w:rsid w:val="007D70B7"/>
    <w:rsid w:val="007D71A5"/>
    <w:rsid w:val="007D72AA"/>
    <w:rsid w:val="007D72FF"/>
    <w:rsid w:val="007D7322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950"/>
    <w:rsid w:val="007E2AB2"/>
    <w:rsid w:val="007E2F2E"/>
    <w:rsid w:val="007E3015"/>
    <w:rsid w:val="007E311E"/>
    <w:rsid w:val="007E33BF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5224"/>
    <w:rsid w:val="007E5226"/>
    <w:rsid w:val="007E54F6"/>
    <w:rsid w:val="007E56B3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BBA"/>
    <w:rsid w:val="007E7D71"/>
    <w:rsid w:val="007E7ED3"/>
    <w:rsid w:val="007F0054"/>
    <w:rsid w:val="007F0107"/>
    <w:rsid w:val="007F0178"/>
    <w:rsid w:val="007F03BE"/>
    <w:rsid w:val="007F03CE"/>
    <w:rsid w:val="007F058A"/>
    <w:rsid w:val="007F0AA7"/>
    <w:rsid w:val="007F0AC8"/>
    <w:rsid w:val="007F0B09"/>
    <w:rsid w:val="007F0BC1"/>
    <w:rsid w:val="007F0CF1"/>
    <w:rsid w:val="007F1287"/>
    <w:rsid w:val="007F13EA"/>
    <w:rsid w:val="007F1424"/>
    <w:rsid w:val="007F153B"/>
    <w:rsid w:val="007F1862"/>
    <w:rsid w:val="007F189A"/>
    <w:rsid w:val="007F192E"/>
    <w:rsid w:val="007F1A25"/>
    <w:rsid w:val="007F1C7D"/>
    <w:rsid w:val="007F1E8D"/>
    <w:rsid w:val="007F1EA5"/>
    <w:rsid w:val="007F20CE"/>
    <w:rsid w:val="007F210F"/>
    <w:rsid w:val="007F21FA"/>
    <w:rsid w:val="007F2247"/>
    <w:rsid w:val="007F274A"/>
    <w:rsid w:val="007F2A44"/>
    <w:rsid w:val="007F2AA3"/>
    <w:rsid w:val="007F2B1C"/>
    <w:rsid w:val="007F2C35"/>
    <w:rsid w:val="007F2C67"/>
    <w:rsid w:val="007F2D01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F6"/>
    <w:rsid w:val="007F3DDE"/>
    <w:rsid w:val="007F3F3C"/>
    <w:rsid w:val="007F407B"/>
    <w:rsid w:val="007F40B6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1AF"/>
    <w:rsid w:val="007F5247"/>
    <w:rsid w:val="007F5368"/>
    <w:rsid w:val="007F5415"/>
    <w:rsid w:val="007F541A"/>
    <w:rsid w:val="007F571B"/>
    <w:rsid w:val="007F577E"/>
    <w:rsid w:val="007F578B"/>
    <w:rsid w:val="007F5892"/>
    <w:rsid w:val="007F5901"/>
    <w:rsid w:val="007F5A8E"/>
    <w:rsid w:val="007F5CBB"/>
    <w:rsid w:val="007F5CD3"/>
    <w:rsid w:val="007F5DCA"/>
    <w:rsid w:val="007F5EDA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5BC"/>
    <w:rsid w:val="007F7654"/>
    <w:rsid w:val="007F77D1"/>
    <w:rsid w:val="007F7863"/>
    <w:rsid w:val="007F790D"/>
    <w:rsid w:val="007F79C2"/>
    <w:rsid w:val="007F7D65"/>
    <w:rsid w:val="008000C8"/>
    <w:rsid w:val="008001AE"/>
    <w:rsid w:val="0080026A"/>
    <w:rsid w:val="008004B7"/>
    <w:rsid w:val="00800527"/>
    <w:rsid w:val="0080067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6BD"/>
    <w:rsid w:val="00804725"/>
    <w:rsid w:val="00804732"/>
    <w:rsid w:val="008048C2"/>
    <w:rsid w:val="00804FE6"/>
    <w:rsid w:val="0080510D"/>
    <w:rsid w:val="0080512A"/>
    <w:rsid w:val="0080522B"/>
    <w:rsid w:val="00805300"/>
    <w:rsid w:val="00805357"/>
    <w:rsid w:val="0080544B"/>
    <w:rsid w:val="0080549B"/>
    <w:rsid w:val="00805653"/>
    <w:rsid w:val="00805679"/>
    <w:rsid w:val="0080596F"/>
    <w:rsid w:val="00805A84"/>
    <w:rsid w:val="00805C7C"/>
    <w:rsid w:val="00805D49"/>
    <w:rsid w:val="00805E81"/>
    <w:rsid w:val="00805EE0"/>
    <w:rsid w:val="00805EE7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935"/>
    <w:rsid w:val="008109C3"/>
    <w:rsid w:val="00810A38"/>
    <w:rsid w:val="00810A76"/>
    <w:rsid w:val="00810B8E"/>
    <w:rsid w:val="00810BEE"/>
    <w:rsid w:val="00810F00"/>
    <w:rsid w:val="00810F1A"/>
    <w:rsid w:val="00810FB6"/>
    <w:rsid w:val="00811137"/>
    <w:rsid w:val="008111E7"/>
    <w:rsid w:val="008116F5"/>
    <w:rsid w:val="00811783"/>
    <w:rsid w:val="00811B18"/>
    <w:rsid w:val="00811BA6"/>
    <w:rsid w:val="00811C87"/>
    <w:rsid w:val="00812111"/>
    <w:rsid w:val="008121BB"/>
    <w:rsid w:val="008123BC"/>
    <w:rsid w:val="00812452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830"/>
    <w:rsid w:val="008168B8"/>
    <w:rsid w:val="0081697D"/>
    <w:rsid w:val="00816A59"/>
    <w:rsid w:val="00816B2B"/>
    <w:rsid w:val="00816D06"/>
    <w:rsid w:val="00816DE8"/>
    <w:rsid w:val="0081711D"/>
    <w:rsid w:val="0081715E"/>
    <w:rsid w:val="008175B6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C43"/>
    <w:rsid w:val="00820E7E"/>
    <w:rsid w:val="008212F0"/>
    <w:rsid w:val="00821391"/>
    <w:rsid w:val="00821832"/>
    <w:rsid w:val="008218BA"/>
    <w:rsid w:val="008218EA"/>
    <w:rsid w:val="00821B06"/>
    <w:rsid w:val="00821BC0"/>
    <w:rsid w:val="00821DDF"/>
    <w:rsid w:val="00821F93"/>
    <w:rsid w:val="00821FF1"/>
    <w:rsid w:val="00822283"/>
    <w:rsid w:val="00822288"/>
    <w:rsid w:val="00822425"/>
    <w:rsid w:val="0082269C"/>
    <w:rsid w:val="00822CB6"/>
    <w:rsid w:val="00822D87"/>
    <w:rsid w:val="00822E25"/>
    <w:rsid w:val="008230FD"/>
    <w:rsid w:val="008231E5"/>
    <w:rsid w:val="0082324B"/>
    <w:rsid w:val="008232A9"/>
    <w:rsid w:val="0082332D"/>
    <w:rsid w:val="008236EB"/>
    <w:rsid w:val="00823891"/>
    <w:rsid w:val="00823A8C"/>
    <w:rsid w:val="00823AFF"/>
    <w:rsid w:val="00823C64"/>
    <w:rsid w:val="00823CB5"/>
    <w:rsid w:val="008240F1"/>
    <w:rsid w:val="00824369"/>
    <w:rsid w:val="00824753"/>
    <w:rsid w:val="008247DC"/>
    <w:rsid w:val="008248A6"/>
    <w:rsid w:val="00824C0E"/>
    <w:rsid w:val="00824C6B"/>
    <w:rsid w:val="00824E5B"/>
    <w:rsid w:val="0082521E"/>
    <w:rsid w:val="00825223"/>
    <w:rsid w:val="008252EF"/>
    <w:rsid w:val="0082546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6204"/>
    <w:rsid w:val="00826242"/>
    <w:rsid w:val="0082630F"/>
    <w:rsid w:val="0082645B"/>
    <w:rsid w:val="00826AE4"/>
    <w:rsid w:val="00826B0F"/>
    <w:rsid w:val="00826B9E"/>
    <w:rsid w:val="00826D88"/>
    <w:rsid w:val="00826E1B"/>
    <w:rsid w:val="0082726F"/>
    <w:rsid w:val="008272F9"/>
    <w:rsid w:val="008273E7"/>
    <w:rsid w:val="008275E2"/>
    <w:rsid w:val="00827A2A"/>
    <w:rsid w:val="00827AC5"/>
    <w:rsid w:val="00827B5B"/>
    <w:rsid w:val="00827BAF"/>
    <w:rsid w:val="00827C41"/>
    <w:rsid w:val="00827DDC"/>
    <w:rsid w:val="00827E8B"/>
    <w:rsid w:val="008300A4"/>
    <w:rsid w:val="008303EF"/>
    <w:rsid w:val="00830500"/>
    <w:rsid w:val="008306E2"/>
    <w:rsid w:val="00830810"/>
    <w:rsid w:val="00830945"/>
    <w:rsid w:val="00830ACC"/>
    <w:rsid w:val="00830B45"/>
    <w:rsid w:val="00831265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F5D"/>
    <w:rsid w:val="00835F7B"/>
    <w:rsid w:val="00836291"/>
    <w:rsid w:val="00836533"/>
    <w:rsid w:val="00836544"/>
    <w:rsid w:val="00836566"/>
    <w:rsid w:val="00836805"/>
    <w:rsid w:val="008368B1"/>
    <w:rsid w:val="008368BD"/>
    <w:rsid w:val="008368CF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25"/>
    <w:rsid w:val="00842A4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71C"/>
    <w:rsid w:val="00844757"/>
    <w:rsid w:val="0084483B"/>
    <w:rsid w:val="008448AE"/>
    <w:rsid w:val="0084493E"/>
    <w:rsid w:val="008449DB"/>
    <w:rsid w:val="00844A7D"/>
    <w:rsid w:val="00844AC5"/>
    <w:rsid w:val="00845051"/>
    <w:rsid w:val="0084519D"/>
    <w:rsid w:val="0084526E"/>
    <w:rsid w:val="0084534D"/>
    <w:rsid w:val="008453A5"/>
    <w:rsid w:val="00845429"/>
    <w:rsid w:val="00845549"/>
    <w:rsid w:val="0084566F"/>
    <w:rsid w:val="008457C3"/>
    <w:rsid w:val="00845919"/>
    <w:rsid w:val="008459D5"/>
    <w:rsid w:val="00845AD6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68"/>
    <w:rsid w:val="00847A65"/>
    <w:rsid w:val="00847A7B"/>
    <w:rsid w:val="008500CE"/>
    <w:rsid w:val="00850304"/>
    <w:rsid w:val="0085054A"/>
    <w:rsid w:val="00850903"/>
    <w:rsid w:val="008509EC"/>
    <w:rsid w:val="00850B79"/>
    <w:rsid w:val="00850BB2"/>
    <w:rsid w:val="00850CF7"/>
    <w:rsid w:val="00850F61"/>
    <w:rsid w:val="0085104A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319D"/>
    <w:rsid w:val="0085320A"/>
    <w:rsid w:val="00853212"/>
    <w:rsid w:val="00853284"/>
    <w:rsid w:val="0085348A"/>
    <w:rsid w:val="008535F8"/>
    <w:rsid w:val="008535FC"/>
    <w:rsid w:val="00853768"/>
    <w:rsid w:val="008539E2"/>
    <w:rsid w:val="00853A30"/>
    <w:rsid w:val="00853AC8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C62"/>
    <w:rsid w:val="00854E0A"/>
    <w:rsid w:val="00854EFF"/>
    <w:rsid w:val="00854FDE"/>
    <w:rsid w:val="00854FF7"/>
    <w:rsid w:val="008550AE"/>
    <w:rsid w:val="0085514F"/>
    <w:rsid w:val="008552F1"/>
    <w:rsid w:val="0085530C"/>
    <w:rsid w:val="00855459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212"/>
    <w:rsid w:val="00856A18"/>
    <w:rsid w:val="00856BDD"/>
    <w:rsid w:val="00856BFF"/>
    <w:rsid w:val="00856C09"/>
    <w:rsid w:val="00856EAE"/>
    <w:rsid w:val="00856F06"/>
    <w:rsid w:val="00856F53"/>
    <w:rsid w:val="00857018"/>
    <w:rsid w:val="008570BB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49B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BC"/>
    <w:rsid w:val="00866954"/>
    <w:rsid w:val="00866973"/>
    <w:rsid w:val="00866F7B"/>
    <w:rsid w:val="008671C9"/>
    <w:rsid w:val="0086738D"/>
    <w:rsid w:val="0086741A"/>
    <w:rsid w:val="00867928"/>
    <w:rsid w:val="00867966"/>
    <w:rsid w:val="00867B55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106A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595"/>
    <w:rsid w:val="008725D9"/>
    <w:rsid w:val="00872670"/>
    <w:rsid w:val="008728BD"/>
    <w:rsid w:val="008728D9"/>
    <w:rsid w:val="00872A12"/>
    <w:rsid w:val="00872C7C"/>
    <w:rsid w:val="00872CA6"/>
    <w:rsid w:val="00872E9E"/>
    <w:rsid w:val="00872EC7"/>
    <w:rsid w:val="00873036"/>
    <w:rsid w:val="008731B5"/>
    <w:rsid w:val="0087336E"/>
    <w:rsid w:val="008733CA"/>
    <w:rsid w:val="008733CE"/>
    <w:rsid w:val="00873435"/>
    <w:rsid w:val="008734FE"/>
    <w:rsid w:val="00873662"/>
    <w:rsid w:val="00873722"/>
    <w:rsid w:val="008737E6"/>
    <w:rsid w:val="00873C69"/>
    <w:rsid w:val="00873DA4"/>
    <w:rsid w:val="0087402A"/>
    <w:rsid w:val="008740F9"/>
    <w:rsid w:val="008742EC"/>
    <w:rsid w:val="0087430F"/>
    <w:rsid w:val="008744A4"/>
    <w:rsid w:val="00874717"/>
    <w:rsid w:val="0087479B"/>
    <w:rsid w:val="008748D6"/>
    <w:rsid w:val="008748EA"/>
    <w:rsid w:val="00874D7E"/>
    <w:rsid w:val="00874D97"/>
    <w:rsid w:val="00874E27"/>
    <w:rsid w:val="00874E5B"/>
    <w:rsid w:val="00874E79"/>
    <w:rsid w:val="00874EA2"/>
    <w:rsid w:val="00875054"/>
    <w:rsid w:val="008750FA"/>
    <w:rsid w:val="00875229"/>
    <w:rsid w:val="008752A4"/>
    <w:rsid w:val="00875339"/>
    <w:rsid w:val="008757AC"/>
    <w:rsid w:val="00875876"/>
    <w:rsid w:val="00875941"/>
    <w:rsid w:val="00875AD1"/>
    <w:rsid w:val="00875C3A"/>
    <w:rsid w:val="00875CAF"/>
    <w:rsid w:val="00875E61"/>
    <w:rsid w:val="00876008"/>
    <w:rsid w:val="00876121"/>
    <w:rsid w:val="0087618B"/>
    <w:rsid w:val="00876255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37F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196"/>
    <w:rsid w:val="00880249"/>
    <w:rsid w:val="0088029C"/>
    <w:rsid w:val="008803CF"/>
    <w:rsid w:val="0088052D"/>
    <w:rsid w:val="008806C2"/>
    <w:rsid w:val="0088070F"/>
    <w:rsid w:val="008807DA"/>
    <w:rsid w:val="008808A9"/>
    <w:rsid w:val="00880C59"/>
    <w:rsid w:val="00880D1E"/>
    <w:rsid w:val="00880DAB"/>
    <w:rsid w:val="00880DC3"/>
    <w:rsid w:val="00880DF7"/>
    <w:rsid w:val="00880F1A"/>
    <w:rsid w:val="008815CB"/>
    <w:rsid w:val="0088161B"/>
    <w:rsid w:val="008818B4"/>
    <w:rsid w:val="00881AF9"/>
    <w:rsid w:val="00881C5C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484"/>
    <w:rsid w:val="0088358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FE"/>
    <w:rsid w:val="00885217"/>
    <w:rsid w:val="00885247"/>
    <w:rsid w:val="00885532"/>
    <w:rsid w:val="008855A0"/>
    <w:rsid w:val="008857AA"/>
    <w:rsid w:val="008857C8"/>
    <w:rsid w:val="0088596E"/>
    <w:rsid w:val="008859FF"/>
    <w:rsid w:val="00885A53"/>
    <w:rsid w:val="00885BDD"/>
    <w:rsid w:val="00885D79"/>
    <w:rsid w:val="00885ECD"/>
    <w:rsid w:val="0088608A"/>
    <w:rsid w:val="008862BE"/>
    <w:rsid w:val="008862C7"/>
    <w:rsid w:val="00886776"/>
    <w:rsid w:val="0088679E"/>
    <w:rsid w:val="008867FC"/>
    <w:rsid w:val="00886814"/>
    <w:rsid w:val="008869D3"/>
    <w:rsid w:val="00886CB3"/>
    <w:rsid w:val="008870CC"/>
    <w:rsid w:val="008870F8"/>
    <w:rsid w:val="00887567"/>
    <w:rsid w:val="0088759C"/>
    <w:rsid w:val="008875FA"/>
    <w:rsid w:val="0088763E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E06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4A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86A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B79"/>
    <w:rsid w:val="00894C5A"/>
    <w:rsid w:val="00894CE7"/>
    <w:rsid w:val="00894D4E"/>
    <w:rsid w:val="00894DC2"/>
    <w:rsid w:val="00894E75"/>
    <w:rsid w:val="0089527C"/>
    <w:rsid w:val="00895477"/>
    <w:rsid w:val="00895541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E7"/>
    <w:rsid w:val="008970E0"/>
    <w:rsid w:val="008970E7"/>
    <w:rsid w:val="0089744A"/>
    <w:rsid w:val="00897760"/>
    <w:rsid w:val="00897799"/>
    <w:rsid w:val="008977EC"/>
    <w:rsid w:val="008979C6"/>
    <w:rsid w:val="00897A8D"/>
    <w:rsid w:val="00897B55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7E"/>
    <w:rsid w:val="008A0998"/>
    <w:rsid w:val="008A0F21"/>
    <w:rsid w:val="008A12AB"/>
    <w:rsid w:val="008A12ED"/>
    <w:rsid w:val="008A13D7"/>
    <w:rsid w:val="008A149C"/>
    <w:rsid w:val="008A14EA"/>
    <w:rsid w:val="008A1618"/>
    <w:rsid w:val="008A1F7A"/>
    <w:rsid w:val="008A1FE3"/>
    <w:rsid w:val="008A21B4"/>
    <w:rsid w:val="008A246A"/>
    <w:rsid w:val="008A24A6"/>
    <w:rsid w:val="008A2537"/>
    <w:rsid w:val="008A26B0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51A"/>
    <w:rsid w:val="008A56D5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9E5"/>
    <w:rsid w:val="008B1A9F"/>
    <w:rsid w:val="008B1C8D"/>
    <w:rsid w:val="008B1CD8"/>
    <w:rsid w:val="008B1D3F"/>
    <w:rsid w:val="008B1E0B"/>
    <w:rsid w:val="008B1E1F"/>
    <w:rsid w:val="008B1EE3"/>
    <w:rsid w:val="008B1F7D"/>
    <w:rsid w:val="008B20B3"/>
    <w:rsid w:val="008B2406"/>
    <w:rsid w:val="008B2420"/>
    <w:rsid w:val="008B2501"/>
    <w:rsid w:val="008B284B"/>
    <w:rsid w:val="008B29F0"/>
    <w:rsid w:val="008B2AB8"/>
    <w:rsid w:val="008B2CA5"/>
    <w:rsid w:val="008B2DB3"/>
    <w:rsid w:val="008B2EDC"/>
    <w:rsid w:val="008B3167"/>
    <w:rsid w:val="008B3187"/>
    <w:rsid w:val="008B3272"/>
    <w:rsid w:val="008B3362"/>
    <w:rsid w:val="008B3541"/>
    <w:rsid w:val="008B3B01"/>
    <w:rsid w:val="008B3B58"/>
    <w:rsid w:val="008B3BBD"/>
    <w:rsid w:val="008B3C3B"/>
    <w:rsid w:val="008B3CD6"/>
    <w:rsid w:val="008B3DD0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BC8"/>
    <w:rsid w:val="008B6CCF"/>
    <w:rsid w:val="008B6E98"/>
    <w:rsid w:val="008B705D"/>
    <w:rsid w:val="008B70A5"/>
    <w:rsid w:val="008B719C"/>
    <w:rsid w:val="008B743E"/>
    <w:rsid w:val="008B769D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D41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D0"/>
    <w:rsid w:val="008C2222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3026"/>
    <w:rsid w:val="008C30D4"/>
    <w:rsid w:val="008C3185"/>
    <w:rsid w:val="008C32D6"/>
    <w:rsid w:val="008C32F0"/>
    <w:rsid w:val="008C33EA"/>
    <w:rsid w:val="008C35AE"/>
    <w:rsid w:val="008C35FE"/>
    <w:rsid w:val="008C36DD"/>
    <w:rsid w:val="008C3702"/>
    <w:rsid w:val="008C37EB"/>
    <w:rsid w:val="008C3A16"/>
    <w:rsid w:val="008C3D94"/>
    <w:rsid w:val="008C3DAA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033"/>
    <w:rsid w:val="008C75E0"/>
    <w:rsid w:val="008C7707"/>
    <w:rsid w:val="008C7974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DC3"/>
    <w:rsid w:val="008D0FBD"/>
    <w:rsid w:val="008D1116"/>
    <w:rsid w:val="008D122D"/>
    <w:rsid w:val="008D1272"/>
    <w:rsid w:val="008D128C"/>
    <w:rsid w:val="008D13E1"/>
    <w:rsid w:val="008D1434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A34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1D1"/>
    <w:rsid w:val="008D7252"/>
    <w:rsid w:val="008D746E"/>
    <w:rsid w:val="008D7478"/>
    <w:rsid w:val="008D7483"/>
    <w:rsid w:val="008D750D"/>
    <w:rsid w:val="008D7933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EC4"/>
    <w:rsid w:val="008E0F4B"/>
    <w:rsid w:val="008E11DC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410C"/>
    <w:rsid w:val="008E4790"/>
    <w:rsid w:val="008E4B22"/>
    <w:rsid w:val="008E4D8E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E6"/>
    <w:rsid w:val="008E61B7"/>
    <w:rsid w:val="008E64A2"/>
    <w:rsid w:val="008E65B8"/>
    <w:rsid w:val="008E685D"/>
    <w:rsid w:val="008E69C9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E7F70"/>
    <w:rsid w:val="008F010A"/>
    <w:rsid w:val="008F02A3"/>
    <w:rsid w:val="008F0705"/>
    <w:rsid w:val="008F0959"/>
    <w:rsid w:val="008F099A"/>
    <w:rsid w:val="008F09E9"/>
    <w:rsid w:val="008F0A06"/>
    <w:rsid w:val="008F0A58"/>
    <w:rsid w:val="008F0D0F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81D"/>
    <w:rsid w:val="008F199B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AC6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F3"/>
    <w:rsid w:val="00901DFA"/>
    <w:rsid w:val="00901E1D"/>
    <w:rsid w:val="00901E58"/>
    <w:rsid w:val="00901E90"/>
    <w:rsid w:val="00901F18"/>
    <w:rsid w:val="00901FE8"/>
    <w:rsid w:val="009025DB"/>
    <w:rsid w:val="0090284B"/>
    <w:rsid w:val="009028F5"/>
    <w:rsid w:val="00902A11"/>
    <w:rsid w:val="00902B86"/>
    <w:rsid w:val="00902BFF"/>
    <w:rsid w:val="00902CAB"/>
    <w:rsid w:val="00902D52"/>
    <w:rsid w:val="00902DF9"/>
    <w:rsid w:val="00902E59"/>
    <w:rsid w:val="00902F21"/>
    <w:rsid w:val="0090343F"/>
    <w:rsid w:val="00903507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CE"/>
    <w:rsid w:val="00904AC5"/>
    <w:rsid w:val="00904B66"/>
    <w:rsid w:val="00904B74"/>
    <w:rsid w:val="00904BE1"/>
    <w:rsid w:val="00904DFE"/>
    <w:rsid w:val="00905012"/>
    <w:rsid w:val="00905131"/>
    <w:rsid w:val="00905139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801"/>
    <w:rsid w:val="00907984"/>
    <w:rsid w:val="00907AD4"/>
    <w:rsid w:val="00907B27"/>
    <w:rsid w:val="00907E4D"/>
    <w:rsid w:val="00907EC2"/>
    <w:rsid w:val="00907EDC"/>
    <w:rsid w:val="009100F8"/>
    <w:rsid w:val="00910129"/>
    <w:rsid w:val="00910231"/>
    <w:rsid w:val="009103B7"/>
    <w:rsid w:val="0091040C"/>
    <w:rsid w:val="009106C7"/>
    <w:rsid w:val="00910A0E"/>
    <w:rsid w:val="00910A73"/>
    <w:rsid w:val="00910C89"/>
    <w:rsid w:val="00910EE5"/>
    <w:rsid w:val="0091130D"/>
    <w:rsid w:val="00911383"/>
    <w:rsid w:val="009114B5"/>
    <w:rsid w:val="00911734"/>
    <w:rsid w:val="00911783"/>
    <w:rsid w:val="009117A5"/>
    <w:rsid w:val="00911950"/>
    <w:rsid w:val="0091198C"/>
    <w:rsid w:val="00911A99"/>
    <w:rsid w:val="00911E54"/>
    <w:rsid w:val="00912037"/>
    <w:rsid w:val="009123A1"/>
    <w:rsid w:val="009124B0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3DC"/>
    <w:rsid w:val="0091348F"/>
    <w:rsid w:val="009137D0"/>
    <w:rsid w:val="009137FF"/>
    <w:rsid w:val="009138F4"/>
    <w:rsid w:val="00913997"/>
    <w:rsid w:val="009139B9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770"/>
    <w:rsid w:val="00915DDB"/>
    <w:rsid w:val="00915E94"/>
    <w:rsid w:val="00915EB8"/>
    <w:rsid w:val="00915EFF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795"/>
    <w:rsid w:val="0091686B"/>
    <w:rsid w:val="00916936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45D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263"/>
    <w:rsid w:val="00922378"/>
    <w:rsid w:val="0092237D"/>
    <w:rsid w:val="009226C7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FD"/>
    <w:rsid w:val="009244D1"/>
    <w:rsid w:val="009245A5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6ED"/>
    <w:rsid w:val="009267A3"/>
    <w:rsid w:val="00926A53"/>
    <w:rsid w:val="00926C4A"/>
    <w:rsid w:val="00926C79"/>
    <w:rsid w:val="00926E83"/>
    <w:rsid w:val="00926F34"/>
    <w:rsid w:val="00926FCD"/>
    <w:rsid w:val="00927435"/>
    <w:rsid w:val="0092751C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76F"/>
    <w:rsid w:val="009319C3"/>
    <w:rsid w:val="00931A58"/>
    <w:rsid w:val="00931A82"/>
    <w:rsid w:val="00931E6B"/>
    <w:rsid w:val="00931EA5"/>
    <w:rsid w:val="00932098"/>
    <w:rsid w:val="009321B3"/>
    <w:rsid w:val="0093250D"/>
    <w:rsid w:val="00932611"/>
    <w:rsid w:val="0093275F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B39"/>
    <w:rsid w:val="00933D57"/>
    <w:rsid w:val="00933E39"/>
    <w:rsid w:val="00933F3B"/>
    <w:rsid w:val="00933FBF"/>
    <w:rsid w:val="009340B2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E2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0E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E"/>
    <w:rsid w:val="009367AF"/>
    <w:rsid w:val="009368F9"/>
    <w:rsid w:val="00936CAD"/>
    <w:rsid w:val="00936D0D"/>
    <w:rsid w:val="00936EE8"/>
    <w:rsid w:val="00936F3C"/>
    <w:rsid w:val="0093701E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BD"/>
    <w:rsid w:val="009405DA"/>
    <w:rsid w:val="0094063C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70"/>
    <w:rsid w:val="00940F86"/>
    <w:rsid w:val="0094115A"/>
    <w:rsid w:val="0094140C"/>
    <w:rsid w:val="009414B3"/>
    <w:rsid w:val="00941A4F"/>
    <w:rsid w:val="00941C4C"/>
    <w:rsid w:val="00941DD7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2FD0"/>
    <w:rsid w:val="0094306B"/>
    <w:rsid w:val="009431F3"/>
    <w:rsid w:val="00943297"/>
    <w:rsid w:val="0094333E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509C"/>
    <w:rsid w:val="009452B2"/>
    <w:rsid w:val="00945465"/>
    <w:rsid w:val="0094572D"/>
    <w:rsid w:val="00945835"/>
    <w:rsid w:val="009459C2"/>
    <w:rsid w:val="00945D38"/>
    <w:rsid w:val="00945D92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EA"/>
    <w:rsid w:val="009474D7"/>
    <w:rsid w:val="00947661"/>
    <w:rsid w:val="0094780F"/>
    <w:rsid w:val="00947871"/>
    <w:rsid w:val="0094796A"/>
    <w:rsid w:val="00947B8F"/>
    <w:rsid w:val="00947C7B"/>
    <w:rsid w:val="00947EE5"/>
    <w:rsid w:val="00947F18"/>
    <w:rsid w:val="00947F6C"/>
    <w:rsid w:val="00950067"/>
    <w:rsid w:val="009500F5"/>
    <w:rsid w:val="009501E5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94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911"/>
    <w:rsid w:val="00954AB5"/>
    <w:rsid w:val="00954D58"/>
    <w:rsid w:val="00954E7A"/>
    <w:rsid w:val="00954E94"/>
    <w:rsid w:val="00954F11"/>
    <w:rsid w:val="00954F46"/>
    <w:rsid w:val="009552E7"/>
    <w:rsid w:val="009552F2"/>
    <w:rsid w:val="0095574C"/>
    <w:rsid w:val="00955B69"/>
    <w:rsid w:val="00955B6E"/>
    <w:rsid w:val="00955BAA"/>
    <w:rsid w:val="00955D38"/>
    <w:rsid w:val="00955D4D"/>
    <w:rsid w:val="00955E15"/>
    <w:rsid w:val="00955EB9"/>
    <w:rsid w:val="00956071"/>
    <w:rsid w:val="00956543"/>
    <w:rsid w:val="00956594"/>
    <w:rsid w:val="00956665"/>
    <w:rsid w:val="00956942"/>
    <w:rsid w:val="00956B07"/>
    <w:rsid w:val="00956B25"/>
    <w:rsid w:val="00956C91"/>
    <w:rsid w:val="00956DDC"/>
    <w:rsid w:val="00956F39"/>
    <w:rsid w:val="00957028"/>
    <w:rsid w:val="0095708F"/>
    <w:rsid w:val="009570D4"/>
    <w:rsid w:val="0095716B"/>
    <w:rsid w:val="0095740C"/>
    <w:rsid w:val="0095754E"/>
    <w:rsid w:val="0095761A"/>
    <w:rsid w:val="00957DAA"/>
    <w:rsid w:val="00957E06"/>
    <w:rsid w:val="0096028E"/>
    <w:rsid w:val="00960369"/>
    <w:rsid w:val="00960632"/>
    <w:rsid w:val="009607FB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39E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094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A0"/>
    <w:rsid w:val="00966B60"/>
    <w:rsid w:val="00966BC4"/>
    <w:rsid w:val="00966BFF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A1D"/>
    <w:rsid w:val="00967B12"/>
    <w:rsid w:val="00967B81"/>
    <w:rsid w:val="00967DF3"/>
    <w:rsid w:val="00967EDB"/>
    <w:rsid w:val="009702E0"/>
    <w:rsid w:val="009702E3"/>
    <w:rsid w:val="0097059D"/>
    <w:rsid w:val="009706A1"/>
    <w:rsid w:val="00970801"/>
    <w:rsid w:val="009708A6"/>
    <w:rsid w:val="00970BAC"/>
    <w:rsid w:val="00970CB9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78"/>
    <w:rsid w:val="009732CA"/>
    <w:rsid w:val="009733C9"/>
    <w:rsid w:val="00973538"/>
    <w:rsid w:val="00973721"/>
    <w:rsid w:val="00973741"/>
    <w:rsid w:val="009737FB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9B0"/>
    <w:rsid w:val="00975A80"/>
    <w:rsid w:val="00975A95"/>
    <w:rsid w:val="00975BAB"/>
    <w:rsid w:val="00975BF8"/>
    <w:rsid w:val="00975CAE"/>
    <w:rsid w:val="00975DC8"/>
    <w:rsid w:val="00975E81"/>
    <w:rsid w:val="00975F27"/>
    <w:rsid w:val="00975F4A"/>
    <w:rsid w:val="0097605A"/>
    <w:rsid w:val="009760D9"/>
    <w:rsid w:val="00976316"/>
    <w:rsid w:val="009764AB"/>
    <w:rsid w:val="00976895"/>
    <w:rsid w:val="009768C1"/>
    <w:rsid w:val="00976930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5C0"/>
    <w:rsid w:val="00980614"/>
    <w:rsid w:val="00980648"/>
    <w:rsid w:val="00980662"/>
    <w:rsid w:val="009807EE"/>
    <w:rsid w:val="00980902"/>
    <w:rsid w:val="00980983"/>
    <w:rsid w:val="00980A78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FE"/>
    <w:rsid w:val="00982F6F"/>
    <w:rsid w:val="00983041"/>
    <w:rsid w:val="00983213"/>
    <w:rsid w:val="0098334A"/>
    <w:rsid w:val="00983437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6FD"/>
    <w:rsid w:val="009858A6"/>
    <w:rsid w:val="009859F1"/>
    <w:rsid w:val="00985CD7"/>
    <w:rsid w:val="00985ECF"/>
    <w:rsid w:val="00985F21"/>
    <w:rsid w:val="00986126"/>
    <w:rsid w:val="009861C2"/>
    <w:rsid w:val="009861CE"/>
    <w:rsid w:val="00986441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373"/>
    <w:rsid w:val="009923C0"/>
    <w:rsid w:val="009925D4"/>
    <w:rsid w:val="00992709"/>
    <w:rsid w:val="009929C0"/>
    <w:rsid w:val="00992CBF"/>
    <w:rsid w:val="00992E6F"/>
    <w:rsid w:val="00992E8B"/>
    <w:rsid w:val="00992FD5"/>
    <w:rsid w:val="00993160"/>
    <w:rsid w:val="009931AD"/>
    <w:rsid w:val="009934BF"/>
    <w:rsid w:val="009934C5"/>
    <w:rsid w:val="009935BA"/>
    <w:rsid w:val="00993668"/>
    <w:rsid w:val="0099371B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403"/>
    <w:rsid w:val="00994498"/>
    <w:rsid w:val="00994506"/>
    <w:rsid w:val="00994673"/>
    <w:rsid w:val="00994831"/>
    <w:rsid w:val="0099487D"/>
    <w:rsid w:val="009948D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D6"/>
    <w:rsid w:val="0099529C"/>
    <w:rsid w:val="00995456"/>
    <w:rsid w:val="00995616"/>
    <w:rsid w:val="00995688"/>
    <w:rsid w:val="009956C6"/>
    <w:rsid w:val="00995724"/>
    <w:rsid w:val="00995821"/>
    <w:rsid w:val="0099586E"/>
    <w:rsid w:val="00995AD0"/>
    <w:rsid w:val="00995CBD"/>
    <w:rsid w:val="00995CF8"/>
    <w:rsid w:val="00995F2D"/>
    <w:rsid w:val="0099605C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FBC"/>
    <w:rsid w:val="00997FDA"/>
    <w:rsid w:val="009A010A"/>
    <w:rsid w:val="009A0167"/>
    <w:rsid w:val="009A035B"/>
    <w:rsid w:val="009A036E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801"/>
    <w:rsid w:val="009A088F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ED0"/>
    <w:rsid w:val="009A1FB8"/>
    <w:rsid w:val="009A1FBF"/>
    <w:rsid w:val="009A2030"/>
    <w:rsid w:val="009A235C"/>
    <w:rsid w:val="009A239C"/>
    <w:rsid w:val="009A242E"/>
    <w:rsid w:val="009A246E"/>
    <w:rsid w:val="009A2796"/>
    <w:rsid w:val="009A29C2"/>
    <w:rsid w:val="009A2A6C"/>
    <w:rsid w:val="009A2C5B"/>
    <w:rsid w:val="009A2D8D"/>
    <w:rsid w:val="009A2E0B"/>
    <w:rsid w:val="009A2E0F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A7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49"/>
    <w:rsid w:val="009A64A8"/>
    <w:rsid w:val="009A65B6"/>
    <w:rsid w:val="009A65CB"/>
    <w:rsid w:val="009A6676"/>
    <w:rsid w:val="009A68B8"/>
    <w:rsid w:val="009A68C7"/>
    <w:rsid w:val="009A6B48"/>
    <w:rsid w:val="009A6B66"/>
    <w:rsid w:val="009A6E03"/>
    <w:rsid w:val="009A6F59"/>
    <w:rsid w:val="009A7101"/>
    <w:rsid w:val="009A7141"/>
    <w:rsid w:val="009A722D"/>
    <w:rsid w:val="009A7238"/>
    <w:rsid w:val="009A73B5"/>
    <w:rsid w:val="009A741C"/>
    <w:rsid w:val="009A7483"/>
    <w:rsid w:val="009A7502"/>
    <w:rsid w:val="009A79E7"/>
    <w:rsid w:val="009A79E8"/>
    <w:rsid w:val="009A7AA9"/>
    <w:rsid w:val="009A7C1B"/>
    <w:rsid w:val="009A7CE2"/>
    <w:rsid w:val="009A7FAE"/>
    <w:rsid w:val="009B0037"/>
    <w:rsid w:val="009B0121"/>
    <w:rsid w:val="009B026A"/>
    <w:rsid w:val="009B0464"/>
    <w:rsid w:val="009B0841"/>
    <w:rsid w:val="009B08A6"/>
    <w:rsid w:val="009B092F"/>
    <w:rsid w:val="009B0D23"/>
    <w:rsid w:val="009B0F44"/>
    <w:rsid w:val="009B0FC1"/>
    <w:rsid w:val="009B1288"/>
    <w:rsid w:val="009B1365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BA0"/>
    <w:rsid w:val="009B1C0A"/>
    <w:rsid w:val="009B1D8F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B1E"/>
    <w:rsid w:val="009B5C29"/>
    <w:rsid w:val="009B5CF9"/>
    <w:rsid w:val="009B5DD1"/>
    <w:rsid w:val="009B624D"/>
    <w:rsid w:val="009B627C"/>
    <w:rsid w:val="009B64E9"/>
    <w:rsid w:val="009B6721"/>
    <w:rsid w:val="009B67F3"/>
    <w:rsid w:val="009B6A8E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A6A"/>
    <w:rsid w:val="009B7BBA"/>
    <w:rsid w:val="009B7BFA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F35"/>
    <w:rsid w:val="009C0FC1"/>
    <w:rsid w:val="009C1021"/>
    <w:rsid w:val="009C1028"/>
    <w:rsid w:val="009C1060"/>
    <w:rsid w:val="009C1205"/>
    <w:rsid w:val="009C122E"/>
    <w:rsid w:val="009C1272"/>
    <w:rsid w:val="009C12A6"/>
    <w:rsid w:val="009C13EB"/>
    <w:rsid w:val="009C14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D3"/>
    <w:rsid w:val="009C1BDE"/>
    <w:rsid w:val="009C1C78"/>
    <w:rsid w:val="009C1C82"/>
    <w:rsid w:val="009C1DBD"/>
    <w:rsid w:val="009C1EE5"/>
    <w:rsid w:val="009C1F7E"/>
    <w:rsid w:val="009C215A"/>
    <w:rsid w:val="009C23BF"/>
    <w:rsid w:val="009C256E"/>
    <w:rsid w:val="009C26E5"/>
    <w:rsid w:val="009C2726"/>
    <w:rsid w:val="009C28D0"/>
    <w:rsid w:val="009C2A94"/>
    <w:rsid w:val="009C2B9B"/>
    <w:rsid w:val="009C2BDE"/>
    <w:rsid w:val="009C2CAD"/>
    <w:rsid w:val="009C31CE"/>
    <w:rsid w:val="009C3282"/>
    <w:rsid w:val="009C328D"/>
    <w:rsid w:val="009C3315"/>
    <w:rsid w:val="009C336F"/>
    <w:rsid w:val="009C34AB"/>
    <w:rsid w:val="009C38F7"/>
    <w:rsid w:val="009C3952"/>
    <w:rsid w:val="009C39D7"/>
    <w:rsid w:val="009C3C43"/>
    <w:rsid w:val="009C3E7B"/>
    <w:rsid w:val="009C4066"/>
    <w:rsid w:val="009C425A"/>
    <w:rsid w:val="009C457A"/>
    <w:rsid w:val="009C4735"/>
    <w:rsid w:val="009C4866"/>
    <w:rsid w:val="009C49B2"/>
    <w:rsid w:val="009C4C72"/>
    <w:rsid w:val="009C4F7A"/>
    <w:rsid w:val="009C509F"/>
    <w:rsid w:val="009C510D"/>
    <w:rsid w:val="009C5410"/>
    <w:rsid w:val="009C553A"/>
    <w:rsid w:val="009C55BE"/>
    <w:rsid w:val="009C55BF"/>
    <w:rsid w:val="009C5640"/>
    <w:rsid w:val="009C57C3"/>
    <w:rsid w:val="009C5AD8"/>
    <w:rsid w:val="009C60CF"/>
    <w:rsid w:val="009C6155"/>
    <w:rsid w:val="009C61CB"/>
    <w:rsid w:val="009C62CD"/>
    <w:rsid w:val="009C6436"/>
    <w:rsid w:val="009C64D4"/>
    <w:rsid w:val="009C65A8"/>
    <w:rsid w:val="009C6604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C7FE2"/>
    <w:rsid w:val="009D01D2"/>
    <w:rsid w:val="009D0225"/>
    <w:rsid w:val="009D02F2"/>
    <w:rsid w:val="009D07C3"/>
    <w:rsid w:val="009D0ABA"/>
    <w:rsid w:val="009D0B44"/>
    <w:rsid w:val="009D0BF2"/>
    <w:rsid w:val="009D0C09"/>
    <w:rsid w:val="009D0C54"/>
    <w:rsid w:val="009D0C9C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3034"/>
    <w:rsid w:val="009D31FF"/>
    <w:rsid w:val="009D3201"/>
    <w:rsid w:val="009D322B"/>
    <w:rsid w:val="009D3307"/>
    <w:rsid w:val="009D3355"/>
    <w:rsid w:val="009D3523"/>
    <w:rsid w:val="009D3699"/>
    <w:rsid w:val="009D3703"/>
    <w:rsid w:val="009D3CE7"/>
    <w:rsid w:val="009D3CEB"/>
    <w:rsid w:val="009D3DC2"/>
    <w:rsid w:val="009D3F3B"/>
    <w:rsid w:val="009D3FFC"/>
    <w:rsid w:val="009D403A"/>
    <w:rsid w:val="009D44A6"/>
    <w:rsid w:val="009D45F3"/>
    <w:rsid w:val="009D46DE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4A2"/>
    <w:rsid w:val="009D7502"/>
    <w:rsid w:val="009D76AF"/>
    <w:rsid w:val="009D76DA"/>
    <w:rsid w:val="009D780D"/>
    <w:rsid w:val="009D7944"/>
    <w:rsid w:val="009D79B6"/>
    <w:rsid w:val="009D7C4B"/>
    <w:rsid w:val="009D7D8E"/>
    <w:rsid w:val="009D7DCD"/>
    <w:rsid w:val="009D7DE4"/>
    <w:rsid w:val="009D7E5F"/>
    <w:rsid w:val="009D7EB2"/>
    <w:rsid w:val="009D7F47"/>
    <w:rsid w:val="009D7FD7"/>
    <w:rsid w:val="009E0028"/>
    <w:rsid w:val="009E01FC"/>
    <w:rsid w:val="009E0232"/>
    <w:rsid w:val="009E0442"/>
    <w:rsid w:val="009E064C"/>
    <w:rsid w:val="009E0880"/>
    <w:rsid w:val="009E0DC5"/>
    <w:rsid w:val="009E0E44"/>
    <w:rsid w:val="009E0EC0"/>
    <w:rsid w:val="009E0F09"/>
    <w:rsid w:val="009E0FD4"/>
    <w:rsid w:val="009E11C9"/>
    <w:rsid w:val="009E1234"/>
    <w:rsid w:val="009E1314"/>
    <w:rsid w:val="009E1328"/>
    <w:rsid w:val="009E13F5"/>
    <w:rsid w:val="009E14CA"/>
    <w:rsid w:val="009E1525"/>
    <w:rsid w:val="009E17B5"/>
    <w:rsid w:val="009E191D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A5B"/>
    <w:rsid w:val="009E3B24"/>
    <w:rsid w:val="009E3EEE"/>
    <w:rsid w:val="009E3F91"/>
    <w:rsid w:val="009E468E"/>
    <w:rsid w:val="009E47A2"/>
    <w:rsid w:val="009E4870"/>
    <w:rsid w:val="009E48A5"/>
    <w:rsid w:val="009E48C9"/>
    <w:rsid w:val="009E49E5"/>
    <w:rsid w:val="009E4ADC"/>
    <w:rsid w:val="009E4B2C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E0B"/>
    <w:rsid w:val="009E5F3A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8F"/>
    <w:rsid w:val="009E6A37"/>
    <w:rsid w:val="009E6B1B"/>
    <w:rsid w:val="009E6C59"/>
    <w:rsid w:val="009E6E57"/>
    <w:rsid w:val="009E6E61"/>
    <w:rsid w:val="009E7438"/>
    <w:rsid w:val="009E74E8"/>
    <w:rsid w:val="009E7597"/>
    <w:rsid w:val="009E76F3"/>
    <w:rsid w:val="009E79F3"/>
    <w:rsid w:val="009E7B28"/>
    <w:rsid w:val="009E7B50"/>
    <w:rsid w:val="009E7BC9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D8"/>
    <w:rsid w:val="009F21E9"/>
    <w:rsid w:val="009F231E"/>
    <w:rsid w:val="009F2465"/>
    <w:rsid w:val="009F25CD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8ED"/>
    <w:rsid w:val="009F3905"/>
    <w:rsid w:val="009F3911"/>
    <w:rsid w:val="009F3A05"/>
    <w:rsid w:val="009F3B2A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C9D"/>
    <w:rsid w:val="009F4E4B"/>
    <w:rsid w:val="009F51DB"/>
    <w:rsid w:val="009F52B0"/>
    <w:rsid w:val="009F54EF"/>
    <w:rsid w:val="009F574D"/>
    <w:rsid w:val="009F5766"/>
    <w:rsid w:val="009F57DE"/>
    <w:rsid w:val="009F59B5"/>
    <w:rsid w:val="009F5B93"/>
    <w:rsid w:val="009F5BB1"/>
    <w:rsid w:val="009F5EDC"/>
    <w:rsid w:val="009F6134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279"/>
    <w:rsid w:val="00A0032C"/>
    <w:rsid w:val="00A003CF"/>
    <w:rsid w:val="00A00538"/>
    <w:rsid w:val="00A005B4"/>
    <w:rsid w:val="00A00607"/>
    <w:rsid w:val="00A006AB"/>
    <w:rsid w:val="00A00932"/>
    <w:rsid w:val="00A00946"/>
    <w:rsid w:val="00A0096A"/>
    <w:rsid w:val="00A00DF0"/>
    <w:rsid w:val="00A00E1C"/>
    <w:rsid w:val="00A0135E"/>
    <w:rsid w:val="00A015A1"/>
    <w:rsid w:val="00A016C1"/>
    <w:rsid w:val="00A0186C"/>
    <w:rsid w:val="00A01926"/>
    <w:rsid w:val="00A019AB"/>
    <w:rsid w:val="00A019EA"/>
    <w:rsid w:val="00A01B4B"/>
    <w:rsid w:val="00A0200D"/>
    <w:rsid w:val="00A02205"/>
    <w:rsid w:val="00A0228B"/>
    <w:rsid w:val="00A02298"/>
    <w:rsid w:val="00A02450"/>
    <w:rsid w:val="00A02486"/>
    <w:rsid w:val="00A028CE"/>
    <w:rsid w:val="00A02919"/>
    <w:rsid w:val="00A02E79"/>
    <w:rsid w:val="00A02ECE"/>
    <w:rsid w:val="00A03045"/>
    <w:rsid w:val="00A03123"/>
    <w:rsid w:val="00A03256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D9D"/>
    <w:rsid w:val="00A04EC6"/>
    <w:rsid w:val="00A0509C"/>
    <w:rsid w:val="00A050BA"/>
    <w:rsid w:val="00A051CD"/>
    <w:rsid w:val="00A051FA"/>
    <w:rsid w:val="00A0524C"/>
    <w:rsid w:val="00A0535C"/>
    <w:rsid w:val="00A053B3"/>
    <w:rsid w:val="00A0546A"/>
    <w:rsid w:val="00A05611"/>
    <w:rsid w:val="00A05707"/>
    <w:rsid w:val="00A0571C"/>
    <w:rsid w:val="00A05A84"/>
    <w:rsid w:val="00A05B23"/>
    <w:rsid w:val="00A05BF4"/>
    <w:rsid w:val="00A05F4E"/>
    <w:rsid w:val="00A0603B"/>
    <w:rsid w:val="00A060C9"/>
    <w:rsid w:val="00A060F0"/>
    <w:rsid w:val="00A06212"/>
    <w:rsid w:val="00A06436"/>
    <w:rsid w:val="00A065D3"/>
    <w:rsid w:val="00A06644"/>
    <w:rsid w:val="00A068C3"/>
    <w:rsid w:val="00A06983"/>
    <w:rsid w:val="00A06BA4"/>
    <w:rsid w:val="00A06D1F"/>
    <w:rsid w:val="00A06EE2"/>
    <w:rsid w:val="00A06F68"/>
    <w:rsid w:val="00A07042"/>
    <w:rsid w:val="00A0707C"/>
    <w:rsid w:val="00A070A2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83"/>
    <w:rsid w:val="00A142C1"/>
    <w:rsid w:val="00A14309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FEF"/>
    <w:rsid w:val="00A1600D"/>
    <w:rsid w:val="00A161C3"/>
    <w:rsid w:val="00A165D5"/>
    <w:rsid w:val="00A16693"/>
    <w:rsid w:val="00A166DE"/>
    <w:rsid w:val="00A1674A"/>
    <w:rsid w:val="00A16A78"/>
    <w:rsid w:val="00A16AA6"/>
    <w:rsid w:val="00A16B1D"/>
    <w:rsid w:val="00A16DBB"/>
    <w:rsid w:val="00A16DE1"/>
    <w:rsid w:val="00A171F1"/>
    <w:rsid w:val="00A1731B"/>
    <w:rsid w:val="00A17506"/>
    <w:rsid w:val="00A175DD"/>
    <w:rsid w:val="00A1764B"/>
    <w:rsid w:val="00A1783B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108B"/>
    <w:rsid w:val="00A21187"/>
    <w:rsid w:val="00A21487"/>
    <w:rsid w:val="00A21706"/>
    <w:rsid w:val="00A218F5"/>
    <w:rsid w:val="00A21BDF"/>
    <w:rsid w:val="00A21D43"/>
    <w:rsid w:val="00A21E0E"/>
    <w:rsid w:val="00A21E2C"/>
    <w:rsid w:val="00A21F6D"/>
    <w:rsid w:val="00A22191"/>
    <w:rsid w:val="00A22266"/>
    <w:rsid w:val="00A22281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93D"/>
    <w:rsid w:val="00A23C94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3A9"/>
    <w:rsid w:val="00A253BC"/>
    <w:rsid w:val="00A253C0"/>
    <w:rsid w:val="00A25401"/>
    <w:rsid w:val="00A254C4"/>
    <w:rsid w:val="00A255A2"/>
    <w:rsid w:val="00A25742"/>
    <w:rsid w:val="00A25833"/>
    <w:rsid w:val="00A258EE"/>
    <w:rsid w:val="00A25937"/>
    <w:rsid w:val="00A25A2C"/>
    <w:rsid w:val="00A25ADE"/>
    <w:rsid w:val="00A25B4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955"/>
    <w:rsid w:val="00A26983"/>
    <w:rsid w:val="00A26B7A"/>
    <w:rsid w:val="00A26FDD"/>
    <w:rsid w:val="00A27389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926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103"/>
    <w:rsid w:val="00A363DC"/>
    <w:rsid w:val="00A3643B"/>
    <w:rsid w:val="00A36463"/>
    <w:rsid w:val="00A365F6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7"/>
    <w:rsid w:val="00A4071E"/>
    <w:rsid w:val="00A4073E"/>
    <w:rsid w:val="00A4085E"/>
    <w:rsid w:val="00A409B9"/>
    <w:rsid w:val="00A40AFE"/>
    <w:rsid w:val="00A40D95"/>
    <w:rsid w:val="00A40DF0"/>
    <w:rsid w:val="00A41006"/>
    <w:rsid w:val="00A41078"/>
    <w:rsid w:val="00A41100"/>
    <w:rsid w:val="00A41161"/>
    <w:rsid w:val="00A411C7"/>
    <w:rsid w:val="00A413BC"/>
    <w:rsid w:val="00A414E2"/>
    <w:rsid w:val="00A4153A"/>
    <w:rsid w:val="00A41606"/>
    <w:rsid w:val="00A41697"/>
    <w:rsid w:val="00A417AC"/>
    <w:rsid w:val="00A4195A"/>
    <w:rsid w:val="00A41A7E"/>
    <w:rsid w:val="00A41B4C"/>
    <w:rsid w:val="00A41B72"/>
    <w:rsid w:val="00A41F28"/>
    <w:rsid w:val="00A41F42"/>
    <w:rsid w:val="00A41FD8"/>
    <w:rsid w:val="00A42185"/>
    <w:rsid w:val="00A42189"/>
    <w:rsid w:val="00A42374"/>
    <w:rsid w:val="00A425E5"/>
    <w:rsid w:val="00A4269F"/>
    <w:rsid w:val="00A426DF"/>
    <w:rsid w:val="00A4273C"/>
    <w:rsid w:val="00A4283B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57F"/>
    <w:rsid w:val="00A43716"/>
    <w:rsid w:val="00A43762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B3"/>
    <w:rsid w:val="00A44CDD"/>
    <w:rsid w:val="00A44CE0"/>
    <w:rsid w:val="00A44E1E"/>
    <w:rsid w:val="00A45090"/>
    <w:rsid w:val="00A45276"/>
    <w:rsid w:val="00A453AD"/>
    <w:rsid w:val="00A453DD"/>
    <w:rsid w:val="00A45518"/>
    <w:rsid w:val="00A45520"/>
    <w:rsid w:val="00A45579"/>
    <w:rsid w:val="00A4557E"/>
    <w:rsid w:val="00A458E3"/>
    <w:rsid w:val="00A45BD8"/>
    <w:rsid w:val="00A45C58"/>
    <w:rsid w:val="00A45C75"/>
    <w:rsid w:val="00A4678F"/>
    <w:rsid w:val="00A467A8"/>
    <w:rsid w:val="00A46881"/>
    <w:rsid w:val="00A468F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18"/>
    <w:rsid w:val="00A51768"/>
    <w:rsid w:val="00A51882"/>
    <w:rsid w:val="00A519E0"/>
    <w:rsid w:val="00A51AFD"/>
    <w:rsid w:val="00A51BA6"/>
    <w:rsid w:val="00A51D5F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7F"/>
    <w:rsid w:val="00A53FC5"/>
    <w:rsid w:val="00A54090"/>
    <w:rsid w:val="00A5410A"/>
    <w:rsid w:val="00A5417C"/>
    <w:rsid w:val="00A54247"/>
    <w:rsid w:val="00A54273"/>
    <w:rsid w:val="00A54508"/>
    <w:rsid w:val="00A5453D"/>
    <w:rsid w:val="00A545C0"/>
    <w:rsid w:val="00A5472C"/>
    <w:rsid w:val="00A54917"/>
    <w:rsid w:val="00A54ABB"/>
    <w:rsid w:val="00A54C2B"/>
    <w:rsid w:val="00A54C43"/>
    <w:rsid w:val="00A54E3C"/>
    <w:rsid w:val="00A54F20"/>
    <w:rsid w:val="00A54F5A"/>
    <w:rsid w:val="00A550A0"/>
    <w:rsid w:val="00A55438"/>
    <w:rsid w:val="00A55469"/>
    <w:rsid w:val="00A55934"/>
    <w:rsid w:val="00A559B1"/>
    <w:rsid w:val="00A55B82"/>
    <w:rsid w:val="00A55BCB"/>
    <w:rsid w:val="00A55D6C"/>
    <w:rsid w:val="00A55DCC"/>
    <w:rsid w:val="00A55EA4"/>
    <w:rsid w:val="00A55F43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70B9"/>
    <w:rsid w:val="00A570E1"/>
    <w:rsid w:val="00A572BF"/>
    <w:rsid w:val="00A57345"/>
    <w:rsid w:val="00A57526"/>
    <w:rsid w:val="00A575CE"/>
    <w:rsid w:val="00A576E8"/>
    <w:rsid w:val="00A57754"/>
    <w:rsid w:val="00A57AB3"/>
    <w:rsid w:val="00A57B00"/>
    <w:rsid w:val="00A57C0C"/>
    <w:rsid w:val="00A57C34"/>
    <w:rsid w:val="00A57D84"/>
    <w:rsid w:val="00A57EDB"/>
    <w:rsid w:val="00A600AD"/>
    <w:rsid w:val="00A600AE"/>
    <w:rsid w:val="00A60193"/>
    <w:rsid w:val="00A60219"/>
    <w:rsid w:val="00A606A2"/>
    <w:rsid w:val="00A606DB"/>
    <w:rsid w:val="00A606FE"/>
    <w:rsid w:val="00A60776"/>
    <w:rsid w:val="00A609EF"/>
    <w:rsid w:val="00A60A39"/>
    <w:rsid w:val="00A60A6E"/>
    <w:rsid w:val="00A60B25"/>
    <w:rsid w:val="00A60B49"/>
    <w:rsid w:val="00A60BB3"/>
    <w:rsid w:val="00A60C52"/>
    <w:rsid w:val="00A60E3E"/>
    <w:rsid w:val="00A60EAC"/>
    <w:rsid w:val="00A60F67"/>
    <w:rsid w:val="00A60FE6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F5"/>
    <w:rsid w:val="00A62EF6"/>
    <w:rsid w:val="00A62F52"/>
    <w:rsid w:val="00A63208"/>
    <w:rsid w:val="00A632C9"/>
    <w:rsid w:val="00A634B4"/>
    <w:rsid w:val="00A63569"/>
    <w:rsid w:val="00A63CFD"/>
    <w:rsid w:val="00A63D9B"/>
    <w:rsid w:val="00A63E29"/>
    <w:rsid w:val="00A6422B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24B"/>
    <w:rsid w:val="00A65289"/>
    <w:rsid w:val="00A65373"/>
    <w:rsid w:val="00A653D2"/>
    <w:rsid w:val="00A653DA"/>
    <w:rsid w:val="00A653E8"/>
    <w:rsid w:val="00A655E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54"/>
    <w:rsid w:val="00A67D7E"/>
    <w:rsid w:val="00A67F56"/>
    <w:rsid w:val="00A700AA"/>
    <w:rsid w:val="00A7015B"/>
    <w:rsid w:val="00A7043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DB3"/>
    <w:rsid w:val="00A72165"/>
    <w:rsid w:val="00A721DF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328"/>
    <w:rsid w:val="00A734ED"/>
    <w:rsid w:val="00A735F8"/>
    <w:rsid w:val="00A73605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3EE"/>
    <w:rsid w:val="00A743F2"/>
    <w:rsid w:val="00A744BD"/>
    <w:rsid w:val="00A7465C"/>
    <w:rsid w:val="00A746EC"/>
    <w:rsid w:val="00A749C4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63"/>
    <w:rsid w:val="00A763AA"/>
    <w:rsid w:val="00A76503"/>
    <w:rsid w:val="00A76955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A9B"/>
    <w:rsid w:val="00A80B0F"/>
    <w:rsid w:val="00A80BAF"/>
    <w:rsid w:val="00A80C7E"/>
    <w:rsid w:val="00A80D48"/>
    <w:rsid w:val="00A81265"/>
    <w:rsid w:val="00A813BC"/>
    <w:rsid w:val="00A81736"/>
    <w:rsid w:val="00A817F3"/>
    <w:rsid w:val="00A81EDC"/>
    <w:rsid w:val="00A82159"/>
    <w:rsid w:val="00A82205"/>
    <w:rsid w:val="00A8226E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FC9"/>
    <w:rsid w:val="00A850C1"/>
    <w:rsid w:val="00A8522F"/>
    <w:rsid w:val="00A85341"/>
    <w:rsid w:val="00A85407"/>
    <w:rsid w:val="00A85468"/>
    <w:rsid w:val="00A85502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EA"/>
    <w:rsid w:val="00A86526"/>
    <w:rsid w:val="00A86578"/>
    <w:rsid w:val="00A86637"/>
    <w:rsid w:val="00A866BE"/>
    <w:rsid w:val="00A8682B"/>
    <w:rsid w:val="00A86A14"/>
    <w:rsid w:val="00A86A87"/>
    <w:rsid w:val="00A86AA8"/>
    <w:rsid w:val="00A87028"/>
    <w:rsid w:val="00A872A9"/>
    <w:rsid w:val="00A872DC"/>
    <w:rsid w:val="00A8778F"/>
    <w:rsid w:val="00A879FC"/>
    <w:rsid w:val="00A87AB0"/>
    <w:rsid w:val="00A87D0F"/>
    <w:rsid w:val="00A87E25"/>
    <w:rsid w:val="00A87FB2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58"/>
    <w:rsid w:val="00A9210E"/>
    <w:rsid w:val="00A92116"/>
    <w:rsid w:val="00A92600"/>
    <w:rsid w:val="00A926F4"/>
    <w:rsid w:val="00A92745"/>
    <w:rsid w:val="00A92767"/>
    <w:rsid w:val="00A9288B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26E"/>
    <w:rsid w:val="00A94441"/>
    <w:rsid w:val="00A945CD"/>
    <w:rsid w:val="00A94A75"/>
    <w:rsid w:val="00A94E0B"/>
    <w:rsid w:val="00A95180"/>
    <w:rsid w:val="00A954A5"/>
    <w:rsid w:val="00A956E4"/>
    <w:rsid w:val="00A9570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A5E"/>
    <w:rsid w:val="00A96B80"/>
    <w:rsid w:val="00A96BAF"/>
    <w:rsid w:val="00A96DBB"/>
    <w:rsid w:val="00A96EC3"/>
    <w:rsid w:val="00A96F10"/>
    <w:rsid w:val="00A970F6"/>
    <w:rsid w:val="00A971F1"/>
    <w:rsid w:val="00A972F4"/>
    <w:rsid w:val="00A97320"/>
    <w:rsid w:val="00A97345"/>
    <w:rsid w:val="00A97370"/>
    <w:rsid w:val="00A97692"/>
    <w:rsid w:val="00A97744"/>
    <w:rsid w:val="00A97886"/>
    <w:rsid w:val="00A978ED"/>
    <w:rsid w:val="00A97BE5"/>
    <w:rsid w:val="00A97E26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769"/>
    <w:rsid w:val="00AA1847"/>
    <w:rsid w:val="00AA193A"/>
    <w:rsid w:val="00AA1A09"/>
    <w:rsid w:val="00AA1AD8"/>
    <w:rsid w:val="00AA1B40"/>
    <w:rsid w:val="00AA1B72"/>
    <w:rsid w:val="00AA1BD1"/>
    <w:rsid w:val="00AA1CA5"/>
    <w:rsid w:val="00AA1D63"/>
    <w:rsid w:val="00AA1D9C"/>
    <w:rsid w:val="00AA1FA5"/>
    <w:rsid w:val="00AA213D"/>
    <w:rsid w:val="00AA2198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497"/>
    <w:rsid w:val="00AA3640"/>
    <w:rsid w:val="00AA366C"/>
    <w:rsid w:val="00AA3C57"/>
    <w:rsid w:val="00AA3C6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AF2"/>
    <w:rsid w:val="00AA4CC2"/>
    <w:rsid w:val="00AA4E50"/>
    <w:rsid w:val="00AA4F4D"/>
    <w:rsid w:val="00AA4F8A"/>
    <w:rsid w:val="00AA5180"/>
    <w:rsid w:val="00AA5336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6E7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2A"/>
    <w:rsid w:val="00AA7630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312"/>
    <w:rsid w:val="00AB26CF"/>
    <w:rsid w:val="00AB2707"/>
    <w:rsid w:val="00AB28A2"/>
    <w:rsid w:val="00AB28D5"/>
    <w:rsid w:val="00AB2BCA"/>
    <w:rsid w:val="00AB2D12"/>
    <w:rsid w:val="00AB2D44"/>
    <w:rsid w:val="00AB2ECA"/>
    <w:rsid w:val="00AB3137"/>
    <w:rsid w:val="00AB3142"/>
    <w:rsid w:val="00AB3257"/>
    <w:rsid w:val="00AB3298"/>
    <w:rsid w:val="00AB32EB"/>
    <w:rsid w:val="00AB335D"/>
    <w:rsid w:val="00AB3385"/>
    <w:rsid w:val="00AB34CA"/>
    <w:rsid w:val="00AB35CF"/>
    <w:rsid w:val="00AB3767"/>
    <w:rsid w:val="00AB388F"/>
    <w:rsid w:val="00AB39BC"/>
    <w:rsid w:val="00AB3A08"/>
    <w:rsid w:val="00AB3D02"/>
    <w:rsid w:val="00AB3E41"/>
    <w:rsid w:val="00AB3E61"/>
    <w:rsid w:val="00AB4321"/>
    <w:rsid w:val="00AB4461"/>
    <w:rsid w:val="00AB4490"/>
    <w:rsid w:val="00AB44FE"/>
    <w:rsid w:val="00AB451D"/>
    <w:rsid w:val="00AB4603"/>
    <w:rsid w:val="00AB4610"/>
    <w:rsid w:val="00AB4912"/>
    <w:rsid w:val="00AB4BCE"/>
    <w:rsid w:val="00AB4BFB"/>
    <w:rsid w:val="00AB4CA5"/>
    <w:rsid w:val="00AB4CD3"/>
    <w:rsid w:val="00AB5098"/>
    <w:rsid w:val="00AB510F"/>
    <w:rsid w:val="00AB5203"/>
    <w:rsid w:val="00AB5409"/>
    <w:rsid w:val="00AB543E"/>
    <w:rsid w:val="00AB5655"/>
    <w:rsid w:val="00AB57A1"/>
    <w:rsid w:val="00AB5A5E"/>
    <w:rsid w:val="00AB5AB6"/>
    <w:rsid w:val="00AB5B35"/>
    <w:rsid w:val="00AB5CB4"/>
    <w:rsid w:val="00AB5CE2"/>
    <w:rsid w:val="00AB5E37"/>
    <w:rsid w:val="00AB5F10"/>
    <w:rsid w:val="00AB5F61"/>
    <w:rsid w:val="00AB6032"/>
    <w:rsid w:val="00AB6227"/>
    <w:rsid w:val="00AB622E"/>
    <w:rsid w:val="00AB62DC"/>
    <w:rsid w:val="00AB65EF"/>
    <w:rsid w:val="00AB6C00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44"/>
    <w:rsid w:val="00AB7DED"/>
    <w:rsid w:val="00AC03DD"/>
    <w:rsid w:val="00AC059B"/>
    <w:rsid w:val="00AC067C"/>
    <w:rsid w:val="00AC06EB"/>
    <w:rsid w:val="00AC071D"/>
    <w:rsid w:val="00AC0774"/>
    <w:rsid w:val="00AC083E"/>
    <w:rsid w:val="00AC08BF"/>
    <w:rsid w:val="00AC0A9E"/>
    <w:rsid w:val="00AC0C8E"/>
    <w:rsid w:val="00AC0D1D"/>
    <w:rsid w:val="00AC0E28"/>
    <w:rsid w:val="00AC0E5D"/>
    <w:rsid w:val="00AC0EAE"/>
    <w:rsid w:val="00AC0F06"/>
    <w:rsid w:val="00AC0F9D"/>
    <w:rsid w:val="00AC1245"/>
    <w:rsid w:val="00AC12D1"/>
    <w:rsid w:val="00AC12FC"/>
    <w:rsid w:val="00AC12FF"/>
    <w:rsid w:val="00AC1456"/>
    <w:rsid w:val="00AC146F"/>
    <w:rsid w:val="00AC150D"/>
    <w:rsid w:val="00AC17CC"/>
    <w:rsid w:val="00AC1855"/>
    <w:rsid w:val="00AC1A06"/>
    <w:rsid w:val="00AC1A7A"/>
    <w:rsid w:val="00AC1B00"/>
    <w:rsid w:val="00AC1B16"/>
    <w:rsid w:val="00AC1B34"/>
    <w:rsid w:val="00AC1D3E"/>
    <w:rsid w:val="00AC1EE0"/>
    <w:rsid w:val="00AC1F4B"/>
    <w:rsid w:val="00AC2192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7D3"/>
    <w:rsid w:val="00AC38B7"/>
    <w:rsid w:val="00AC3E57"/>
    <w:rsid w:val="00AC3F21"/>
    <w:rsid w:val="00AC4026"/>
    <w:rsid w:val="00AC41D2"/>
    <w:rsid w:val="00AC422D"/>
    <w:rsid w:val="00AC446C"/>
    <w:rsid w:val="00AC45F2"/>
    <w:rsid w:val="00AC48FC"/>
    <w:rsid w:val="00AC4976"/>
    <w:rsid w:val="00AC4D06"/>
    <w:rsid w:val="00AC4E46"/>
    <w:rsid w:val="00AC50D6"/>
    <w:rsid w:val="00AC5232"/>
    <w:rsid w:val="00AC537B"/>
    <w:rsid w:val="00AC5463"/>
    <w:rsid w:val="00AC5473"/>
    <w:rsid w:val="00AC55CC"/>
    <w:rsid w:val="00AC55FD"/>
    <w:rsid w:val="00AC5758"/>
    <w:rsid w:val="00AC5766"/>
    <w:rsid w:val="00AC5853"/>
    <w:rsid w:val="00AC5A7F"/>
    <w:rsid w:val="00AC5B41"/>
    <w:rsid w:val="00AC5D94"/>
    <w:rsid w:val="00AC5E1B"/>
    <w:rsid w:val="00AC5E59"/>
    <w:rsid w:val="00AC5F25"/>
    <w:rsid w:val="00AC5F38"/>
    <w:rsid w:val="00AC5FD1"/>
    <w:rsid w:val="00AC61B8"/>
    <w:rsid w:val="00AC65E7"/>
    <w:rsid w:val="00AC65EC"/>
    <w:rsid w:val="00AC6785"/>
    <w:rsid w:val="00AC6955"/>
    <w:rsid w:val="00AC695A"/>
    <w:rsid w:val="00AC6B3F"/>
    <w:rsid w:val="00AC6C9E"/>
    <w:rsid w:val="00AC6D7D"/>
    <w:rsid w:val="00AC6EC3"/>
    <w:rsid w:val="00AC6EC5"/>
    <w:rsid w:val="00AC6F47"/>
    <w:rsid w:val="00AC7059"/>
    <w:rsid w:val="00AC73E6"/>
    <w:rsid w:val="00AC73F6"/>
    <w:rsid w:val="00AC745C"/>
    <w:rsid w:val="00AC74BA"/>
    <w:rsid w:val="00AC7A14"/>
    <w:rsid w:val="00AC7B70"/>
    <w:rsid w:val="00AC7BCD"/>
    <w:rsid w:val="00AC7D34"/>
    <w:rsid w:val="00AD02AD"/>
    <w:rsid w:val="00AD0375"/>
    <w:rsid w:val="00AD0412"/>
    <w:rsid w:val="00AD0463"/>
    <w:rsid w:val="00AD05D5"/>
    <w:rsid w:val="00AD0772"/>
    <w:rsid w:val="00AD09AB"/>
    <w:rsid w:val="00AD0A57"/>
    <w:rsid w:val="00AD0B21"/>
    <w:rsid w:val="00AD0BAB"/>
    <w:rsid w:val="00AD0C91"/>
    <w:rsid w:val="00AD0E3A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82"/>
    <w:rsid w:val="00AD27B6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523"/>
    <w:rsid w:val="00AD3524"/>
    <w:rsid w:val="00AD35A6"/>
    <w:rsid w:val="00AD3765"/>
    <w:rsid w:val="00AD37B6"/>
    <w:rsid w:val="00AD37DE"/>
    <w:rsid w:val="00AD37FB"/>
    <w:rsid w:val="00AD3A35"/>
    <w:rsid w:val="00AD3EB5"/>
    <w:rsid w:val="00AD3FAA"/>
    <w:rsid w:val="00AD40FB"/>
    <w:rsid w:val="00AD44F0"/>
    <w:rsid w:val="00AD4873"/>
    <w:rsid w:val="00AD48A5"/>
    <w:rsid w:val="00AD48AA"/>
    <w:rsid w:val="00AD492E"/>
    <w:rsid w:val="00AD49AF"/>
    <w:rsid w:val="00AD4B4A"/>
    <w:rsid w:val="00AD4C22"/>
    <w:rsid w:val="00AD4D2F"/>
    <w:rsid w:val="00AD4E76"/>
    <w:rsid w:val="00AD4F52"/>
    <w:rsid w:val="00AD4FBC"/>
    <w:rsid w:val="00AD4FE3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5B8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4C"/>
    <w:rsid w:val="00AE0816"/>
    <w:rsid w:val="00AE0883"/>
    <w:rsid w:val="00AE0B5F"/>
    <w:rsid w:val="00AE0BB3"/>
    <w:rsid w:val="00AE0E36"/>
    <w:rsid w:val="00AE107B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685"/>
    <w:rsid w:val="00AE26A2"/>
    <w:rsid w:val="00AE289E"/>
    <w:rsid w:val="00AE2AB8"/>
    <w:rsid w:val="00AE2B2B"/>
    <w:rsid w:val="00AE2BBD"/>
    <w:rsid w:val="00AE2C84"/>
    <w:rsid w:val="00AE2C9A"/>
    <w:rsid w:val="00AE2CF3"/>
    <w:rsid w:val="00AE2EF0"/>
    <w:rsid w:val="00AE2F9E"/>
    <w:rsid w:val="00AE330A"/>
    <w:rsid w:val="00AE3317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7D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64A"/>
    <w:rsid w:val="00AE66FD"/>
    <w:rsid w:val="00AE68BE"/>
    <w:rsid w:val="00AE6AC0"/>
    <w:rsid w:val="00AE6AFB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61"/>
    <w:rsid w:val="00AF083A"/>
    <w:rsid w:val="00AF0A7E"/>
    <w:rsid w:val="00AF0A92"/>
    <w:rsid w:val="00AF0ABD"/>
    <w:rsid w:val="00AF0BA5"/>
    <w:rsid w:val="00AF0BD9"/>
    <w:rsid w:val="00AF0DC4"/>
    <w:rsid w:val="00AF0DEB"/>
    <w:rsid w:val="00AF0F8F"/>
    <w:rsid w:val="00AF0FB8"/>
    <w:rsid w:val="00AF10B1"/>
    <w:rsid w:val="00AF1164"/>
    <w:rsid w:val="00AF1238"/>
    <w:rsid w:val="00AF13D0"/>
    <w:rsid w:val="00AF143D"/>
    <w:rsid w:val="00AF144F"/>
    <w:rsid w:val="00AF1569"/>
    <w:rsid w:val="00AF1725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F2A"/>
    <w:rsid w:val="00AF3077"/>
    <w:rsid w:val="00AF31D9"/>
    <w:rsid w:val="00AF327E"/>
    <w:rsid w:val="00AF32CA"/>
    <w:rsid w:val="00AF33C3"/>
    <w:rsid w:val="00AF3512"/>
    <w:rsid w:val="00AF3776"/>
    <w:rsid w:val="00AF38C7"/>
    <w:rsid w:val="00AF3FC9"/>
    <w:rsid w:val="00AF411A"/>
    <w:rsid w:val="00AF4395"/>
    <w:rsid w:val="00AF4428"/>
    <w:rsid w:val="00AF475E"/>
    <w:rsid w:val="00AF480C"/>
    <w:rsid w:val="00AF4965"/>
    <w:rsid w:val="00AF4D89"/>
    <w:rsid w:val="00AF5021"/>
    <w:rsid w:val="00AF5026"/>
    <w:rsid w:val="00AF5076"/>
    <w:rsid w:val="00AF5129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5EA4"/>
    <w:rsid w:val="00AF5F30"/>
    <w:rsid w:val="00AF6160"/>
    <w:rsid w:val="00AF61C5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B66"/>
    <w:rsid w:val="00AF7BB4"/>
    <w:rsid w:val="00AF7EEE"/>
    <w:rsid w:val="00AF7FF0"/>
    <w:rsid w:val="00B00032"/>
    <w:rsid w:val="00B00304"/>
    <w:rsid w:val="00B00350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521"/>
    <w:rsid w:val="00B02587"/>
    <w:rsid w:val="00B02653"/>
    <w:rsid w:val="00B026EF"/>
    <w:rsid w:val="00B02768"/>
    <w:rsid w:val="00B02A0F"/>
    <w:rsid w:val="00B02A62"/>
    <w:rsid w:val="00B02CDE"/>
    <w:rsid w:val="00B02D56"/>
    <w:rsid w:val="00B031C8"/>
    <w:rsid w:val="00B03321"/>
    <w:rsid w:val="00B03387"/>
    <w:rsid w:val="00B035C3"/>
    <w:rsid w:val="00B03AA5"/>
    <w:rsid w:val="00B03BC8"/>
    <w:rsid w:val="00B03C82"/>
    <w:rsid w:val="00B03D3E"/>
    <w:rsid w:val="00B0410D"/>
    <w:rsid w:val="00B0496C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93D"/>
    <w:rsid w:val="00B05A3F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91F"/>
    <w:rsid w:val="00B06A84"/>
    <w:rsid w:val="00B06C10"/>
    <w:rsid w:val="00B06DA2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100DB"/>
    <w:rsid w:val="00B100DF"/>
    <w:rsid w:val="00B1056E"/>
    <w:rsid w:val="00B107A0"/>
    <w:rsid w:val="00B10AA4"/>
    <w:rsid w:val="00B10BE1"/>
    <w:rsid w:val="00B10C67"/>
    <w:rsid w:val="00B10F0C"/>
    <w:rsid w:val="00B11100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63"/>
    <w:rsid w:val="00B129A7"/>
    <w:rsid w:val="00B12EC2"/>
    <w:rsid w:val="00B12EC5"/>
    <w:rsid w:val="00B1301E"/>
    <w:rsid w:val="00B13231"/>
    <w:rsid w:val="00B133ED"/>
    <w:rsid w:val="00B13631"/>
    <w:rsid w:val="00B13633"/>
    <w:rsid w:val="00B136B8"/>
    <w:rsid w:val="00B1374F"/>
    <w:rsid w:val="00B13970"/>
    <w:rsid w:val="00B13A72"/>
    <w:rsid w:val="00B13B7A"/>
    <w:rsid w:val="00B13DCE"/>
    <w:rsid w:val="00B13F4E"/>
    <w:rsid w:val="00B13FA3"/>
    <w:rsid w:val="00B141E6"/>
    <w:rsid w:val="00B1429A"/>
    <w:rsid w:val="00B143CD"/>
    <w:rsid w:val="00B14724"/>
    <w:rsid w:val="00B14755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524"/>
    <w:rsid w:val="00B1563E"/>
    <w:rsid w:val="00B158B9"/>
    <w:rsid w:val="00B159C2"/>
    <w:rsid w:val="00B15D36"/>
    <w:rsid w:val="00B15E55"/>
    <w:rsid w:val="00B160D8"/>
    <w:rsid w:val="00B16125"/>
    <w:rsid w:val="00B161B7"/>
    <w:rsid w:val="00B16234"/>
    <w:rsid w:val="00B1634A"/>
    <w:rsid w:val="00B163E3"/>
    <w:rsid w:val="00B16532"/>
    <w:rsid w:val="00B16778"/>
    <w:rsid w:val="00B167A3"/>
    <w:rsid w:val="00B16808"/>
    <w:rsid w:val="00B169BA"/>
    <w:rsid w:val="00B16AE9"/>
    <w:rsid w:val="00B16CCB"/>
    <w:rsid w:val="00B17140"/>
    <w:rsid w:val="00B1716E"/>
    <w:rsid w:val="00B171F8"/>
    <w:rsid w:val="00B17208"/>
    <w:rsid w:val="00B17250"/>
    <w:rsid w:val="00B1744C"/>
    <w:rsid w:val="00B174D8"/>
    <w:rsid w:val="00B17940"/>
    <w:rsid w:val="00B17A24"/>
    <w:rsid w:val="00B17E7B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630"/>
    <w:rsid w:val="00B2163E"/>
    <w:rsid w:val="00B2164C"/>
    <w:rsid w:val="00B2180D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50E"/>
    <w:rsid w:val="00B225B2"/>
    <w:rsid w:val="00B226E8"/>
    <w:rsid w:val="00B22825"/>
    <w:rsid w:val="00B22970"/>
    <w:rsid w:val="00B22ACC"/>
    <w:rsid w:val="00B23559"/>
    <w:rsid w:val="00B236D1"/>
    <w:rsid w:val="00B23914"/>
    <w:rsid w:val="00B23964"/>
    <w:rsid w:val="00B23B08"/>
    <w:rsid w:val="00B23C20"/>
    <w:rsid w:val="00B23CD1"/>
    <w:rsid w:val="00B23CF3"/>
    <w:rsid w:val="00B23EB3"/>
    <w:rsid w:val="00B2401A"/>
    <w:rsid w:val="00B2403F"/>
    <w:rsid w:val="00B243E1"/>
    <w:rsid w:val="00B244E4"/>
    <w:rsid w:val="00B2454D"/>
    <w:rsid w:val="00B245A1"/>
    <w:rsid w:val="00B2465E"/>
    <w:rsid w:val="00B24831"/>
    <w:rsid w:val="00B2484C"/>
    <w:rsid w:val="00B24939"/>
    <w:rsid w:val="00B24A2D"/>
    <w:rsid w:val="00B24C8B"/>
    <w:rsid w:val="00B24F8A"/>
    <w:rsid w:val="00B252BA"/>
    <w:rsid w:val="00B252D7"/>
    <w:rsid w:val="00B25373"/>
    <w:rsid w:val="00B254E6"/>
    <w:rsid w:val="00B2554A"/>
    <w:rsid w:val="00B255B5"/>
    <w:rsid w:val="00B257B7"/>
    <w:rsid w:val="00B257EC"/>
    <w:rsid w:val="00B25A28"/>
    <w:rsid w:val="00B25A2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5C"/>
    <w:rsid w:val="00B26DC7"/>
    <w:rsid w:val="00B26F6F"/>
    <w:rsid w:val="00B27135"/>
    <w:rsid w:val="00B2714B"/>
    <w:rsid w:val="00B27273"/>
    <w:rsid w:val="00B2739E"/>
    <w:rsid w:val="00B273B8"/>
    <w:rsid w:val="00B27608"/>
    <w:rsid w:val="00B27838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367"/>
    <w:rsid w:val="00B304C3"/>
    <w:rsid w:val="00B30571"/>
    <w:rsid w:val="00B3070D"/>
    <w:rsid w:val="00B3072F"/>
    <w:rsid w:val="00B30733"/>
    <w:rsid w:val="00B30976"/>
    <w:rsid w:val="00B3097F"/>
    <w:rsid w:val="00B30A88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F6"/>
    <w:rsid w:val="00B322FC"/>
    <w:rsid w:val="00B32336"/>
    <w:rsid w:val="00B3235B"/>
    <w:rsid w:val="00B32943"/>
    <w:rsid w:val="00B329B0"/>
    <w:rsid w:val="00B32A0F"/>
    <w:rsid w:val="00B32C38"/>
    <w:rsid w:val="00B32E6D"/>
    <w:rsid w:val="00B32F02"/>
    <w:rsid w:val="00B332BA"/>
    <w:rsid w:val="00B332FE"/>
    <w:rsid w:val="00B335CE"/>
    <w:rsid w:val="00B3365F"/>
    <w:rsid w:val="00B336B6"/>
    <w:rsid w:val="00B33960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5A5"/>
    <w:rsid w:val="00B3464B"/>
    <w:rsid w:val="00B346DC"/>
    <w:rsid w:val="00B34712"/>
    <w:rsid w:val="00B34927"/>
    <w:rsid w:val="00B3496F"/>
    <w:rsid w:val="00B34B24"/>
    <w:rsid w:val="00B34D39"/>
    <w:rsid w:val="00B35050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AEE"/>
    <w:rsid w:val="00B35C3C"/>
    <w:rsid w:val="00B35D58"/>
    <w:rsid w:val="00B36013"/>
    <w:rsid w:val="00B362E0"/>
    <w:rsid w:val="00B362F5"/>
    <w:rsid w:val="00B36352"/>
    <w:rsid w:val="00B3680B"/>
    <w:rsid w:val="00B36871"/>
    <w:rsid w:val="00B36908"/>
    <w:rsid w:val="00B369D8"/>
    <w:rsid w:val="00B36A69"/>
    <w:rsid w:val="00B36E0F"/>
    <w:rsid w:val="00B36E17"/>
    <w:rsid w:val="00B3712E"/>
    <w:rsid w:val="00B37447"/>
    <w:rsid w:val="00B37732"/>
    <w:rsid w:val="00B379D9"/>
    <w:rsid w:val="00B37C22"/>
    <w:rsid w:val="00B37D5E"/>
    <w:rsid w:val="00B37DA3"/>
    <w:rsid w:val="00B37EE6"/>
    <w:rsid w:val="00B40123"/>
    <w:rsid w:val="00B40172"/>
    <w:rsid w:val="00B401B6"/>
    <w:rsid w:val="00B40395"/>
    <w:rsid w:val="00B40536"/>
    <w:rsid w:val="00B407F0"/>
    <w:rsid w:val="00B40936"/>
    <w:rsid w:val="00B40A2F"/>
    <w:rsid w:val="00B40B0F"/>
    <w:rsid w:val="00B40C16"/>
    <w:rsid w:val="00B40D4D"/>
    <w:rsid w:val="00B40DDE"/>
    <w:rsid w:val="00B4116E"/>
    <w:rsid w:val="00B412B1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6F"/>
    <w:rsid w:val="00B42A71"/>
    <w:rsid w:val="00B42C4C"/>
    <w:rsid w:val="00B431D1"/>
    <w:rsid w:val="00B4330A"/>
    <w:rsid w:val="00B43382"/>
    <w:rsid w:val="00B433BA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8E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D00"/>
    <w:rsid w:val="00B45DF2"/>
    <w:rsid w:val="00B45FC3"/>
    <w:rsid w:val="00B4650A"/>
    <w:rsid w:val="00B465A1"/>
    <w:rsid w:val="00B46866"/>
    <w:rsid w:val="00B46A58"/>
    <w:rsid w:val="00B46CE3"/>
    <w:rsid w:val="00B46D47"/>
    <w:rsid w:val="00B46FAE"/>
    <w:rsid w:val="00B47008"/>
    <w:rsid w:val="00B4703A"/>
    <w:rsid w:val="00B4728E"/>
    <w:rsid w:val="00B472BF"/>
    <w:rsid w:val="00B47369"/>
    <w:rsid w:val="00B473B5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AF"/>
    <w:rsid w:val="00B518E3"/>
    <w:rsid w:val="00B519F1"/>
    <w:rsid w:val="00B51B4C"/>
    <w:rsid w:val="00B51BE5"/>
    <w:rsid w:val="00B51C9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DED"/>
    <w:rsid w:val="00B53FF5"/>
    <w:rsid w:val="00B54090"/>
    <w:rsid w:val="00B541FE"/>
    <w:rsid w:val="00B54349"/>
    <w:rsid w:val="00B543C6"/>
    <w:rsid w:val="00B547D6"/>
    <w:rsid w:val="00B547E8"/>
    <w:rsid w:val="00B5497C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D33"/>
    <w:rsid w:val="00B55D7E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216"/>
    <w:rsid w:val="00B603AE"/>
    <w:rsid w:val="00B60541"/>
    <w:rsid w:val="00B606A2"/>
    <w:rsid w:val="00B60709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067"/>
    <w:rsid w:val="00B614E3"/>
    <w:rsid w:val="00B61568"/>
    <w:rsid w:val="00B61695"/>
    <w:rsid w:val="00B6173A"/>
    <w:rsid w:val="00B618BF"/>
    <w:rsid w:val="00B6192C"/>
    <w:rsid w:val="00B61F1A"/>
    <w:rsid w:val="00B62016"/>
    <w:rsid w:val="00B6219E"/>
    <w:rsid w:val="00B62268"/>
    <w:rsid w:val="00B622EA"/>
    <w:rsid w:val="00B62434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7FE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FB"/>
    <w:rsid w:val="00B64295"/>
    <w:rsid w:val="00B647CF"/>
    <w:rsid w:val="00B64BFD"/>
    <w:rsid w:val="00B64CDD"/>
    <w:rsid w:val="00B64DA5"/>
    <w:rsid w:val="00B64F95"/>
    <w:rsid w:val="00B65024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A54"/>
    <w:rsid w:val="00B66DE6"/>
    <w:rsid w:val="00B67033"/>
    <w:rsid w:val="00B67069"/>
    <w:rsid w:val="00B67179"/>
    <w:rsid w:val="00B6720E"/>
    <w:rsid w:val="00B6783F"/>
    <w:rsid w:val="00B678D9"/>
    <w:rsid w:val="00B67A41"/>
    <w:rsid w:val="00B67D08"/>
    <w:rsid w:val="00B67E60"/>
    <w:rsid w:val="00B67F45"/>
    <w:rsid w:val="00B67FE9"/>
    <w:rsid w:val="00B70072"/>
    <w:rsid w:val="00B7018F"/>
    <w:rsid w:val="00B7023E"/>
    <w:rsid w:val="00B70428"/>
    <w:rsid w:val="00B70680"/>
    <w:rsid w:val="00B70695"/>
    <w:rsid w:val="00B709B0"/>
    <w:rsid w:val="00B709B1"/>
    <w:rsid w:val="00B70B82"/>
    <w:rsid w:val="00B70C10"/>
    <w:rsid w:val="00B70C59"/>
    <w:rsid w:val="00B70DA2"/>
    <w:rsid w:val="00B70ED3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FE6"/>
    <w:rsid w:val="00B7402B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AB"/>
    <w:rsid w:val="00B757BC"/>
    <w:rsid w:val="00B7583F"/>
    <w:rsid w:val="00B759BC"/>
    <w:rsid w:val="00B75CCA"/>
    <w:rsid w:val="00B76075"/>
    <w:rsid w:val="00B76136"/>
    <w:rsid w:val="00B76173"/>
    <w:rsid w:val="00B7634A"/>
    <w:rsid w:val="00B76437"/>
    <w:rsid w:val="00B76498"/>
    <w:rsid w:val="00B7649D"/>
    <w:rsid w:val="00B764CF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F99"/>
    <w:rsid w:val="00B77057"/>
    <w:rsid w:val="00B7747C"/>
    <w:rsid w:val="00B775DF"/>
    <w:rsid w:val="00B7780B"/>
    <w:rsid w:val="00B77834"/>
    <w:rsid w:val="00B77A2B"/>
    <w:rsid w:val="00B77B4D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1074"/>
    <w:rsid w:val="00B811CD"/>
    <w:rsid w:val="00B81268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46"/>
    <w:rsid w:val="00B867BC"/>
    <w:rsid w:val="00B867F3"/>
    <w:rsid w:val="00B868D3"/>
    <w:rsid w:val="00B86910"/>
    <w:rsid w:val="00B86A52"/>
    <w:rsid w:val="00B86CC3"/>
    <w:rsid w:val="00B86CE7"/>
    <w:rsid w:val="00B86EC8"/>
    <w:rsid w:val="00B870E6"/>
    <w:rsid w:val="00B8711D"/>
    <w:rsid w:val="00B8720A"/>
    <w:rsid w:val="00B8721E"/>
    <w:rsid w:val="00B872E7"/>
    <w:rsid w:val="00B8758B"/>
    <w:rsid w:val="00B876A1"/>
    <w:rsid w:val="00B877BB"/>
    <w:rsid w:val="00B878C6"/>
    <w:rsid w:val="00B878E8"/>
    <w:rsid w:val="00B87A45"/>
    <w:rsid w:val="00B87BE5"/>
    <w:rsid w:val="00B87BFE"/>
    <w:rsid w:val="00B87C0C"/>
    <w:rsid w:val="00B87C1C"/>
    <w:rsid w:val="00B87D45"/>
    <w:rsid w:val="00B87F65"/>
    <w:rsid w:val="00B90312"/>
    <w:rsid w:val="00B904C0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AB"/>
    <w:rsid w:val="00B914AA"/>
    <w:rsid w:val="00B91627"/>
    <w:rsid w:val="00B91DBE"/>
    <w:rsid w:val="00B91DE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373"/>
    <w:rsid w:val="00B95406"/>
    <w:rsid w:val="00B95465"/>
    <w:rsid w:val="00B95655"/>
    <w:rsid w:val="00B9565B"/>
    <w:rsid w:val="00B9575D"/>
    <w:rsid w:val="00B959AD"/>
    <w:rsid w:val="00B95A2E"/>
    <w:rsid w:val="00B96091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5C"/>
    <w:rsid w:val="00BA017B"/>
    <w:rsid w:val="00BA02EC"/>
    <w:rsid w:val="00BA0301"/>
    <w:rsid w:val="00BA056F"/>
    <w:rsid w:val="00BA05CF"/>
    <w:rsid w:val="00BA066A"/>
    <w:rsid w:val="00BA089A"/>
    <w:rsid w:val="00BA0AD8"/>
    <w:rsid w:val="00BA0BE8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70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4D86"/>
    <w:rsid w:val="00BA501C"/>
    <w:rsid w:val="00BA51A9"/>
    <w:rsid w:val="00BA52D6"/>
    <w:rsid w:val="00BA5595"/>
    <w:rsid w:val="00BA566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C61"/>
    <w:rsid w:val="00BA6D70"/>
    <w:rsid w:val="00BA6DC9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CF6"/>
    <w:rsid w:val="00BA7DB8"/>
    <w:rsid w:val="00BA7F9C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AA4"/>
    <w:rsid w:val="00BB0B9D"/>
    <w:rsid w:val="00BB0C9A"/>
    <w:rsid w:val="00BB0D91"/>
    <w:rsid w:val="00BB0E1C"/>
    <w:rsid w:val="00BB0E4C"/>
    <w:rsid w:val="00BB1163"/>
    <w:rsid w:val="00BB11F9"/>
    <w:rsid w:val="00BB1245"/>
    <w:rsid w:val="00BB12EB"/>
    <w:rsid w:val="00BB1356"/>
    <w:rsid w:val="00BB142F"/>
    <w:rsid w:val="00BB1520"/>
    <w:rsid w:val="00BB1603"/>
    <w:rsid w:val="00BB1620"/>
    <w:rsid w:val="00BB162A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30EA"/>
    <w:rsid w:val="00BB34CF"/>
    <w:rsid w:val="00BB355D"/>
    <w:rsid w:val="00BB35E4"/>
    <w:rsid w:val="00BB36CB"/>
    <w:rsid w:val="00BB393D"/>
    <w:rsid w:val="00BB3AB8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94"/>
    <w:rsid w:val="00BB5A97"/>
    <w:rsid w:val="00BB5AE1"/>
    <w:rsid w:val="00BB5FBF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0F6"/>
    <w:rsid w:val="00BC0254"/>
    <w:rsid w:val="00BC027A"/>
    <w:rsid w:val="00BC0792"/>
    <w:rsid w:val="00BC09C7"/>
    <w:rsid w:val="00BC0B30"/>
    <w:rsid w:val="00BC0BB4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201C"/>
    <w:rsid w:val="00BC2031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840"/>
    <w:rsid w:val="00BC5901"/>
    <w:rsid w:val="00BC5AA9"/>
    <w:rsid w:val="00BC5AF9"/>
    <w:rsid w:val="00BC5D4F"/>
    <w:rsid w:val="00BC5D8F"/>
    <w:rsid w:val="00BC60B1"/>
    <w:rsid w:val="00BC654F"/>
    <w:rsid w:val="00BC65C4"/>
    <w:rsid w:val="00BC65FD"/>
    <w:rsid w:val="00BC66A3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6CD"/>
    <w:rsid w:val="00BC7856"/>
    <w:rsid w:val="00BC7931"/>
    <w:rsid w:val="00BC79E6"/>
    <w:rsid w:val="00BC79F8"/>
    <w:rsid w:val="00BC7DEA"/>
    <w:rsid w:val="00BD01B3"/>
    <w:rsid w:val="00BD03F5"/>
    <w:rsid w:val="00BD0598"/>
    <w:rsid w:val="00BD0667"/>
    <w:rsid w:val="00BD075C"/>
    <w:rsid w:val="00BD07AB"/>
    <w:rsid w:val="00BD080E"/>
    <w:rsid w:val="00BD0840"/>
    <w:rsid w:val="00BD08BA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6BA"/>
    <w:rsid w:val="00BD26DB"/>
    <w:rsid w:val="00BD2995"/>
    <w:rsid w:val="00BD2A80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437"/>
    <w:rsid w:val="00BD448B"/>
    <w:rsid w:val="00BD46AD"/>
    <w:rsid w:val="00BD4772"/>
    <w:rsid w:val="00BD4786"/>
    <w:rsid w:val="00BD479A"/>
    <w:rsid w:val="00BD4D74"/>
    <w:rsid w:val="00BD4EB4"/>
    <w:rsid w:val="00BD4FB8"/>
    <w:rsid w:val="00BD5057"/>
    <w:rsid w:val="00BD5144"/>
    <w:rsid w:val="00BD5151"/>
    <w:rsid w:val="00BD5191"/>
    <w:rsid w:val="00BD5265"/>
    <w:rsid w:val="00BD54E9"/>
    <w:rsid w:val="00BD54EA"/>
    <w:rsid w:val="00BD54EC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E2"/>
    <w:rsid w:val="00BD63A0"/>
    <w:rsid w:val="00BD63AD"/>
    <w:rsid w:val="00BD6616"/>
    <w:rsid w:val="00BD67DD"/>
    <w:rsid w:val="00BD6828"/>
    <w:rsid w:val="00BD6850"/>
    <w:rsid w:val="00BD6A57"/>
    <w:rsid w:val="00BD6B8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5B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97A"/>
    <w:rsid w:val="00BE2B5E"/>
    <w:rsid w:val="00BE2F25"/>
    <w:rsid w:val="00BE30EA"/>
    <w:rsid w:val="00BE32B0"/>
    <w:rsid w:val="00BE32D7"/>
    <w:rsid w:val="00BE3443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50C4"/>
    <w:rsid w:val="00BE51DD"/>
    <w:rsid w:val="00BE541F"/>
    <w:rsid w:val="00BE5422"/>
    <w:rsid w:val="00BE5492"/>
    <w:rsid w:val="00BE580A"/>
    <w:rsid w:val="00BE5852"/>
    <w:rsid w:val="00BE5AEF"/>
    <w:rsid w:val="00BE5AF0"/>
    <w:rsid w:val="00BE61A3"/>
    <w:rsid w:val="00BE64CB"/>
    <w:rsid w:val="00BE6B8B"/>
    <w:rsid w:val="00BE6D1E"/>
    <w:rsid w:val="00BE6DC7"/>
    <w:rsid w:val="00BE6EF7"/>
    <w:rsid w:val="00BE6F76"/>
    <w:rsid w:val="00BE6FE6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70"/>
    <w:rsid w:val="00BE7BA2"/>
    <w:rsid w:val="00BE7DB2"/>
    <w:rsid w:val="00BF0566"/>
    <w:rsid w:val="00BF0822"/>
    <w:rsid w:val="00BF0D78"/>
    <w:rsid w:val="00BF0DB0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082"/>
    <w:rsid w:val="00BF323E"/>
    <w:rsid w:val="00BF3560"/>
    <w:rsid w:val="00BF35F7"/>
    <w:rsid w:val="00BF366E"/>
    <w:rsid w:val="00BF372C"/>
    <w:rsid w:val="00BF38E0"/>
    <w:rsid w:val="00BF397C"/>
    <w:rsid w:val="00BF3A2B"/>
    <w:rsid w:val="00BF3A58"/>
    <w:rsid w:val="00BF3CA1"/>
    <w:rsid w:val="00BF3CBA"/>
    <w:rsid w:val="00BF3CE0"/>
    <w:rsid w:val="00BF3F90"/>
    <w:rsid w:val="00BF414E"/>
    <w:rsid w:val="00BF449B"/>
    <w:rsid w:val="00BF4864"/>
    <w:rsid w:val="00BF49DE"/>
    <w:rsid w:val="00BF4A98"/>
    <w:rsid w:val="00BF4B5A"/>
    <w:rsid w:val="00BF4E03"/>
    <w:rsid w:val="00BF50F9"/>
    <w:rsid w:val="00BF51AB"/>
    <w:rsid w:val="00BF523A"/>
    <w:rsid w:val="00BF5317"/>
    <w:rsid w:val="00BF55DA"/>
    <w:rsid w:val="00BF560B"/>
    <w:rsid w:val="00BF5638"/>
    <w:rsid w:val="00BF5A9B"/>
    <w:rsid w:val="00BF5D34"/>
    <w:rsid w:val="00BF5E43"/>
    <w:rsid w:val="00BF5E60"/>
    <w:rsid w:val="00BF5F12"/>
    <w:rsid w:val="00BF640B"/>
    <w:rsid w:val="00BF6430"/>
    <w:rsid w:val="00BF64E4"/>
    <w:rsid w:val="00BF65FE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479"/>
    <w:rsid w:val="00BF76B0"/>
    <w:rsid w:val="00BF79E6"/>
    <w:rsid w:val="00BF7BB8"/>
    <w:rsid w:val="00BF7D3D"/>
    <w:rsid w:val="00BF7DC8"/>
    <w:rsid w:val="00BF7DF3"/>
    <w:rsid w:val="00C00142"/>
    <w:rsid w:val="00C001CE"/>
    <w:rsid w:val="00C00242"/>
    <w:rsid w:val="00C004F6"/>
    <w:rsid w:val="00C0069D"/>
    <w:rsid w:val="00C00B94"/>
    <w:rsid w:val="00C00D28"/>
    <w:rsid w:val="00C011D4"/>
    <w:rsid w:val="00C012F2"/>
    <w:rsid w:val="00C013B3"/>
    <w:rsid w:val="00C016B6"/>
    <w:rsid w:val="00C017D2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85C"/>
    <w:rsid w:val="00C02A88"/>
    <w:rsid w:val="00C02D74"/>
    <w:rsid w:val="00C02FD2"/>
    <w:rsid w:val="00C03215"/>
    <w:rsid w:val="00C03514"/>
    <w:rsid w:val="00C0391F"/>
    <w:rsid w:val="00C03C44"/>
    <w:rsid w:val="00C03E11"/>
    <w:rsid w:val="00C03F3F"/>
    <w:rsid w:val="00C03F4A"/>
    <w:rsid w:val="00C04171"/>
    <w:rsid w:val="00C0438C"/>
    <w:rsid w:val="00C0461B"/>
    <w:rsid w:val="00C04677"/>
    <w:rsid w:val="00C0488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859"/>
    <w:rsid w:val="00C07BE1"/>
    <w:rsid w:val="00C07CAF"/>
    <w:rsid w:val="00C07CF4"/>
    <w:rsid w:val="00C100BE"/>
    <w:rsid w:val="00C101C0"/>
    <w:rsid w:val="00C102F7"/>
    <w:rsid w:val="00C1032F"/>
    <w:rsid w:val="00C10550"/>
    <w:rsid w:val="00C1058A"/>
    <w:rsid w:val="00C107E8"/>
    <w:rsid w:val="00C108C8"/>
    <w:rsid w:val="00C108E6"/>
    <w:rsid w:val="00C10915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8F7"/>
    <w:rsid w:val="00C119D8"/>
    <w:rsid w:val="00C11A3D"/>
    <w:rsid w:val="00C11BA1"/>
    <w:rsid w:val="00C11BD2"/>
    <w:rsid w:val="00C11C41"/>
    <w:rsid w:val="00C11C53"/>
    <w:rsid w:val="00C11C5F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21F"/>
    <w:rsid w:val="00C13461"/>
    <w:rsid w:val="00C134B5"/>
    <w:rsid w:val="00C134FE"/>
    <w:rsid w:val="00C13667"/>
    <w:rsid w:val="00C13668"/>
    <w:rsid w:val="00C137F2"/>
    <w:rsid w:val="00C138E7"/>
    <w:rsid w:val="00C1398A"/>
    <w:rsid w:val="00C139E5"/>
    <w:rsid w:val="00C13A22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838"/>
    <w:rsid w:val="00C15888"/>
    <w:rsid w:val="00C15930"/>
    <w:rsid w:val="00C15A8E"/>
    <w:rsid w:val="00C15B2F"/>
    <w:rsid w:val="00C15D6B"/>
    <w:rsid w:val="00C15E31"/>
    <w:rsid w:val="00C15ECC"/>
    <w:rsid w:val="00C15F8C"/>
    <w:rsid w:val="00C1609F"/>
    <w:rsid w:val="00C160DD"/>
    <w:rsid w:val="00C1611E"/>
    <w:rsid w:val="00C161C3"/>
    <w:rsid w:val="00C1631D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A63"/>
    <w:rsid w:val="00C17B34"/>
    <w:rsid w:val="00C17C82"/>
    <w:rsid w:val="00C17E00"/>
    <w:rsid w:val="00C17E9D"/>
    <w:rsid w:val="00C17F3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4A"/>
    <w:rsid w:val="00C20B85"/>
    <w:rsid w:val="00C2131C"/>
    <w:rsid w:val="00C21331"/>
    <w:rsid w:val="00C21576"/>
    <w:rsid w:val="00C21857"/>
    <w:rsid w:val="00C2185F"/>
    <w:rsid w:val="00C218E3"/>
    <w:rsid w:val="00C21A86"/>
    <w:rsid w:val="00C21BBF"/>
    <w:rsid w:val="00C21E98"/>
    <w:rsid w:val="00C21EE4"/>
    <w:rsid w:val="00C21F10"/>
    <w:rsid w:val="00C221E1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4079"/>
    <w:rsid w:val="00C242BA"/>
    <w:rsid w:val="00C24373"/>
    <w:rsid w:val="00C24A40"/>
    <w:rsid w:val="00C24B49"/>
    <w:rsid w:val="00C24C6D"/>
    <w:rsid w:val="00C24C80"/>
    <w:rsid w:val="00C24CD1"/>
    <w:rsid w:val="00C24E04"/>
    <w:rsid w:val="00C24ECB"/>
    <w:rsid w:val="00C25377"/>
    <w:rsid w:val="00C2537B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B63"/>
    <w:rsid w:val="00C25ED1"/>
    <w:rsid w:val="00C26215"/>
    <w:rsid w:val="00C26412"/>
    <w:rsid w:val="00C265CB"/>
    <w:rsid w:val="00C269EF"/>
    <w:rsid w:val="00C26BCA"/>
    <w:rsid w:val="00C26CA4"/>
    <w:rsid w:val="00C26FD2"/>
    <w:rsid w:val="00C27090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403"/>
    <w:rsid w:val="00C3059F"/>
    <w:rsid w:val="00C30623"/>
    <w:rsid w:val="00C308A8"/>
    <w:rsid w:val="00C30951"/>
    <w:rsid w:val="00C30CFA"/>
    <w:rsid w:val="00C30D65"/>
    <w:rsid w:val="00C30DBD"/>
    <w:rsid w:val="00C30E48"/>
    <w:rsid w:val="00C30EF7"/>
    <w:rsid w:val="00C30F87"/>
    <w:rsid w:val="00C30FB3"/>
    <w:rsid w:val="00C31005"/>
    <w:rsid w:val="00C3116B"/>
    <w:rsid w:val="00C312FD"/>
    <w:rsid w:val="00C3145A"/>
    <w:rsid w:val="00C31469"/>
    <w:rsid w:val="00C314BD"/>
    <w:rsid w:val="00C31A1B"/>
    <w:rsid w:val="00C31A2A"/>
    <w:rsid w:val="00C31AAB"/>
    <w:rsid w:val="00C31B5C"/>
    <w:rsid w:val="00C31BC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0CE"/>
    <w:rsid w:val="00C33248"/>
    <w:rsid w:val="00C33383"/>
    <w:rsid w:val="00C33496"/>
    <w:rsid w:val="00C3366F"/>
    <w:rsid w:val="00C336FA"/>
    <w:rsid w:val="00C337F9"/>
    <w:rsid w:val="00C33BFA"/>
    <w:rsid w:val="00C33CA9"/>
    <w:rsid w:val="00C33E2C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6"/>
    <w:rsid w:val="00C3528A"/>
    <w:rsid w:val="00C3528B"/>
    <w:rsid w:val="00C354CB"/>
    <w:rsid w:val="00C35616"/>
    <w:rsid w:val="00C35C27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CBA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95C"/>
    <w:rsid w:val="00C41AB5"/>
    <w:rsid w:val="00C41AC0"/>
    <w:rsid w:val="00C41D09"/>
    <w:rsid w:val="00C41D8D"/>
    <w:rsid w:val="00C41EBC"/>
    <w:rsid w:val="00C41F24"/>
    <w:rsid w:val="00C42288"/>
    <w:rsid w:val="00C42373"/>
    <w:rsid w:val="00C42562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C80"/>
    <w:rsid w:val="00C43CC4"/>
    <w:rsid w:val="00C43F6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ABB"/>
    <w:rsid w:val="00C46C39"/>
    <w:rsid w:val="00C47058"/>
    <w:rsid w:val="00C47164"/>
    <w:rsid w:val="00C47201"/>
    <w:rsid w:val="00C472A5"/>
    <w:rsid w:val="00C477A0"/>
    <w:rsid w:val="00C477E4"/>
    <w:rsid w:val="00C4785D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228C"/>
    <w:rsid w:val="00C522D9"/>
    <w:rsid w:val="00C522F5"/>
    <w:rsid w:val="00C52485"/>
    <w:rsid w:val="00C52505"/>
    <w:rsid w:val="00C525B9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F5F"/>
    <w:rsid w:val="00C532A0"/>
    <w:rsid w:val="00C53406"/>
    <w:rsid w:val="00C53424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863"/>
    <w:rsid w:val="00C55933"/>
    <w:rsid w:val="00C55EEB"/>
    <w:rsid w:val="00C55F56"/>
    <w:rsid w:val="00C55F69"/>
    <w:rsid w:val="00C560A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E74"/>
    <w:rsid w:val="00C62F4F"/>
    <w:rsid w:val="00C62F51"/>
    <w:rsid w:val="00C63338"/>
    <w:rsid w:val="00C633B5"/>
    <w:rsid w:val="00C63454"/>
    <w:rsid w:val="00C6353C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EB"/>
    <w:rsid w:val="00C651EF"/>
    <w:rsid w:val="00C6521F"/>
    <w:rsid w:val="00C652B8"/>
    <w:rsid w:val="00C65367"/>
    <w:rsid w:val="00C65577"/>
    <w:rsid w:val="00C6567E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1E2"/>
    <w:rsid w:val="00C662AA"/>
    <w:rsid w:val="00C6649A"/>
    <w:rsid w:val="00C66572"/>
    <w:rsid w:val="00C6664D"/>
    <w:rsid w:val="00C66AE3"/>
    <w:rsid w:val="00C66AE6"/>
    <w:rsid w:val="00C66B77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D07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79"/>
    <w:rsid w:val="00C727DF"/>
    <w:rsid w:val="00C72815"/>
    <w:rsid w:val="00C72911"/>
    <w:rsid w:val="00C72913"/>
    <w:rsid w:val="00C72D5D"/>
    <w:rsid w:val="00C72FC7"/>
    <w:rsid w:val="00C73143"/>
    <w:rsid w:val="00C7324A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526"/>
    <w:rsid w:val="00C7461E"/>
    <w:rsid w:val="00C74905"/>
    <w:rsid w:val="00C74ACD"/>
    <w:rsid w:val="00C74D85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DCA"/>
    <w:rsid w:val="00C76E1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80025"/>
    <w:rsid w:val="00C80118"/>
    <w:rsid w:val="00C80129"/>
    <w:rsid w:val="00C801BF"/>
    <w:rsid w:val="00C8023A"/>
    <w:rsid w:val="00C80360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48"/>
    <w:rsid w:val="00C81239"/>
    <w:rsid w:val="00C81461"/>
    <w:rsid w:val="00C8157C"/>
    <w:rsid w:val="00C8173D"/>
    <w:rsid w:val="00C817CD"/>
    <w:rsid w:val="00C8182B"/>
    <w:rsid w:val="00C81905"/>
    <w:rsid w:val="00C81957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82"/>
    <w:rsid w:val="00C827D6"/>
    <w:rsid w:val="00C82A1B"/>
    <w:rsid w:val="00C82A59"/>
    <w:rsid w:val="00C82AD3"/>
    <w:rsid w:val="00C82D3F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5C"/>
    <w:rsid w:val="00C83FDD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734"/>
    <w:rsid w:val="00C847F9"/>
    <w:rsid w:val="00C84B46"/>
    <w:rsid w:val="00C850F6"/>
    <w:rsid w:val="00C8511E"/>
    <w:rsid w:val="00C851D5"/>
    <w:rsid w:val="00C8520C"/>
    <w:rsid w:val="00C852A0"/>
    <w:rsid w:val="00C853F9"/>
    <w:rsid w:val="00C8547D"/>
    <w:rsid w:val="00C854E4"/>
    <w:rsid w:val="00C85531"/>
    <w:rsid w:val="00C8563A"/>
    <w:rsid w:val="00C858B8"/>
    <w:rsid w:val="00C859E1"/>
    <w:rsid w:val="00C85B18"/>
    <w:rsid w:val="00C85C1A"/>
    <w:rsid w:val="00C85CCE"/>
    <w:rsid w:val="00C85F38"/>
    <w:rsid w:val="00C85F94"/>
    <w:rsid w:val="00C8609E"/>
    <w:rsid w:val="00C860A8"/>
    <w:rsid w:val="00C86406"/>
    <w:rsid w:val="00C865F7"/>
    <w:rsid w:val="00C86A50"/>
    <w:rsid w:val="00C86A83"/>
    <w:rsid w:val="00C86A87"/>
    <w:rsid w:val="00C86A9A"/>
    <w:rsid w:val="00C86AAC"/>
    <w:rsid w:val="00C86B07"/>
    <w:rsid w:val="00C86D8A"/>
    <w:rsid w:val="00C86F2B"/>
    <w:rsid w:val="00C86F6A"/>
    <w:rsid w:val="00C8746E"/>
    <w:rsid w:val="00C87534"/>
    <w:rsid w:val="00C87650"/>
    <w:rsid w:val="00C877DF"/>
    <w:rsid w:val="00C87A2B"/>
    <w:rsid w:val="00C87D61"/>
    <w:rsid w:val="00C87E8C"/>
    <w:rsid w:val="00C87E9C"/>
    <w:rsid w:val="00C87F61"/>
    <w:rsid w:val="00C90100"/>
    <w:rsid w:val="00C90436"/>
    <w:rsid w:val="00C907F8"/>
    <w:rsid w:val="00C90842"/>
    <w:rsid w:val="00C9090D"/>
    <w:rsid w:val="00C90C4D"/>
    <w:rsid w:val="00C90C81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7FF"/>
    <w:rsid w:val="00C92814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30E"/>
    <w:rsid w:val="00C954F5"/>
    <w:rsid w:val="00C955E8"/>
    <w:rsid w:val="00C95951"/>
    <w:rsid w:val="00C95A9D"/>
    <w:rsid w:val="00C95AD8"/>
    <w:rsid w:val="00C95B52"/>
    <w:rsid w:val="00C95E84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FD5"/>
    <w:rsid w:val="00C9726A"/>
    <w:rsid w:val="00C972F9"/>
    <w:rsid w:val="00C9764F"/>
    <w:rsid w:val="00C976D9"/>
    <w:rsid w:val="00C97730"/>
    <w:rsid w:val="00C97A32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58"/>
    <w:rsid w:val="00CA0799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2221"/>
    <w:rsid w:val="00CA2396"/>
    <w:rsid w:val="00CA24DC"/>
    <w:rsid w:val="00CA2750"/>
    <w:rsid w:val="00CA2792"/>
    <w:rsid w:val="00CA27C9"/>
    <w:rsid w:val="00CA27CF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616"/>
    <w:rsid w:val="00CA466A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C1"/>
    <w:rsid w:val="00CA4ED5"/>
    <w:rsid w:val="00CA4FB4"/>
    <w:rsid w:val="00CA520C"/>
    <w:rsid w:val="00CA53B8"/>
    <w:rsid w:val="00CA5435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3D0"/>
    <w:rsid w:val="00CA660F"/>
    <w:rsid w:val="00CA6955"/>
    <w:rsid w:val="00CA6BF4"/>
    <w:rsid w:val="00CA6E00"/>
    <w:rsid w:val="00CA6E4C"/>
    <w:rsid w:val="00CA7161"/>
    <w:rsid w:val="00CA7205"/>
    <w:rsid w:val="00CA74A2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D2"/>
    <w:rsid w:val="00CB0904"/>
    <w:rsid w:val="00CB09D8"/>
    <w:rsid w:val="00CB09F5"/>
    <w:rsid w:val="00CB0A29"/>
    <w:rsid w:val="00CB0EB9"/>
    <w:rsid w:val="00CB0F21"/>
    <w:rsid w:val="00CB1038"/>
    <w:rsid w:val="00CB109F"/>
    <w:rsid w:val="00CB114B"/>
    <w:rsid w:val="00CB129B"/>
    <w:rsid w:val="00CB1668"/>
    <w:rsid w:val="00CB16B9"/>
    <w:rsid w:val="00CB17C5"/>
    <w:rsid w:val="00CB19CC"/>
    <w:rsid w:val="00CB1DAF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75"/>
    <w:rsid w:val="00CB2778"/>
    <w:rsid w:val="00CB27E2"/>
    <w:rsid w:val="00CB28E1"/>
    <w:rsid w:val="00CB2A25"/>
    <w:rsid w:val="00CB2BC7"/>
    <w:rsid w:val="00CB2BE2"/>
    <w:rsid w:val="00CB2C99"/>
    <w:rsid w:val="00CB2E4A"/>
    <w:rsid w:val="00CB2F10"/>
    <w:rsid w:val="00CB301A"/>
    <w:rsid w:val="00CB320B"/>
    <w:rsid w:val="00CB3235"/>
    <w:rsid w:val="00CB35E0"/>
    <w:rsid w:val="00CB3670"/>
    <w:rsid w:val="00CB3712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F95"/>
    <w:rsid w:val="00CB5040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27"/>
    <w:rsid w:val="00CB6F43"/>
    <w:rsid w:val="00CB6FB9"/>
    <w:rsid w:val="00CB7797"/>
    <w:rsid w:val="00CB79BE"/>
    <w:rsid w:val="00CB7C17"/>
    <w:rsid w:val="00CB7CA5"/>
    <w:rsid w:val="00CB7DD0"/>
    <w:rsid w:val="00CB7E45"/>
    <w:rsid w:val="00CB7EBA"/>
    <w:rsid w:val="00CB7EEE"/>
    <w:rsid w:val="00CC00D2"/>
    <w:rsid w:val="00CC0144"/>
    <w:rsid w:val="00CC017E"/>
    <w:rsid w:val="00CC018F"/>
    <w:rsid w:val="00CC0266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110C"/>
    <w:rsid w:val="00CC11AE"/>
    <w:rsid w:val="00CC1346"/>
    <w:rsid w:val="00CC1400"/>
    <w:rsid w:val="00CC1552"/>
    <w:rsid w:val="00CC1582"/>
    <w:rsid w:val="00CC1CA1"/>
    <w:rsid w:val="00CC1DFB"/>
    <w:rsid w:val="00CC1E57"/>
    <w:rsid w:val="00CC1E93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9DA"/>
    <w:rsid w:val="00CC2B0E"/>
    <w:rsid w:val="00CC2CE2"/>
    <w:rsid w:val="00CC2FE7"/>
    <w:rsid w:val="00CC304A"/>
    <w:rsid w:val="00CC30C0"/>
    <w:rsid w:val="00CC30ED"/>
    <w:rsid w:val="00CC3117"/>
    <w:rsid w:val="00CC322B"/>
    <w:rsid w:val="00CC3724"/>
    <w:rsid w:val="00CC3A11"/>
    <w:rsid w:val="00CC3AE2"/>
    <w:rsid w:val="00CC3BFD"/>
    <w:rsid w:val="00CC3C72"/>
    <w:rsid w:val="00CC3D53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D7"/>
    <w:rsid w:val="00CC52AD"/>
    <w:rsid w:val="00CC5407"/>
    <w:rsid w:val="00CC55A5"/>
    <w:rsid w:val="00CC5701"/>
    <w:rsid w:val="00CC5A04"/>
    <w:rsid w:val="00CC5AAF"/>
    <w:rsid w:val="00CC5C93"/>
    <w:rsid w:val="00CC5CDA"/>
    <w:rsid w:val="00CC5F7E"/>
    <w:rsid w:val="00CC6065"/>
    <w:rsid w:val="00CC609E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421"/>
    <w:rsid w:val="00CC7670"/>
    <w:rsid w:val="00CC769F"/>
    <w:rsid w:val="00CC7754"/>
    <w:rsid w:val="00CC77AE"/>
    <w:rsid w:val="00CC77CA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9A6"/>
    <w:rsid w:val="00CD0AB6"/>
    <w:rsid w:val="00CD0F29"/>
    <w:rsid w:val="00CD1017"/>
    <w:rsid w:val="00CD1157"/>
    <w:rsid w:val="00CD133B"/>
    <w:rsid w:val="00CD1689"/>
    <w:rsid w:val="00CD1712"/>
    <w:rsid w:val="00CD1842"/>
    <w:rsid w:val="00CD189F"/>
    <w:rsid w:val="00CD194C"/>
    <w:rsid w:val="00CD1C9B"/>
    <w:rsid w:val="00CD22FD"/>
    <w:rsid w:val="00CD230B"/>
    <w:rsid w:val="00CD24BE"/>
    <w:rsid w:val="00CD24DB"/>
    <w:rsid w:val="00CD26DD"/>
    <w:rsid w:val="00CD2819"/>
    <w:rsid w:val="00CD28C9"/>
    <w:rsid w:val="00CD2901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4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C9B"/>
    <w:rsid w:val="00CD5F82"/>
    <w:rsid w:val="00CD622F"/>
    <w:rsid w:val="00CD63BB"/>
    <w:rsid w:val="00CD64CA"/>
    <w:rsid w:val="00CD6BC9"/>
    <w:rsid w:val="00CD6C85"/>
    <w:rsid w:val="00CD6D3D"/>
    <w:rsid w:val="00CD6FCC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A93"/>
    <w:rsid w:val="00CE0B52"/>
    <w:rsid w:val="00CE0B68"/>
    <w:rsid w:val="00CE0BF3"/>
    <w:rsid w:val="00CE0CAB"/>
    <w:rsid w:val="00CE0D5D"/>
    <w:rsid w:val="00CE0D61"/>
    <w:rsid w:val="00CE0E17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8F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AB1"/>
    <w:rsid w:val="00CE2C64"/>
    <w:rsid w:val="00CE2D45"/>
    <w:rsid w:val="00CE306C"/>
    <w:rsid w:val="00CE3206"/>
    <w:rsid w:val="00CE329F"/>
    <w:rsid w:val="00CE33A6"/>
    <w:rsid w:val="00CE3567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A34"/>
    <w:rsid w:val="00CE7AF0"/>
    <w:rsid w:val="00CE7E6F"/>
    <w:rsid w:val="00CE7EF0"/>
    <w:rsid w:val="00CF0028"/>
    <w:rsid w:val="00CF015C"/>
    <w:rsid w:val="00CF0486"/>
    <w:rsid w:val="00CF05B9"/>
    <w:rsid w:val="00CF0606"/>
    <w:rsid w:val="00CF0672"/>
    <w:rsid w:val="00CF06FD"/>
    <w:rsid w:val="00CF094D"/>
    <w:rsid w:val="00CF09E0"/>
    <w:rsid w:val="00CF0AE4"/>
    <w:rsid w:val="00CF0B45"/>
    <w:rsid w:val="00CF0B8F"/>
    <w:rsid w:val="00CF0C20"/>
    <w:rsid w:val="00CF0EFB"/>
    <w:rsid w:val="00CF0F34"/>
    <w:rsid w:val="00CF102D"/>
    <w:rsid w:val="00CF118A"/>
    <w:rsid w:val="00CF141A"/>
    <w:rsid w:val="00CF159E"/>
    <w:rsid w:val="00CF173E"/>
    <w:rsid w:val="00CF17FD"/>
    <w:rsid w:val="00CF1D42"/>
    <w:rsid w:val="00CF1D4D"/>
    <w:rsid w:val="00CF1D79"/>
    <w:rsid w:val="00CF20DC"/>
    <w:rsid w:val="00CF2211"/>
    <w:rsid w:val="00CF2817"/>
    <w:rsid w:val="00CF2863"/>
    <w:rsid w:val="00CF28DD"/>
    <w:rsid w:val="00CF29F4"/>
    <w:rsid w:val="00CF2F16"/>
    <w:rsid w:val="00CF2F7E"/>
    <w:rsid w:val="00CF31EC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019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B6"/>
    <w:rsid w:val="00CF5CCA"/>
    <w:rsid w:val="00CF5D49"/>
    <w:rsid w:val="00CF5E70"/>
    <w:rsid w:val="00CF5FDA"/>
    <w:rsid w:val="00CF637E"/>
    <w:rsid w:val="00CF6474"/>
    <w:rsid w:val="00CF6833"/>
    <w:rsid w:val="00CF699D"/>
    <w:rsid w:val="00CF6A94"/>
    <w:rsid w:val="00CF6B1D"/>
    <w:rsid w:val="00CF6DBF"/>
    <w:rsid w:val="00CF6FAA"/>
    <w:rsid w:val="00CF702B"/>
    <w:rsid w:val="00CF71AB"/>
    <w:rsid w:val="00CF7419"/>
    <w:rsid w:val="00CF7551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B2D"/>
    <w:rsid w:val="00D00B4F"/>
    <w:rsid w:val="00D01088"/>
    <w:rsid w:val="00D010AA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C6B"/>
    <w:rsid w:val="00D01D72"/>
    <w:rsid w:val="00D01D87"/>
    <w:rsid w:val="00D01FD1"/>
    <w:rsid w:val="00D0226A"/>
    <w:rsid w:val="00D022C2"/>
    <w:rsid w:val="00D02A0A"/>
    <w:rsid w:val="00D02B7B"/>
    <w:rsid w:val="00D02D31"/>
    <w:rsid w:val="00D02E61"/>
    <w:rsid w:val="00D02F03"/>
    <w:rsid w:val="00D031B4"/>
    <w:rsid w:val="00D032A1"/>
    <w:rsid w:val="00D032F5"/>
    <w:rsid w:val="00D03429"/>
    <w:rsid w:val="00D035CB"/>
    <w:rsid w:val="00D039D4"/>
    <w:rsid w:val="00D03C19"/>
    <w:rsid w:val="00D03C7B"/>
    <w:rsid w:val="00D03D17"/>
    <w:rsid w:val="00D040F1"/>
    <w:rsid w:val="00D041B3"/>
    <w:rsid w:val="00D04334"/>
    <w:rsid w:val="00D04565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B37"/>
    <w:rsid w:val="00D06D1F"/>
    <w:rsid w:val="00D06EAD"/>
    <w:rsid w:val="00D0716C"/>
    <w:rsid w:val="00D0719C"/>
    <w:rsid w:val="00D074E5"/>
    <w:rsid w:val="00D07728"/>
    <w:rsid w:val="00D07759"/>
    <w:rsid w:val="00D077D7"/>
    <w:rsid w:val="00D0792A"/>
    <w:rsid w:val="00D07A7E"/>
    <w:rsid w:val="00D07BA7"/>
    <w:rsid w:val="00D07BF8"/>
    <w:rsid w:val="00D1000D"/>
    <w:rsid w:val="00D10021"/>
    <w:rsid w:val="00D10282"/>
    <w:rsid w:val="00D1067C"/>
    <w:rsid w:val="00D106E1"/>
    <w:rsid w:val="00D107BF"/>
    <w:rsid w:val="00D109AC"/>
    <w:rsid w:val="00D109FB"/>
    <w:rsid w:val="00D1108E"/>
    <w:rsid w:val="00D110B0"/>
    <w:rsid w:val="00D1128F"/>
    <w:rsid w:val="00D113DE"/>
    <w:rsid w:val="00D119C4"/>
    <w:rsid w:val="00D11A73"/>
    <w:rsid w:val="00D11B12"/>
    <w:rsid w:val="00D11DC6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937"/>
    <w:rsid w:val="00D14945"/>
    <w:rsid w:val="00D14A3C"/>
    <w:rsid w:val="00D14A4E"/>
    <w:rsid w:val="00D14D26"/>
    <w:rsid w:val="00D14D91"/>
    <w:rsid w:val="00D14EB4"/>
    <w:rsid w:val="00D1537D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60B3"/>
    <w:rsid w:val="00D160DC"/>
    <w:rsid w:val="00D16195"/>
    <w:rsid w:val="00D16205"/>
    <w:rsid w:val="00D16252"/>
    <w:rsid w:val="00D16274"/>
    <w:rsid w:val="00D16295"/>
    <w:rsid w:val="00D1633A"/>
    <w:rsid w:val="00D16702"/>
    <w:rsid w:val="00D1670F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3D4"/>
    <w:rsid w:val="00D20528"/>
    <w:rsid w:val="00D20535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10AE"/>
    <w:rsid w:val="00D210DF"/>
    <w:rsid w:val="00D21102"/>
    <w:rsid w:val="00D211E9"/>
    <w:rsid w:val="00D2137B"/>
    <w:rsid w:val="00D213BF"/>
    <w:rsid w:val="00D21414"/>
    <w:rsid w:val="00D214E8"/>
    <w:rsid w:val="00D216CD"/>
    <w:rsid w:val="00D218E9"/>
    <w:rsid w:val="00D2191B"/>
    <w:rsid w:val="00D21A18"/>
    <w:rsid w:val="00D21ABA"/>
    <w:rsid w:val="00D21ABC"/>
    <w:rsid w:val="00D21EF4"/>
    <w:rsid w:val="00D21F0F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30DF"/>
    <w:rsid w:val="00D23284"/>
    <w:rsid w:val="00D2359E"/>
    <w:rsid w:val="00D23824"/>
    <w:rsid w:val="00D238FC"/>
    <w:rsid w:val="00D23927"/>
    <w:rsid w:val="00D23A38"/>
    <w:rsid w:val="00D23C7C"/>
    <w:rsid w:val="00D23CDD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AC"/>
    <w:rsid w:val="00D259AB"/>
    <w:rsid w:val="00D25A4B"/>
    <w:rsid w:val="00D25B07"/>
    <w:rsid w:val="00D25B43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1041"/>
    <w:rsid w:val="00D31178"/>
    <w:rsid w:val="00D312B1"/>
    <w:rsid w:val="00D315E6"/>
    <w:rsid w:val="00D31A4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21E"/>
    <w:rsid w:val="00D33433"/>
    <w:rsid w:val="00D33667"/>
    <w:rsid w:val="00D33782"/>
    <w:rsid w:val="00D33800"/>
    <w:rsid w:val="00D338E7"/>
    <w:rsid w:val="00D339F5"/>
    <w:rsid w:val="00D33A8D"/>
    <w:rsid w:val="00D33DF8"/>
    <w:rsid w:val="00D33F9C"/>
    <w:rsid w:val="00D33FA0"/>
    <w:rsid w:val="00D3401F"/>
    <w:rsid w:val="00D340D6"/>
    <w:rsid w:val="00D34269"/>
    <w:rsid w:val="00D34295"/>
    <w:rsid w:val="00D3434B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772"/>
    <w:rsid w:val="00D35965"/>
    <w:rsid w:val="00D35AAB"/>
    <w:rsid w:val="00D35C54"/>
    <w:rsid w:val="00D35D0F"/>
    <w:rsid w:val="00D35D61"/>
    <w:rsid w:val="00D35F5B"/>
    <w:rsid w:val="00D35F91"/>
    <w:rsid w:val="00D35FB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F4A"/>
    <w:rsid w:val="00D36F4C"/>
    <w:rsid w:val="00D37291"/>
    <w:rsid w:val="00D3729F"/>
    <w:rsid w:val="00D37463"/>
    <w:rsid w:val="00D375A7"/>
    <w:rsid w:val="00D375D0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D9"/>
    <w:rsid w:val="00D41873"/>
    <w:rsid w:val="00D4190E"/>
    <w:rsid w:val="00D41B2E"/>
    <w:rsid w:val="00D41BB9"/>
    <w:rsid w:val="00D41C8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655"/>
    <w:rsid w:val="00D44780"/>
    <w:rsid w:val="00D449F6"/>
    <w:rsid w:val="00D44A7E"/>
    <w:rsid w:val="00D44CD0"/>
    <w:rsid w:val="00D44F72"/>
    <w:rsid w:val="00D452C8"/>
    <w:rsid w:val="00D455C7"/>
    <w:rsid w:val="00D4566A"/>
    <w:rsid w:val="00D45750"/>
    <w:rsid w:val="00D45771"/>
    <w:rsid w:val="00D45AD6"/>
    <w:rsid w:val="00D45B3B"/>
    <w:rsid w:val="00D45C6C"/>
    <w:rsid w:val="00D45CE7"/>
    <w:rsid w:val="00D45F48"/>
    <w:rsid w:val="00D4602A"/>
    <w:rsid w:val="00D460C4"/>
    <w:rsid w:val="00D4648C"/>
    <w:rsid w:val="00D46738"/>
    <w:rsid w:val="00D467A6"/>
    <w:rsid w:val="00D467D2"/>
    <w:rsid w:val="00D46828"/>
    <w:rsid w:val="00D469C5"/>
    <w:rsid w:val="00D46C71"/>
    <w:rsid w:val="00D46C83"/>
    <w:rsid w:val="00D46DBB"/>
    <w:rsid w:val="00D46E19"/>
    <w:rsid w:val="00D46ED3"/>
    <w:rsid w:val="00D46F32"/>
    <w:rsid w:val="00D471CC"/>
    <w:rsid w:val="00D471D8"/>
    <w:rsid w:val="00D47360"/>
    <w:rsid w:val="00D474AC"/>
    <w:rsid w:val="00D474B1"/>
    <w:rsid w:val="00D4751C"/>
    <w:rsid w:val="00D47595"/>
    <w:rsid w:val="00D4780B"/>
    <w:rsid w:val="00D479E5"/>
    <w:rsid w:val="00D47BC0"/>
    <w:rsid w:val="00D47D84"/>
    <w:rsid w:val="00D50792"/>
    <w:rsid w:val="00D5083B"/>
    <w:rsid w:val="00D50B38"/>
    <w:rsid w:val="00D50B43"/>
    <w:rsid w:val="00D50C04"/>
    <w:rsid w:val="00D50CD1"/>
    <w:rsid w:val="00D50F47"/>
    <w:rsid w:val="00D51131"/>
    <w:rsid w:val="00D51469"/>
    <w:rsid w:val="00D516F8"/>
    <w:rsid w:val="00D51750"/>
    <w:rsid w:val="00D51955"/>
    <w:rsid w:val="00D51A4B"/>
    <w:rsid w:val="00D51BE6"/>
    <w:rsid w:val="00D51C2B"/>
    <w:rsid w:val="00D51C3D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687"/>
    <w:rsid w:val="00D536DF"/>
    <w:rsid w:val="00D536F2"/>
    <w:rsid w:val="00D5383C"/>
    <w:rsid w:val="00D539B9"/>
    <w:rsid w:val="00D539CF"/>
    <w:rsid w:val="00D53A8F"/>
    <w:rsid w:val="00D53BB7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3A2"/>
    <w:rsid w:val="00D565A8"/>
    <w:rsid w:val="00D568F7"/>
    <w:rsid w:val="00D56979"/>
    <w:rsid w:val="00D56D22"/>
    <w:rsid w:val="00D56E93"/>
    <w:rsid w:val="00D56FC5"/>
    <w:rsid w:val="00D5710D"/>
    <w:rsid w:val="00D571DB"/>
    <w:rsid w:val="00D572DD"/>
    <w:rsid w:val="00D573FD"/>
    <w:rsid w:val="00D575FE"/>
    <w:rsid w:val="00D576A6"/>
    <w:rsid w:val="00D5778D"/>
    <w:rsid w:val="00D577ED"/>
    <w:rsid w:val="00D5785C"/>
    <w:rsid w:val="00D5793B"/>
    <w:rsid w:val="00D57A64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75F"/>
    <w:rsid w:val="00D6079D"/>
    <w:rsid w:val="00D6082B"/>
    <w:rsid w:val="00D609BE"/>
    <w:rsid w:val="00D60A22"/>
    <w:rsid w:val="00D60B79"/>
    <w:rsid w:val="00D60C80"/>
    <w:rsid w:val="00D6103D"/>
    <w:rsid w:val="00D61291"/>
    <w:rsid w:val="00D61710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B3E"/>
    <w:rsid w:val="00D62B5D"/>
    <w:rsid w:val="00D62D96"/>
    <w:rsid w:val="00D62DEB"/>
    <w:rsid w:val="00D63320"/>
    <w:rsid w:val="00D63776"/>
    <w:rsid w:val="00D637D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F1"/>
    <w:rsid w:val="00D65717"/>
    <w:rsid w:val="00D65A80"/>
    <w:rsid w:val="00D65B2A"/>
    <w:rsid w:val="00D65F23"/>
    <w:rsid w:val="00D65F29"/>
    <w:rsid w:val="00D65F58"/>
    <w:rsid w:val="00D65F6B"/>
    <w:rsid w:val="00D6623D"/>
    <w:rsid w:val="00D662B1"/>
    <w:rsid w:val="00D662EA"/>
    <w:rsid w:val="00D6632B"/>
    <w:rsid w:val="00D6688C"/>
    <w:rsid w:val="00D66A2D"/>
    <w:rsid w:val="00D66A4C"/>
    <w:rsid w:val="00D66C29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100"/>
    <w:rsid w:val="00D70318"/>
    <w:rsid w:val="00D70554"/>
    <w:rsid w:val="00D7068F"/>
    <w:rsid w:val="00D70789"/>
    <w:rsid w:val="00D708A5"/>
    <w:rsid w:val="00D70A50"/>
    <w:rsid w:val="00D70B50"/>
    <w:rsid w:val="00D70BF9"/>
    <w:rsid w:val="00D70D07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2FD9"/>
    <w:rsid w:val="00D731B7"/>
    <w:rsid w:val="00D73460"/>
    <w:rsid w:val="00D7350B"/>
    <w:rsid w:val="00D73544"/>
    <w:rsid w:val="00D737DA"/>
    <w:rsid w:val="00D7394F"/>
    <w:rsid w:val="00D73EEC"/>
    <w:rsid w:val="00D73F40"/>
    <w:rsid w:val="00D73FD3"/>
    <w:rsid w:val="00D742F0"/>
    <w:rsid w:val="00D7431F"/>
    <w:rsid w:val="00D7435A"/>
    <w:rsid w:val="00D744B2"/>
    <w:rsid w:val="00D7463B"/>
    <w:rsid w:val="00D746B3"/>
    <w:rsid w:val="00D746CD"/>
    <w:rsid w:val="00D74A26"/>
    <w:rsid w:val="00D74A4F"/>
    <w:rsid w:val="00D74D6D"/>
    <w:rsid w:val="00D74D98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A8"/>
    <w:rsid w:val="00D75CD7"/>
    <w:rsid w:val="00D75D6A"/>
    <w:rsid w:val="00D75DBA"/>
    <w:rsid w:val="00D75F13"/>
    <w:rsid w:val="00D75F36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C35"/>
    <w:rsid w:val="00D77C3F"/>
    <w:rsid w:val="00D77DF1"/>
    <w:rsid w:val="00D800E2"/>
    <w:rsid w:val="00D80118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5F8"/>
    <w:rsid w:val="00D81D63"/>
    <w:rsid w:val="00D81FF9"/>
    <w:rsid w:val="00D82049"/>
    <w:rsid w:val="00D82090"/>
    <w:rsid w:val="00D820F6"/>
    <w:rsid w:val="00D82169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8AC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97"/>
    <w:rsid w:val="00D83FDC"/>
    <w:rsid w:val="00D83FF5"/>
    <w:rsid w:val="00D840DA"/>
    <w:rsid w:val="00D842AD"/>
    <w:rsid w:val="00D84346"/>
    <w:rsid w:val="00D84421"/>
    <w:rsid w:val="00D84BCE"/>
    <w:rsid w:val="00D84C56"/>
    <w:rsid w:val="00D84CE5"/>
    <w:rsid w:val="00D84FEF"/>
    <w:rsid w:val="00D8508E"/>
    <w:rsid w:val="00D850EB"/>
    <w:rsid w:val="00D8549A"/>
    <w:rsid w:val="00D85504"/>
    <w:rsid w:val="00D85621"/>
    <w:rsid w:val="00D8572F"/>
    <w:rsid w:val="00D85824"/>
    <w:rsid w:val="00D8589B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DC5"/>
    <w:rsid w:val="00D87EFE"/>
    <w:rsid w:val="00D87F24"/>
    <w:rsid w:val="00D87F76"/>
    <w:rsid w:val="00D90055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49D"/>
    <w:rsid w:val="00D91688"/>
    <w:rsid w:val="00D918A8"/>
    <w:rsid w:val="00D9199F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F75"/>
    <w:rsid w:val="00D930C7"/>
    <w:rsid w:val="00D93191"/>
    <w:rsid w:val="00D931A7"/>
    <w:rsid w:val="00D9375D"/>
    <w:rsid w:val="00D938A7"/>
    <w:rsid w:val="00D93938"/>
    <w:rsid w:val="00D93C7A"/>
    <w:rsid w:val="00D93C8E"/>
    <w:rsid w:val="00D93C92"/>
    <w:rsid w:val="00D93DBC"/>
    <w:rsid w:val="00D93E2B"/>
    <w:rsid w:val="00D93E6B"/>
    <w:rsid w:val="00D94157"/>
    <w:rsid w:val="00D9416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E7"/>
    <w:rsid w:val="00D94A05"/>
    <w:rsid w:val="00D94A08"/>
    <w:rsid w:val="00D94A61"/>
    <w:rsid w:val="00D94AA6"/>
    <w:rsid w:val="00D94B8E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8F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DB"/>
    <w:rsid w:val="00DA3605"/>
    <w:rsid w:val="00DA3660"/>
    <w:rsid w:val="00DA36A6"/>
    <w:rsid w:val="00DA37AF"/>
    <w:rsid w:val="00DA3825"/>
    <w:rsid w:val="00DA3B28"/>
    <w:rsid w:val="00DA3DA3"/>
    <w:rsid w:val="00DA3FFB"/>
    <w:rsid w:val="00DA4035"/>
    <w:rsid w:val="00DA40F9"/>
    <w:rsid w:val="00DA4118"/>
    <w:rsid w:val="00DA4270"/>
    <w:rsid w:val="00DA46AA"/>
    <w:rsid w:val="00DA4792"/>
    <w:rsid w:val="00DA490F"/>
    <w:rsid w:val="00DA4A1A"/>
    <w:rsid w:val="00DA5339"/>
    <w:rsid w:val="00DA53A6"/>
    <w:rsid w:val="00DA54E9"/>
    <w:rsid w:val="00DA5666"/>
    <w:rsid w:val="00DA56D8"/>
    <w:rsid w:val="00DA5B7A"/>
    <w:rsid w:val="00DA5BD0"/>
    <w:rsid w:val="00DA5C6E"/>
    <w:rsid w:val="00DA5CE5"/>
    <w:rsid w:val="00DA5EFA"/>
    <w:rsid w:val="00DA5F80"/>
    <w:rsid w:val="00DA5FEB"/>
    <w:rsid w:val="00DA6026"/>
    <w:rsid w:val="00DA605F"/>
    <w:rsid w:val="00DA60E9"/>
    <w:rsid w:val="00DA643F"/>
    <w:rsid w:val="00DA65D2"/>
    <w:rsid w:val="00DA6726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558"/>
    <w:rsid w:val="00DA77BA"/>
    <w:rsid w:val="00DA790B"/>
    <w:rsid w:val="00DA7B79"/>
    <w:rsid w:val="00DA7C0E"/>
    <w:rsid w:val="00DA7C47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DEF"/>
    <w:rsid w:val="00DB2028"/>
    <w:rsid w:val="00DB2186"/>
    <w:rsid w:val="00DB225A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4257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60B"/>
    <w:rsid w:val="00DB77DC"/>
    <w:rsid w:val="00DB7988"/>
    <w:rsid w:val="00DB7BB8"/>
    <w:rsid w:val="00DB7D5D"/>
    <w:rsid w:val="00DB7E09"/>
    <w:rsid w:val="00DB7E9A"/>
    <w:rsid w:val="00DB7ECE"/>
    <w:rsid w:val="00DB7F21"/>
    <w:rsid w:val="00DC02A9"/>
    <w:rsid w:val="00DC037C"/>
    <w:rsid w:val="00DC06EB"/>
    <w:rsid w:val="00DC083B"/>
    <w:rsid w:val="00DC085B"/>
    <w:rsid w:val="00DC094D"/>
    <w:rsid w:val="00DC097D"/>
    <w:rsid w:val="00DC09C7"/>
    <w:rsid w:val="00DC0A32"/>
    <w:rsid w:val="00DC0B47"/>
    <w:rsid w:val="00DC0D41"/>
    <w:rsid w:val="00DC0E43"/>
    <w:rsid w:val="00DC10CC"/>
    <w:rsid w:val="00DC152F"/>
    <w:rsid w:val="00DC16C6"/>
    <w:rsid w:val="00DC1BB5"/>
    <w:rsid w:val="00DC1C01"/>
    <w:rsid w:val="00DC1EEB"/>
    <w:rsid w:val="00DC20FA"/>
    <w:rsid w:val="00DC2115"/>
    <w:rsid w:val="00DC2231"/>
    <w:rsid w:val="00DC2306"/>
    <w:rsid w:val="00DC236E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44"/>
    <w:rsid w:val="00DC3594"/>
    <w:rsid w:val="00DC3880"/>
    <w:rsid w:val="00DC3BA5"/>
    <w:rsid w:val="00DC3BB1"/>
    <w:rsid w:val="00DC3CEB"/>
    <w:rsid w:val="00DC3EE7"/>
    <w:rsid w:val="00DC40C8"/>
    <w:rsid w:val="00DC40D7"/>
    <w:rsid w:val="00DC45C9"/>
    <w:rsid w:val="00DC46CA"/>
    <w:rsid w:val="00DC46CB"/>
    <w:rsid w:val="00DC4717"/>
    <w:rsid w:val="00DC527E"/>
    <w:rsid w:val="00DC53DA"/>
    <w:rsid w:val="00DC55D6"/>
    <w:rsid w:val="00DC577E"/>
    <w:rsid w:val="00DC58B5"/>
    <w:rsid w:val="00DC59A8"/>
    <w:rsid w:val="00DC5B51"/>
    <w:rsid w:val="00DC5CC7"/>
    <w:rsid w:val="00DC5DA5"/>
    <w:rsid w:val="00DC5E60"/>
    <w:rsid w:val="00DC5E95"/>
    <w:rsid w:val="00DC5EB7"/>
    <w:rsid w:val="00DC5FAB"/>
    <w:rsid w:val="00DC5FC2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5A4"/>
    <w:rsid w:val="00DC7989"/>
    <w:rsid w:val="00DC7AE9"/>
    <w:rsid w:val="00DC7B53"/>
    <w:rsid w:val="00DC7DD0"/>
    <w:rsid w:val="00DC7EA1"/>
    <w:rsid w:val="00DC7EE8"/>
    <w:rsid w:val="00DD029B"/>
    <w:rsid w:val="00DD052D"/>
    <w:rsid w:val="00DD054B"/>
    <w:rsid w:val="00DD06D0"/>
    <w:rsid w:val="00DD0868"/>
    <w:rsid w:val="00DD09D0"/>
    <w:rsid w:val="00DD0A2C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5FA"/>
    <w:rsid w:val="00DD263A"/>
    <w:rsid w:val="00DD2A2D"/>
    <w:rsid w:val="00DD2A93"/>
    <w:rsid w:val="00DD2B51"/>
    <w:rsid w:val="00DD2B86"/>
    <w:rsid w:val="00DD2CDD"/>
    <w:rsid w:val="00DD2D01"/>
    <w:rsid w:val="00DD2F0C"/>
    <w:rsid w:val="00DD2F67"/>
    <w:rsid w:val="00DD2FA0"/>
    <w:rsid w:val="00DD31D9"/>
    <w:rsid w:val="00DD31E2"/>
    <w:rsid w:val="00DD3294"/>
    <w:rsid w:val="00DD330B"/>
    <w:rsid w:val="00DD3340"/>
    <w:rsid w:val="00DD33DF"/>
    <w:rsid w:val="00DD37A7"/>
    <w:rsid w:val="00DD3A15"/>
    <w:rsid w:val="00DD3F4C"/>
    <w:rsid w:val="00DD3F6C"/>
    <w:rsid w:val="00DD3F7D"/>
    <w:rsid w:val="00DD40B1"/>
    <w:rsid w:val="00DD40CE"/>
    <w:rsid w:val="00DD4210"/>
    <w:rsid w:val="00DD4522"/>
    <w:rsid w:val="00DD47BC"/>
    <w:rsid w:val="00DD4D48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AD1"/>
    <w:rsid w:val="00DD6B06"/>
    <w:rsid w:val="00DD6C1E"/>
    <w:rsid w:val="00DD6D18"/>
    <w:rsid w:val="00DD6D5C"/>
    <w:rsid w:val="00DD6D90"/>
    <w:rsid w:val="00DD6E24"/>
    <w:rsid w:val="00DD6E65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C0F"/>
    <w:rsid w:val="00DD7CDF"/>
    <w:rsid w:val="00DD7D3D"/>
    <w:rsid w:val="00DD7DFF"/>
    <w:rsid w:val="00DE00C1"/>
    <w:rsid w:val="00DE00ED"/>
    <w:rsid w:val="00DE02F0"/>
    <w:rsid w:val="00DE0358"/>
    <w:rsid w:val="00DE03C5"/>
    <w:rsid w:val="00DE0513"/>
    <w:rsid w:val="00DE057D"/>
    <w:rsid w:val="00DE05B2"/>
    <w:rsid w:val="00DE05D6"/>
    <w:rsid w:val="00DE08CA"/>
    <w:rsid w:val="00DE09F8"/>
    <w:rsid w:val="00DE0A03"/>
    <w:rsid w:val="00DE0DC0"/>
    <w:rsid w:val="00DE0DCA"/>
    <w:rsid w:val="00DE0FFA"/>
    <w:rsid w:val="00DE1360"/>
    <w:rsid w:val="00DE140B"/>
    <w:rsid w:val="00DE1559"/>
    <w:rsid w:val="00DE1560"/>
    <w:rsid w:val="00DE1611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B4"/>
    <w:rsid w:val="00DE3C84"/>
    <w:rsid w:val="00DE3CC4"/>
    <w:rsid w:val="00DE3F7E"/>
    <w:rsid w:val="00DE421A"/>
    <w:rsid w:val="00DE43A5"/>
    <w:rsid w:val="00DE43B5"/>
    <w:rsid w:val="00DE4489"/>
    <w:rsid w:val="00DE462C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1FF"/>
    <w:rsid w:val="00DE528A"/>
    <w:rsid w:val="00DE52CA"/>
    <w:rsid w:val="00DE54F9"/>
    <w:rsid w:val="00DE552C"/>
    <w:rsid w:val="00DE5560"/>
    <w:rsid w:val="00DE55A0"/>
    <w:rsid w:val="00DE56BA"/>
    <w:rsid w:val="00DE56CA"/>
    <w:rsid w:val="00DE5792"/>
    <w:rsid w:val="00DE58AF"/>
    <w:rsid w:val="00DE5BAD"/>
    <w:rsid w:val="00DE5D4E"/>
    <w:rsid w:val="00DE5E2F"/>
    <w:rsid w:val="00DE619E"/>
    <w:rsid w:val="00DE6346"/>
    <w:rsid w:val="00DE6444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79A"/>
    <w:rsid w:val="00DE784C"/>
    <w:rsid w:val="00DE7A20"/>
    <w:rsid w:val="00DE7A4A"/>
    <w:rsid w:val="00DF0286"/>
    <w:rsid w:val="00DF046F"/>
    <w:rsid w:val="00DF054B"/>
    <w:rsid w:val="00DF07D8"/>
    <w:rsid w:val="00DF0946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99"/>
    <w:rsid w:val="00DF26D7"/>
    <w:rsid w:val="00DF2806"/>
    <w:rsid w:val="00DF28DB"/>
    <w:rsid w:val="00DF2AAD"/>
    <w:rsid w:val="00DF2C3D"/>
    <w:rsid w:val="00DF2C4D"/>
    <w:rsid w:val="00DF2C79"/>
    <w:rsid w:val="00DF2D8A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8E8"/>
    <w:rsid w:val="00DF5C98"/>
    <w:rsid w:val="00DF5D01"/>
    <w:rsid w:val="00DF5D40"/>
    <w:rsid w:val="00DF5EF4"/>
    <w:rsid w:val="00DF5F38"/>
    <w:rsid w:val="00DF6031"/>
    <w:rsid w:val="00DF60D2"/>
    <w:rsid w:val="00DF6301"/>
    <w:rsid w:val="00DF6379"/>
    <w:rsid w:val="00DF63DE"/>
    <w:rsid w:val="00DF64E1"/>
    <w:rsid w:val="00DF651A"/>
    <w:rsid w:val="00DF65FF"/>
    <w:rsid w:val="00DF66D3"/>
    <w:rsid w:val="00DF676C"/>
    <w:rsid w:val="00DF6781"/>
    <w:rsid w:val="00DF68E3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717"/>
    <w:rsid w:val="00E007CD"/>
    <w:rsid w:val="00E0087A"/>
    <w:rsid w:val="00E008F3"/>
    <w:rsid w:val="00E00A29"/>
    <w:rsid w:val="00E00DF2"/>
    <w:rsid w:val="00E00FCB"/>
    <w:rsid w:val="00E0103C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EAF"/>
    <w:rsid w:val="00E01FE4"/>
    <w:rsid w:val="00E01FFD"/>
    <w:rsid w:val="00E020CA"/>
    <w:rsid w:val="00E02156"/>
    <w:rsid w:val="00E021C3"/>
    <w:rsid w:val="00E02213"/>
    <w:rsid w:val="00E0248F"/>
    <w:rsid w:val="00E0259D"/>
    <w:rsid w:val="00E0261C"/>
    <w:rsid w:val="00E02721"/>
    <w:rsid w:val="00E0278F"/>
    <w:rsid w:val="00E028A3"/>
    <w:rsid w:val="00E02946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733"/>
    <w:rsid w:val="00E04760"/>
    <w:rsid w:val="00E0485E"/>
    <w:rsid w:val="00E04914"/>
    <w:rsid w:val="00E04B0F"/>
    <w:rsid w:val="00E04CEA"/>
    <w:rsid w:val="00E04D98"/>
    <w:rsid w:val="00E05029"/>
    <w:rsid w:val="00E05090"/>
    <w:rsid w:val="00E05183"/>
    <w:rsid w:val="00E05332"/>
    <w:rsid w:val="00E0545A"/>
    <w:rsid w:val="00E055B4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92"/>
    <w:rsid w:val="00E06BD1"/>
    <w:rsid w:val="00E06D63"/>
    <w:rsid w:val="00E06D6A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91"/>
    <w:rsid w:val="00E07CC9"/>
    <w:rsid w:val="00E07E5B"/>
    <w:rsid w:val="00E07EAA"/>
    <w:rsid w:val="00E07EB3"/>
    <w:rsid w:val="00E07EDB"/>
    <w:rsid w:val="00E07F98"/>
    <w:rsid w:val="00E100A6"/>
    <w:rsid w:val="00E102C1"/>
    <w:rsid w:val="00E102D6"/>
    <w:rsid w:val="00E1030F"/>
    <w:rsid w:val="00E10466"/>
    <w:rsid w:val="00E10567"/>
    <w:rsid w:val="00E10595"/>
    <w:rsid w:val="00E10680"/>
    <w:rsid w:val="00E1081A"/>
    <w:rsid w:val="00E1082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612"/>
    <w:rsid w:val="00E12639"/>
    <w:rsid w:val="00E127D7"/>
    <w:rsid w:val="00E1282D"/>
    <w:rsid w:val="00E128AB"/>
    <w:rsid w:val="00E12CA0"/>
    <w:rsid w:val="00E12D2E"/>
    <w:rsid w:val="00E12EF6"/>
    <w:rsid w:val="00E12FD2"/>
    <w:rsid w:val="00E13163"/>
    <w:rsid w:val="00E1361C"/>
    <w:rsid w:val="00E13682"/>
    <w:rsid w:val="00E13800"/>
    <w:rsid w:val="00E138A4"/>
    <w:rsid w:val="00E13948"/>
    <w:rsid w:val="00E139BE"/>
    <w:rsid w:val="00E13C82"/>
    <w:rsid w:val="00E13D7D"/>
    <w:rsid w:val="00E13E04"/>
    <w:rsid w:val="00E13E9F"/>
    <w:rsid w:val="00E14096"/>
    <w:rsid w:val="00E141AB"/>
    <w:rsid w:val="00E14236"/>
    <w:rsid w:val="00E142B3"/>
    <w:rsid w:val="00E14559"/>
    <w:rsid w:val="00E14585"/>
    <w:rsid w:val="00E145DF"/>
    <w:rsid w:val="00E14735"/>
    <w:rsid w:val="00E14815"/>
    <w:rsid w:val="00E149B3"/>
    <w:rsid w:val="00E14B30"/>
    <w:rsid w:val="00E14C2B"/>
    <w:rsid w:val="00E14D39"/>
    <w:rsid w:val="00E14E41"/>
    <w:rsid w:val="00E14F8A"/>
    <w:rsid w:val="00E150BC"/>
    <w:rsid w:val="00E152C7"/>
    <w:rsid w:val="00E154C3"/>
    <w:rsid w:val="00E15592"/>
    <w:rsid w:val="00E15651"/>
    <w:rsid w:val="00E157CD"/>
    <w:rsid w:val="00E15906"/>
    <w:rsid w:val="00E15A50"/>
    <w:rsid w:val="00E15B72"/>
    <w:rsid w:val="00E15C4C"/>
    <w:rsid w:val="00E16160"/>
    <w:rsid w:val="00E161F4"/>
    <w:rsid w:val="00E16214"/>
    <w:rsid w:val="00E16243"/>
    <w:rsid w:val="00E1627D"/>
    <w:rsid w:val="00E165ED"/>
    <w:rsid w:val="00E166AE"/>
    <w:rsid w:val="00E16741"/>
    <w:rsid w:val="00E1690D"/>
    <w:rsid w:val="00E16ABF"/>
    <w:rsid w:val="00E16BCA"/>
    <w:rsid w:val="00E174BD"/>
    <w:rsid w:val="00E17563"/>
    <w:rsid w:val="00E1757D"/>
    <w:rsid w:val="00E1778E"/>
    <w:rsid w:val="00E17818"/>
    <w:rsid w:val="00E17A52"/>
    <w:rsid w:val="00E17BAF"/>
    <w:rsid w:val="00E17F8A"/>
    <w:rsid w:val="00E200E4"/>
    <w:rsid w:val="00E20451"/>
    <w:rsid w:val="00E204BE"/>
    <w:rsid w:val="00E20556"/>
    <w:rsid w:val="00E2097F"/>
    <w:rsid w:val="00E209B6"/>
    <w:rsid w:val="00E20A41"/>
    <w:rsid w:val="00E20AE1"/>
    <w:rsid w:val="00E20B22"/>
    <w:rsid w:val="00E20D60"/>
    <w:rsid w:val="00E20E48"/>
    <w:rsid w:val="00E21174"/>
    <w:rsid w:val="00E21215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732"/>
    <w:rsid w:val="00E22A09"/>
    <w:rsid w:val="00E22A31"/>
    <w:rsid w:val="00E22A6D"/>
    <w:rsid w:val="00E22A81"/>
    <w:rsid w:val="00E22AA2"/>
    <w:rsid w:val="00E22C59"/>
    <w:rsid w:val="00E22D00"/>
    <w:rsid w:val="00E23080"/>
    <w:rsid w:val="00E23136"/>
    <w:rsid w:val="00E2336E"/>
    <w:rsid w:val="00E233C3"/>
    <w:rsid w:val="00E2347C"/>
    <w:rsid w:val="00E2371E"/>
    <w:rsid w:val="00E23754"/>
    <w:rsid w:val="00E2381D"/>
    <w:rsid w:val="00E23A98"/>
    <w:rsid w:val="00E23BB7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53"/>
    <w:rsid w:val="00E263B1"/>
    <w:rsid w:val="00E26464"/>
    <w:rsid w:val="00E264CE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868"/>
    <w:rsid w:val="00E279AF"/>
    <w:rsid w:val="00E27B4E"/>
    <w:rsid w:val="00E27E8D"/>
    <w:rsid w:val="00E3003E"/>
    <w:rsid w:val="00E30052"/>
    <w:rsid w:val="00E3024E"/>
    <w:rsid w:val="00E302B4"/>
    <w:rsid w:val="00E302B9"/>
    <w:rsid w:val="00E304D5"/>
    <w:rsid w:val="00E30766"/>
    <w:rsid w:val="00E30950"/>
    <w:rsid w:val="00E3095A"/>
    <w:rsid w:val="00E30A73"/>
    <w:rsid w:val="00E30B0C"/>
    <w:rsid w:val="00E30BF3"/>
    <w:rsid w:val="00E30C9A"/>
    <w:rsid w:val="00E30D08"/>
    <w:rsid w:val="00E30DD1"/>
    <w:rsid w:val="00E30F3B"/>
    <w:rsid w:val="00E31181"/>
    <w:rsid w:val="00E3129F"/>
    <w:rsid w:val="00E312AA"/>
    <w:rsid w:val="00E31519"/>
    <w:rsid w:val="00E316FA"/>
    <w:rsid w:val="00E31BBF"/>
    <w:rsid w:val="00E31CBA"/>
    <w:rsid w:val="00E31CCC"/>
    <w:rsid w:val="00E31D51"/>
    <w:rsid w:val="00E31FBC"/>
    <w:rsid w:val="00E3216B"/>
    <w:rsid w:val="00E32241"/>
    <w:rsid w:val="00E32366"/>
    <w:rsid w:val="00E3241D"/>
    <w:rsid w:val="00E3256C"/>
    <w:rsid w:val="00E3265B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E7"/>
    <w:rsid w:val="00E3344E"/>
    <w:rsid w:val="00E334F8"/>
    <w:rsid w:val="00E337BB"/>
    <w:rsid w:val="00E339F5"/>
    <w:rsid w:val="00E33B81"/>
    <w:rsid w:val="00E33BDE"/>
    <w:rsid w:val="00E33C7B"/>
    <w:rsid w:val="00E33CFC"/>
    <w:rsid w:val="00E34151"/>
    <w:rsid w:val="00E341D2"/>
    <w:rsid w:val="00E342CC"/>
    <w:rsid w:val="00E3438C"/>
    <w:rsid w:val="00E345CF"/>
    <w:rsid w:val="00E34829"/>
    <w:rsid w:val="00E348FF"/>
    <w:rsid w:val="00E3498B"/>
    <w:rsid w:val="00E34993"/>
    <w:rsid w:val="00E34B43"/>
    <w:rsid w:val="00E34BB1"/>
    <w:rsid w:val="00E35287"/>
    <w:rsid w:val="00E35461"/>
    <w:rsid w:val="00E3548F"/>
    <w:rsid w:val="00E35759"/>
    <w:rsid w:val="00E35762"/>
    <w:rsid w:val="00E35797"/>
    <w:rsid w:val="00E359C7"/>
    <w:rsid w:val="00E35AC0"/>
    <w:rsid w:val="00E35C44"/>
    <w:rsid w:val="00E35EA9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40214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C62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1E9"/>
    <w:rsid w:val="00E45262"/>
    <w:rsid w:val="00E45351"/>
    <w:rsid w:val="00E45444"/>
    <w:rsid w:val="00E4586D"/>
    <w:rsid w:val="00E458E4"/>
    <w:rsid w:val="00E45996"/>
    <w:rsid w:val="00E45A01"/>
    <w:rsid w:val="00E45A19"/>
    <w:rsid w:val="00E45AD7"/>
    <w:rsid w:val="00E45C67"/>
    <w:rsid w:val="00E45DB1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96D"/>
    <w:rsid w:val="00E479C0"/>
    <w:rsid w:val="00E47BC2"/>
    <w:rsid w:val="00E47D91"/>
    <w:rsid w:val="00E50382"/>
    <w:rsid w:val="00E50671"/>
    <w:rsid w:val="00E506B6"/>
    <w:rsid w:val="00E50759"/>
    <w:rsid w:val="00E50909"/>
    <w:rsid w:val="00E50957"/>
    <w:rsid w:val="00E50A04"/>
    <w:rsid w:val="00E50AC5"/>
    <w:rsid w:val="00E50DAA"/>
    <w:rsid w:val="00E50E4F"/>
    <w:rsid w:val="00E50F3E"/>
    <w:rsid w:val="00E510C1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E31"/>
    <w:rsid w:val="00E52022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900"/>
    <w:rsid w:val="00E53A1F"/>
    <w:rsid w:val="00E54050"/>
    <w:rsid w:val="00E54199"/>
    <w:rsid w:val="00E54238"/>
    <w:rsid w:val="00E5457E"/>
    <w:rsid w:val="00E54657"/>
    <w:rsid w:val="00E54675"/>
    <w:rsid w:val="00E5471F"/>
    <w:rsid w:val="00E549DD"/>
    <w:rsid w:val="00E54CF7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9F"/>
    <w:rsid w:val="00E602C8"/>
    <w:rsid w:val="00E6048B"/>
    <w:rsid w:val="00E60492"/>
    <w:rsid w:val="00E604BD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1310"/>
    <w:rsid w:val="00E61471"/>
    <w:rsid w:val="00E6156C"/>
    <w:rsid w:val="00E6163A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C36"/>
    <w:rsid w:val="00E62C86"/>
    <w:rsid w:val="00E62DBD"/>
    <w:rsid w:val="00E62EBA"/>
    <w:rsid w:val="00E63140"/>
    <w:rsid w:val="00E631BE"/>
    <w:rsid w:val="00E632B3"/>
    <w:rsid w:val="00E633C4"/>
    <w:rsid w:val="00E63716"/>
    <w:rsid w:val="00E637B7"/>
    <w:rsid w:val="00E637F2"/>
    <w:rsid w:val="00E6383B"/>
    <w:rsid w:val="00E63F9C"/>
    <w:rsid w:val="00E640D2"/>
    <w:rsid w:val="00E64122"/>
    <w:rsid w:val="00E6428D"/>
    <w:rsid w:val="00E6444F"/>
    <w:rsid w:val="00E64481"/>
    <w:rsid w:val="00E645B6"/>
    <w:rsid w:val="00E646DF"/>
    <w:rsid w:val="00E64706"/>
    <w:rsid w:val="00E64A17"/>
    <w:rsid w:val="00E64A98"/>
    <w:rsid w:val="00E64AED"/>
    <w:rsid w:val="00E64F79"/>
    <w:rsid w:val="00E64FDD"/>
    <w:rsid w:val="00E6523F"/>
    <w:rsid w:val="00E652D0"/>
    <w:rsid w:val="00E65417"/>
    <w:rsid w:val="00E65457"/>
    <w:rsid w:val="00E6575A"/>
    <w:rsid w:val="00E65CAF"/>
    <w:rsid w:val="00E65CD8"/>
    <w:rsid w:val="00E65EAF"/>
    <w:rsid w:val="00E65F9F"/>
    <w:rsid w:val="00E66153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AF"/>
    <w:rsid w:val="00E67F55"/>
    <w:rsid w:val="00E700C7"/>
    <w:rsid w:val="00E700ED"/>
    <w:rsid w:val="00E70128"/>
    <w:rsid w:val="00E7012C"/>
    <w:rsid w:val="00E70134"/>
    <w:rsid w:val="00E70707"/>
    <w:rsid w:val="00E70723"/>
    <w:rsid w:val="00E707E5"/>
    <w:rsid w:val="00E70A54"/>
    <w:rsid w:val="00E70B08"/>
    <w:rsid w:val="00E70B7B"/>
    <w:rsid w:val="00E70C6D"/>
    <w:rsid w:val="00E70FCF"/>
    <w:rsid w:val="00E7101C"/>
    <w:rsid w:val="00E710E6"/>
    <w:rsid w:val="00E712A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31E7"/>
    <w:rsid w:val="00E733EB"/>
    <w:rsid w:val="00E73433"/>
    <w:rsid w:val="00E734AF"/>
    <w:rsid w:val="00E734C6"/>
    <w:rsid w:val="00E73575"/>
    <w:rsid w:val="00E736C8"/>
    <w:rsid w:val="00E73770"/>
    <w:rsid w:val="00E73899"/>
    <w:rsid w:val="00E73B2A"/>
    <w:rsid w:val="00E73E70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52"/>
    <w:rsid w:val="00E74B14"/>
    <w:rsid w:val="00E74B8C"/>
    <w:rsid w:val="00E74E22"/>
    <w:rsid w:val="00E74ECC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11F"/>
    <w:rsid w:val="00E76263"/>
    <w:rsid w:val="00E76335"/>
    <w:rsid w:val="00E763EA"/>
    <w:rsid w:val="00E7678C"/>
    <w:rsid w:val="00E76895"/>
    <w:rsid w:val="00E76971"/>
    <w:rsid w:val="00E76A41"/>
    <w:rsid w:val="00E76ACE"/>
    <w:rsid w:val="00E76AD4"/>
    <w:rsid w:val="00E76C37"/>
    <w:rsid w:val="00E76CB8"/>
    <w:rsid w:val="00E76D2F"/>
    <w:rsid w:val="00E76E08"/>
    <w:rsid w:val="00E76E19"/>
    <w:rsid w:val="00E7714E"/>
    <w:rsid w:val="00E77205"/>
    <w:rsid w:val="00E772E8"/>
    <w:rsid w:val="00E77348"/>
    <w:rsid w:val="00E774A1"/>
    <w:rsid w:val="00E77C66"/>
    <w:rsid w:val="00E800EA"/>
    <w:rsid w:val="00E80124"/>
    <w:rsid w:val="00E8023F"/>
    <w:rsid w:val="00E80361"/>
    <w:rsid w:val="00E803A8"/>
    <w:rsid w:val="00E807AA"/>
    <w:rsid w:val="00E807EE"/>
    <w:rsid w:val="00E80CAA"/>
    <w:rsid w:val="00E80E36"/>
    <w:rsid w:val="00E80EB4"/>
    <w:rsid w:val="00E810D7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C35"/>
    <w:rsid w:val="00E82C98"/>
    <w:rsid w:val="00E82EBD"/>
    <w:rsid w:val="00E82EE4"/>
    <w:rsid w:val="00E8314F"/>
    <w:rsid w:val="00E8323F"/>
    <w:rsid w:val="00E83410"/>
    <w:rsid w:val="00E83AD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5086"/>
    <w:rsid w:val="00E85276"/>
    <w:rsid w:val="00E85290"/>
    <w:rsid w:val="00E854AA"/>
    <w:rsid w:val="00E854B2"/>
    <w:rsid w:val="00E85563"/>
    <w:rsid w:val="00E856EF"/>
    <w:rsid w:val="00E856FB"/>
    <w:rsid w:val="00E858C4"/>
    <w:rsid w:val="00E85985"/>
    <w:rsid w:val="00E85A5B"/>
    <w:rsid w:val="00E85DF1"/>
    <w:rsid w:val="00E85FAC"/>
    <w:rsid w:val="00E8600F"/>
    <w:rsid w:val="00E86114"/>
    <w:rsid w:val="00E86303"/>
    <w:rsid w:val="00E8658D"/>
    <w:rsid w:val="00E865AC"/>
    <w:rsid w:val="00E865D2"/>
    <w:rsid w:val="00E865DB"/>
    <w:rsid w:val="00E865E6"/>
    <w:rsid w:val="00E86746"/>
    <w:rsid w:val="00E8681D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900DE"/>
    <w:rsid w:val="00E900FA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4C3"/>
    <w:rsid w:val="00E91590"/>
    <w:rsid w:val="00E91A19"/>
    <w:rsid w:val="00E91A86"/>
    <w:rsid w:val="00E91B48"/>
    <w:rsid w:val="00E91B88"/>
    <w:rsid w:val="00E91C80"/>
    <w:rsid w:val="00E91D94"/>
    <w:rsid w:val="00E91E32"/>
    <w:rsid w:val="00E920C4"/>
    <w:rsid w:val="00E923FF"/>
    <w:rsid w:val="00E92426"/>
    <w:rsid w:val="00E924A6"/>
    <w:rsid w:val="00E92552"/>
    <w:rsid w:val="00E9274D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562"/>
    <w:rsid w:val="00E945F2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8E2"/>
    <w:rsid w:val="00E95921"/>
    <w:rsid w:val="00E95A64"/>
    <w:rsid w:val="00E95BEB"/>
    <w:rsid w:val="00E95D06"/>
    <w:rsid w:val="00E95D9F"/>
    <w:rsid w:val="00E960E1"/>
    <w:rsid w:val="00E963D6"/>
    <w:rsid w:val="00E963F1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3DA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526"/>
    <w:rsid w:val="00EA1795"/>
    <w:rsid w:val="00EA17A5"/>
    <w:rsid w:val="00EA1A2A"/>
    <w:rsid w:val="00EA1D2A"/>
    <w:rsid w:val="00EA1DAA"/>
    <w:rsid w:val="00EA1EE7"/>
    <w:rsid w:val="00EA1F1E"/>
    <w:rsid w:val="00EA20C1"/>
    <w:rsid w:val="00EA213D"/>
    <w:rsid w:val="00EA225F"/>
    <w:rsid w:val="00EA23F4"/>
    <w:rsid w:val="00EA2513"/>
    <w:rsid w:val="00EA2638"/>
    <w:rsid w:val="00EA2741"/>
    <w:rsid w:val="00EA2749"/>
    <w:rsid w:val="00EA2757"/>
    <w:rsid w:val="00EA2B9C"/>
    <w:rsid w:val="00EA2C73"/>
    <w:rsid w:val="00EA2DC2"/>
    <w:rsid w:val="00EA32AA"/>
    <w:rsid w:val="00EA338E"/>
    <w:rsid w:val="00EA3695"/>
    <w:rsid w:val="00EA36EF"/>
    <w:rsid w:val="00EA3F37"/>
    <w:rsid w:val="00EA3FD8"/>
    <w:rsid w:val="00EA40BA"/>
    <w:rsid w:val="00EA430A"/>
    <w:rsid w:val="00EA43FB"/>
    <w:rsid w:val="00EA4445"/>
    <w:rsid w:val="00EA460E"/>
    <w:rsid w:val="00EA468E"/>
    <w:rsid w:val="00EA479B"/>
    <w:rsid w:val="00EA49B6"/>
    <w:rsid w:val="00EA4A6A"/>
    <w:rsid w:val="00EA4B80"/>
    <w:rsid w:val="00EA4C09"/>
    <w:rsid w:val="00EA50D7"/>
    <w:rsid w:val="00EA513D"/>
    <w:rsid w:val="00EA5206"/>
    <w:rsid w:val="00EA565F"/>
    <w:rsid w:val="00EA577C"/>
    <w:rsid w:val="00EA5878"/>
    <w:rsid w:val="00EA589A"/>
    <w:rsid w:val="00EA5E53"/>
    <w:rsid w:val="00EA5E75"/>
    <w:rsid w:val="00EA5EF1"/>
    <w:rsid w:val="00EA61C8"/>
    <w:rsid w:val="00EA625D"/>
    <w:rsid w:val="00EA6286"/>
    <w:rsid w:val="00EA63DE"/>
    <w:rsid w:val="00EA668B"/>
    <w:rsid w:val="00EA69B6"/>
    <w:rsid w:val="00EA6A86"/>
    <w:rsid w:val="00EA6AF6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881"/>
    <w:rsid w:val="00EA79AE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B74"/>
    <w:rsid w:val="00EB0D47"/>
    <w:rsid w:val="00EB0D9F"/>
    <w:rsid w:val="00EB0F75"/>
    <w:rsid w:val="00EB11D7"/>
    <w:rsid w:val="00EB1344"/>
    <w:rsid w:val="00EB1A7B"/>
    <w:rsid w:val="00EB1B23"/>
    <w:rsid w:val="00EB1BA3"/>
    <w:rsid w:val="00EB1C97"/>
    <w:rsid w:val="00EB202A"/>
    <w:rsid w:val="00EB20B6"/>
    <w:rsid w:val="00EB2138"/>
    <w:rsid w:val="00EB21D5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54E"/>
    <w:rsid w:val="00EB4619"/>
    <w:rsid w:val="00EB46A1"/>
    <w:rsid w:val="00EB4851"/>
    <w:rsid w:val="00EB48F6"/>
    <w:rsid w:val="00EB4AF1"/>
    <w:rsid w:val="00EB4BA2"/>
    <w:rsid w:val="00EB4BBB"/>
    <w:rsid w:val="00EB4FA3"/>
    <w:rsid w:val="00EB503D"/>
    <w:rsid w:val="00EB5167"/>
    <w:rsid w:val="00EB524C"/>
    <w:rsid w:val="00EB52F3"/>
    <w:rsid w:val="00EB57AB"/>
    <w:rsid w:val="00EB5A6D"/>
    <w:rsid w:val="00EB5BDF"/>
    <w:rsid w:val="00EB5BF4"/>
    <w:rsid w:val="00EB5D8E"/>
    <w:rsid w:val="00EB6167"/>
    <w:rsid w:val="00EB616E"/>
    <w:rsid w:val="00EB6231"/>
    <w:rsid w:val="00EB62BF"/>
    <w:rsid w:val="00EB6372"/>
    <w:rsid w:val="00EB63D0"/>
    <w:rsid w:val="00EB6495"/>
    <w:rsid w:val="00EB64C2"/>
    <w:rsid w:val="00EB6608"/>
    <w:rsid w:val="00EB664E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8"/>
    <w:rsid w:val="00EB76FF"/>
    <w:rsid w:val="00EB777A"/>
    <w:rsid w:val="00EB7834"/>
    <w:rsid w:val="00EB78B9"/>
    <w:rsid w:val="00EC0004"/>
    <w:rsid w:val="00EC0367"/>
    <w:rsid w:val="00EC04C2"/>
    <w:rsid w:val="00EC05D1"/>
    <w:rsid w:val="00EC082E"/>
    <w:rsid w:val="00EC0A25"/>
    <w:rsid w:val="00EC0B24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C25"/>
    <w:rsid w:val="00EC1F1E"/>
    <w:rsid w:val="00EC2103"/>
    <w:rsid w:val="00EC23CC"/>
    <w:rsid w:val="00EC2466"/>
    <w:rsid w:val="00EC2670"/>
    <w:rsid w:val="00EC2817"/>
    <w:rsid w:val="00EC29CF"/>
    <w:rsid w:val="00EC2ABE"/>
    <w:rsid w:val="00EC2E0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D8"/>
    <w:rsid w:val="00EC3FC8"/>
    <w:rsid w:val="00EC4087"/>
    <w:rsid w:val="00EC40C0"/>
    <w:rsid w:val="00EC43E8"/>
    <w:rsid w:val="00EC4639"/>
    <w:rsid w:val="00EC46C9"/>
    <w:rsid w:val="00EC46D0"/>
    <w:rsid w:val="00EC4737"/>
    <w:rsid w:val="00EC4A2C"/>
    <w:rsid w:val="00EC4FA9"/>
    <w:rsid w:val="00EC5047"/>
    <w:rsid w:val="00EC5147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312"/>
    <w:rsid w:val="00EC7336"/>
    <w:rsid w:val="00EC7490"/>
    <w:rsid w:val="00EC76CF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E13"/>
    <w:rsid w:val="00ED2FB7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17"/>
    <w:rsid w:val="00ED466A"/>
    <w:rsid w:val="00ED46AB"/>
    <w:rsid w:val="00ED477F"/>
    <w:rsid w:val="00ED47EF"/>
    <w:rsid w:val="00ED4B20"/>
    <w:rsid w:val="00ED4BD3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67F"/>
    <w:rsid w:val="00ED56CC"/>
    <w:rsid w:val="00ED59A9"/>
    <w:rsid w:val="00ED5AAC"/>
    <w:rsid w:val="00ED5C03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E48"/>
    <w:rsid w:val="00ED6E69"/>
    <w:rsid w:val="00ED6F39"/>
    <w:rsid w:val="00ED6F56"/>
    <w:rsid w:val="00ED70C2"/>
    <w:rsid w:val="00ED7409"/>
    <w:rsid w:val="00ED747C"/>
    <w:rsid w:val="00ED75FD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E96"/>
    <w:rsid w:val="00ED7FE7"/>
    <w:rsid w:val="00ED7FEA"/>
    <w:rsid w:val="00EE0115"/>
    <w:rsid w:val="00EE011F"/>
    <w:rsid w:val="00EE0429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251"/>
    <w:rsid w:val="00EE14CD"/>
    <w:rsid w:val="00EE15BA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30F"/>
    <w:rsid w:val="00EE33FA"/>
    <w:rsid w:val="00EE3452"/>
    <w:rsid w:val="00EE3476"/>
    <w:rsid w:val="00EE359E"/>
    <w:rsid w:val="00EE35B3"/>
    <w:rsid w:val="00EE3618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CE"/>
    <w:rsid w:val="00EE50CA"/>
    <w:rsid w:val="00EE5111"/>
    <w:rsid w:val="00EE560B"/>
    <w:rsid w:val="00EE566E"/>
    <w:rsid w:val="00EE56B5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55"/>
    <w:rsid w:val="00EE7695"/>
    <w:rsid w:val="00EE76BA"/>
    <w:rsid w:val="00EE7721"/>
    <w:rsid w:val="00EE7851"/>
    <w:rsid w:val="00EE799B"/>
    <w:rsid w:val="00EE7AC8"/>
    <w:rsid w:val="00EE7BE5"/>
    <w:rsid w:val="00EE7BED"/>
    <w:rsid w:val="00EE7DAE"/>
    <w:rsid w:val="00EE7E32"/>
    <w:rsid w:val="00EE7F23"/>
    <w:rsid w:val="00EF00D2"/>
    <w:rsid w:val="00EF014B"/>
    <w:rsid w:val="00EF0245"/>
    <w:rsid w:val="00EF0567"/>
    <w:rsid w:val="00EF0641"/>
    <w:rsid w:val="00EF06FB"/>
    <w:rsid w:val="00EF07D4"/>
    <w:rsid w:val="00EF080A"/>
    <w:rsid w:val="00EF0A28"/>
    <w:rsid w:val="00EF0DFD"/>
    <w:rsid w:val="00EF102C"/>
    <w:rsid w:val="00EF13A4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2280"/>
    <w:rsid w:val="00EF233D"/>
    <w:rsid w:val="00EF264F"/>
    <w:rsid w:val="00EF26FC"/>
    <w:rsid w:val="00EF293E"/>
    <w:rsid w:val="00EF29CE"/>
    <w:rsid w:val="00EF29F5"/>
    <w:rsid w:val="00EF2BA9"/>
    <w:rsid w:val="00EF2BE0"/>
    <w:rsid w:val="00EF2C8C"/>
    <w:rsid w:val="00EF2DAC"/>
    <w:rsid w:val="00EF2DE1"/>
    <w:rsid w:val="00EF2E00"/>
    <w:rsid w:val="00EF3060"/>
    <w:rsid w:val="00EF3068"/>
    <w:rsid w:val="00EF3331"/>
    <w:rsid w:val="00EF33F0"/>
    <w:rsid w:val="00EF37BD"/>
    <w:rsid w:val="00EF3BC4"/>
    <w:rsid w:val="00EF3BED"/>
    <w:rsid w:val="00EF3C44"/>
    <w:rsid w:val="00EF3C78"/>
    <w:rsid w:val="00EF3CAA"/>
    <w:rsid w:val="00EF3CEF"/>
    <w:rsid w:val="00EF3E33"/>
    <w:rsid w:val="00EF4052"/>
    <w:rsid w:val="00EF40A1"/>
    <w:rsid w:val="00EF4386"/>
    <w:rsid w:val="00EF47FD"/>
    <w:rsid w:val="00EF488B"/>
    <w:rsid w:val="00EF4A28"/>
    <w:rsid w:val="00EF4A64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A6"/>
    <w:rsid w:val="00EF59D8"/>
    <w:rsid w:val="00EF5A74"/>
    <w:rsid w:val="00EF5AF1"/>
    <w:rsid w:val="00EF5E9B"/>
    <w:rsid w:val="00EF5F9B"/>
    <w:rsid w:val="00EF5FB4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7065"/>
    <w:rsid w:val="00EF7135"/>
    <w:rsid w:val="00EF72B2"/>
    <w:rsid w:val="00EF73FA"/>
    <w:rsid w:val="00EF791B"/>
    <w:rsid w:val="00EF7A62"/>
    <w:rsid w:val="00EF7C1E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905"/>
    <w:rsid w:val="00F00913"/>
    <w:rsid w:val="00F00981"/>
    <w:rsid w:val="00F00B0A"/>
    <w:rsid w:val="00F00B1E"/>
    <w:rsid w:val="00F00BA4"/>
    <w:rsid w:val="00F00C76"/>
    <w:rsid w:val="00F00C79"/>
    <w:rsid w:val="00F00EFA"/>
    <w:rsid w:val="00F00F65"/>
    <w:rsid w:val="00F01125"/>
    <w:rsid w:val="00F01171"/>
    <w:rsid w:val="00F0150C"/>
    <w:rsid w:val="00F0158C"/>
    <w:rsid w:val="00F01679"/>
    <w:rsid w:val="00F017B1"/>
    <w:rsid w:val="00F01864"/>
    <w:rsid w:val="00F018D0"/>
    <w:rsid w:val="00F01AB3"/>
    <w:rsid w:val="00F01C3F"/>
    <w:rsid w:val="00F01C71"/>
    <w:rsid w:val="00F01F34"/>
    <w:rsid w:val="00F022AE"/>
    <w:rsid w:val="00F027A0"/>
    <w:rsid w:val="00F027F9"/>
    <w:rsid w:val="00F028FF"/>
    <w:rsid w:val="00F029B6"/>
    <w:rsid w:val="00F02BC4"/>
    <w:rsid w:val="00F02CA1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604"/>
    <w:rsid w:val="00F04630"/>
    <w:rsid w:val="00F0478F"/>
    <w:rsid w:val="00F04B98"/>
    <w:rsid w:val="00F04DC7"/>
    <w:rsid w:val="00F04E34"/>
    <w:rsid w:val="00F051C1"/>
    <w:rsid w:val="00F05260"/>
    <w:rsid w:val="00F05400"/>
    <w:rsid w:val="00F0568A"/>
    <w:rsid w:val="00F0579A"/>
    <w:rsid w:val="00F059C7"/>
    <w:rsid w:val="00F05AE0"/>
    <w:rsid w:val="00F05BEA"/>
    <w:rsid w:val="00F05D47"/>
    <w:rsid w:val="00F05D4B"/>
    <w:rsid w:val="00F0601E"/>
    <w:rsid w:val="00F0616B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70"/>
    <w:rsid w:val="00F10517"/>
    <w:rsid w:val="00F106AF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0A2"/>
    <w:rsid w:val="00F1115A"/>
    <w:rsid w:val="00F112E5"/>
    <w:rsid w:val="00F113A4"/>
    <w:rsid w:val="00F116FB"/>
    <w:rsid w:val="00F11770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C1B"/>
    <w:rsid w:val="00F12E99"/>
    <w:rsid w:val="00F12F8E"/>
    <w:rsid w:val="00F13014"/>
    <w:rsid w:val="00F130C3"/>
    <w:rsid w:val="00F13312"/>
    <w:rsid w:val="00F1344F"/>
    <w:rsid w:val="00F136A8"/>
    <w:rsid w:val="00F136AC"/>
    <w:rsid w:val="00F138FF"/>
    <w:rsid w:val="00F13907"/>
    <w:rsid w:val="00F13BA0"/>
    <w:rsid w:val="00F13BA4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642"/>
    <w:rsid w:val="00F14A26"/>
    <w:rsid w:val="00F14CA9"/>
    <w:rsid w:val="00F14E1D"/>
    <w:rsid w:val="00F14F58"/>
    <w:rsid w:val="00F15135"/>
    <w:rsid w:val="00F15239"/>
    <w:rsid w:val="00F153A3"/>
    <w:rsid w:val="00F153E9"/>
    <w:rsid w:val="00F15566"/>
    <w:rsid w:val="00F155DE"/>
    <w:rsid w:val="00F156A4"/>
    <w:rsid w:val="00F15907"/>
    <w:rsid w:val="00F15B5D"/>
    <w:rsid w:val="00F15C3E"/>
    <w:rsid w:val="00F15C94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714"/>
    <w:rsid w:val="00F17BFC"/>
    <w:rsid w:val="00F17CEC"/>
    <w:rsid w:val="00F17D96"/>
    <w:rsid w:val="00F17EB3"/>
    <w:rsid w:val="00F17EFF"/>
    <w:rsid w:val="00F17F8A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1"/>
    <w:rsid w:val="00F216FE"/>
    <w:rsid w:val="00F217BE"/>
    <w:rsid w:val="00F2181A"/>
    <w:rsid w:val="00F218FD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EB"/>
    <w:rsid w:val="00F2282F"/>
    <w:rsid w:val="00F228AB"/>
    <w:rsid w:val="00F22BE2"/>
    <w:rsid w:val="00F22E59"/>
    <w:rsid w:val="00F23097"/>
    <w:rsid w:val="00F231C9"/>
    <w:rsid w:val="00F2339F"/>
    <w:rsid w:val="00F23614"/>
    <w:rsid w:val="00F2370D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9"/>
    <w:rsid w:val="00F24464"/>
    <w:rsid w:val="00F24702"/>
    <w:rsid w:val="00F247FC"/>
    <w:rsid w:val="00F24983"/>
    <w:rsid w:val="00F24986"/>
    <w:rsid w:val="00F24995"/>
    <w:rsid w:val="00F24A80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719"/>
    <w:rsid w:val="00F257A2"/>
    <w:rsid w:val="00F257B3"/>
    <w:rsid w:val="00F25883"/>
    <w:rsid w:val="00F259B4"/>
    <w:rsid w:val="00F25A26"/>
    <w:rsid w:val="00F25A3B"/>
    <w:rsid w:val="00F25EAB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E06"/>
    <w:rsid w:val="00F26FB7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E0A"/>
    <w:rsid w:val="00F30E83"/>
    <w:rsid w:val="00F3114F"/>
    <w:rsid w:val="00F3127F"/>
    <w:rsid w:val="00F31329"/>
    <w:rsid w:val="00F313F3"/>
    <w:rsid w:val="00F31648"/>
    <w:rsid w:val="00F317EA"/>
    <w:rsid w:val="00F31978"/>
    <w:rsid w:val="00F31AC3"/>
    <w:rsid w:val="00F31CAF"/>
    <w:rsid w:val="00F31ECC"/>
    <w:rsid w:val="00F31F8A"/>
    <w:rsid w:val="00F3215E"/>
    <w:rsid w:val="00F32465"/>
    <w:rsid w:val="00F327E2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A5"/>
    <w:rsid w:val="00F35D2C"/>
    <w:rsid w:val="00F35DB5"/>
    <w:rsid w:val="00F362C4"/>
    <w:rsid w:val="00F36544"/>
    <w:rsid w:val="00F366C9"/>
    <w:rsid w:val="00F36718"/>
    <w:rsid w:val="00F367BA"/>
    <w:rsid w:val="00F367D3"/>
    <w:rsid w:val="00F368DC"/>
    <w:rsid w:val="00F36C9C"/>
    <w:rsid w:val="00F36E35"/>
    <w:rsid w:val="00F36EB3"/>
    <w:rsid w:val="00F36F71"/>
    <w:rsid w:val="00F37165"/>
    <w:rsid w:val="00F371D4"/>
    <w:rsid w:val="00F379A9"/>
    <w:rsid w:val="00F37A36"/>
    <w:rsid w:val="00F37B36"/>
    <w:rsid w:val="00F37E32"/>
    <w:rsid w:val="00F40036"/>
    <w:rsid w:val="00F402B8"/>
    <w:rsid w:val="00F402CE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482"/>
    <w:rsid w:val="00F415F8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606"/>
    <w:rsid w:val="00F4362C"/>
    <w:rsid w:val="00F4365F"/>
    <w:rsid w:val="00F436AF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37D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55C"/>
    <w:rsid w:val="00F465FC"/>
    <w:rsid w:val="00F46642"/>
    <w:rsid w:val="00F467A3"/>
    <w:rsid w:val="00F46848"/>
    <w:rsid w:val="00F46909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8DD"/>
    <w:rsid w:val="00F4790A"/>
    <w:rsid w:val="00F47C55"/>
    <w:rsid w:val="00F47F50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DF2"/>
    <w:rsid w:val="00F51EB2"/>
    <w:rsid w:val="00F51F80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93A"/>
    <w:rsid w:val="00F52965"/>
    <w:rsid w:val="00F52BBB"/>
    <w:rsid w:val="00F52BBE"/>
    <w:rsid w:val="00F52C23"/>
    <w:rsid w:val="00F52DFA"/>
    <w:rsid w:val="00F52E1F"/>
    <w:rsid w:val="00F52FE4"/>
    <w:rsid w:val="00F53905"/>
    <w:rsid w:val="00F53A7D"/>
    <w:rsid w:val="00F53A91"/>
    <w:rsid w:val="00F53BED"/>
    <w:rsid w:val="00F53E29"/>
    <w:rsid w:val="00F53E99"/>
    <w:rsid w:val="00F542DC"/>
    <w:rsid w:val="00F543D4"/>
    <w:rsid w:val="00F544A4"/>
    <w:rsid w:val="00F545FF"/>
    <w:rsid w:val="00F54736"/>
    <w:rsid w:val="00F54A09"/>
    <w:rsid w:val="00F54B7F"/>
    <w:rsid w:val="00F54C06"/>
    <w:rsid w:val="00F54D92"/>
    <w:rsid w:val="00F550BF"/>
    <w:rsid w:val="00F553CA"/>
    <w:rsid w:val="00F553E6"/>
    <w:rsid w:val="00F55627"/>
    <w:rsid w:val="00F556BB"/>
    <w:rsid w:val="00F55720"/>
    <w:rsid w:val="00F55758"/>
    <w:rsid w:val="00F55851"/>
    <w:rsid w:val="00F558A7"/>
    <w:rsid w:val="00F5595D"/>
    <w:rsid w:val="00F559AC"/>
    <w:rsid w:val="00F559E7"/>
    <w:rsid w:val="00F55A37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7D8"/>
    <w:rsid w:val="00F568D0"/>
    <w:rsid w:val="00F56A4E"/>
    <w:rsid w:val="00F56D8C"/>
    <w:rsid w:val="00F57056"/>
    <w:rsid w:val="00F571B6"/>
    <w:rsid w:val="00F571B8"/>
    <w:rsid w:val="00F572E5"/>
    <w:rsid w:val="00F57377"/>
    <w:rsid w:val="00F57432"/>
    <w:rsid w:val="00F57493"/>
    <w:rsid w:val="00F57505"/>
    <w:rsid w:val="00F57649"/>
    <w:rsid w:val="00F577B8"/>
    <w:rsid w:val="00F5797E"/>
    <w:rsid w:val="00F57AAF"/>
    <w:rsid w:val="00F57B22"/>
    <w:rsid w:val="00F57C01"/>
    <w:rsid w:val="00F57C1A"/>
    <w:rsid w:val="00F57EBD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0C6A"/>
    <w:rsid w:val="00F61063"/>
    <w:rsid w:val="00F610EE"/>
    <w:rsid w:val="00F61174"/>
    <w:rsid w:val="00F61307"/>
    <w:rsid w:val="00F613E5"/>
    <w:rsid w:val="00F614ED"/>
    <w:rsid w:val="00F6165F"/>
    <w:rsid w:val="00F61975"/>
    <w:rsid w:val="00F61983"/>
    <w:rsid w:val="00F61B0E"/>
    <w:rsid w:val="00F61BE8"/>
    <w:rsid w:val="00F61CDA"/>
    <w:rsid w:val="00F6222C"/>
    <w:rsid w:val="00F623F5"/>
    <w:rsid w:val="00F6242D"/>
    <w:rsid w:val="00F625F6"/>
    <w:rsid w:val="00F62693"/>
    <w:rsid w:val="00F62695"/>
    <w:rsid w:val="00F62806"/>
    <w:rsid w:val="00F629FC"/>
    <w:rsid w:val="00F62C33"/>
    <w:rsid w:val="00F62DEE"/>
    <w:rsid w:val="00F62EB6"/>
    <w:rsid w:val="00F62EEB"/>
    <w:rsid w:val="00F63045"/>
    <w:rsid w:val="00F6310B"/>
    <w:rsid w:val="00F632C6"/>
    <w:rsid w:val="00F63523"/>
    <w:rsid w:val="00F635C6"/>
    <w:rsid w:val="00F63602"/>
    <w:rsid w:val="00F638A5"/>
    <w:rsid w:val="00F63915"/>
    <w:rsid w:val="00F63917"/>
    <w:rsid w:val="00F63D49"/>
    <w:rsid w:val="00F63E9D"/>
    <w:rsid w:val="00F63FA6"/>
    <w:rsid w:val="00F63FBE"/>
    <w:rsid w:val="00F6401C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C11"/>
    <w:rsid w:val="00F66D79"/>
    <w:rsid w:val="00F66E7A"/>
    <w:rsid w:val="00F66E89"/>
    <w:rsid w:val="00F66F0B"/>
    <w:rsid w:val="00F670ED"/>
    <w:rsid w:val="00F671A3"/>
    <w:rsid w:val="00F671D3"/>
    <w:rsid w:val="00F67202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D2B"/>
    <w:rsid w:val="00F67FD7"/>
    <w:rsid w:val="00F7009D"/>
    <w:rsid w:val="00F70228"/>
    <w:rsid w:val="00F7025D"/>
    <w:rsid w:val="00F70509"/>
    <w:rsid w:val="00F708FB"/>
    <w:rsid w:val="00F70B25"/>
    <w:rsid w:val="00F70BF5"/>
    <w:rsid w:val="00F70CD1"/>
    <w:rsid w:val="00F70DAD"/>
    <w:rsid w:val="00F70E5E"/>
    <w:rsid w:val="00F70E9F"/>
    <w:rsid w:val="00F710D8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354"/>
    <w:rsid w:val="00F754B0"/>
    <w:rsid w:val="00F754EF"/>
    <w:rsid w:val="00F758DC"/>
    <w:rsid w:val="00F75C44"/>
    <w:rsid w:val="00F75E78"/>
    <w:rsid w:val="00F75ECE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FA2"/>
    <w:rsid w:val="00F76FAE"/>
    <w:rsid w:val="00F76FBC"/>
    <w:rsid w:val="00F77000"/>
    <w:rsid w:val="00F77053"/>
    <w:rsid w:val="00F772CB"/>
    <w:rsid w:val="00F77300"/>
    <w:rsid w:val="00F773D2"/>
    <w:rsid w:val="00F77472"/>
    <w:rsid w:val="00F775F9"/>
    <w:rsid w:val="00F77727"/>
    <w:rsid w:val="00F77761"/>
    <w:rsid w:val="00F777A0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953"/>
    <w:rsid w:val="00F80C1F"/>
    <w:rsid w:val="00F81045"/>
    <w:rsid w:val="00F810C4"/>
    <w:rsid w:val="00F8114C"/>
    <w:rsid w:val="00F811FC"/>
    <w:rsid w:val="00F81464"/>
    <w:rsid w:val="00F81484"/>
    <w:rsid w:val="00F8156B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9B"/>
    <w:rsid w:val="00F826EA"/>
    <w:rsid w:val="00F82762"/>
    <w:rsid w:val="00F827D5"/>
    <w:rsid w:val="00F829A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EA2"/>
    <w:rsid w:val="00F83FB7"/>
    <w:rsid w:val="00F84002"/>
    <w:rsid w:val="00F84133"/>
    <w:rsid w:val="00F84347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0B"/>
    <w:rsid w:val="00F84F89"/>
    <w:rsid w:val="00F850AE"/>
    <w:rsid w:val="00F85189"/>
    <w:rsid w:val="00F852F2"/>
    <w:rsid w:val="00F85331"/>
    <w:rsid w:val="00F85379"/>
    <w:rsid w:val="00F85628"/>
    <w:rsid w:val="00F85B67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6E82"/>
    <w:rsid w:val="00F87343"/>
    <w:rsid w:val="00F874F4"/>
    <w:rsid w:val="00F87870"/>
    <w:rsid w:val="00F87AC7"/>
    <w:rsid w:val="00F87AEE"/>
    <w:rsid w:val="00F87C89"/>
    <w:rsid w:val="00F87F6B"/>
    <w:rsid w:val="00F900B0"/>
    <w:rsid w:val="00F900F2"/>
    <w:rsid w:val="00F9020A"/>
    <w:rsid w:val="00F90295"/>
    <w:rsid w:val="00F903CB"/>
    <w:rsid w:val="00F903E2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271"/>
    <w:rsid w:val="00F92321"/>
    <w:rsid w:val="00F9239B"/>
    <w:rsid w:val="00F923A0"/>
    <w:rsid w:val="00F925A7"/>
    <w:rsid w:val="00F92615"/>
    <w:rsid w:val="00F92707"/>
    <w:rsid w:val="00F92C82"/>
    <w:rsid w:val="00F92D5B"/>
    <w:rsid w:val="00F92F00"/>
    <w:rsid w:val="00F9301D"/>
    <w:rsid w:val="00F9303B"/>
    <w:rsid w:val="00F930F9"/>
    <w:rsid w:val="00F931EC"/>
    <w:rsid w:val="00F93314"/>
    <w:rsid w:val="00F934C1"/>
    <w:rsid w:val="00F93528"/>
    <w:rsid w:val="00F9353B"/>
    <w:rsid w:val="00F93792"/>
    <w:rsid w:val="00F93866"/>
    <w:rsid w:val="00F938A8"/>
    <w:rsid w:val="00F939A5"/>
    <w:rsid w:val="00F939B2"/>
    <w:rsid w:val="00F93D50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8B7"/>
    <w:rsid w:val="00F95953"/>
    <w:rsid w:val="00F95C62"/>
    <w:rsid w:val="00F960C2"/>
    <w:rsid w:val="00F9620F"/>
    <w:rsid w:val="00F965F1"/>
    <w:rsid w:val="00F966B2"/>
    <w:rsid w:val="00F96CE7"/>
    <w:rsid w:val="00F96D4D"/>
    <w:rsid w:val="00F96E44"/>
    <w:rsid w:val="00F97440"/>
    <w:rsid w:val="00F9748C"/>
    <w:rsid w:val="00F97A56"/>
    <w:rsid w:val="00F97B5F"/>
    <w:rsid w:val="00F97BE8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D"/>
    <w:rsid w:val="00FA1D69"/>
    <w:rsid w:val="00FA1DA8"/>
    <w:rsid w:val="00FA1E78"/>
    <w:rsid w:val="00FA2188"/>
    <w:rsid w:val="00FA2314"/>
    <w:rsid w:val="00FA256A"/>
    <w:rsid w:val="00FA26B7"/>
    <w:rsid w:val="00FA2A26"/>
    <w:rsid w:val="00FA2A8E"/>
    <w:rsid w:val="00FA2AAB"/>
    <w:rsid w:val="00FA2B21"/>
    <w:rsid w:val="00FA2B43"/>
    <w:rsid w:val="00FA2CE3"/>
    <w:rsid w:val="00FA3174"/>
    <w:rsid w:val="00FA325F"/>
    <w:rsid w:val="00FA32C8"/>
    <w:rsid w:val="00FA3378"/>
    <w:rsid w:val="00FA33DB"/>
    <w:rsid w:val="00FA3415"/>
    <w:rsid w:val="00FA34AA"/>
    <w:rsid w:val="00FA3A6F"/>
    <w:rsid w:val="00FA4275"/>
    <w:rsid w:val="00FA43A7"/>
    <w:rsid w:val="00FA45E0"/>
    <w:rsid w:val="00FA479F"/>
    <w:rsid w:val="00FA4916"/>
    <w:rsid w:val="00FA4924"/>
    <w:rsid w:val="00FA4A54"/>
    <w:rsid w:val="00FA4AC7"/>
    <w:rsid w:val="00FA4C97"/>
    <w:rsid w:val="00FA4F5E"/>
    <w:rsid w:val="00FA5069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E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77C"/>
    <w:rsid w:val="00FA7961"/>
    <w:rsid w:val="00FA7C00"/>
    <w:rsid w:val="00FA7C69"/>
    <w:rsid w:val="00FA7C85"/>
    <w:rsid w:val="00FA7F1E"/>
    <w:rsid w:val="00FB01A6"/>
    <w:rsid w:val="00FB0272"/>
    <w:rsid w:val="00FB0440"/>
    <w:rsid w:val="00FB04E9"/>
    <w:rsid w:val="00FB0627"/>
    <w:rsid w:val="00FB0638"/>
    <w:rsid w:val="00FB0731"/>
    <w:rsid w:val="00FB07B8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4E4"/>
    <w:rsid w:val="00FB25C6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4BC"/>
    <w:rsid w:val="00FB3615"/>
    <w:rsid w:val="00FB361C"/>
    <w:rsid w:val="00FB364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116"/>
    <w:rsid w:val="00FB4126"/>
    <w:rsid w:val="00FB445A"/>
    <w:rsid w:val="00FB44F1"/>
    <w:rsid w:val="00FB4562"/>
    <w:rsid w:val="00FB4583"/>
    <w:rsid w:val="00FB461E"/>
    <w:rsid w:val="00FB463A"/>
    <w:rsid w:val="00FB470E"/>
    <w:rsid w:val="00FB479D"/>
    <w:rsid w:val="00FB4871"/>
    <w:rsid w:val="00FB4874"/>
    <w:rsid w:val="00FB4A4C"/>
    <w:rsid w:val="00FB4DA7"/>
    <w:rsid w:val="00FB4DC4"/>
    <w:rsid w:val="00FB5162"/>
    <w:rsid w:val="00FB516C"/>
    <w:rsid w:val="00FB5294"/>
    <w:rsid w:val="00FB5332"/>
    <w:rsid w:val="00FB5447"/>
    <w:rsid w:val="00FB54AB"/>
    <w:rsid w:val="00FB56F2"/>
    <w:rsid w:val="00FB5A7A"/>
    <w:rsid w:val="00FB5B09"/>
    <w:rsid w:val="00FB5C12"/>
    <w:rsid w:val="00FB5C49"/>
    <w:rsid w:val="00FB5CE6"/>
    <w:rsid w:val="00FB5D40"/>
    <w:rsid w:val="00FB5E4B"/>
    <w:rsid w:val="00FB5FB3"/>
    <w:rsid w:val="00FB609A"/>
    <w:rsid w:val="00FB614E"/>
    <w:rsid w:val="00FB64AF"/>
    <w:rsid w:val="00FB64F7"/>
    <w:rsid w:val="00FB6665"/>
    <w:rsid w:val="00FB66F6"/>
    <w:rsid w:val="00FB6CF7"/>
    <w:rsid w:val="00FB6F03"/>
    <w:rsid w:val="00FB6F4F"/>
    <w:rsid w:val="00FB7096"/>
    <w:rsid w:val="00FB70B7"/>
    <w:rsid w:val="00FB70DA"/>
    <w:rsid w:val="00FB722D"/>
    <w:rsid w:val="00FB732C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DAB"/>
    <w:rsid w:val="00FC0EF8"/>
    <w:rsid w:val="00FC1161"/>
    <w:rsid w:val="00FC11BB"/>
    <w:rsid w:val="00FC11DB"/>
    <w:rsid w:val="00FC1380"/>
    <w:rsid w:val="00FC159C"/>
    <w:rsid w:val="00FC15AE"/>
    <w:rsid w:val="00FC1891"/>
    <w:rsid w:val="00FC1944"/>
    <w:rsid w:val="00FC1C7B"/>
    <w:rsid w:val="00FC1D0A"/>
    <w:rsid w:val="00FC1D5A"/>
    <w:rsid w:val="00FC1DDF"/>
    <w:rsid w:val="00FC1E21"/>
    <w:rsid w:val="00FC1FC5"/>
    <w:rsid w:val="00FC2171"/>
    <w:rsid w:val="00FC21BC"/>
    <w:rsid w:val="00FC236A"/>
    <w:rsid w:val="00FC243F"/>
    <w:rsid w:val="00FC2474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F9A"/>
    <w:rsid w:val="00FC40DB"/>
    <w:rsid w:val="00FC40EC"/>
    <w:rsid w:val="00FC41F6"/>
    <w:rsid w:val="00FC44FA"/>
    <w:rsid w:val="00FC4593"/>
    <w:rsid w:val="00FC45CD"/>
    <w:rsid w:val="00FC461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B56"/>
    <w:rsid w:val="00FC7B9F"/>
    <w:rsid w:val="00FD0226"/>
    <w:rsid w:val="00FD0464"/>
    <w:rsid w:val="00FD0491"/>
    <w:rsid w:val="00FD078D"/>
    <w:rsid w:val="00FD08DF"/>
    <w:rsid w:val="00FD0B3A"/>
    <w:rsid w:val="00FD0B65"/>
    <w:rsid w:val="00FD0BC6"/>
    <w:rsid w:val="00FD0D64"/>
    <w:rsid w:val="00FD0DC1"/>
    <w:rsid w:val="00FD0FCE"/>
    <w:rsid w:val="00FD1246"/>
    <w:rsid w:val="00FD144F"/>
    <w:rsid w:val="00FD1678"/>
    <w:rsid w:val="00FD1746"/>
    <w:rsid w:val="00FD1753"/>
    <w:rsid w:val="00FD17B1"/>
    <w:rsid w:val="00FD18B1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81E"/>
    <w:rsid w:val="00FD38C5"/>
    <w:rsid w:val="00FD390A"/>
    <w:rsid w:val="00FD3B3E"/>
    <w:rsid w:val="00FD3CF5"/>
    <w:rsid w:val="00FD3DB4"/>
    <w:rsid w:val="00FD4000"/>
    <w:rsid w:val="00FD4610"/>
    <w:rsid w:val="00FD48A5"/>
    <w:rsid w:val="00FD4924"/>
    <w:rsid w:val="00FD494A"/>
    <w:rsid w:val="00FD498C"/>
    <w:rsid w:val="00FD4DE5"/>
    <w:rsid w:val="00FD4E5D"/>
    <w:rsid w:val="00FD4F73"/>
    <w:rsid w:val="00FD4FE2"/>
    <w:rsid w:val="00FD5065"/>
    <w:rsid w:val="00FD51AA"/>
    <w:rsid w:val="00FD51BD"/>
    <w:rsid w:val="00FD53CF"/>
    <w:rsid w:val="00FD549E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3CE"/>
    <w:rsid w:val="00FD683C"/>
    <w:rsid w:val="00FD6859"/>
    <w:rsid w:val="00FD68A3"/>
    <w:rsid w:val="00FD6A11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21F"/>
    <w:rsid w:val="00FE1355"/>
    <w:rsid w:val="00FE192A"/>
    <w:rsid w:val="00FE1A2E"/>
    <w:rsid w:val="00FE1AB8"/>
    <w:rsid w:val="00FE1ACC"/>
    <w:rsid w:val="00FE1AFC"/>
    <w:rsid w:val="00FE1C97"/>
    <w:rsid w:val="00FE1E00"/>
    <w:rsid w:val="00FE1F21"/>
    <w:rsid w:val="00FE2471"/>
    <w:rsid w:val="00FE258E"/>
    <w:rsid w:val="00FE2611"/>
    <w:rsid w:val="00FE29FF"/>
    <w:rsid w:val="00FE2AE8"/>
    <w:rsid w:val="00FE2C02"/>
    <w:rsid w:val="00FE2C23"/>
    <w:rsid w:val="00FE2CCB"/>
    <w:rsid w:val="00FE2CEB"/>
    <w:rsid w:val="00FE2EDE"/>
    <w:rsid w:val="00FE2F41"/>
    <w:rsid w:val="00FE2FF0"/>
    <w:rsid w:val="00FE30CF"/>
    <w:rsid w:val="00FE30EF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5C1"/>
    <w:rsid w:val="00FE486E"/>
    <w:rsid w:val="00FE4877"/>
    <w:rsid w:val="00FE4CC3"/>
    <w:rsid w:val="00FE4F5D"/>
    <w:rsid w:val="00FE510C"/>
    <w:rsid w:val="00FE51D9"/>
    <w:rsid w:val="00FE53DB"/>
    <w:rsid w:val="00FE541F"/>
    <w:rsid w:val="00FE54F7"/>
    <w:rsid w:val="00FE569A"/>
    <w:rsid w:val="00FE56CF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6072"/>
    <w:rsid w:val="00FE6135"/>
    <w:rsid w:val="00FE6154"/>
    <w:rsid w:val="00FE67AD"/>
    <w:rsid w:val="00FE6A28"/>
    <w:rsid w:val="00FE6B12"/>
    <w:rsid w:val="00FE6C60"/>
    <w:rsid w:val="00FE6D4D"/>
    <w:rsid w:val="00FE6DE7"/>
    <w:rsid w:val="00FE6E97"/>
    <w:rsid w:val="00FE711F"/>
    <w:rsid w:val="00FE71FD"/>
    <w:rsid w:val="00FE7321"/>
    <w:rsid w:val="00FE790E"/>
    <w:rsid w:val="00FE79C7"/>
    <w:rsid w:val="00FE79EA"/>
    <w:rsid w:val="00FE7D57"/>
    <w:rsid w:val="00FE7D9F"/>
    <w:rsid w:val="00FE7DF9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33"/>
    <w:rsid w:val="00FF300B"/>
    <w:rsid w:val="00FF3102"/>
    <w:rsid w:val="00FF384C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4C7"/>
    <w:rsid w:val="00FF551C"/>
    <w:rsid w:val="00FF5528"/>
    <w:rsid w:val="00FF5A2F"/>
    <w:rsid w:val="00FF5CD4"/>
    <w:rsid w:val="00FF5DA2"/>
    <w:rsid w:val="00FF5E6F"/>
    <w:rsid w:val="00FF5F63"/>
    <w:rsid w:val="00FF5FCA"/>
    <w:rsid w:val="00FF6047"/>
    <w:rsid w:val="00FF6191"/>
    <w:rsid w:val="00FF635A"/>
    <w:rsid w:val="00FF6491"/>
    <w:rsid w:val="00FF66F7"/>
    <w:rsid w:val="00FF6712"/>
    <w:rsid w:val="00FF6741"/>
    <w:rsid w:val="00FF67EE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FD69162"/>
    <w:rsid w:val="2871A908"/>
    <w:rsid w:val="2919F6AA"/>
    <w:rsid w:val="2AD8C88C"/>
    <w:rsid w:val="2EAA8CD3"/>
    <w:rsid w:val="3CB939E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4C38942-0D18-415A-BBFF-3292EE43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32</Pages>
  <Words>5239</Words>
  <Characters>29863</Characters>
  <Application>Microsoft Office Word</Application>
  <DocSecurity>0</DocSecurity>
  <Lines>248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Thiteerath, Gangvalpornroj</cp:lastModifiedBy>
  <cp:revision>8</cp:revision>
  <cp:lastPrinted>2021-08-11T04:06:00Z</cp:lastPrinted>
  <dcterms:created xsi:type="dcterms:W3CDTF">2021-08-13T03:52:00Z</dcterms:created>
  <dcterms:modified xsi:type="dcterms:W3CDTF">2021-08-13T07:53:00Z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