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C9FA5" w14:textId="77777777" w:rsidR="00DB308D" w:rsidRPr="00BD1299" w:rsidRDefault="00DB308D" w:rsidP="00F623CA">
      <w:pPr>
        <w:pStyle w:val="Reference"/>
        <w:tabs>
          <w:tab w:val="clear" w:pos="8562"/>
          <w:tab w:val="right" w:pos="8329"/>
        </w:tabs>
        <w:rPr>
          <w:rFonts w:cstheme="minorBidi"/>
          <w:cs/>
          <w:lang w:bidi="th-TH"/>
        </w:rPr>
      </w:pPr>
    </w:p>
    <w:p w14:paraId="0545714F" w14:textId="77777777" w:rsidR="00DD1E47" w:rsidRDefault="00DD1E47" w:rsidP="006771E8">
      <w:pPr>
        <w:pStyle w:val="BodyText"/>
      </w:pPr>
    </w:p>
    <w:p w14:paraId="54189A8C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4EEDC533" w14:textId="77777777" w:rsidR="00D15EA5" w:rsidRDefault="00D15EA5" w:rsidP="00D15EA5">
      <w:pPr>
        <w:pStyle w:val="BodyText"/>
      </w:pPr>
    </w:p>
    <w:p w14:paraId="12B3154A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7B44709A" w14:textId="711BC23F" w:rsidR="00734D83" w:rsidRDefault="00734D83" w:rsidP="00883BD8">
      <w:pPr>
        <w:pStyle w:val="BodyText"/>
        <w:rPr>
          <w:rFonts w:cstheme="minorBidi"/>
          <w:lang w:bidi="th-TH"/>
        </w:rPr>
      </w:pPr>
    </w:p>
    <w:p w14:paraId="66152297" w14:textId="3A64D8FF" w:rsidR="00AD3B26" w:rsidRPr="006D2172" w:rsidRDefault="00AD3B26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CB533E" w:rsidRPr="00CB53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B460F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77777777" w:rsidR="00AD3B26" w:rsidRPr="006D2172" w:rsidRDefault="00734D83" w:rsidP="00393CA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B34CF0C" w14:textId="329DE86D" w:rsidR="00CD4D4E" w:rsidRDefault="002269A8" w:rsidP="003440BD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</w:t>
      </w:r>
      <w:r w:rsidRPr="007E66E6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 เอ็น.ดี. รับเบอร์ จำกัด (มหาชน) และ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บริษัทย่อย (“กลุ่มบริษัท”) ณ วันที่ </w:t>
      </w:r>
      <w:r w:rsidRPr="007E66E6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Pr="007E66E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Pr="007E66E6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7E66E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E66E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สำหรับงวดสามเดือนและหกเดือนสิ้นสุดวันที่ </w:t>
      </w:r>
      <w:r w:rsidRPr="007E66E6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Pr="007E66E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มิถุนายน </w:t>
      </w:r>
      <w:r w:rsidRPr="007E66E6">
        <w:rPr>
          <w:rFonts w:ascii="Browallia New" w:hAnsi="Browallia New" w:cs="Browallia New"/>
          <w:sz w:val="28"/>
          <w:szCs w:val="28"/>
          <w:lang w:val="en-US" w:bidi="th-TH"/>
        </w:rPr>
        <w:t xml:space="preserve">2564 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7E66E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7E66E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Pr="007E66E6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7E66E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E66E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Pr="007E66E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หกเดือน</w:t>
      </w:r>
      <w:r w:rsidRPr="007E66E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สิ้นสุดวันเดียวกัน</w:t>
      </w:r>
      <w:r w:rsidRPr="007E66E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7E66E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</w:t>
      </w:r>
      <w:r w:rsidRPr="007E66E6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 w:rsidRPr="007E66E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E66E6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Pr="007E66E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รวมเรียกว่า </w:t>
      </w:r>
      <w:r w:rsidRPr="007E66E6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Pr="007E66E6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Pr="007E66E6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Pr="007E66E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7E66E6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E66E6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CC5003" w14:textId="77777777" w:rsidR="002269A8" w:rsidRPr="006D2172" w:rsidRDefault="002269A8" w:rsidP="003440B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F7A893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6D2172" w:rsidRDefault="00CD4D4E" w:rsidP="002219F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669581E" w14:textId="5463BAB1" w:rsidR="005A47A9" w:rsidRPr="00F01358" w:rsidRDefault="005A47A9" w:rsidP="005A47A9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0C2AD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</w:t>
      </w:r>
      <w:r w:rsidR="0072442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0C2AD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ดังนั้นข้าพเจ้าจึงไม่แสดงความเห็นต่อข้อมูลทางการเงินระหว่างกาล</w:t>
      </w:r>
      <w:r w:rsidR="000C2AD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5289694D" w14:textId="77777777" w:rsidR="00352FF0" w:rsidRPr="006D2172" w:rsidRDefault="00352FF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2E27DB" w14:textId="67FF9C0E" w:rsidR="00CD4D4E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412C297" w14:textId="6EBFFE35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8831E9" w14:textId="16A4C1D2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D270A33" w14:textId="5823EABE" w:rsidR="00731487" w:rsidRDefault="00731487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4F15E3A" w14:textId="6AB8C3CA" w:rsidR="00E651EA" w:rsidRDefault="00E651EA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D3C0BCD" w14:textId="139D9523" w:rsidR="00E651EA" w:rsidRDefault="00E651EA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F6F1524" w14:textId="77777777" w:rsidR="00E651EA" w:rsidRDefault="00E651EA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6489FB" w14:textId="102456EA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30E587F" w14:textId="77777777" w:rsidR="00CD4D4E" w:rsidRPr="009E58E9" w:rsidRDefault="00CD4D4E" w:rsidP="002219FD">
      <w:pPr>
        <w:spacing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4DC7B71D" w14:textId="415A2120" w:rsidR="005A47A9" w:rsidRDefault="005A47A9" w:rsidP="005A47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  <w:r w:rsidR="00191A7C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5F373768" w14:textId="77777777" w:rsidR="005F79B7" w:rsidRPr="005F79B7" w:rsidRDefault="005F79B7" w:rsidP="005F79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8BBFF39" w14:textId="48898B83" w:rsidR="00343B51" w:rsidRDefault="005F79B7" w:rsidP="005F79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F79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5FB9EA2B" w14:textId="7A595BB1" w:rsidR="00674431" w:rsidRPr="00E45F8A" w:rsidRDefault="00674431" w:rsidP="005F79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57360568" w14:textId="05FD1528" w:rsidR="00186ED9" w:rsidRDefault="00023041" w:rsidP="00186ED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</w:t>
      </w:r>
      <w:r w:rsidR="00674431" w:rsidRPr="00E57E95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หมายเหตุประกอบงบการเงิน</w:t>
      </w:r>
      <w:r w:rsidR="007E306F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674431" w:rsidRPr="00E57E95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E3356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3356E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626013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E5584D" w:rsidRPr="00E57E9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E306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ซึ่งอธิบายเรื่องเงินลงทุน</w:t>
      </w:r>
      <w:r w:rsidR="007E306F" w:rsidRPr="00F2225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ในบริษัทร่วม</w:t>
      </w:r>
      <w:r w:rsidR="001032C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="006828A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ได้มา</w:t>
      </w:r>
      <w:r w:rsidR="00FB3A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</w:t>
      </w:r>
      <w:r w:rsidR="00896E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</w:t>
      </w:r>
      <w:r w:rsidR="004F5A4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งวดหกเดือนสิ้นสุดวันที่ </w:t>
      </w:r>
      <w:r w:rsidR="004F5A48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4F5A4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4F5A48">
        <w:rPr>
          <w:rFonts w:ascii="Browallia New" w:hAnsi="Browallia New" w:cs="Browallia New"/>
          <w:sz w:val="28"/>
          <w:szCs w:val="28"/>
          <w:lang w:val="en-US" w:bidi="th-TH"/>
        </w:rPr>
        <w:t>2564</w:t>
      </w:r>
      <w:r w:rsidR="00FB3A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5584D" w:rsidRPr="00E57E9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บริษัทได้</w:t>
      </w:r>
      <w:r w:rsidR="001231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ลงทุนใน</w:t>
      </w:r>
      <w:r w:rsidR="00E610A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ธุรกิจผลิตและจำหน่ายรถจักรยานยนต์ไฟฟ้า</w:t>
      </w:r>
      <w:r w:rsidR="004978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แห่งหนึ่ง</w:t>
      </w:r>
      <w:r w:rsidR="001032C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ในสัดส่วนร้อยละ </w:t>
      </w:r>
      <w:r w:rsidR="001032C3">
        <w:rPr>
          <w:rFonts w:ascii="Browallia New" w:hAnsi="Browallia New" w:cs="Browallia New"/>
          <w:sz w:val="28"/>
          <w:szCs w:val="28"/>
          <w:lang w:val="en-US" w:bidi="th-TH"/>
        </w:rPr>
        <w:t>35</w:t>
      </w:r>
      <w:r w:rsidR="001032C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ของทุนจดทะเบียนของบริษัทดังกล่าว</w:t>
      </w:r>
      <w:r w:rsidR="004978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โดยผู้</w:t>
      </w:r>
      <w:r w:rsidR="00364F1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บริหารพิจารณาว่ารายการดังกล่าวเป็น</w:t>
      </w:r>
      <w:r w:rsidR="0060171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การรวมธุรกิจตามมาตรฐานการรายงานทางการเงิน </w:t>
      </w:r>
      <w:r w:rsidR="00B729E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="0060171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E5584D" w:rsidRPr="00E57E9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อยู่ระหว่าง</w:t>
      </w:r>
      <w:r w:rsidR="00C85E9A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E5584D" w:rsidRPr="00E57E9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การดำเนินการป</w:t>
      </w:r>
      <w:r w:rsidR="004A1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ันส่วน</w:t>
      </w:r>
      <w:r w:rsidR="00E57E95" w:rsidRPr="00E57E9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มูลค่ายุติธรรมของสินทรัพย์ที่ระบุได้ที่ได้มาและหนี้สิน</w:t>
      </w:r>
      <w:r w:rsidR="00E57E9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ที่รับมา ณ วันซื้อธุรกิ</w:t>
      </w:r>
      <w:r w:rsidR="00186ED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</w:t>
      </w:r>
    </w:p>
    <w:p w14:paraId="785A8314" w14:textId="77777777" w:rsidR="00960C45" w:rsidRPr="008705E4" w:rsidRDefault="00960C45" w:rsidP="00186ED9">
      <w:pPr>
        <w:spacing w:after="0" w:line="240" w:lineRule="auto"/>
        <w:jc w:val="thaiDistribute"/>
        <w:rPr>
          <w:rFonts w:ascii="Browallia New" w:hAnsi="Browallia New" w:cs="Browallia New"/>
          <w:sz w:val="14"/>
          <w:szCs w:val="14"/>
          <w:lang w:val="en-US" w:bidi="th-TH"/>
        </w:rPr>
      </w:pPr>
    </w:p>
    <w:p w14:paraId="511FA0F7" w14:textId="709CDC28" w:rsidR="00674431" w:rsidRPr="00E57E95" w:rsidRDefault="009F3026" w:rsidP="00186ED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ทั้งนี้ ข้อสรุปของ</w:t>
      </w:r>
      <w:r w:rsidR="00CD522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ข้าพเจ้าไม่ได้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เปลี่ยนแปลงไปจากเรื่องดังกล่าว</w:t>
      </w:r>
    </w:p>
    <w:p w14:paraId="446592FF" w14:textId="77777777" w:rsidR="005F79B7" w:rsidRDefault="005F79B7" w:rsidP="00343B5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</w:p>
    <w:p w14:paraId="40AC3738" w14:textId="07C51DA0" w:rsidR="00343B51" w:rsidRPr="00F96673" w:rsidRDefault="00343B51" w:rsidP="00343B5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396C5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29CF24BB" w14:textId="77777777" w:rsidR="00343B51" w:rsidRPr="006151FF" w:rsidRDefault="00343B51" w:rsidP="00343B51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AC0D50E" w14:textId="5E892678" w:rsidR="00343B51" w:rsidRPr="00F22C86" w:rsidRDefault="00343B51" w:rsidP="00343B5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="00A0183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87DD3" w:rsidRPr="00287DD3">
        <w:rPr>
          <w:rFonts w:ascii="Browallia New" w:hAnsi="Browallia New" w:cs="Browallia New" w:hint="cs"/>
          <w:sz w:val="28"/>
          <w:szCs w:val="28"/>
          <w:cs/>
          <w:lang w:bidi="th-TH"/>
        </w:rPr>
        <w:t>เอ็น</w:t>
      </w:r>
      <w:r w:rsidR="00287DD3" w:rsidRPr="00287DD3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287DD3" w:rsidRPr="00287DD3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r w:rsidR="00287DD3" w:rsidRPr="00287DD3">
        <w:rPr>
          <w:rFonts w:ascii="Browallia New" w:hAnsi="Browallia New" w:cs="Browallia New"/>
          <w:sz w:val="28"/>
          <w:szCs w:val="28"/>
          <w:cs/>
          <w:lang w:bidi="th-TH"/>
        </w:rPr>
        <w:t xml:space="preserve">. </w:t>
      </w:r>
      <w:r w:rsidR="00287DD3" w:rsidRPr="00287DD3">
        <w:rPr>
          <w:rFonts w:ascii="Browallia New" w:hAnsi="Browallia New" w:cs="Browallia New" w:hint="cs"/>
          <w:sz w:val="28"/>
          <w:szCs w:val="28"/>
          <w:cs/>
          <w:lang w:bidi="th-TH"/>
        </w:rPr>
        <w:t>รับเบอร์</w:t>
      </w:r>
      <w:r w:rsidR="00287DD3" w:rsidRPr="00287D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87DD3" w:rsidRPr="00287DD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287DD3" w:rsidRPr="00287DD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287DD3" w:rsidRPr="00287DD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287DD3" w:rsidRPr="00287DD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5E9A">
        <w:rPr>
          <w:rFonts w:ascii="Browallia New" w:hAnsi="Browallia New" w:cs="Browallia New"/>
          <w:sz w:val="28"/>
          <w:szCs w:val="28"/>
          <w:lang w:bidi="th-TH"/>
        </w:rPr>
        <w:br/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31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าคม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ตรวจสอบโดยผู้สอบบัญชีอื่นที่เคยอยู่ในสำนักงานเดียวกับข้าพเจ้า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ไม่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มีเงื่อนไข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4347C">
        <w:rPr>
          <w:rFonts w:ascii="Browallia New" w:hAnsi="Browallia New" w:cs="Browallia New"/>
          <w:sz w:val="28"/>
          <w:szCs w:val="28"/>
          <w:lang w:val="en-US" w:bidi="th-TH"/>
        </w:rPr>
        <w:t>23</w:t>
      </w:r>
      <w:r w:rsidR="005434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กุมภาพันธ์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/>
          <w:sz w:val="28"/>
          <w:szCs w:val="28"/>
        </w:rPr>
        <w:t>256</w:t>
      </w:r>
      <w:r w:rsidRPr="00F27434">
        <w:rPr>
          <w:rFonts w:ascii="Browallia New" w:hAnsi="Browallia New" w:cs="Browallia New"/>
          <w:sz w:val="28"/>
          <w:szCs w:val="28"/>
          <w:lang w:val="en-US"/>
        </w:rPr>
        <w:t>4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2BA39A1" w14:textId="77777777" w:rsidR="00343B51" w:rsidRPr="006151FF" w:rsidRDefault="00343B51" w:rsidP="00343B5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383C1BD" w14:textId="54E0948E" w:rsidR="00343B51" w:rsidRPr="00487E39" w:rsidRDefault="00343B51" w:rsidP="00343B51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>
        <w:rPr>
          <w:rFonts w:ascii="Browallia New" w:hAnsi="Browallia New" w:cs="Browallia New"/>
          <w:sz w:val="28"/>
          <w:szCs w:val="28"/>
          <w:lang w:bidi="th-TH"/>
        </w:rPr>
        <w:t>30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มิถุนายน</w:t>
      </w:r>
      <w:r w:rsidRPr="00022495">
        <w:rPr>
          <w:rFonts w:ascii="Browallia New" w:hAnsi="Browallia New" w:cs="Browallia New"/>
          <w:sz w:val="28"/>
          <w:szCs w:val="28"/>
          <w:lang w:bidi="th-TH"/>
        </w:rPr>
        <w:t xml:space="preserve"> 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="00720F0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="00F2621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สอบทานโดยผู้สอบบัญชีดังกล่าวข้างต้น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66377" w:rsidRPr="00866377">
        <w:rPr>
          <w:rFonts w:ascii="BrowalliaUPC" w:hAnsi="BrowalliaUPC" w:cs="BrowalliaUPC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</w:t>
      </w:r>
      <w:r w:rsidR="00866377" w:rsidRPr="0086637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66377" w:rsidRPr="0086637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="00866377" w:rsidRPr="00866377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="00866377" w:rsidRPr="00866377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</w:t>
      </w:r>
      <w:r w:rsidR="001E19F0">
        <w:rPr>
          <w:rFonts w:ascii="BrowalliaUPC" w:hAnsi="BrowalliaUPC" w:cs="BrowalliaUPC"/>
          <w:sz w:val="28"/>
          <w:szCs w:val="28"/>
          <w:lang w:val="en-US" w:bidi="th-TH"/>
        </w:rPr>
        <w:t xml:space="preserve">     </w:t>
      </w:r>
      <w:r w:rsidR="00866377" w:rsidRPr="001E19F0">
        <w:rPr>
          <w:rFonts w:ascii="BrowalliaUPC" w:hAnsi="BrowalliaUPC" w:cs="BrowalliaUPC"/>
          <w:sz w:val="28"/>
          <w:szCs w:val="28"/>
          <w:cs/>
          <w:lang w:val="en-US" w:bidi="th-TH"/>
        </w:rPr>
        <w:t>ระหว่างกาล</w:t>
      </w:r>
      <w:r w:rsidR="00866377" w:rsidRPr="00866377">
        <w:rPr>
          <w:rFonts w:ascii="BrowalliaUPC" w:hAnsi="BrowalliaUPC" w:cs="BrowalliaUPC"/>
          <w:sz w:val="28"/>
          <w:szCs w:val="28"/>
          <w:cs/>
          <w:lang w:val="en-US" w:bidi="th-TH"/>
        </w:rPr>
        <w:t>ในสาระสำคัญ</w:t>
      </w:r>
      <w:r w:rsidR="00866377" w:rsidRPr="0086637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866377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86637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6377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394BB5" w:rsidRPr="00866377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86637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8663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Pr="0086637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6377">
        <w:rPr>
          <w:rFonts w:ascii="Browallia New" w:hAnsi="Browallia New" w:cs="Browallia New"/>
          <w:sz w:val="28"/>
          <w:szCs w:val="28"/>
        </w:rPr>
        <w:t>256</w:t>
      </w:r>
      <w:r w:rsidRPr="00866377">
        <w:rPr>
          <w:rFonts w:ascii="Browallia New" w:hAnsi="Browallia New" w:cs="Browallia New"/>
          <w:sz w:val="28"/>
          <w:szCs w:val="28"/>
          <w:lang w:val="en-US"/>
        </w:rPr>
        <w:t>3</w:t>
      </w:r>
    </w:p>
    <w:p w14:paraId="7D1A1BA8" w14:textId="6DA3EEE5" w:rsidR="009440FF" w:rsidRPr="00635771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1D8E70" w14:textId="0BE2E900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B116930" w14:textId="77777777" w:rsidR="00C85E9A" w:rsidRPr="00C85E9A" w:rsidRDefault="00C85E9A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9C49C2" w14:textId="36594336" w:rsidR="00AE0190" w:rsidRPr="006D2172" w:rsidRDefault="000F4033" w:rsidP="00393CA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F403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นางสาวศรัณ</w:t>
      </w:r>
      <w:proofErr w:type="spellStart"/>
      <w:r w:rsidRPr="000F403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0F403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0F403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อัครมหาพาณิชย์</w:t>
      </w:r>
    </w:p>
    <w:p w14:paraId="7DC688C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479B99E" w14:textId="742F76CC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0F4033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0CD2CA5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DA8A986" w14:textId="77777777" w:rsidR="00F3252B" w:rsidRPr="006D2172" w:rsidRDefault="00F3252B" w:rsidP="006D2172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 จำกัด</w:t>
      </w:r>
    </w:p>
    <w:p w14:paraId="1A7C2537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D2B2FAC" w14:textId="62BCB923" w:rsidR="008E2693" w:rsidRPr="008E2693" w:rsidRDefault="006E20E6" w:rsidP="008E269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A34E8F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0F4033" w:rsidRPr="00A34E8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9420BD" w:rsidRPr="00A34E8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420BD" w:rsidRPr="00A34E8F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sectPr w:rsidR="008E2693" w:rsidRPr="008E269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B130D" w14:textId="77777777" w:rsidR="001317BB" w:rsidRDefault="001317BB">
      <w:r>
        <w:separator/>
      </w:r>
    </w:p>
  </w:endnote>
  <w:endnote w:type="continuationSeparator" w:id="0">
    <w:p w14:paraId="35A50F88" w14:textId="77777777" w:rsidR="001317BB" w:rsidRDefault="001317BB">
      <w:r>
        <w:continuationSeparator/>
      </w:r>
    </w:p>
  </w:endnote>
  <w:endnote w:type="continuationNotice" w:id="1">
    <w:p w14:paraId="0FB082E8" w14:textId="77777777" w:rsidR="001317BB" w:rsidRDefault="001317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Tahoma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8A25E" w14:textId="77777777" w:rsidR="001317BB" w:rsidRDefault="001317BB">
      <w:bookmarkStart w:id="0" w:name="_Hlk482348182"/>
      <w:bookmarkEnd w:id="0"/>
      <w:r>
        <w:separator/>
      </w:r>
    </w:p>
  </w:footnote>
  <w:footnote w:type="continuationSeparator" w:id="0">
    <w:p w14:paraId="3CB5D23A" w14:textId="77777777" w:rsidR="001317BB" w:rsidRDefault="001317BB">
      <w:r>
        <w:continuationSeparator/>
      </w:r>
    </w:p>
  </w:footnote>
  <w:footnote w:type="continuationNotice" w:id="1">
    <w:p w14:paraId="39AC7BEC" w14:textId="77777777" w:rsidR="001317BB" w:rsidRDefault="001317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80FC7" w14:textId="25A65908" w:rsidR="0079035E" w:rsidRDefault="0079035E" w:rsidP="00D96128">
    <w:pPr>
      <w:pStyle w:val="Header"/>
      <w:jc w:val="right"/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448A5" w14:textId="77777777" w:rsidR="0079035E" w:rsidRDefault="0079035E" w:rsidP="00D15EA5">
    <w:pPr>
      <w:pStyle w:val="Header"/>
      <w:tabs>
        <w:tab w:val="clear" w:pos="8562"/>
        <w:tab w:val="left" w:pos="5328"/>
      </w:tabs>
      <w:spacing w:after="1418"/>
    </w:pPr>
  </w:p>
  <w:p w14:paraId="39E3B004" w14:textId="6E679A1A" w:rsidR="0079035E" w:rsidRDefault="0079035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cs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ข้อมูลทางการเงินระหว่างกาล</w:t>
    </w:r>
    <w:r w:rsidR="00612CAB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</w:p>
  <w:p w14:paraId="6EE46DA1" w14:textId="39132FDD" w:rsidR="0079035E" w:rsidRPr="006932D7" w:rsidRDefault="0079035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4C4EB412" w14:textId="5D91B3D4" w:rsidR="0079035E" w:rsidRDefault="0079035E" w:rsidP="00D15EA5">
    <w:pPr>
      <w:pStyle w:val="Header"/>
    </w:pPr>
    <w:bookmarkStart w:id="1" w:name="Footer3_tbl"/>
    <w:bookmarkEnd w:id="1"/>
  </w:p>
  <w:p w14:paraId="025EF6AD" w14:textId="1F1195EF" w:rsidR="0079035E" w:rsidRDefault="0079035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22FE"/>
    <w:rsid w:val="000149F1"/>
    <w:rsid w:val="000162B0"/>
    <w:rsid w:val="00023041"/>
    <w:rsid w:val="0003023B"/>
    <w:rsid w:val="00031D17"/>
    <w:rsid w:val="00044ACE"/>
    <w:rsid w:val="0004550E"/>
    <w:rsid w:val="00052614"/>
    <w:rsid w:val="000723F7"/>
    <w:rsid w:val="00073BD1"/>
    <w:rsid w:val="00074485"/>
    <w:rsid w:val="000752A8"/>
    <w:rsid w:val="000762C0"/>
    <w:rsid w:val="00080866"/>
    <w:rsid w:val="000828F1"/>
    <w:rsid w:val="00082F59"/>
    <w:rsid w:val="00083F84"/>
    <w:rsid w:val="00094333"/>
    <w:rsid w:val="00097FAB"/>
    <w:rsid w:val="000A5BAB"/>
    <w:rsid w:val="000B65E3"/>
    <w:rsid w:val="000B7090"/>
    <w:rsid w:val="000C2AD1"/>
    <w:rsid w:val="000C5CA7"/>
    <w:rsid w:val="000C6440"/>
    <w:rsid w:val="000E52CE"/>
    <w:rsid w:val="000F3AAB"/>
    <w:rsid w:val="000F4033"/>
    <w:rsid w:val="000F6E25"/>
    <w:rsid w:val="001011DF"/>
    <w:rsid w:val="001032C3"/>
    <w:rsid w:val="00104C94"/>
    <w:rsid w:val="00112B69"/>
    <w:rsid w:val="001218E7"/>
    <w:rsid w:val="00122E24"/>
    <w:rsid w:val="00123168"/>
    <w:rsid w:val="00123ED7"/>
    <w:rsid w:val="001316D3"/>
    <w:rsid w:val="001317BB"/>
    <w:rsid w:val="001521CA"/>
    <w:rsid w:val="001554CD"/>
    <w:rsid w:val="00155A91"/>
    <w:rsid w:val="001613E2"/>
    <w:rsid w:val="0016459D"/>
    <w:rsid w:val="00167017"/>
    <w:rsid w:val="001679F0"/>
    <w:rsid w:val="00186ED9"/>
    <w:rsid w:val="00191A7C"/>
    <w:rsid w:val="0019210D"/>
    <w:rsid w:val="001A3BFB"/>
    <w:rsid w:val="001A3C20"/>
    <w:rsid w:val="001B198C"/>
    <w:rsid w:val="001B3A7E"/>
    <w:rsid w:val="001B7388"/>
    <w:rsid w:val="001C5248"/>
    <w:rsid w:val="001D202B"/>
    <w:rsid w:val="001D2302"/>
    <w:rsid w:val="001D65C0"/>
    <w:rsid w:val="001D7BB3"/>
    <w:rsid w:val="001E12A6"/>
    <w:rsid w:val="001E19F0"/>
    <w:rsid w:val="001E498F"/>
    <w:rsid w:val="00214C9B"/>
    <w:rsid w:val="002219FD"/>
    <w:rsid w:val="00224BC1"/>
    <w:rsid w:val="0022518C"/>
    <w:rsid w:val="002269A8"/>
    <w:rsid w:val="00237A7E"/>
    <w:rsid w:val="0024179B"/>
    <w:rsid w:val="00241F16"/>
    <w:rsid w:val="0024316F"/>
    <w:rsid w:val="00247969"/>
    <w:rsid w:val="0026182A"/>
    <w:rsid w:val="00263C03"/>
    <w:rsid w:val="00277EBE"/>
    <w:rsid w:val="002815BF"/>
    <w:rsid w:val="002838FB"/>
    <w:rsid w:val="00285249"/>
    <w:rsid w:val="00287DD3"/>
    <w:rsid w:val="002A252E"/>
    <w:rsid w:val="002B0883"/>
    <w:rsid w:val="002B5A4A"/>
    <w:rsid w:val="002C5D2E"/>
    <w:rsid w:val="002C623D"/>
    <w:rsid w:val="002C76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4E0"/>
    <w:rsid w:val="003041EA"/>
    <w:rsid w:val="00304ADA"/>
    <w:rsid w:val="00305173"/>
    <w:rsid w:val="00321A76"/>
    <w:rsid w:val="00324764"/>
    <w:rsid w:val="00330AA1"/>
    <w:rsid w:val="00335E5B"/>
    <w:rsid w:val="003410B2"/>
    <w:rsid w:val="00341451"/>
    <w:rsid w:val="00342113"/>
    <w:rsid w:val="003426B9"/>
    <w:rsid w:val="00343B51"/>
    <w:rsid w:val="003440BD"/>
    <w:rsid w:val="00352FF0"/>
    <w:rsid w:val="00354F5D"/>
    <w:rsid w:val="00364F1F"/>
    <w:rsid w:val="00365ECE"/>
    <w:rsid w:val="003744DA"/>
    <w:rsid w:val="00384904"/>
    <w:rsid w:val="00387A6A"/>
    <w:rsid w:val="00393CAB"/>
    <w:rsid w:val="00394BB5"/>
    <w:rsid w:val="003B039B"/>
    <w:rsid w:val="003B4CCD"/>
    <w:rsid w:val="003B4DED"/>
    <w:rsid w:val="003B7266"/>
    <w:rsid w:val="003C12C5"/>
    <w:rsid w:val="003C27EF"/>
    <w:rsid w:val="003C32E9"/>
    <w:rsid w:val="003C3898"/>
    <w:rsid w:val="003D2605"/>
    <w:rsid w:val="003D64D6"/>
    <w:rsid w:val="003E034A"/>
    <w:rsid w:val="003E3E21"/>
    <w:rsid w:val="003E511E"/>
    <w:rsid w:val="003F12C5"/>
    <w:rsid w:val="004037B8"/>
    <w:rsid w:val="0040435A"/>
    <w:rsid w:val="00411F1B"/>
    <w:rsid w:val="00414DB3"/>
    <w:rsid w:val="00416281"/>
    <w:rsid w:val="00422353"/>
    <w:rsid w:val="00426915"/>
    <w:rsid w:val="00433F63"/>
    <w:rsid w:val="00435788"/>
    <w:rsid w:val="004359E6"/>
    <w:rsid w:val="00441E59"/>
    <w:rsid w:val="00443CE3"/>
    <w:rsid w:val="00452E7B"/>
    <w:rsid w:val="004546FA"/>
    <w:rsid w:val="00481FE7"/>
    <w:rsid w:val="0048532C"/>
    <w:rsid w:val="0049103F"/>
    <w:rsid w:val="00497877"/>
    <w:rsid w:val="004A0DFE"/>
    <w:rsid w:val="004A1B98"/>
    <w:rsid w:val="004A30D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A48"/>
    <w:rsid w:val="004F5D91"/>
    <w:rsid w:val="004F62BB"/>
    <w:rsid w:val="005070FA"/>
    <w:rsid w:val="0052186A"/>
    <w:rsid w:val="005321DA"/>
    <w:rsid w:val="0054347C"/>
    <w:rsid w:val="005456E5"/>
    <w:rsid w:val="00547541"/>
    <w:rsid w:val="00551365"/>
    <w:rsid w:val="00553BBE"/>
    <w:rsid w:val="005543DC"/>
    <w:rsid w:val="00555CCD"/>
    <w:rsid w:val="005627FF"/>
    <w:rsid w:val="00566B57"/>
    <w:rsid w:val="00577D61"/>
    <w:rsid w:val="005822AC"/>
    <w:rsid w:val="005A47A9"/>
    <w:rsid w:val="005B2619"/>
    <w:rsid w:val="005B405A"/>
    <w:rsid w:val="005C25B2"/>
    <w:rsid w:val="005C2CCB"/>
    <w:rsid w:val="005C6479"/>
    <w:rsid w:val="005C69FD"/>
    <w:rsid w:val="005C773B"/>
    <w:rsid w:val="005D7025"/>
    <w:rsid w:val="005E2D67"/>
    <w:rsid w:val="005E2F87"/>
    <w:rsid w:val="005E5578"/>
    <w:rsid w:val="005F4D62"/>
    <w:rsid w:val="005F79B7"/>
    <w:rsid w:val="0060171F"/>
    <w:rsid w:val="0060470D"/>
    <w:rsid w:val="00610ED7"/>
    <w:rsid w:val="00612CAB"/>
    <w:rsid w:val="006158A9"/>
    <w:rsid w:val="00620CE3"/>
    <w:rsid w:val="00621086"/>
    <w:rsid w:val="00626013"/>
    <w:rsid w:val="00635771"/>
    <w:rsid w:val="006365A1"/>
    <w:rsid w:val="00636AA2"/>
    <w:rsid w:val="0065051C"/>
    <w:rsid w:val="00653944"/>
    <w:rsid w:val="0066281F"/>
    <w:rsid w:val="00666764"/>
    <w:rsid w:val="0066694B"/>
    <w:rsid w:val="00667DB6"/>
    <w:rsid w:val="0067282E"/>
    <w:rsid w:val="00674431"/>
    <w:rsid w:val="006771E8"/>
    <w:rsid w:val="00677C01"/>
    <w:rsid w:val="006828A7"/>
    <w:rsid w:val="006839B1"/>
    <w:rsid w:val="00683CC7"/>
    <w:rsid w:val="00692CA5"/>
    <w:rsid w:val="006932D7"/>
    <w:rsid w:val="006964C5"/>
    <w:rsid w:val="006B06A2"/>
    <w:rsid w:val="006C3D37"/>
    <w:rsid w:val="006C6376"/>
    <w:rsid w:val="006D2172"/>
    <w:rsid w:val="006D6FF5"/>
    <w:rsid w:val="006E20E6"/>
    <w:rsid w:val="006F1B19"/>
    <w:rsid w:val="006F29ED"/>
    <w:rsid w:val="006F4F77"/>
    <w:rsid w:val="0070147C"/>
    <w:rsid w:val="0070437A"/>
    <w:rsid w:val="00704876"/>
    <w:rsid w:val="00714FD6"/>
    <w:rsid w:val="00716F1F"/>
    <w:rsid w:val="00717608"/>
    <w:rsid w:val="00720F00"/>
    <w:rsid w:val="00724428"/>
    <w:rsid w:val="007265F7"/>
    <w:rsid w:val="00731487"/>
    <w:rsid w:val="00731894"/>
    <w:rsid w:val="00734D83"/>
    <w:rsid w:val="00746796"/>
    <w:rsid w:val="00746D91"/>
    <w:rsid w:val="0075598A"/>
    <w:rsid w:val="00761813"/>
    <w:rsid w:val="00771B85"/>
    <w:rsid w:val="00774663"/>
    <w:rsid w:val="00775DA6"/>
    <w:rsid w:val="00775F9A"/>
    <w:rsid w:val="0078044E"/>
    <w:rsid w:val="0078170A"/>
    <w:rsid w:val="0079035E"/>
    <w:rsid w:val="00790956"/>
    <w:rsid w:val="00793BA6"/>
    <w:rsid w:val="0079502D"/>
    <w:rsid w:val="00797990"/>
    <w:rsid w:val="007A0755"/>
    <w:rsid w:val="007A31D9"/>
    <w:rsid w:val="007A74F9"/>
    <w:rsid w:val="007B4300"/>
    <w:rsid w:val="007D41A1"/>
    <w:rsid w:val="007E145F"/>
    <w:rsid w:val="007E156E"/>
    <w:rsid w:val="007E306F"/>
    <w:rsid w:val="007E66E6"/>
    <w:rsid w:val="007F6551"/>
    <w:rsid w:val="008033D0"/>
    <w:rsid w:val="00803FB6"/>
    <w:rsid w:val="008059EF"/>
    <w:rsid w:val="008128F7"/>
    <w:rsid w:val="00812938"/>
    <w:rsid w:val="00816AA6"/>
    <w:rsid w:val="008273CA"/>
    <w:rsid w:val="00827B71"/>
    <w:rsid w:val="00830DAC"/>
    <w:rsid w:val="0083134C"/>
    <w:rsid w:val="00832F51"/>
    <w:rsid w:val="008337EB"/>
    <w:rsid w:val="00843100"/>
    <w:rsid w:val="00847054"/>
    <w:rsid w:val="00850F25"/>
    <w:rsid w:val="008534AA"/>
    <w:rsid w:val="0085464A"/>
    <w:rsid w:val="00866377"/>
    <w:rsid w:val="00867CAB"/>
    <w:rsid w:val="008705E4"/>
    <w:rsid w:val="0087166E"/>
    <w:rsid w:val="008719C2"/>
    <w:rsid w:val="00881FCC"/>
    <w:rsid w:val="00883BD8"/>
    <w:rsid w:val="00884FF7"/>
    <w:rsid w:val="00894ACE"/>
    <w:rsid w:val="00896ECC"/>
    <w:rsid w:val="00897E5A"/>
    <w:rsid w:val="008A6579"/>
    <w:rsid w:val="008B19D9"/>
    <w:rsid w:val="008B1FD3"/>
    <w:rsid w:val="008B204B"/>
    <w:rsid w:val="008C49AE"/>
    <w:rsid w:val="008C59F7"/>
    <w:rsid w:val="008E2693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3253"/>
    <w:rsid w:val="00935D8D"/>
    <w:rsid w:val="009420BD"/>
    <w:rsid w:val="00942FE8"/>
    <w:rsid w:val="009440FF"/>
    <w:rsid w:val="00957E70"/>
    <w:rsid w:val="00960C45"/>
    <w:rsid w:val="00965706"/>
    <w:rsid w:val="00970DAB"/>
    <w:rsid w:val="0097321D"/>
    <w:rsid w:val="00984A4C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E278C"/>
    <w:rsid w:val="009E58E9"/>
    <w:rsid w:val="009F3026"/>
    <w:rsid w:val="009F6EDC"/>
    <w:rsid w:val="00A01835"/>
    <w:rsid w:val="00A035CE"/>
    <w:rsid w:val="00A0537F"/>
    <w:rsid w:val="00A0602E"/>
    <w:rsid w:val="00A06C1F"/>
    <w:rsid w:val="00A07FFA"/>
    <w:rsid w:val="00A11FB4"/>
    <w:rsid w:val="00A1550B"/>
    <w:rsid w:val="00A34E8F"/>
    <w:rsid w:val="00A35782"/>
    <w:rsid w:val="00A362F9"/>
    <w:rsid w:val="00A43EE6"/>
    <w:rsid w:val="00A60F49"/>
    <w:rsid w:val="00A61E15"/>
    <w:rsid w:val="00A61ED0"/>
    <w:rsid w:val="00A6337E"/>
    <w:rsid w:val="00A66F91"/>
    <w:rsid w:val="00A66FB8"/>
    <w:rsid w:val="00A70229"/>
    <w:rsid w:val="00A73750"/>
    <w:rsid w:val="00A86026"/>
    <w:rsid w:val="00A918D1"/>
    <w:rsid w:val="00A93A9A"/>
    <w:rsid w:val="00A97597"/>
    <w:rsid w:val="00AA5C16"/>
    <w:rsid w:val="00AC31D4"/>
    <w:rsid w:val="00AC6098"/>
    <w:rsid w:val="00AC6545"/>
    <w:rsid w:val="00AC7FE4"/>
    <w:rsid w:val="00AD3B26"/>
    <w:rsid w:val="00AD3DD5"/>
    <w:rsid w:val="00AE0190"/>
    <w:rsid w:val="00AE1FF1"/>
    <w:rsid w:val="00AE2BF6"/>
    <w:rsid w:val="00AE3370"/>
    <w:rsid w:val="00AE64CA"/>
    <w:rsid w:val="00AF7092"/>
    <w:rsid w:val="00B1324D"/>
    <w:rsid w:val="00B157E2"/>
    <w:rsid w:val="00B17767"/>
    <w:rsid w:val="00B24A45"/>
    <w:rsid w:val="00B25B92"/>
    <w:rsid w:val="00B26948"/>
    <w:rsid w:val="00B30989"/>
    <w:rsid w:val="00B34D51"/>
    <w:rsid w:val="00B36A0E"/>
    <w:rsid w:val="00B36BA1"/>
    <w:rsid w:val="00B40952"/>
    <w:rsid w:val="00B40D67"/>
    <w:rsid w:val="00B43C45"/>
    <w:rsid w:val="00B55EE8"/>
    <w:rsid w:val="00B56E6C"/>
    <w:rsid w:val="00B5750F"/>
    <w:rsid w:val="00B63D0E"/>
    <w:rsid w:val="00B65E02"/>
    <w:rsid w:val="00B729E3"/>
    <w:rsid w:val="00B83039"/>
    <w:rsid w:val="00B85FE0"/>
    <w:rsid w:val="00B91077"/>
    <w:rsid w:val="00BA050D"/>
    <w:rsid w:val="00BA5B00"/>
    <w:rsid w:val="00BB09AD"/>
    <w:rsid w:val="00BB1A07"/>
    <w:rsid w:val="00BB6DAD"/>
    <w:rsid w:val="00BB7346"/>
    <w:rsid w:val="00BB7659"/>
    <w:rsid w:val="00BC1555"/>
    <w:rsid w:val="00BC60A9"/>
    <w:rsid w:val="00BC7458"/>
    <w:rsid w:val="00BD1299"/>
    <w:rsid w:val="00BE0918"/>
    <w:rsid w:val="00BE0C8A"/>
    <w:rsid w:val="00BE334D"/>
    <w:rsid w:val="00BE4988"/>
    <w:rsid w:val="00BF1C24"/>
    <w:rsid w:val="00BF287C"/>
    <w:rsid w:val="00BF4ED5"/>
    <w:rsid w:val="00BF5E73"/>
    <w:rsid w:val="00BF62D4"/>
    <w:rsid w:val="00BF6A22"/>
    <w:rsid w:val="00C01647"/>
    <w:rsid w:val="00C01D7B"/>
    <w:rsid w:val="00C029F4"/>
    <w:rsid w:val="00C06939"/>
    <w:rsid w:val="00C21E3B"/>
    <w:rsid w:val="00C322FD"/>
    <w:rsid w:val="00C35B1A"/>
    <w:rsid w:val="00C41C7D"/>
    <w:rsid w:val="00C43946"/>
    <w:rsid w:val="00C63023"/>
    <w:rsid w:val="00C63743"/>
    <w:rsid w:val="00C7450C"/>
    <w:rsid w:val="00C76C6C"/>
    <w:rsid w:val="00C76E31"/>
    <w:rsid w:val="00C80EC5"/>
    <w:rsid w:val="00C85E9A"/>
    <w:rsid w:val="00C86BB9"/>
    <w:rsid w:val="00C8772C"/>
    <w:rsid w:val="00CA43FD"/>
    <w:rsid w:val="00CB18EB"/>
    <w:rsid w:val="00CB441E"/>
    <w:rsid w:val="00CB533E"/>
    <w:rsid w:val="00CC72E9"/>
    <w:rsid w:val="00CD0463"/>
    <w:rsid w:val="00CD25C2"/>
    <w:rsid w:val="00CD4D4E"/>
    <w:rsid w:val="00CD5220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3E60"/>
    <w:rsid w:val="00D371E9"/>
    <w:rsid w:val="00D430AD"/>
    <w:rsid w:val="00D460E7"/>
    <w:rsid w:val="00D54671"/>
    <w:rsid w:val="00D63ABC"/>
    <w:rsid w:val="00D64D7B"/>
    <w:rsid w:val="00D675F1"/>
    <w:rsid w:val="00D73B96"/>
    <w:rsid w:val="00D80807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2897"/>
    <w:rsid w:val="00DB308D"/>
    <w:rsid w:val="00DB460F"/>
    <w:rsid w:val="00DB5F40"/>
    <w:rsid w:val="00DD1E47"/>
    <w:rsid w:val="00DD61A9"/>
    <w:rsid w:val="00DD6EF1"/>
    <w:rsid w:val="00DE4958"/>
    <w:rsid w:val="00DF5702"/>
    <w:rsid w:val="00E04361"/>
    <w:rsid w:val="00E064FD"/>
    <w:rsid w:val="00E1053A"/>
    <w:rsid w:val="00E26AF3"/>
    <w:rsid w:val="00E276E0"/>
    <w:rsid w:val="00E314EA"/>
    <w:rsid w:val="00E3356E"/>
    <w:rsid w:val="00E33FDA"/>
    <w:rsid w:val="00E373D6"/>
    <w:rsid w:val="00E406D5"/>
    <w:rsid w:val="00E45F8A"/>
    <w:rsid w:val="00E5584D"/>
    <w:rsid w:val="00E56701"/>
    <w:rsid w:val="00E57E95"/>
    <w:rsid w:val="00E57FB7"/>
    <w:rsid w:val="00E610A0"/>
    <w:rsid w:val="00E62754"/>
    <w:rsid w:val="00E64D2D"/>
    <w:rsid w:val="00E651EA"/>
    <w:rsid w:val="00E726FD"/>
    <w:rsid w:val="00E86B53"/>
    <w:rsid w:val="00E9110B"/>
    <w:rsid w:val="00E9783C"/>
    <w:rsid w:val="00EA2B6F"/>
    <w:rsid w:val="00EB3478"/>
    <w:rsid w:val="00EB4B39"/>
    <w:rsid w:val="00EB6FE3"/>
    <w:rsid w:val="00EE0F65"/>
    <w:rsid w:val="00F15794"/>
    <w:rsid w:val="00F22258"/>
    <w:rsid w:val="00F246A1"/>
    <w:rsid w:val="00F2621E"/>
    <w:rsid w:val="00F3171B"/>
    <w:rsid w:val="00F3252B"/>
    <w:rsid w:val="00F34DFF"/>
    <w:rsid w:val="00F37917"/>
    <w:rsid w:val="00F411EC"/>
    <w:rsid w:val="00F5513E"/>
    <w:rsid w:val="00F623CA"/>
    <w:rsid w:val="00F623E5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A6A57"/>
    <w:rsid w:val="00FB3AA6"/>
    <w:rsid w:val="00FC4397"/>
    <w:rsid w:val="00FD05AD"/>
    <w:rsid w:val="00FD0666"/>
    <w:rsid w:val="00FD557D"/>
    <w:rsid w:val="00FD7295"/>
    <w:rsid w:val="00FE2187"/>
    <w:rsid w:val="00FE320C"/>
    <w:rsid w:val="00FE6836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94D5EAD"/>
  <w15:docId w15:val="{7323CDDC-A2C5-496C-BAF8-3AE2577B3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E63ED882CD9D4C89CF5F9928C9F54E" ma:contentTypeVersion="6" ma:contentTypeDescription="Create a new document." ma:contentTypeScope="" ma:versionID="5cf2b05b3f6c7392ea8a9d5343801600">
  <xsd:schema xmlns:xsd="http://www.w3.org/2001/XMLSchema" xmlns:xs="http://www.w3.org/2001/XMLSchema" xmlns:p="http://schemas.microsoft.com/office/2006/metadata/properties" xmlns:ns2="01fc5384-9ea9-4532-aa2e-50cca479ed97" xmlns:ns3="89a823fe-7c72-45e2-a22a-edef43905ace" targetNamespace="http://schemas.microsoft.com/office/2006/metadata/properties" ma:root="true" ma:fieldsID="910782fe9010d650249854aa801999c6" ns2:_="" ns3:_="">
    <xsd:import namespace="01fc5384-9ea9-4532-aa2e-50cca479ed97"/>
    <xsd:import namespace="89a823fe-7c72-45e2-a22a-edef43905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c5384-9ea9-4532-aa2e-50cca479e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823fe-7c72-45e2-a22a-edef43905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367802-A80D-4AF2-AEAE-BB33A7D3FCB2}">
  <ds:schemaRefs>
    <ds:schemaRef ds:uri="89a823fe-7c72-45e2-a22a-edef43905ace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1fc5384-9ea9-4532-aa2e-50cca479ed97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C763006-C453-4EB1-9D46-B3308CD21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c5384-9ea9-4532-aa2e-50cca479ed97"/>
    <ds:schemaRef ds:uri="89a823fe-7c72-45e2-a22a-edef43905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145</TotalTime>
  <Pages>2</Pages>
  <Words>625</Words>
  <Characters>2440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101</cp:revision>
  <cp:lastPrinted>2021-05-10T16:42:00Z</cp:lastPrinted>
  <dcterms:created xsi:type="dcterms:W3CDTF">2020-11-01T00:13:00Z</dcterms:created>
  <dcterms:modified xsi:type="dcterms:W3CDTF">2021-08-13T09:28:00Z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0x0101000DE63ED882CD9D4C89CF5F9928C9F54E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